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798746FB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bookmarkStart w:id="3" w:name="specVersion"/>
            <w:r w:rsidR="0022178F" w:rsidRPr="00174903">
              <w:t>V</w:t>
            </w:r>
            <w:r w:rsidR="0022178F">
              <w:t>18</w:t>
            </w:r>
            <w:r w:rsidRPr="00174903">
              <w:t>.</w:t>
            </w:r>
            <w:bookmarkEnd w:id="3"/>
            <w:r w:rsidR="00F165C5">
              <w:t>4.0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4" w:name="issueDate"/>
            <w:r w:rsidR="00676098" w:rsidRPr="00174903">
              <w:rPr>
                <w:sz w:val="32"/>
              </w:rPr>
              <w:t>202</w:t>
            </w:r>
            <w:r w:rsidR="00676098">
              <w:rPr>
                <w:sz w:val="32"/>
              </w:rPr>
              <w:t>3</w:t>
            </w:r>
            <w:r w:rsidRPr="00174903">
              <w:rPr>
                <w:sz w:val="32"/>
              </w:rPr>
              <w:t>-</w:t>
            </w:r>
            <w:bookmarkEnd w:id="4"/>
            <w:r w:rsidR="00F165C5">
              <w:rPr>
                <w:sz w:val="32"/>
              </w:rPr>
              <w:t>12</w:t>
            </w:r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5" w:name="spectype2"/>
            <w:r w:rsidRPr="00174903">
              <w:t>Specification</w:t>
            </w:r>
            <w:r w:rsidR="00D57972" w:rsidRPr="00174903">
              <w:t>|Report</w:t>
            </w:r>
            <w:bookmarkEnd w:id="5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38BD7E74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r w:rsidR="0022178F">
              <w:rPr>
                <w:rStyle w:val="ZGSM"/>
              </w:rPr>
              <w:t>18</w:t>
            </w:r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bookmarkStart w:id="6" w:name="_MON_1684549432"/>
      <w:bookmarkEnd w:id="6"/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2E285EB6" w:rsidR="00C074DD" w:rsidRPr="00133525" w:rsidRDefault="0022178F" w:rsidP="00C074DD">
            <w:pPr>
              <w:rPr>
                <w:i/>
              </w:rPr>
            </w:pPr>
            <w:r>
              <w:object w:dxaOrig="2026" w:dyaOrig="1251" w14:anchorId="3F39F99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55pt;height:62.2pt" o:ole="">
                  <v:imagedata r:id="rId9" o:title=""/>
                </v:shape>
                <o:OLEObject Type="Embed" ProgID="Word.Picture.8" ShapeID="_x0000_i1025" DrawAspect="Content" ObjectID="_1767160482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8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497B3237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04C1977A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676098" w:rsidRPr="00174903">
              <w:rPr>
                <w:noProof/>
                <w:sz w:val="18"/>
              </w:rPr>
              <w:t>202</w:t>
            </w:r>
            <w:r w:rsidR="00676098">
              <w:rPr>
                <w:noProof/>
                <w:sz w:val="18"/>
              </w:rPr>
              <w:t>3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1" w:name="copyrightaddon"/>
            <w:bookmarkEnd w:id="11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131D4AFC" w14:textId="77777777" w:rsidR="00E16509" w:rsidRDefault="00E16509" w:rsidP="00133525"/>
        </w:tc>
      </w:tr>
      <w:bookmarkEnd w:id="8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6B03D568" w14:textId="77777777" w:rsidR="00423D4D" w:rsidRDefault="00AF2FE8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423D4D">
        <w:rPr>
          <w:noProof/>
        </w:rPr>
        <w:t>Foreword</w:t>
      </w:r>
      <w:r w:rsidR="00423D4D">
        <w:rPr>
          <w:noProof/>
        </w:rPr>
        <w:tab/>
        <w:t>103</w:t>
      </w:r>
    </w:p>
    <w:p w14:paraId="0D1EDD5D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 w:rsidRPr="003E52FD">
        <w:rPr>
          <w:rFonts w:cs="v4.2.0"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Scope</w:t>
      </w:r>
      <w:r>
        <w:rPr>
          <w:noProof/>
        </w:rPr>
        <w:tab/>
        <w:t>105</w:t>
      </w:r>
    </w:p>
    <w:p w14:paraId="741EDF85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References</w:t>
      </w:r>
      <w:r>
        <w:rPr>
          <w:noProof/>
        </w:rPr>
        <w:tab/>
        <w:t>105</w:t>
      </w:r>
    </w:p>
    <w:p w14:paraId="5F71EDFF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107</w:t>
      </w:r>
    </w:p>
    <w:p w14:paraId="30C43311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Definitions</w:t>
      </w:r>
      <w:r>
        <w:rPr>
          <w:noProof/>
        </w:rPr>
        <w:tab/>
        <w:t>107</w:t>
      </w:r>
    </w:p>
    <w:p w14:paraId="71E7EE7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Symbols</w:t>
      </w:r>
      <w:r>
        <w:rPr>
          <w:noProof/>
        </w:rPr>
        <w:tab/>
        <w:t>109</w:t>
      </w:r>
    </w:p>
    <w:p w14:paraId="69B321A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Abbreviations</w:t>
      </w:r>
      <w:r>
        <w:rPr>
          <w:noProof/>
        </w:rPr>
        <w:tab/>
        <w:t>110</w:t>
      </w:r>
    </w:p>
    <w:p w14:paraId="181F750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tolerances</w:t>
      </w:r>
      <w:r>
        <w:rPr>
          <w:noProof/>
        </w:rPr>
        <w:tab/>
        <w:t>113</w:t>
      </w:r>
    </w:p>
    <w:p w14:paraId="09D8D06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Additional notation</w:t>
      </w:r>
      <w:r>
        <w:rPr>
          <w:noProof/>
        </w:rPr>
        <w:tab/>
        <w:t>113</w:t>
      </w:r>
    </w:p>
    <w:p w14:paraId="5DBFD0D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Groups of bands</w:t>
      </w:r>
      <w:r>
        <w:rPr>
          <w:noProof/>
        </w:rPr>
        <w:tab/>
        <w:t>113</w:t>
      </w:r>
    </w:p>
    <w:p w14:paraId="22BC992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 w:eastAsia="ko-KR"/>
        </w:rPr>
        <w:t>3.5.1A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 w:eastAsia="ko-KR"/>
        </w:rPr>
        <w:t>Groups of bands for satellite access</w:t>
      </w:r>
      <w:r>
        <w:rPr>
          <w:noProof/>
        </w:rPr>
        <w:tab/>
        <w:t>116</w:t>
      </w:r>
    </w:p>
    <w:p w14:paraId="384B87F1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General</w:t>
      </w:r>
      <w:r>
        <w:rPr>
          <w:noProof/>
        </w:rPr>
        <w:tab/>
        <w:t>117</w:t>
      </w:r>
    </w:p>
    <w:p w14:paraId="44AAF32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117</w:t>
      </w:r>
    </w:p>
    <w:p w14:paraId="6D40024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for UE capable of network-based CRS interference mitigation</w:t>
      </w:r>
      <w:r>
        <w:rPr>
          <w:noProof/>
        </w:rPr>
        <w:tab/>
        <w:t>123</w:t>
      </w:r>
    </w:p>
    <w:p w14:paraId="4BA3499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with CRS muting for category M1 UE capable of CRS muting</w:t>
      </w:r>
      <w:r>
        <w:rPr>
          <w:noProof/>
        </w:rPr>
        <w:tab/>
        <w:t>125</w:t>
      </w:r>
    </w:p>
    <w:p w14:paraId="524ACE8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with CRS muting for category M2 UE capable of CRS muting</w:t>
      </w:r>
      <w:r>
        <w:rPr>
          <w:noProof/>
        </w:rPr>
        <w:tab/>
        <w:t>126</w:t>
      </w:r>
    </w:p>
    <w:p w14:paraId="1AE2762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for EN-DC operation</w:t>
      </w:r>
      <w:r>
        <w:rPr>
          <w:noProof/>
        </w:rPr>
        <w:tab/>
        <w:t>127</w:t>
      </w:r>
    </w:p>
    <w:p w14:paraId="7CDC615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for NE-DC operation</w:t>
      </w:r>
      <w:r>
        <w:rPr>
          <w:noProof/>
        </w:rPr>
        <w:tab/>
        <w:t>128</w:t>
      </w:r>
    </w:p>
    <w:p w14:paraId="2D8FC51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129</w:t>
      </w:r>
    </w:p>
    <w:p w14:paraId="7F87CAF4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E-UTRAN RRC_IDLE state mobility</w:t>
      </w:r>
      <w:r>
        <w:rPr>
          <w:noProof/>
        </w:rPr>
        <w:tab/>
        <w:t>129</w:t>
      </w:r>
    </w:p>
    <w:p w14:paraId="1781F22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</w:t>
      </w:r>
      <w:r>
        <w:rPr>
          <w:noProof/>
        </w:rPr>
        <w:tab/>
        <w:t>129</w:t>
      </w:r>
    </w:p>
    <w:p w14:paraId="6F343B7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129</w:t>
      </w:r>
    </w:p>
    <w:p w14:paraId="41D9B73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129</w:t>
      </w:r>
    </w:p>
    <w:p w14:paraId="5855BBE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130</w:t>
      </w:r>
    </w:p>
    <w:p w14:paraId="6C1746D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131</w:t>
      </w:r>
    </w:p>
    <w:p w14:paraId="54068F5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132</w:t>
      </w:r>
    </w:p>
    <w:p w14:paraId="1AB5A43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intra-frequency E-UTRAN cells</w:t>
      </w:r>
      <w:r>
        <w:rPr>
          <w:noProof/>
        </w:rPr>
        <w:tab/>
        <w:t>132</w:t>
      </w:r>
    </w:p>
    <w:p w14:paraId="456ABBB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inter-frequency E-UTRAN cells</w:t>
      </w:r>
      <w:r>
        <w:rPr>
          <w:noProof/>
        </w:rPr>
        <w:tab/>
        <w:t>134</w:t>
      </w:r>
    </w:p>
    <w:p w14:paraId="2AB0F3A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inter-RAT cells</w:t>
      </w:r>
      <w:r>
        <w:rPr>
          <w:noProof/>
        </w:rPr>
        <w:tab/>
        <w:t>136</w:t>
      </w:r>
    </w:p>
    <w:p w14:paraId="617F93F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UTRAN FDD cells</w:t>
      </w:r>
      <w:r>
        <w:rPr>
          <w:noProof/>
        </w:rPr>
        <w:tab/>
        <w:t>136</w:t>
      </w:r>
    </w:p>
    <w:p w14:paraId="765C968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UTRAN TDD cells</w:t>
      </w:r>
      <w:r>
        <w:rPr>
          <w:noProof/>
        </w:rPr>
        <w:tab/>
        <w:t>138</w:t>
      </w:r>
    </w:p>
    <w:p w14:paraId="5908193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GSM cells</w:t>
      </w:r>
      <w:r>
        <w:rPr>
          <w:noProof/>
        </w:rPr>
        <w:tab/>
        <w:t>139</w:t>
      </w:r>
    </w:p>
    <w:p w14:paraId="26BCB1E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HRPD cells</w:t>
      </w:r>
      <w:r>
        <w:rPr>
          <w:noProof/>
        </w:rPr>
        <w:tab/>
        <w:t>140</w:t>
      </w:r>
    </w:p>
    <w:p w14:paraId="3001604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cdma2000 1X</w:t>
      </w:r>
      <w:r>
        <w:rPr>
          <w:noProof/>
        </w:rPr>
        <w:tab/>
        <w:t>141</w:t>
      </w:r>
    </w:p>
    <w:p w14:paraId="3FD7659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NR cells</w:t>
      </w:r>
      <w:r>
        <w:rPr>
          <w:noProof/>
        </w:rPr>
        <w:tab/>
        <w:t>142</w:t>
      </w:r>
    </w:p>
    <w:p w14:paraId="456093D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NR cells subject to CCA</w:t>
      </w:r>
      <w:r>
        <w:rPr>
          <w:noProof/>
        </w:rPr>
        <w:tab/>
        <w:t>145</w:t>
      </w:r>
    </w:p>
    <w:p w14:paraId="2513837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NR cells for RedCap</w:t>
      </w:r>
      <w:r>
        <w:rPr>
          <w:noProof/>
        </w:rPr>
        <w:tab/>
        <w:t>147</w:t>
      </w:r>
    </w:p>
    <w:p w14:paraId="78A7D54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149</w:t>
      </w:r>
    </w:p>
    <w:p w14:paraId="59AD1B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149</w:t>
      </w:r>
    </w:p>
    <w:p w14:paraId="60F4502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150</w:t>
      </w:r>
    </w:p>
    <w:p w14:paraId="17B33D5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150</w:t>
      </w:r>
    </w:p>
    <w:p w14:paraId="5243DD6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4.2.2.9a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measurement capability (Increased UE carrier monitoring)</w:t>
      </w:r>
      <w:r>
        <w:rPr>
          <w:noProof/>
        </w:rPr>
        <w:tab/>
        <w:t>151</w:t>
      </w:r>
    </w:p>
    <w:p w14:paraId="1092CE1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Reselection to CSG cells</w:t>
      </w:r>
      <w:r>
        <w:rPr>
          <w:noProof/>
        </w:rPr>
        <w:tab/>
        <w:t>151</w:t>
      </w:r>
    </w:p>
    <w:p w14:paraId="6AF8BE8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Reselection from a non CSG to an inter-frequency CSG cell</w:t>
      </w:r>
      <w:r>
        <w:rPr>
          <w:noProof/>
        </w:rPr>
        <w:tab/>
        <w:t>152</w:t>
      </w:r>
    </w:p>
    <w:p w14:paraId="63B295D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Reselection from a non CSG to an inter-RAT UTRAN FDD CSG cell</w:t>
      </w:r>
      <w:r>
        <w:rPr>
          <w:noProof/>
        </w:rPr>
        <w:tab/>
        <w:t>152</w:t>
      </w:r>
    </w:p>
    <w:p w14:paraId="552B2D8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153</w:t>
      </w:r>
    </w:p>
    <w:p w14:paraId="747F48E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153</w:t>
      </w:r>
    </w:p>
    <w:p w14:paraId="521C6EC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153</w:t>
      </w:r>
    </w:p>
    <w:p w14:paraId="27D1BBC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measurement capability for RedCap</w:t>
      </w:r>
      <w:r>
        <w:rPr>
          <w:noProof/>
        </w:rPr>
        <w:tab/>
        <w:t>153</w:t>
      </w:r>
    </w:p>
    <w:p w14:paraId="341E919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154</w:t>
      </w:r>
    </w:p>
    <w:p w14:paraId="13C36FA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154</w:t>
      </w:r>
    </w:p>
    <w:p w14:paraId="4B9FE6F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</w:t>
      </w:r>
      <w:r>
        <w:rPr>
          <w:noProof/>
        </w:rPr>
        <w:tab/>
        <w:t>154</w:t>
      </w:r>
    </w:p>
    <w:p w14:paraId="506C3E2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4.3.2.1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?? ??"/>
          <w:noProof/>
        </w:rPr>
        <w:t>Requirements</w:t>
      </w:r>
      <w:r>
        <w:rPr>
          <w:noProof/>
        </w:rPr>
        <w:tab/>
        <w:t>154</w:t>
      </w:r>
    </w:p>
    <w:p w14:paraId="6399A01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Time Stamp Accuracy</w:t>
      </w:r>
      <w:r>
        <w:rPr>
          <w:noProof/>
        </w:rPr>
        <w:tab/>
        <w:t>154</w:t>
      </w:r>
    </w:p>
    <w:p w14:paraId="179F22C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4.3.3.1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154</w:t>
      </w:r>
    </w:p>
    <w:p w14:paraId="4F058A9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Time Stamp Accuracy for RRC Connection Establishment Failure Log Reporting</w:t>
      </w:r>
      <w:r>
        <w:rPr>
          <w:noProof/>
        </w:rPr>
        <w:tab/>
        <w:t>155</w:t>
      </w:r>
    </w:p>
    <w:p w14:paraId="22A20D4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4.3.4.1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Requirements</w:t>
      </w:r>
      <w:r>
        <w:rPr>
          <w:noProof/>
        </w:rPr>
        <w:tab/>
        <w:t>155</w:t>
      </w:r>
    </w:p>
    <w:p w14:paraId="3DE461D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Time Stamp Accuracy for Radio Link Failure and Handover Failure Log Reporting</w:t>
      </w:r>
      <w:r>
        <w:rPr>
          <w:noProof/>
        </w:rPr>
        <w:tab/>
        <w:t>155</w:t>
      </w:r>
    </w:p>
    <w:p w14:paraId="7D8B4BE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Requirements for </w:t>
      </w:r>
      <w:r w:rsidRPr="003E52FD">
        <w:rPr>
          <w:i/>
          <w:noProof/>
        </w:rPr>
        <w:t>timeSinceFailure</w:t>
      </w:r>
      <w:r>
        <w:rPr>
          <w:noProof/>
        </w:rPr>
        <w:tab/>
        <w:t>155</w:t>
      </w:r>
    </w:p>
    <w:p w14:paraId="63EBB6F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Measurements</w:t>
      </w:r>
      <w:r>
        <w:rPr>
          <w:noProof/>
        </w:rPr>
        <w:tab/>
        <w:t>155</w:t>
      </w:r>
    </w:p>
    <w:p w14:paraId="64D7A1E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155</w:t>
      </w:r>
    </w:p>
    <w:p w14:paraId="3F6B429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RSRP measurements</w:t>
      </w:r>
      <w:r>
        <w:rPr>
          <w:noProof/>
        </w:rPr>
        <w:tab/>
        <w:t>155</w:t>
      </w:r>
    </w:p>
    <w:p w14:paraId="10E721C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measurements</w:t>
      </w:r>
      <w:r>
        <w:rPr>
          <w:noProof/>
        </w:rPr>
        <w:tab/>
        <w:t>156</w:t>
      </w:r>
    </w:p>
    <w:p w14:paraId="0E07B79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MCH BLER measurements</w:t>
      </w:r>
      <w:r>
        <w:rPr>
          <w:noProof/>
        </w:rPr>
        <w:tab/>
        <w:t>156</w:t>
      </w:r>
    </w:p>
    <w:p w14:paraId="591B161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Proximity-based Services</w:t>
      </w:r>
      <w:r>
        <w:rPr>
          <w:noProof/>
        </w:rPr>
        <w:tab/>
        <w:t>156</w:t>
      </w:r>
    </w:p>
    <w:p w14:paraId="7F2A477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156</w:t>
      </w:r>
    </w:p>
    <w:p w14:paraId="1404906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156</w:t>
      </w:r>
    </w:p>
    <w:p w14:paraId="0E246FC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ProSe Direct Discovery</w:t>
      </w:r>
      <w:r>
        <w:rPr>
          <w:noProof/>
        </w:rPr>
        <w:tab/>
        <w:t>156</w:t>
      </w:r>
    </w:p>
    <w:p w14:paraId="26DFD24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ProSe Direct Communication</w:t>
      </w:r>
      <w:r>
        <w:rPr>
          <w:noProof/>
        </w:rPr>
        <w:tab/>
        <w:t>156</w:t>
      </w:r>
    </w:p>
    <w:p w14:paraId="7393744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157</w:t>
      </w:r>
    </w:p>
    <w:p w14:paraId="7AE0398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157</w:t>
      </w:r>
    </w:p>
    <w:p w14:paraId="070CE95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 and Re-selection Requirements for UE category NB1</w:t>
      </w:r>
      <w:r>
        <w:rPr>
          <w:noProof/>
        </w:rPr>
        <w:tab/>
        <w:t>158</w:t>
      </w:r>
    </w:p>
    <w:p w14:paraId="155F44C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</w:t>
      </w:r>
      <w:r>
        <w:rPr>
          <w:noProof/>
        </w:rPr>
        <w:tab/>
        <w:t>158</w:t>
      </w:r>
    </w:p>
    <w:p w14:paraId="02DD7DC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158</w:t>
      </w:r>
    </w:p>
    <w:p w14:paraId="062EF0B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NB-IoT cell for UE category NB1 in normal coverage</w:t>
      </w:r>
      <w:r>
        <w:rPr>
          <w:noProof/>
        </w:rPr>
        <w:tab/>
        <w:t>158</w:t>
      </w:r>
    </w:p>
    <w:p w14:paraId="51D589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NB-IoT cell for HD-FDD UE category NB1 in normal coverage when configured with WUS</w:t>
      </w:r>
      <w:r>
        <w:rPr>
          <w:noProof/>
        </w:rPr>
        <w:tab/>
        <w:t>159</w:t>
      </w:r>
    </w:p>
    <w:p w14:paraId="08174EB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intra-frequency NB-IoT cells for UE category NB1 in normal coverage</w:t>
      </w:r>
      <w:r>
        <w:rPr>
          <w:noProof/>
        </w:rPr>
        <w:tab/>
        <w:t>160</w:t>
      </w:r>
    </w:p>
    <w:p w14:paraId="01330F0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NB-IoT cell for UE category NB1 in enhanced coverage</w:t>
      </w:r>
      <w:r>
        <w:rPr>
          <w:noProof/>
        </w:rPr>
        <w:tab/>
        <w:t>161</w:t>
      </w:r>
    </w:p>
    <w:p w14:paraId="1ED37B5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NB-IoT cell for HD-FDD UE category NB1 in enhanced coverage when configured with WUS</w:t>
      </w:r>
      <w:r>
        <w:rPr>
          <w:noProof/>
        </w:rPr>
        <w:tab/>
        <w:t>163</w:t>
      </w:r>
    </w:p>
    <w:p w14:paraId="3230B57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intra-frequency NB-IoT cells for UE category NB1 in enhanced coverage</w:t>
      </w:r>
      <w:r>
        <w:rPr>
          <w:noProof/>
        </w:rPr>
        <w:tab/>
        <w:t>164</w:t>
      </w:r>
    </w:p>
    <w:p w14:paraId="11AE864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4.6.2.5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Measurements of inter-frequency NB cells for UE category NB1 in normal coverage</w:t>
      </w:r>
      <w:r>
        <w:rPr>
          <w:noProof/>
        </w:rPr>
        <w:tab/>
        <w:t>165</w:t>
      </w:r>
    </w:p>
    <w:p w14:paraId="6F627DD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4.6.2.6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Measurements of inter-frequency NB-IoT cells for UE category NB1 in enhanced coverage</w:t>
      </w:r>
      <w:r>
        <w:rPr>
          <w:noProof/>
        </w:rPr>
        <w:tab/>
        <w:t>166</w:t>
      </w:r>
    </w:p>
    <w:p w14:paraId="3083799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 in normal coverage</w:t>
      </w:r>
      <w:r>
        <w:rPr>
          <w:noProof/>
        </w:rPr>
        <w:tab/>
        <w:t>168</w:t>
      </w:r>
    </w:p>
    <w:p w14:paraId="3EDC60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 in enhanced coverage</w:t>
      </w:r>
      <w:r>
        <w:rPr>
          <w:noProof/>
        </w:rPr>
        <w:tab/>
        <w:t>168</w:t>
      </w:r>
    </w:p>
    <w:p w14:paraId="275FEC3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168</w:t>
      </w:r>
    </w:p>
    <w:p w14:paraId="25F6A06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WUS receptions for NB1</w:t>
      </w:r>
      <w:r>
        <w:rPr>
          <w:noProof/>
        </w:rPr>
        <w:tab/>
        <w:t>168</w:t>
      </w:r>
    </w:p>
    <w:p w14:paraId="01734FE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transmission using preconfigured uplink resources for UE category NB1</w:t>
      </w:r>
      <w:r>
        <w:rPr>
          <w:noProof/>
        </w:rPr>
        <w:tab/>
        <w:t>169</w:t>
      </w:r>
    </w:p>
    <w:p w14:paraId="3FCD204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169</w:t>
      </w:r>
    </w:p>
    <w:p w14:paraId="3B5BB84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169</w:t>
      </w:r>
    </w:p>
    <w:p w14:paraId="48B87BF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169</w:t>
      </w:r>
    </w:p>
    <w:p w14:paraId="6878913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 and Re-selection Requirements for UE category NB-IoT for Satellite Access</w:t>
      </w:r>
      <w:r>
        <w:rPr>
          <w:noProof/>
        </w:rPr>
        <w:tab/>
        <w:t>170</w:t>
      </w:r>
    </w:p>
    <w:p w14:paraId="7467C6B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</w:t>
      </w:r>
      <w:r>
        <w:rPr>
          <w:noProof/>
        </w:rPr>
        <w:tab/>
        <w:t>170</w:t>
      </w:r>
    </w:p>
    <w:p w14:paraId="4C3E5AB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 for UE category NB-IoT for Satellite Access</w:t>
      </w:r>
      <w:r>
        <w:rPr>
          <w:noProof/>
        </w:rPr>
        <w:tab/>
        <w:t>170</w:t>
      </w:r>
    </w:p>
    <w:p w14:paraId="0F2B771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NB-IoT cell for UE category NB1 in normal coverage</w:t>
      </w:r>
      <w:r>
        <w:rPr>
          <w:noProof/>
        </w:rPr>
        <w:tab/>
        <w:t>170</w:t>
      </w:r>
    </w:p>
    <w:p w14:paraId="1184D8A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4.6A.2.1A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NB-IoT cell for HD-FDD UE category NB1 in normal coverage when configured with WUS</w:t>
      </w:r>
      <w:r>
        <w:rPr>
          <w:noProof/>
        </w:rPr>
        <w:tab/>
        <w:t>172</w:t>
      </w:r>
    </w:p>
    <w:p w14:paraId="3077EE4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intra-frequency NB-IoT cells for UE category NB1 in normal coverage</w:t>
      </w:r>
      <w:r>
        <w:rPr>
          <w:noProof/>
        </w:rPr>
        <w:tab/>
        <w:t>173</w:t>
      </w:r>
    </w:p>
    <w:p w14:paraId="03FC3C4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NB-IoT cell for UE category NB1 in enhanced coverage</w:t>
      </w:r>
      <w:r>
        <w:rPr>
          <w:noProof/>
        </w:rPr>
        <w:tab/>
        <w:t>175</w:t>
      </w:r>
    </w:p>
    <w:p w14:paraId="7EA17BF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4.6A.2.3A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NB-IoT cell for HD-FDD UE category NB1 in enhanced coverage when configured with WUS</w:t>
      </w:r>
      <w:r>
        <w:rPr>
          <w:noProof/>
        </w:rPr>
        <w:tab/>
        <w:t>177</w:t>
      </w:r>
    </w:p>
    <w:p w14:paraId="141E469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intra-frequency NB-IoT cells for UE category NB1 in enhanced coverage</w:t>
      </w:r>
      <w:r>
        <w:rPr>
          <w:noProof/>
        </w:rPr>
        <w:tab/>
        <w:t>178</w:t>
      </w:r>
    </w:p>
    <w:p w14:paraId="6887EDB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4.6A.2.5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Measurements of inter-frequency NB cells for UE category NB1 in normal coverage</w:t>
      </w:r>
      <w:r>
        <w:rPr>
          <w:noProof/>
        </w:rPr>
        <w:tab/>
        <w:t>180</w:t>
      </w:r>
    </w:p>
    <w:p w14:paraId="41B883C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4.6A.2.6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Measurements of inter-frequency NB-IoT cells for UE category NB1 in enhanced coverage</w:t>
      </w:r>
      <w:r>
        <w:rPr>
          <w:noProof/>
        </w:rPr>
        <w:tab/>
        <w:t>182</w:t>
      </w:r>
    </w:p>
    <w:p w14:paraId="5EA3C5B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4.6A.2.7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 in normal coverage</w:t>
      </w:r>
      <w:r>
        <w:rPr>
          <w:noProof/>
        </w:rPr>
        <w:tab/>
        <w:t>184</w:t>
      </w:r>
    </w:p>
    <w:p w14:paraId="4BE4598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4.6A.2.7A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 in enhanced coverage</w:t>
      </w:r>
      <w:r>
        <w:rPr>
          <w:noProof/>
        </w:rPr>
        <w:tab/>
        <w:t>184</w:t>
      </w:r>
    </w:p>
    <w:p w14:paraId="124AEF9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4.6A.2.8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185</w:t>
      </w:r>
    </w:p>
    <w:p w14:paraId="5FD6A7D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4.6A.2.9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WUS receptions for NB1</w:t>
      </w:r>
      <w:r>
        <w:rPr>
          <w:noProof/>
        </w:rPr>
        <w:tab/>
        <w:t>185</w:t>
      </w:r>
    </w:p>
    <w:p w14:paraId="48F17BC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transmission using preconfigured uplink resources for UE category NB-IoT for Satellite Access</w:t>
      </w:r>
      <w:r>
        <w:rPr>
          <w:noProof/>
        </w:rPr>
        <w:tab/>
        <w:t>185</w:t>
      </w:r>
    </w:p>
    <w:p w14:paraId="7325921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185</w:t>
      </w:r>
    </w:p>
    <w:p w14:paraId="0362B40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4.6A.3.2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185</w:t>
      </w:r>
    </w:p>
    <w:p w14:paraId="7CA06BF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4.6A.3.3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186</w:t>
      </w:r>
    </w:p>
    <w:p w14:paraId="315BE31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 and Re-selection Requirements for UE category M1</w:t>
      </w:r>
      <w:r>
        <w:rPr>
          <w:noProof/>
        </w:rPr>
        <w:tab/>
        <w:t>186</w:t>
      </w:r>
    </w:p>
    <w:p w14:paraId="2D24A27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</w:t>
      </w:r>
      <w:r>
        <w:rPr>
          <w:noProof/>
        </w:rPr>
        <w:tab/>
        <w:t>186</w:t>
      </w:r>
    </w:p>
    <w:p w14:paraId="717A257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186</w:t>
      </w:r>
    </w:p>
    <w:p w14:paraId="75FB5B4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186</w:t>
      </w:r>
    </w:p>
    <w:p w14:paraId="46EAB7E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lastRenderedPageBreak/>
        <w:t>4.7.2.1.1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186</w:t>
      </w:r>
    </w:p>
    <w:p w14:paraId="359DB01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4.7.2.1.1A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Relaxed measurement and evaluation of serving cell for UE category M1 in normal coverage</w:t>
      </w:r>
      <w:r>
        <w:rPr>
          <w:noProof/>
        </w:rPr>
        <w:tab/>
        <w:t>187</w:t>
      </w:r>
    </w:p>
    <w:p w14:paraId="7D78813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4.7.2.1.2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188</w:t>
      </w:r>
    </w:p>
    <w:p w14:paraId="13033E8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4.7.2.1.3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189</w:t>
      </w:r>
    </w:p>
    <w:p w14:paraId="7E81B50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4.7.2.1.4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191</w:t>
      </w:r>
    </w:p>
    <w:p w14:paraId="5109AE8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 for Category M1 UEs in normal coverage</w:t>
      </w:r>
      <w:r>
        <w:rPr>
          <w:noProof/>
        </w:rPr>
        <w:tab/>
        <w:t>191</w:t>
      </w:r>
    </w:p>
    <w:p w14:paraId="7B79F9E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 requirements for UE category M1 in enhanced coverage</w:t>
      </w:r>
      <w:r>
        <w:rPr>
          <w:noProof/>
        </w:rPr>
        <w:tab/>
        <w:t>192</w:t>
      </w:r>
    </w:p>
    <w:p w14:paraId="117563A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4.7.2.2.1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Measurement and evaluation of serving cell for UE category M1 in enhanced coverage</w:t>
      </w:r>
      <w:r>
        <w:rPr>
          <w:noProof/>
        </w:rPr>
        <w:tab/>
        <w:t>192</w:t>
      </w:r>
    </w:p>
    <w:p w14:paraId="5F7D730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4.7.2.2.1A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Relaxed measurement and evaluation of serving cell for UE category M1 in enhaned coverage</w:t>
      </w:r>
      <w:r>
        <w:rPr>
          <w:noProof/>
        </w:rPr>
        <w:tab/>
        <w:t>193</w:t>
      </w:r>
    </w:p>
    <w:p w14:paraId="6AB3DB6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4.7.2.2.2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Measurements of intra-frequency cells for UE category M1 in enhanced coverage</w:t>
      </w:r>
      <w:r>
        <w:rPr>
          <w:noProof/>
        </w:rPr>
        <w:tab/>
        <w:t>194</w:t>
      </w:r>
    </w:p>
    <w:p w14:paraId="10F570F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4.7.2.2.3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Measurements of inter-frequency cells for UE category M1 in enhanced coverage</w:t>
      </w:r>
      <w:r>
        <w:rPr>
          <w:noProof/>
        </w:rPr>
        <w:tab/>
        <w:t>197</w:t>
      </w:r>
    </w:p>
    <w:p w14:paraId="32FB661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4.7.2.2.4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Maximum allowed layers for multiple monitoring for UE category M1 in enhanced coverage</w:t>
      </w:r>
      <w:r>
        <w:rPr>
          <w:noProof/>
        </w:rPr>
        <w:tab/>
        <w:t>198</w:t>
      </w:r>
    </w:p>
    <w:p w14:paraId="71880FD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 for Category M1 UEs in enhanced coverage</w:t>
      </w:r>
      <w:r>
        <w:rPr>
          <w:noProof/>
        </w:rPr>
        <w:tab/>
        <w:t>199</w:t>
      </w:r>
    </w:p>
    <w:p w14:paraId="0BD5822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WUS receptions for UE category M1</w:t>
      </w:r>
      <w:r>
        <w:rPr>
          <w:noProof/>
        </w:rPr>
        <w:tab/>
        <w:t>199</w:t>
      </w:r>
    </w:p>
    <w:p w14:paraId="18EDF4B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quality report for UE Category M1 in idle mode</w:t>
      </w:r>
      <w:r>
        <w:rPr>
          <w:noProof/>
        </w:rPr>
        <w:tab/>
        <w:t>199</w:t>
      </w:r>
    </w:p>
    <w:p w14:paraId="7BD3052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transmission using preconfigured uplink resources for UE category M1</w:t>
      </w:r>
      <w:r>
        <w:rPr>
          <w:noProof/>
        </w:rPr>
        <w:tab/>
        <w:t>200</w:t>
      </w:r>
    </w:p>
    <w:p w14:paraId="697A554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200</w:t>
      </w:r>
    </w:p>
    <w:p w14:paraId="15258A9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200</w:t>
      </w:r>
    </w:p>
    <w:p w14:paraId="5C426C8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201</w:t>
      </w:r>
    </w:p>
    <w:p w14:paraId="7B49DD7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 and Re-selection Requirements for UE category M1 for Satellite Access</w:t>
      </w:r>
      <w:r>
        <w:rPr>
          <w:noProof/>
        </w:rPr>
        <w:tab/>
        <w:t>201</w:t>
      </w:r>
    </w:p>
    <w:p w14:paraId="5BC306E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</w:t>
      </w:r>
      <w:r>
        <w:rPr>
          <w:noProof/>
        </w:rPr>
        <w:tab/>
        <w:t>202</w:t>
      </w:r>
    </w:p>
    <w:p w14:paraId="63EDE8D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 for UE category M1 for Satellite Access</w:t>
      </w:r>
      <w:r>
        <w:rPr>
          <w:noProof/>
        </w:rPr>
        <w:tab/>
        <w:t>202</w:t>
      </w:r>
    </w:p>
    <w:p w14:paraId="390AA7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202</w:t>
      </w:r>
    </w:p>
    <w:p w14:paraId="68C884B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4.7A.2.1.1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202</w:t>
      </w:r>
    </w:p>
    <w:p w14:paraId="6F98F2B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4.7A.2.1.1A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Relaxed measurement and evaluation of serving cell for UE category M1 in normal coverage</w:t>
      </w:r>
      <w:r>
        <w:rPr>
          <w:noProof/>
        </w:rPr>
        <w:tab/>
        <w:t>204</w:t>
      </w:r>
    </w:p>
    <w:p w14:paraId="59A44F3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4.7A.2.1.2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206</w:t>
      </w:r>
    </w:p>
    <w:p w14:paraId="0F7ED64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4.7A.2.1.3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208</w:t>
      </w:r>
    </w:p>
    <w:p w14:paraId="0FEE521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4.7A.2.1.4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210</w:t>
      </w:r>
    </w:p>
    <w:p w14:paraId="44CFBAA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4.7A.2.1.5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 for Category M1 UEs in normal coverage</w:t>
      </w:r>
      <w:r>
        <w:rPr>
          <w:noProof/>
        </w:rPr>
        <w:tab/>
        <w:t>211</w:t>
      </w:r>
    </w:p>
    <w:p w14:paraId="7037ABD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 requirements for UE category M1 in enhanced coverage</w:t>
      </w:r>
      <w:r>
        <w:rPr>
          <w:noProof/>
        </w:rPr>
        <w:tab/>
        <w:t>211</w:t>
      </w:r>
    </w:p>
    <w:p w14:paraId="22C96DB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4.7A.2.2.1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Measurement and evaluation of serving cell for UE category M1 in enhanced coverage</w:t>
      </w:r>
      <w:r>
        <w:rPr>
          <w:noProof/>
        </w:rPr>
        <w:tab/>
        <w:t>211</w:t>
      </w:r>
    </w:p>
    <w:p w14:paraId="2483E2E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4.7A.2.2.1A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Relaxed measurement and evaluation of serving cell for UE category M1 in enhaned coverage</w:t>
      </w:r>
      <w:r>
        <w:rPr>
          <w:noProof/>
        </w:rPr>
        <w:tab/>
        <w:t>213</w:t>
      </w:r>
    </w:p>
    <w:p w14:paraId="72A35E7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4.7A.2.2.2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Measurements of intra-frequency cells for UE category M1 in enhanced coverage</w:t>
      </w:r>
      <w:r>
        <w:rPr>
          <w:noProof/>
        </w:rPr>
        <w:tab/>
        <w:t>215</w:t>
      </w:r>
    </w:p>
    <w:p w14:paraId="006C438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4.7A.2.2.3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Measurements of inter-frequency cells for UE category M1 in enhanced coverage</w:t>
      </w:r>
      <w:r>
        <w:rPr>
          <w:noProof/>
        </w:rPr>
        <w:tab/>
        <w:t>218</w:t>
      </w:r>
    </w:p>
    <w:p w14:paraId="5466E6A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4.7A.2.2.4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Maximum allowed layers for multiple monitoring for UE category M1 in enhanced coverage</w:t>
      </w:r>
      <w:r>
        <w:rPr>
          <w:noProof/>
        </w:rPr>
        <w:tab/>
        <w:t>220</w:t>
      </w:r>
    </w:p>
    <w:p w14:paraId="0AABB4B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4.7A.2.2.5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 for Category M1 UEs in enhanced coverage</w:t>
      </w:r>
      <w:r>
        <w:rPr>
          <w:noProof/>
        </w:rPr>
        <w:tab/>
        <w:t>221</w:t>
      </w:r>
    </w:p>
    <w:p w14:paraId="7840B52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WUS receptions for UE category M1</w:t>
      </w:r>
      <w:r>
        <w:rPr>
          <w:noProof/>
        </w:rPr>
        <w:tab/>
        <w:t>221</w:t>
      </w:r>
    </w:p>
    <w:p w14:paraId="6573AAB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quality report for UE Category M1 in idle mode for Satellite Access</w:t>
      </w:r>
      <w:r>
        <w:rPr>
          <w:noProof/>
        </w:rPr>
        <w:tab/>
        <w:t>221</w:t>
      </w:r>
    </w:p>
    <w:p w14:paraId="2168CB7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transmission using preconfigured uplink resources for UE category M1 for Satellite Access</w:t>
      </w:r>
      <w:r>
        <w:rPr>
          <w:noProof/>
        </w:rPr>
        <w:tab/>
        <w:t>222</w:t>
      </w:r>
    </w:p>
    <w:p w14:paraId="4C52EC7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4.7A.4.1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222</w:t>
      </w:r>
    </w:p>
    <w:p w14:paraId="2446C00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222</w:t>
      </w:r>
    </w:p>
    <w:p w14:paraId="4942108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222</w:t>
      </w:r>
    </w:p>
    <w:p w14:paraId="0681F806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Idle State Positioning Measurement Requirements for UE category NB1</w:t>
      </w:r>
      <w:r>
        <w:rPr>
          <w:noProof/>
        </w:rPr>
        <w:tab/>
        <w:t>223</w:t>
      </w:r>
    </w:p>
    <w:p w14:paraId="4314A8E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OTDOA Intra-Frequency RSTD Measurements for UE category NB1 for normal coverage</w:t>
      </w:r>
      <w:r>
        <w:rPr>
          <w:noProof/>
        </w:rPr>
        <w:tab/>
        <w:t>223</w:t>
      </w:r>
    </w:p>
    <w:p w14:paraId="0A9FFAD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224</w:t>
      </w:r>
    </w:p>
    <w:p w14:paraId="3666AC9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OTDOA Intra-Frequency RSTD Measurements for UE category NB1 for enhanced coverage</w:t>
      </w:r>
      <w:r>
        <w:rPr>
          <w:noProof/>
        </w:rPr>
        <w:tab/>
        <w:t>225</w:t>
      </w:r>
    </w:p>
    <w:p w14:paraId="1BF74C2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226</w:t>
      </w:r>
    </w:p>
    <w:p w14:paraId="793182A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OTDOA Inter-Frequency RSTD Measurements for UE category NB1 for normal coverage</w:t>
      </w:r>
      <w:r>
        <w:rPr>
          <w:noProof/>
        </w:rPr>
        <w:tab/>
        <w:t>227</w:t>
      </w:r>
    </w:p>
    <w:p w14:paraId="7B6F397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228</w:t>
      </w:r>
    </w:p>
    <w:p w14:paraId="74FD0FA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OTDOA Inter-Frequency RSTD Measurements for UE category NB1 for enhanced coverage</w:t>
      </w:r>
      <w:r>
        <w:rPr>
          <w:noProof/>
        </w:rPr>
        <w:tab/>
        <w:t>229</w:t>
      </w:r>
    </w:p>
    <w:p w14:paraId="2B4E702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230</w:t>
      </w:r>
    </w:p>
    <w:p w14:paraId="7B30829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E-CID NRSRP and NRSRQ Measurements for UE category NB2 for normal coverage</w:t>
      </w:r>
      <w:r>
        <w:rPr>
          <w:noProof/>
        </w:rPr>
        <w:tab/>
        <w:t>231</w:t>
      </w:r>
    </w:p>
    <w:p w14:paraId="0F0DFA0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232</w:t>
      </w:r>
    </w:p>
    <w:p w14:paraId="263E847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E-CID NRSRP and NRSRQ Measurements for UE category NB2 for enhanced coverage</w:t>
      </w:r>
      <w:r>
        <w:rPr>
          <w:noProof/>
        </w:rPr>
        <w:tab/>
        <w:t>232</w:t>
      </w:r>
    </w:p>
    <w:p w14:paraId="476D78F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233</w:t>
      </w:r>
    </w:p>
    <w:p w14:paraId="4DC769F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E-CID NRSRP and NRSRQ Measurements for UE category NB2 for normal coverage</w:t>
      </w:r>
      <w:r>
        <w:rPr>
          <w:noProof/>
        </w:rPr>
        <w:tab/>
        <w:t>234</w:t>
      </w:r>
    </w:p>
    <w:p w14:paraId="7639CDD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4.8.7.1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235</w:t>
      </w:r>
    </w:p>
    <w:p w14:paraId="229AEDD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E-CID NRSRP and NRSRQ Measurements for UE category NB2 for enhanced coverage</w:t>
      </w:r>
      <w:r>
        <w:rPr>
          <w:noProof/>
        </w:rPr>
        <w:tab/>
        <w:t>235</w:t>
      </w:r>
    </w:p>
    <w:p w14:paraId="2CA38CF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236</w:t>
      </w:r>
    </w:p>
    <w:p w14:paraId="19632E6E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Idle Mode CA Measurement</w:t>
      </w:r>
      <w:r>
        <w:rPr>
          <w:noProof/>
        </w:rPr>
        <w:tab/>
        <w:t>237</w:t>
      </w:r>
    </w:p>
    <w:p w14:paraId="0CF8F7D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237</w:t>
      </w:r>
    </w:p>
    <w:p w14:paraId="4649EB8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</w:t>
      </w:r>
      <w:r>
        <w:rPr>
          <w:noProof/>
        </w:rPr>
        <w:tab/>
        <w:t>237</w:t>
      </w:r>
    </w:p>
    <w:p w14:paraId="1CDE22E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237</w:t>
      </w:r>
    </w:p>
    <w:p w14:paraId="10EE48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inter-frequency CA candidate cells</w:t>
      </w:r>
      <w:r>
        <w:rPr>
          <w:noProof/>
        </w:rPr>
        <w:tab/>
        <w:t>238</w:t>
      </w:r>
    </w:p>
    <w:p w14:paraId="2066A3E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serving cell</w:t>
      </w:r>
      <w:r>
        <w:rPr>
          <w:noProof/>
        </w:rPr>
        <w:tab/>
        <w:t>238</w:t>
      </w:r>
    </w:p>
    <w:p w14:paraId="1CAAE8AE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4A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E-UTRAN RRC_INACTIVE state mobility</w:t>
      </w:r>
      <w:r>
        <w:rPr>
          <w:noProof/>
        </w:rPr>
        <w:tab/>
        <w:t>239</w:t>
      </w:r>
    </w:p>
    <w:p w14:paraId="63AD162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239</w:t>
      </w:r>
    </w:p>
    <w:p w14:paraId="0238BAA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4A.1.1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Introduction</w:t>
      </w:r>
      <w:r>
        <w:rPr>
          <w:noProof/>
        </w:rPr>
        <w:tab/>
        <w:t>240</w:t>
      </w:r>
    </w:p>
    <w:p w14:paraId="555E622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4A.1.2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Requirements</w:t>
      </w:r>
      <w:r>
        <w:rPr>
          <w:noProof/>
        </w:rPr>
        <w:tab/>
        <w:t>240</w:t>
      </w:r>
    </w:p>
    <w:p w14:paraId="20E7595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4A.1.2.1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UE measurement capability</w:t>
      </w:r>
      <w:r>
        <w:rPr>
          <w:noProof/>
        </w:rPr>
        <w:tab/>
        <w:t>240</w:t>
      </w:r>
    </w:p>
    <w:p w14:paraId="665A544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4A.1.2.2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Measurement and evaluation of serving cell</w:t>
      </w:r>
      <w:r>
        <w:rPr>
          <w:noProof/>
        </w:rPr>
        <w:tab/>
        <w:t>240</w:t>
      </w:r>
    </w:p>
    <w:p w14:paraId="326068E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4A.1.2.3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Measurements of intra-frequency E-UTRAN cells</w:t>
      </w:r>
      <w:r>
        <w:rPr>
          <w:noProof/>
        </w:rPr>
        <w:tab/>
        <w:t>240</w:t>
      </w:r>
    </w:p>
    <w:p w14:paraId="37A4835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4A.1.2.4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Measurements of inter-frequency E-UTRAN cells</w:t>
      </w:r>
      <w:r>
        <w:rPr>
          <w:noProof/>
        </w:rPr>
        <w:tab/>
        <w:t>240</w:t>
      </w:r>
    </w:p>
    <w:p w14:paraId="3D4E6C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4A.1.2.5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240</w:t>
      </w:r>
    </w:p>
    <w:p w14:paraId="04A18B2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4A.1.2.6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240</w:t>
      </w:r>
    </w:p>
    <w:p w14:paraId="44651C6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4A.1.2.7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inter-RAT NR cells</w:t>
      </w:r>
      <w:r>
        <w:rPr>
          <w:noProof/>
        </w:rPr>
        <w:tab/>
        <w:t>240</w:t>
      </w:r>
    </w:p>
    <w:p w14:paraId="7600950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4A.1.2.8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UE measurement capability for RedCap</w:t>
      </w:r>
      <w:r>
        <w:rPr>
          <w:noProof/>
        </w:rPr>
        <w:tab/>
        <w:t>240</w:t>
      </w:r>
    </w:p>
    <w:p w14:paraId="0F6325E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4A.1.2.9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inter-RAT NR cells for RedCap</w:t>
      </w:r>
      <w:r>
        <w:rPr>
          <w:noProof/>
        </w:rPr>
        <w:tab/>
        <w:t>240</w:t>
      </w:r>
    </w:p>
    <w:p w14:paraId="69B21DCE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UE Category M1</w:t>
      </w:r>
      <w:r>
        <w:rPr>
          <w:noProof/>
        </w:rPr>
        <w:tab/>
        <w:t>241</w:t>
      </w:r>
    </w:p>
    <w:p w14:paraId="712E509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4A.2.1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Introduction</w:t>
      </w:r>
      <w:r>
        <w:rPr>
          <w:noProof/>
        </w:rPr>
        <w:tab/>
        <w:t>241</w:t>
      </w:r>
    </w:p>
    <w:p w14:paraId="18D661C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4A.2.2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Cell Selection</w:t>
      </w:r>
      <w:r>
        <w:rPr>
          <w:noProof/>
        </w:rPr>
        <w:tab/>
        <w:t>241</w:t>
      </w:r>
    </w:p>
    <w:p w14:paraId="7372270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4A.2.3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Cell Reselection</w:t>
      </w:r>
      <w:r>
        <w:rPr>
          <w:noProof/>
        </w:rPr>
        <w:tab/>
        <w:t>241</w:t>
      </w:r>
    </w:p>
    <w:p w14:paraId="7D4FE43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4A.2.3.1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241</w:t>
      </w:r>
    </w:p>
    <w:p w14:paraId="7CF25C4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4A.2.3.1.1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241</w:t>
      </w:r>
    </w:p>
    <w:p w14:paraId="78CA20D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4A.2.3.1.2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242</w:t>
      </w:r>
    </w:p>
    <w:p w14:paraId="7D5A183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4A.2.3.1.3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242</w:t>
      </w:r>
    </w:p>
    <w:p w14:paraId="045EEC0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4A.2.3.1.4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242</w:t>
      </w:r>
    </w:p>
    <w:p w14:paraId="4892063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4A.2.3.1.5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Maximum interruption in paging reception for Category M1 UEs in normal coverage</w:t>
      </w:r>
      <w:r>
        <w:rPr>
          <w:noProof/>
        </w:rPr>
        <w:tab/>
        <w:t>242</w:t>
      </w:r>
    </w:p>
    <w:p w14:paraId="25042F0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4A.2.4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Channel quality report for UE Category M1 in idle mode</w:t>
      </w:r>
      <w:r>
        <w:rPr>
          <w:noProof/>
        </w:rPr>
        <w:tab/>
        <w:t>244</w:t>
      </w:r>
    </w:p>
    <w:p w14:paraId="2C8C5C2F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E-UTRAN RRC_CONNECTED state mobility</w:t>
      </w:r>
      <w:r>
        <w:rPr>
          <w:noProof/>
        </w:rPr>
        <w:tab/>
        <w:t>244</w:t>
      </w:r>
    </w:p>
    <w:p w14:paraId="1FB9459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Handover</w:t>
      </w:r>
      <w:r>
        <w:rPr>
          <w:noProof/>
        </w:rPr>
        <w:tab/>
        <w:t>245</w:t>
      </w:r>
    </w:p>
    <w:p w14:paraId="21AFE63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245</w:t>
      </w:r>
    </w:p>
    <w:p w14:paraId="741F611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245</w:t>
      </w:r>
    </w:p>
    <w:p w14:paraId="72DD518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</w:t>
      </w:r>
      <w:r>
        <w:rPr>
          <w:noProof/>
        </w:rPr>
        <w:tab/>
        <w:t>245</w:t>
      </w:r>
    </w:p>
    <w:p w14:paraId="2F8E7B1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245</w:t>
      </w:r>
    </w:p>
    <w:p w14:paraId="08151EB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245</w:t>
      </w:r>
    </w:p>
    <w:p w14:paraId="2D48018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</w:t>
      </w:r>
      <w:r>
        <w:rPr>
          <w:noProof/>
        </w:rPr>
        <w:tab/>
        <w:t>246</w:t>
      </w:r>
    </w:p>
    <w:p w14:paraId="3E6FC14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5.1.2.2.1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(Void)</w:t>
      </w:r>
      <w:r>
        <w:rPr>
          <w:noProof/>
        </w:rPr>
        <w:tab/>
        <w:t>247</w:t>
      </w:r>
    </w:p>
    <w:p w14:paraId="6057B3B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5.1.2.2.2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(Void)</w:t>
      </w:r>
      <w:r>
        <w:rPr>
          <w:noProof/>
        </w:rPr>
        <w:tab/>
        <w:t>247</w:t>
      </w:r>
    </w:p>
    <w:p w14:paraId="1F95456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5.1.2.3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TDD – FDD</w:t>
      </w:r>
      <w:r>
        <w:rPr>
          <w:noProof/>
        </w:rPr>
        <w:tab/>
        <w:t>247</w:t>
      </w:r>
    </w:p>
    <w:p w14:paraId="3C951BF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5.1.2.3.1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(Void)</w:t>
      </w:r>
      <w:r>
        <w:rPr>
          <w:noProof/>
        </w:rPr>
        <w:tab/>
        <w:t>247</w:t>
      </w:r>
    </w:p>
    <w:p w14:paraId="3F5DF95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5.1.2.3.2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(Void)</w:t>
      </w:r>
      <w:r>
        <w:rPr>
          <w:noProof/>
        </w:rPr>
        <w:tab/>
        <w:t>247</w:t>
      </w:r>
    </w:p>
    <w:p w14:paraId="1333641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5.1.2.4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TDD – TDD</w:t>
      </w:r>
      <w:r>
        <w:rPr>
          <w:noProof/>
        </w:rPr>
        <w:tab/>
        <w:t>247</w:t>
      </w:r>
    </w:p>
    <w:p w14:paraId="35926B0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247</w:t>
      </w:r>
    </w:p>
    <w:p w14:paraId="4D21456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247</w:t>
      </w:r>
    </w:p>
    <w:p w14:paraId="1071954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HD–FDD</w:t>
      </w:r>
      <w:r>
        <w:rPr>
          <w:noProof/>
        </w:rPr>
        <w:tab/>
        <w:t>249</w:t>
      </w:r>
    </w:p>
    <w:p w14:paraId="7077C7F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249</w:t>
      </w:r>
    </w:p>
    <w:p w14:paraId="3E3F110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249</w:t>
      </w:r>
    </w:p>
    <w:p w14:paraId="147DA36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conditional handover</w:t>
      </w:r>
      <w:r>
        <w:rPr>
          <w:noProof/>
        </w:rPr>
        <w:tab/>
        <w:t>250</w:t>
      </w:r>
    </w:p>
    <w:p w14:paraId="32F22FB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5.1.2.6.1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Handover delay</w:t>
      </w:r>
      <w:r>
        <w:rPr>
          <w:noProof/>
        </w:rPr>
        <w:tab/>
        <w:t>250</w:t>
      </w:r>
    </w:p>
    <w:p w14:paraId="101D20A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5.1.2.6.2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Measurement time</w:t>
      </w:r>
      <w:r>
        <w:rPr>
          <w:noProof/>
        </w:rPr>
        <w:tab/>
        <w:t>251</w:t>
      </w:r>
    </w:p>
    <w:p w14:paraId="487B523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5.1.2.6.3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Preparation time</w:t>
      </w:r>
      <w:r>
        <w:rPr>
          <w:noProof/>
        </w:rPr>
        <w:tab/>
        <w:t>251</w:t>
      </w:r>
    </w:p>
    <w:p w14:paraId="3E0E82E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5.1.2.6.4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Interruption time</w:t>
      </w:r>
      <w:r>
        <w:rPr>
          <w:noProof/>
        </w:rPr>
        <w:tab/>
        <w:t>251</w:t>
      </w:r>
    </w:p>
    <w:p w14:paraId="4DC130E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conditional handover</w:t>
      </w:r>
      <w:r>
        <w:rPr>
          <w:noProof/>
        </w:rPr>
        <w:tab/>
        <w:t>251</w:t>
      </w:r>
    </w:p>
    <w:p w14:paraId="077E35B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conditional handover</w:t>
      </w:r>
      <w:r>
        <w:rPr>
          <w:noProof/>
        </w:rPr>
        <w:tab/>
        <w:t>252</w:t>
      </w:r>
    </w:p>
    <w:p w14:paraId="0FDE48A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5.1.2.9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conditional handover</w:t>
      </w:r>
      <w:r>
        <w:rPr>
          <w:noProof/>
        </w:rPr>
        <w:tab/>
        <w:t>252</w:t>
      </w:r>
    </w:p>
    <w:p w14:paraId="5D95EC7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252</w:t>
      </w:r>
    </w:p>
    <w:p w14:paraId="5B9E254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to other RATs</w:t>
      </w:r>
      <w:r>
        <w:rPr>
          <w:noProof/>
        </w:rPr>
        <w:tab/>
        <w:t>252</w:t>
      </w:r>
    </w:p>
    <w:p w14:paraId="5D0881D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- UTRAN FDD Handover</w:t>
      </w:r>
      <w:r>
        <w:rPr>
          <w:noProof/>
        </w:rPr>
        <w:tab/>
        <w:t>252</w:t>
      </w:r>
    </w:p>
    <w:p w14:paraId="2A69CA4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252</w:t>
      </w:r>
    </w:p>
    <w:p w14:paraId="3782EAD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252</w:t>
      </w:r>
    </w:p>
    <w:p w14:paraId="34778E5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252</w:t>
      </w:r>
    </w:p>
    <w:p w14:paraId="699CC32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- UTRAN TDD Handover</w:t>
      </w:r>
      <w:r>
        <w:rPr>
          <w:noProof/>
        </w:rPr>
        <w:tab/>
        <w:t>253</w:t>
      </w:r>
    </w:p>
    <w:p w14:paraId="3DF85CD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5.3.2.1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Introduction</w:t>
      </w:r>
      <w:r>
        <w:rPr>
          <w:noProof/>
        </w:rPr>
        <w:tab/>
        <w:t>253</w:t>
      </w:r>
    </w:p>
    <w:p w14:paraId="7C0E15C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253</w:t>
      </w:r>
    </w:p>
    <w:p w14:paraId="4366F25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253</w:t>
      </w:r>
    </w:p>
    <w:p w14:paraId="5F6C25D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253</w:t>
      </w:r>
    </w:p>
    <w:p w14:paraId="52F5477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- GSM Handover</w:t>
      </w:r>
      <w:r>
        <w:rPr>
          <w:noProof/>
        </w:rPr>
        <w:tab/>
        <w:t>254</w:t>
      </w:r>
    </w:p>
    <w:p w14:paraId="26C41C5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254</w:t>
      </w:r>
    </w:p>
    <w:p w14:paraId="4C80FE1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254</w:t>
      </w:r>
    </w:p>
    <w:p w14:paraId="0BA09E3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254</w:t>
      </w:r>
    </w:p>
    <w:p w14:paraId="2BE1452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254</w:t>
      </w:r>
    </w:p>
    <w:p w14:paraId="7C266EA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- NR FR1 Handover</w:t>
      </w:r>
      <w:r>
        <w:rPr>
          <w:noProof/>
        </w:rPr>
        <w:tab/>
        <w:t>254</w:t>
      </w:r>
    </w:p>
    <w:p w14:paraId="696F470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5.3.4.1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Introduction</w:t>
      </w:r>
      <w:r>
        <w:rPr>
          <w:noProof/>
        </w:rPr>
        <w:tab/>
        <w:t>254</w:t>
      </w:r>
    </w:p>
    <w:p w14:paraId="6D04628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5.3.4.2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Handover delay</w:t>
      </w:r>
      <w:r>
        <w:rPr>
          <w:noProof/>
        </w:rPr>
        <w:tab/>
        <w:t>255</w:t>
      </w:r>
    </w:p>
    <w:p w14:paraId="5C45D65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5.3.4.3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Interruption time</w:t>
      </w:r>
      <w:r>
        <w:rPr>
          <w:noProof/>
        </w:rPr>
        <w:tab/>
        <w:t>255</w:t>
      </w:r>
    </w:p>
    <w:p w14:paraId="7E3C07F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5.3.4A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E-UTRAN - NR FR1 Handover to target cell using CCA</w:t>
      </w:r>
      <w:r>
        <w:rPr>
          <w:noProof/>
        </w:rPr>
        <w:tab/>
        <w:t>255</w:t>
      </w:r>
    </w:p>
    <w:p w14:paraId="600B6CF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5.3.4A.1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Introduction</w:t>
      </w:r>
      <w:r>
        <w:rPr>
          <w:noProof/>
        </w:rPr>
        <w:tab/>
        <w:t>255</w:t>
      </w:r>
    </w:p>
    <w:p w14:paraId="315F597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5.3.4A.2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Handover delay</w:t>
      </w:r>
      <w:r>
        <w:rPr>
          <w:noProof/>
        </w:rPr>
        <w:tab/>
        <w:t>256</w:t>
      </w:r>
    </w:p>
    <w:p w14:paraId="31F7934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5.3.4A.3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Interruption time</w:t>
      </w:r>
      <w:r>
        <w:rPr>
          <w:noProof/>
        </w:rPr>
        <w:tab/>
        <w:t>256</w:t>
      </w:r>
    </w:p>
    <w:p w14:paraId="01DADAD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5.3.4B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- NR FR1 Handover</w:t>
      </w:r>
      <w:r w:rsidRPr="003E52FD">
        <w:rPr>
          <w:noProof/>
          <w:lang w:val="sv-SE" w:eastAsia="ko-KR"/>
        </w:rPr>
        <w:t xml:space="preserve"> for </w:t>
      </w:r>
      <w:r w:rsidRPr="003E52FD">
        <w:rPr>
          <w:rFonts w:eastAsia="Malgun Gothic"/>
          <w:noProof/>
          <w:lang w:val="sv-SE"/>
        </w:rPr>
        <w:t>RedCap</w:t>
      </w:r>
      <w:r>
        <w:rPr>
          <w:noProof/>
        </w:rPr>
        <w:tab/>
        <w:t>257</w:t>
      </w:r>
    </w:p>
    <w:p w14:paraId="440A838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5.3.4B.1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Introduction</w:t>
      </w:r>
      <w:r>
        <w:rPr>
          <w:noProof/>
        </w:rPr>
        <w:tab/>
        <w:t>257</w:t>
      </w:r>
    </w:p>
    <w:p w14:paraId="6265DEC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5.3.4B.2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Requirements</w:t>
      </w:r>
      <w:r>
        <w:rPr>
          <w:noProof/>
        </w:rPr>
        <w:tab/>
        <w:t>257</w:t>
      </w:r>
    </w:p>
    <w:p w14:paraId="7920D40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FI"/>
        </w:rPr>
        <w:t>5.3.5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E-UTRAN - NR FR2 Handover</w:t>
      </w:r>
      <w:r>
        <w:rPr>
          <w:noProof/>
        </w:rPr>
        <w:tab/>
        <w:t>257</w:t>
      </w:r>
    </w:p>
    <w:p w14:paraId="7B7413C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FI"/>
        </w:rPr>
        <w:t>5.3.5.1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Introduction</w:t>
      </w:r>
      <w:r>
        <w:rPr>
          <w:noProof/>
        </w:rPr>
        <w:tab/>
        <w:t>257</w:t>
      </w:r>
    </w:p>
    <w:p w14:paraId="2F2761F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5.3.5.2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Handover delay</w:t>
      </w:r>
      <w:r>
        <w:rPr>
          <w:noProof/>
        </w:rPr>
        <w:tab/>
        <w:t>257</w:t>
      </w:r>
    </w:p>
    <w:p w14:paraId="14E6A5F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5.3.5.3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Interruption time</w:t>
      </w:r>
      <w:r>
        <w:rPr>
          <w:noProof/>
        </w:rPr>
        <w:tab/>
        <w:t>257</w:t>
      </w:r>
    </w:p>
    <w:p w14:paraId="6F78B42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to Non-3GPP RATs</w:t>
      </w:r>
      <w:r>
        <w:rPr>
          <w:noProof/>
        </w:rPr>
        <w:tab/>
        <w:t>258</w:t>
      </w:r>
    </w:p>
    <w:p w14:paraId="04A4902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– HRPD Handover</w:t>
      </w:r>
      <w:r>
        <w:rPr>
          <w:noProof/>
        </w:rPr>
        <w:tab/>
        <w:t>258</w:t>
      </w:r>
    </w:p>
    <w:p w14:paraId="383A89A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258</w:t>
      </w:r>
    </w:p>
    <w:p w14:paraId="38C0681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258</w:t>
      </w:r>
    </w:p>
    <w:p w14:paraId="48664E0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258</w:t>
      </w:r>
    </w:p>
    <w:p w14:paraId="17CCB00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– cdma2000 1X Handover</w:t>
      </w:r>
      <w:r>
        <w:rPr>
          <w:noProof/>
        </w:rPr>
        <w:tab/>
        <w:t>259</w:t>
      </w:r>
    </w:p>
    <w:p w14:paraId="2288A5B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5.4.2.1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Introduction</w:t>
      </w:r>
      <w:r>
        <w:rPr>
          <w:noProof/>
        </w:rPr>
        <w:tab/>
        <w:t>259</w:t>
      </w:r>
    </w:p>
    <w:p w14:paraId="6F4A8D1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259</w:t>
      </w:r>
    </w:p>
    <w:p w14:paraId="1A14626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259</w:t>
      </w:r>
    </w:p>
    <w:p w14:paraId="1B0F232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Handover for Cat-M1 UEs</w:t>
      </w:r>
      <w:r>
        <w:rPr>
          <w:noProof/>
        </w:rPr>
        <w:tab/>
        <w:t>259</w:t>
      </w:r>
    </w:p>
    <w:p w14:paraId="2EC3F83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259</w:t>
      </w:r>
    </w:p>
    <w:p w14:paraId="2F17260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  <w:lang w:eastAsia="sv-SE"/>
        </w:rPr>
        <w:t xml:space="preserve"> in CEModeA</w:t>
      </w:r>
      <w:r>
        <w:rPr>
          <w:noProof/>
        </w:rPr>
        <w:tab/>
        <w:t>260</w:t>
      </w:r>
    </w:p>
    <w:p w14:paraId="261AF3F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for Cat-M1 FDD UEs</w:t>
      </w:r>
      <w:r>
        <w:rPr>
          <w:noProof/>
        </w:rPr>
        <w:tab/>
        <w:t>260</w:t>
      </w:r>
    </w:p>
    <w:p w14:paraId="730F577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260</w:t>
      </w:r>
    </w:p>
    <w:p w14:paraId="2E9BB4F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260</w:t>
      </w:r>
    </w:p>
    <w:p w14:paraId="267B4DD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for Cat-M1 HD – FDD UEs</w:t>
      </w:r>
      <w:r>
        <w:rPr>
          <w:noProof/>
        </w:rPr>
        <w:tab/>
        <w:t>260</w:t>
      </w:r>
    </w:p>
    <w:p w14:paraId="636500B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for Cat-M1 TDD UEs</w:t>
      </w:r>
      <w:r>
        <w:rPr>
          <w:noProof/>
        </w:rPr>
        <w:tab/>
        <w:t>261</w:t>
      </w:r>
    </w:p>
    <w:p w14:paraId="34D9A31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261</w:t>
      </w:r>
    </w:p>
    <w:p w14:paraId="1C52295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261</w:t>
      </w:r>
    </w:p>
    <w:p w14:paraId="170961E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Requirements in CEModeB</w:t>
      </w:r>
      <w:r>
        <w:rPr>
          <w:noProof/>
        </w:rPr>
        <w:tab/>
        <w:t>261</w:t>
      </w:r>
    </w:p>
    <w:p w14:paraId="5DFD863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FDD for Cat-M1 FDD UEs</w:t>
      </w:r>
      <w:r>
        <w:rPr>
          <w:noProof/>
        </w:rPr>
        <w:tab/>
        <w:t>261</w:t>
      </w:r>
    </w:p>
    <w:p w14:paraId="6213387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Handover delay</w:t>
      </w:r>
      <w:r>
        <w:rPr>
          <w:noProof/>
        </w:rPr>
        <w:tab/>
        <w:t>261</w:t>
      </w:r>
    </w:p>
    <w:p w14:paraId="1669D51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Interruption time</w:t>
      </w:r>
      <w:r>
        <w:rPr>
          <w:noProof/>
        </w:rPr>
        <w:tab/>
        <w:t>261</w:t>
      </w:r>
    </w:p>
    <w:p w14:paraId="7520C57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FDD for Cat-M1 HD – FDD UEs</w:t>
      </w:r>
      <w:r>
        <w:rPr>
          <w:noProof/>
        </w:rPr>
        <w:tab/>
        <w:t>262</w:t>
      </w:r>
    </w:p>
    <w:p w14:paraId="05447EF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 w:eastAsia="sv-SE"/>
        </w:rPr>
        <w:t>5.5.3.3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 w:eastAsia="sv-SE"/>
        </w:rPr>
        <w:t xml:space="preserve">E-UTRAN TDD – TDD </w:t>
      </w:r>
      <w:r>
        <w:rPr>
          <w:noProof/>
          <w:lang w:eastAsia="sv-SE"/>
        </w:rPr>
        <w:t>for Cat-M1 TDD UEs</w:t>
      </w:r>
      <w:r>
        <w:rPr>
          <w:noProof/>
        </w:rPr>
        <w:tab/>
        <w:t>262</w:t>
      </w:r>
    </w:p>
    <w:p w14:paraId="2FC677D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Handover for Cat-M1 UEs for Satellite Access</w:t>
      </w:r>
      <w:r>
        <w:rPr>
          <w:noProof/>
        </w:rPr>
        <w:tab/>
        <w:t>262</w:t>
      </w:r>
    </w:p>
    <w:p w14:paraId="6BF0EF0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262</w:t>
      </w:r>
    </w:p>
    <w:p w14:paraId="150E39D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  <w:lang w:eastAsia="sv-SE"/>
        </w:rPr>
        <w:t xml:space="preserve"> in CEModeA</w:t>
      </w:r>
      <w:r>
        <w:rPr>
          <w:noProof/>
        </w:rPr>
        <w:tab/>
        <w:t>262</w:t>
      </w:r>
    </w:p>
    <w:p w14:paraId="5DCE527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HO for Cat-M1 FDD UEs</w:t>
      </w:r>
      <w:r>
        <w:rPr>
          <w:noProof/>
        </w:rPr>
        <w:tab/>
        <w:t>262</w:t>
      </w:r>
    </w:p>
    <w:p w14:paraId="4F3E52C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5.5A.2.1.1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262</w:t>
      </w:r>
    </w:p>
    <w:p w14:paraId="24FA9B4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5.5A.2.1.2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262</w:t>
      </w:r>
    </w:p>
    <w:p w14:paraId="3D2487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HO for Cat-M1 HD – FDD UEs</w:t>
      </w:r>
      <w:r>
        <w:rPr>
          <w:noProof/>
        </w:rPr>
        <w:tab/>
        <w:t>263</w:t>
      </w:r>
    </w:p>
    <w:p w14:paraId="3D7D915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conditional HO for Cat-M1 FDD UEs</w:t>
      </w:r>
      <w:r>
        <w:rPr>
          <w:noProof/>
        </w:rPr>
        <w:tab/>
        <w:t>263</w:t>
      </w:r>
    </w:p>
    <w:p w14:paraId="153D7ED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5.5A.2.3.1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Handover delay</w:t>
      </w:r>
      <w:r>
        <w:rPr>
          <w:noProof/>
        </w:rPr>
        <w:tab/>
        <w:t>263</w:t>
      </w:r>
    </w:p>
    <w:p w14:paraId="7337B57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5.5A.2.3.2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Measurement time</w:t>
      </w:r>
      <w:r>
        <w:rPr>
          <w:noProof/>
        </w:rPr>
        <w:tab/>
        <w:t>263</w:t>
      </w:r>
    </w:p>
    <w:p w14:paraId="3B39EC1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5.5A.2.3.3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Preparation time</w:t>
      </w:r>
      <w:r>
        <w:rPr>
          <w:noProof/>
        </w:rPr>
        <w:tab/>
        <w:t>264</w:t>
      </w:r>
    </w:p>
    <w:p w14:paraId="38227E5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5.5A.2.3.4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Interruption time</w:t>
      </w:r>
      <w:r>
        <w:rPr>
          <w:noProof/>
        </w:rPr>
        <w:tab/>
        <w:t>264</w:t>
      </w:r>
    </w:p>
    <w:p w14:paraId="1E5525C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conditional HO for Cat-M1 HD – FDD UEs</w:t>
      </w:r>
      <w:r>
        <w:rPr>
          <w:noProof/>
        </w:rPr>
        <w:tab/>
        <w:t>265</w:t>
      </w:r>
    </w:p>
    <w:p w14:paraId="4397CF5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Requirements in CEModeB</w:t>
      </w:r>
      <w:r>
        <w:rPr>
          <w:noProof/>
        </w:rPr>
        <w:tab/>
        <w:t>265</w:t>
      </w:r>
    </w:p>
    <w:p w14:paraId="31F8FF7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FDD HO for Cat-M1 FDD UEs</w:t>
      </w:r>
      <w:r>
        <w:rPr>
          <w:noProof/>
        </w:rPr>
        <w:tab/>
        <w:t>265</w:t>
      </w:r>
    </w:p>
    <w:p w14:paraId="386E269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5.5A.3.1.1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Handover delay</w:t>
      </w:r>
      <w:r>
        <w:rPr>
          <w:noProof/>
        </w:rPr>
        <w:tab/>
        <w:t>265</w:t>
      </w:r>
    </w:p>
    <w:p w14:paraId="74CA5F7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5.5A.3.1.2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Interruption time</w:t>
      </w:r>
      <w:r>
        <w:rPr>
          <w:noProof/>
        </w:rPr>
        <w:tab/>
        <w:t>265</w:t>
      </w:r>
    </w:p>
    <w:p w14:paraId="12BC58E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5.5A.3.2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FDD HO for Cat-M1 HD – FDD UEs</w:t>
      </w:r>
      <w:r>
        <w:rPr>
          <w:noProof/>
        </w:rPr>
        <w:tab/>
        <w:t>266</w:t>
      </w:r>
    </w:p>
    <w:p w14:paraId="5EAC651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5.5A.3.3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 xml:space="preserve">E-UTRAN FDD – FDD </w:t>
      </w:r>
      <w:r>
        <w:rPr>
          <w:noProof/>
        </w:rPr>
        <w:t>conditional HO</w:t>
      </w:r>
      <w:r>
        <w:rPr>
          <w:noProof/>
          <w:lang w:eastAsia="sv-SE"/>
        </w:rPr>
        <w:t xml:space="preserve"> for Cat-M1 FDD UEs</w:t>
      </w:r>
      <w:r>
        <w:rPr>
          <w:noProof/>
        </w:rPr>
        <w:tab/>
        <w:t>266</w:t>
      </w:r>
    </w:p>
    <w:p w14:paraId="16AE4FB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5.5A.3.3.1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Handover delay</w:t>
      </w:r>
      <w:r>
        <w:rPr>
          <w:noProof/>
        </w:rPr>
        <w:tab/>
        <w:t>266</w:t>
      </w:r>
    </w:p>
    <w:p w14:paraId="3835C43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5.5A.3.3.2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Measurement time</w:t>
      </w:r>
      <w:r>
        <w:rPr>
          <w:noProof/>
        </w:rPr>
        <w:tab/>
        <w:t>266</w:t>
      </w:r>
    </w:p>
    <w:p w14:paraId="01B5B24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5.5A.3.3.3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Preparation time</w:t>
      </w:r>
      <w:r>
        <w:rPr>
          <w:noProof/>
        </w:rPr>
        <w:tab/>
        <w:t>267</w:t>
      </w:r>
    </w:p>
    <w:p w14:paraId="3283F82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5.5A.3.3.4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Interruption time</w:t>
      </w:r>
      <w:r>
        <w:rPr>
          <w:noProof/>
        </w:rPr>
        <w:tab/>
        <w:t>267</w:t>
      </w:r>
    </w:p>
    <w:p w14:paraId="0BD48F4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5.5A.3.4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 xml:space="preserve">E-UTRAN FDD – FDD </w:t>
      </w:r>
      <w:r>
        <w:rPr>
          <w:noProof/>
        </w:rPr>
        <w:t>conditional HO</w:t>
      </w:r>
      <w:r>
        <w:rPr>
          <w:noProof/>
          <w:lang w:eastAsia="sv-SE"/>
        </w:rPr>
        <w:t xml:space="preserve"> for Cat-M1 HD – FDD UEs</w:t>
      </w:r>
      <w:r>
        <w:rPr>
          <w:noProof/>
        </w:rPr>
        <w:tab/>
        <w:t>268</w:t>
      </w:r>
    </w:p>
    <w:p w14:paraId="748A22E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268</w:t>
      </w:r>
    </w:p>
    <w:p w14:paraId="726934D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DAPS Handover</w:t>
      </w:r>
      <w:r>
        <w:rPr>
          <w:noProof/>
        </w:rPr>
        <w:tab/>
        <w:t>268</w:t>
      </w:r>
    </w:p>
    <w:p w14:paraId="491DA00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268</w:t>
      </w:r>
    </w:p>
    <w:p w14:paraId="1091311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268</w:t>
      </w:r>
    </w:p>
    <w:p w14:paraId="2D15258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</w:t>
      </w:r>
      <w:r>
        <w:rPr>
          <w:noProof/>
        </w:rPr>
        <w:tab/>
        <w:t>268</w:t>
      </w:r>
    </w:p>
    <w:p w14:paraId="1F4EAF8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DAPS Handover delay</w:t>
      </w:r>
      <w:r>
        <w:rPr>
          <w:noProof/>
        </w:rPr>
        <w:tab/>
        <w:t>268</w:t>
      </w:r>
    </w:p>
    <w:p w14:paraId="28AF7F1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269</w:t>
      </w:r>
    </w:p>
    <w:p w14:paraId="6FAB7B0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</w:t>
      </w:r>
      <w:r>
        <w:rPr>
          <w:noProof/>
        </w:rPr>
        <w:tab/>
        <w:t>269</w:t>
      </w:r>
    </w:p>
    <w:p w14:paraId="209BCE6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</w:t>
      </w:r>
      <w:r>
        <w:rPr>
          <w:noProof/>
        </w:rPr>
        <w:tab/>
        <w:t>270</w:t>
      </w:r>
    </w:p>
    <w:p w14:paraId="144A1F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</w:t>
      </w:r>
      <w:r>
        <w:rPr>
          <w:noProof/>
        </w:rPr>
        <w:tab/>
        <w:t>270</w:t>
      </w:r>
    </w:p>
    <w:p w14:paraId="7AB4F79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EN-DC Handover with PSCell</w:t>
      </w:r>
      <w:r>
        <w:rPr>
          <w:noProof/>
        </w:rPr>
        <w:tab/>
        <w:t>270</w:t>
      </w:r>
    </w:p>
    <w:p w14:paraId="0B8C20D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270</w:t>
      </w:r>
    </w:p>
    <w:p w14:paraId="19D3E99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with PSCell Interruption time</w:t>
      </w:r>
      <w:r>
        <w:rPr>
          <w:noProof/>
        </w:rPr>
        <w:tab/>
        <w:t>270</w:t>
      </w:r>
    </w:p>
    <w:p w14:paraId="71B4FC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with PSCell - NR PSCell Changing Delay requirements</w:t>
      </w:r>
      <w:r>
        <w:rPr>
          <w:noProof/>
        </w:rPr>
        <w:tab/>
        <w:t>270</w:t>
      </w:r>
    </w:p>
    <w:p w14:paraId="4743DE4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EN-DC Handover with PSCell using CCA</w:t>
      </w:r>
      <w:r>
        <w:rPr>
          <w:noProof/>
        </w:rPr>
        <w:tab/>
        <w:t>271</w:t>
      </w:r>
    </w:p>
    <w:p w14:paraId="11B2073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271</w:t>
      </w:r>
    </w:p>
    <w:p w14:paraId="75CB3A7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with PSCell – E-UTRA HO Interruption time</w:t>
      </w:r>
      <w:r>
        <w:rPr>
          <w:noProof/>
        </w:rPr>
        <w:tab/>
        <w:t>272</w:t>
      </w:r>
    </w:p>
    <w:p w14:paraId="108DF81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with PSCell - NR PSCell Change Delay requirements</w:t>
      </w:r>
      <w:r>
        <w:rPr>
          <w:noProof/>
        </w:rPr>
        <w:tab/>
        <w:t>272</w:t>
      </w:r>
    </w:p>
    <w:p w14:paraId="31743C24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273</w:t>
      </w:r>
    </w:p>
    <w:p w14:paraId="5333EF1E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Re-establishment</w:t>
      </w:r>
      <w:r>
        <w:rPr>
          <w:noProof/>
        </w:rPr>
        <w:tab/>
        <w:t>273</w:t>
      </w:r>
    </w:p>
    <w:p w14:paraId="0A693B0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273</w:t>
      </w:r>
    </w:p>
    <w:p w14:paraId="020A28F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273</w:t>
      </w:r>
    </w:p>
    <w:p w14:paraId="5AD1CEF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Re-establishment delay requirement</w:t>
      </w:r>
      <w:r>
        <w:rPr>
          <w:noProof/>
        </w:rPr>
        <w:tab/>
        <w:t>273</w:t>
      </w:r>
    </w:p>
    <w:p w14:paraId="3DFDA7A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</w:t>
      </w:r>
      <w:r>
        <w:rPr>
          <w:noProof/>
        </w:rPr>
        <w:tab/>
        <w:t>274</w:t>
      </w:r>
    </w:p>
    <w:p w14:paraId="4715C54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274</w:t>
      </w:r>
    </w:p>
    <w:p w14:paraId="293E083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274</w:t>
      </w:r>
    </w:p>
    <w:p w14:paraId="4BCCF9A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274</w:t>
      </w:r>
    </w:p>
    <w:p w14:paraId="1192117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274</w:t>
      </w:r>
    </w:p>
    <w:p w14:paraId="2BB5235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274</w:t>
      </w:r>
    </w:p>
    <w:p w14:paraId="5F19153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274</w:t>
      </w:r>
    </w:p>
    <w:p w14:paraId="604FFF0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274</w:t>
      </w:r>
    </w:p>
    <w:p w14:paraId="77F788C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274</w:t>
      </w:r>
    </w:p>
    <w:p w14:paraId="6E47474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275</w:t>
      </w:r>
    </w:p>
    <w:p w14:paraId="3F8775D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275</w:t>
      </w:r>
    </w:p>
    <w:p w14:paraId="4AC0B8B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275</w:t>
      </w:r>
    </w:p>
    <w:p w14:paraId="5E7ADE6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275</w:t>
      </w:r>
    </w:p>
    <w:p w14:paraId="2AB30FC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Cat-M1 UEs</w:t>
      </w:r>
      <w:r>
        <w:rPr>
          <w:noProof/>
        </w:rPr>
        <w:tab/>
        <w:t>275</w:t>
      </w:r>
    </w:p>
    <w:p w14:paraId="3271108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Requirements for Cat-M1 UEs for Satellite Access</w:t>
      </w:r>
      <w:r>
        <w:rPr>
          <w:noProof/>
        </w:rPr>
        <w:tab/>
        <w:t>275</w:t>
      </w:r>
    </w:p>
    <w:p w14:paraId="3693A63E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276</w:t>
      </w:r>
    </w:p>
    <w:p w14:paraId="595D6FE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276</w:t>
      </w:r>
    </w:p>
    <w:p w14:paraId="709A4FB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276</w:t>
      </w:r>
    </w:p>
    <w:p w14:paraId="6AF15A8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to UTRAN FDD</w:t>
      </w:r>
      <w:r>
        <w:rPr>
          <w:noProof/>
        </w:rPr>
        <w:tab/>
        <w:t>276</w:t>
      </w:r>
    </w:p>
    <w:p w14:paraId="4829C8B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6.3.2.2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to GERAN</w:t>
      </w:r>
      <w:r>
        <w:rPr>
          <w:noProof/>
        </w:rPr>
        <w:tab/>
        <w:t>276</w:t>
      </w:r>
    </w:p>
    <w:p w14:paraId="0606548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to UTRAN TDD</w:t>
      </w:r>
      <w:r>
        <w:rPr>
          <w:noProof/>
        </w:rPr>
        <w:tab/>
        <w:t>277</w:t>
      </w:r>
    </w:p>
    <w:p w14:paraId="3BE5611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to NR</w:t>
      </w:r>
      <w:r>
        <w:rPr>
          <w:noProof/>
        </w:rPr>
        <w:tab/>
        <w:t>277</w:t>
      </w:r>
    </w:p>
    <w:p w14:paraId="69C9681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RRC connection release with redirection to NR </w:t>
      </w:r>
      <w:r w:rsidRPr="003E52FD">
        <w:rPr>
          <w:noProof/>
          <w:lang w:val="en-US"/>
        </w:rPr>
        <w:t>carrier subject to CCA</w:t>
      </w:r>
      <w:r>
        <w:rPr>
          <w:noProof/>
        </w:rPr>
        <w:tab/>
        <w:t>278</w:t>
      </w:r>
    </w:p>
    <w:p w14:paraId="6EAC47C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to NR Redcap</w:t>
      </w:r>
      <w:r>
        <w:rPr>
          <w:noProof/>
        </w:rPr>
        <w:tab/>
        <w:t>279</w:t>
      </w:r>
    </w:p>
    <w:p w14:paraId="624A60F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CSG Proximity Indication for E-UTRAN and UTRAN</w:t>
      </w:r>
      <w:r>
        <w:rPr>
          <w:noProof/>
        </w:rPr>
        <w:tab/>
        <w:t>280</w:t>
      </w:r>
    </w:p>
    <w:p w14:paraId="5A764B6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280</w:t>
      </w:r>
    </w:p>
    <w:p w14:paraId="0736A0C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280</w:t>
      </w:r>
    </w:p>
    <w:p w14:paraId="55C3CD23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Re-establishment for NB-IoT UEs</w:t>
      </w:r>
      <w:r>
        <w:rPr>
          <w:noProof/>
        </w:rPr>
        <w:tab/>
        <w:t>280</w:t>
      </w:r>
    </w:p>
    <w:p w14:paraId="53A18A6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280</w:t>
      </w:r>
    </w:p>
    <w:p w14:paraId="7748B28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281</w:t>
      </w:r>
    </w:p>
    <w:p w14:paraId="3AF65FC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Re-establishment delay requirement in normal coverage</w:t>
      </w:r>
      <w:r>
        <w:rPr>
          <w:noProof/>
        </w:rPr>
        <w:tab/>
        <w:t>281</w:t>
      </w:r>
    </w:p>
    <w:p w14:paraId="18C4404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Re-establishment delay requirement in enhanced coverage</w:t>
      </w:r>
      <w:r>
        <w:rPr>
          <w:noProof/>
        </w:rPr>
        <w:tab/>
        <w:t>281</w:t>
      </w:r>
    </w:p>
    <w:p w14:paraId="3BE21951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Re-establishment for NB-IoT UEs for Satellite Access</w:t>
      </w:r>
      <w:r>
        <w:rPr>
          <w:noProof/>
        </w:rPr>
        <w:tab/>
        <w:t>282</w:t>
      </w:r>
    </w:p>
    <w:p w14:paraId="6BF1FD2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282</w:t>
      </w:r>
    </w:p>
    <w:p w14:paraId="3D88F0D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282</w:t>
      </w:r>
    </w:p>
    <w:p w14:paraId="498C731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Re-establishment delay requirement in normal coverage</w:t>
      </w:r>
      <w:r>
        <w:rPr>
          <w:noProof/>
        </w:rPr>
        <w:tab/>
        <w:t>282</w:t>
      </w:r>
    </w:p>
    <w:p w14:paraId="2C285DC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Re-establishment delay requirement in enhanced coverage</w:t>
      </w:r>
      <w:r>
        <w:rPr>
          <w:noProof/>
        </w:rPr>
        <w:tab/>
        <w:t>283</w:t>
      </w:r>
    </w:p>
    <w:p w14:paraId="23A1562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for UE category NB1</w:t>
      </w:r>
      <w:r>
        <w:rPr>
          <w:noProof/>
        </w:rPr>
        <w:tab/>
        <w:t>283</w:t>
      </w:r>
    </w:p>
    <w:p w14:paraId="7F731A5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283</w:t>
      </w:r>
    </w:p>
    <w:p w14:paraId="7DC6655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284</w:t>
      </w:r>
    </w:p>
    <w:p w14:paraId="3F2A2CB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284</w:t>
      </w:r>
    </w:p>
    <w:p w14:paraId="50035E2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284</w:t>
      </w:r>
    </w:p>
    <w:p w14:paraId="2C3FAB9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284</w:t>
      </w:r>
    </w:p>
    <w:p w14:paraId="21A6031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284</w:t>
      </w:r>
    </w:p>
    <w:p w14:paraId="78D1574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284</w:t>
      </w:r>
    </w:p>
    <w:p w14:paraId="120E3B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MSG3-based channel quality report for UE Category NB1</w:t>
      </w:r>
      <w:r>
        <w:rPr>
          <w:noProof/>
        </w:rPr>
        <w:tab/>
        <w:t>284</w:t>
      </w:r>
    </w:p>
    <w:p w14:paraId="4709949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NPRACH configuration</w:t>
      </w:r>
      <w:r>
        <w:rPr>
          <w:noProof/>
        </w:rPr>
        <w:tab/>
        <w:t>285</w:t>
      </w:r>
    </w:p>
    <w:p w14:paraId="55964B3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for UE category NB-IoT for Satellite Access</w:t>
      </w:r>
      <w:r>
        <w:rPr>
          <w:noProof/>
        </w:rPr>
        <w:tab/>
        <w:t>285</w:t>
      </w:r>
    </w:p>
    <w:p w14:paraId="01D00EB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285</w:t>
      </w:r>
    </w:p>
    <w:p w14:paraId="25D2446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286</w:t>
      </w:r>
    </w:p>
    <w:p w14:paraId="0E95D6F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286</w:t>
      </w:r>
    </w:p>
    <w:p w14:paraId="2563B1A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286</w:t>
      </w:r>
    </w:p>
    <w:p w14:paraId="7CA2D57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286</w:t>
      </w:r>
    </w:p>
    <w:p w14:paraId="0DE41D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286</w:t>
      </w:r>
    </w:p>
    <w:p w14:paraId="035A3C7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6.6A.2.5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286</w:t>
      </w:r>
    </w:p>
    <w:p w14:paraId="37CF70C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6.6A.2.6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MSG3-based channel quality report for UE Category NB1</w:t>
      </w:r>
      <w:r>
        <w:rPr>
          <w:noProof/>
        </w:rPr>
        <w:tab/>
        <w:t>286</w:t>
      </w:r>
    </w:p>
    <w:p w14:paraId="2C25AB2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NPRACH configuration</w:t>
      </w:r>
      <w:r>
        <w:rPr>
          <w:noProof/>
        </w:rPr>
        <w:tab/>
        <w:t>287</w:t>
      </w:r>
    </w:p>
    <w:p w14:paraId="3C23C77E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Re-establishment for Cat-M1 UEs</w:t>
      </w:r>
      <w:r>
        <w:rPr>
          <w:noProof/>
        </w:rPr>
        <w:tab/>
        <w:t>287</w:t>
      </w:r>
    </w:p>
    <w:p w14:paraId="43A8FBD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287</w:t>
      </w:r>
    </w:p>
    <w:p w14:paraId="44D1995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287</w:t>
      </w:r>
    </w:p>
    <w:p w14:paraId="37F416E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Re-establishment delay requirement for CEModeA</w:t>
      </w:r>
      <w:r>
        <w:rPr>
          <w:noProof/>
        </w:rPr>
        <w:tab/>
        <w:t>288</w:t>
      </w:r>
    </w:p>
    <w:p w14:paraId="2A1EE77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6.7.2.2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UE Re-establishment delay requirement for CEModeB</w:t>
      </w:r>
      <w:r>
        <w:rPr>
          <w:noProof/>
        </w:rPr>
        <w:tab/>
        <w:t>288</w:t>
      </w:r>
    </w:p>
    <w:p w14:paraId="7EA2BAB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Re-establishment for Cat-M1 UEs for Satellite Access</w:t>
      </w:r>
      <w:r>
        <w:rPr>
          <w:noProof/>
        </w:rPr>
        <w:tab/>
        <w:t>289</w:t>
      </w:r>
    </w:p>
    <w:p w14:paraId="43E2BDD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289</w:t>
      </w:r>
    </w:p>
    <w:p w14:paraId="6C99277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6.7A.2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289</w:t>
      </w:r>
    </w:p>
    <w:p w14:paraId="4A8CA61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6.7A.2.1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Re-establishment delay requirement for CEModeA</w:t>
      </w:r>
      <w:r>
        <w:rPr>
          <w:noProof/>
        </w:rPr>
        <w:tab/>
        <w:t>289</w:t>
      </w:r>
    </w:p>
    <w:p w14:paraId="10CCF63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6.7A.2.2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UE Re-establishment delay requirement for CEModeB</w:t>
      </w:r>
      <w:r>
        <w:rPr>
          <w:noProof/>
        </w:rPr>
        <w:tab/>
        <w:t>290</w:t>
      </w:r>
    </w:p>
    <w:p w14:paraId="220E230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for Cat-M1 UEs</w:t>
      </w:r>
      <w:r>
        <w:rPr>
          <w:noProof/>
        </w:rPr>
        <w:tab/>
        <w:t>290</w:t>
      </w:r>
    </w:p>
    <w:p w14:paraId="136279D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290</w:t>
      </w:r>
    </w:p>
    <w:p w14:paraId="43EA079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291</w:t>
      </w:r>
    </w:p>
    <w:p w14:paraId="043168A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to E-UTRAN with CE Mode A</w:t>
      </w:r>
      <w:r>
        <w:rPr>
          <w:noProof/>
        </w:rPr>
        <w:tab/>
        <w:t>291</w:t>
      </w:r>
    </w:p>
    <w:p w14:paraId="76885E66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6.8A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for UE Category M1 for Satellite Access</w:t>
      </w:r>
      <w:r>
        <w:rPr>
          <w:noProof/>
        </w:rPr>
        <w:tab/>
        <w:t>291</w:t>
      </w:r>
    </w:p>
    <w:p w14:paraId="689A74C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6.8A.1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291</w:t>
      </w:r>
    </w:p>
    <w:p w14:paraId="087FBF2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6.8A.2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291</w:t>
      </w:r>
    </w:p>
    <w:p w14:paraId="27D51D7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6.8A.2.1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to E-UTRAN with CE Mode A</w:t>
      </w:r>
      <w:r>
        <w:rPr>
          <w:noProof/>
        </w:rPr>
        <w:tab/>
        <w:t>291</w:t>
      </w:r>
    </w:p>
    <w:p w14:paraId="35D890C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Redirection to Non-anchor Carrier in NB-IoT</w:t>
      </w:r>
      <w:r>
        <w:rPr>
          <w:noProof/>
        </w:rPr>
        <w:tab/>
        <w:t>292</w:t>
      </w:r>
    </w:p>
    <w:p w14:paraId="5037431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292</w:t>
      </w:r>
    </w:p>
    <w:p w14:paraId="73159B8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292</w:t>
      </w:r>
    </w:p>
    <w:p w14:paraId="1EFD540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6.9A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Redirection to Non-anchor Carrier in NB-IoT for Satellite Access</w:t>
      </w:r>
      <w:r>
        <w:rPr>
          <w:noProof/>
        </w:rPr>
        <w:tab/>
        <w:t>293</w:t>
      </w:r>
    </w:p>
    <w:p w14:paraId="778D684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6.9A.1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293</w:t>
      </w:r>
    </w:p>
    <w:p w14:paraId="06E686E6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lastRenderedPageBreak/>
        <w:t>7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294</w:t>
      </w:r>
    </w:p>
    <w:p w14:paraId="54D1D90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294</w:t>
      </w:r>
    </w:p>
    <w:p w14:paraId="117FD99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Introduction</w:t>
      </w:r>
      <w:r>
        <w:rPr>
          <w:noProof/>
        </w:rPr>
        <w:tab/>
        <w:t>294</w:t>
      </w:r>
    </w:p>
    <w:p w14:paraId="70CADC2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Requirements</w:t>
      </w:r>
      <w:r>
        <w:rPr>
          <w:noProof/>
        </w:rPr>
        <w:tab/>
        <w:t>294</w:t>
      </w:r>
    </w:p>
    <w:p w14:paraId="316CB8C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timer accuracy</w:t>
      </w:r>
      <w:r>
        <w:rPr>
          <w:noProof/>
        </w:rPr>
        <w:tab/>
        <w:t>296</w:t>
      </w:r>
    </w:p>
    <w:p w14:paraId="32F8B63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3.7.0"/>
          <w:noProof/>
        </w:rPr>
        <w:t>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3.7.0"/>
          <w:noProof/>
        </w:rPr>
        <w:t>Introduction</w:t>
      </w:r>
      <w:r>
        <w:rPr>
          <w:noProof/>
        </w:rPr>
        <w:tab/>
        <w:t>296</w:t>
      </w:r>
    </w:p>
    <w:p w14:paraId="0A73C16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3.7.0"/>
          <w:noProof/>
        </w:rPr>
        <w:t>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3.7.0"/>
          <w:noProof/>
        </w:rPr>
        <w:t>Requirements</w:t>
      </w:r>
      <w:r>
        <w:rPr>
          <w:noProof/>
        </w:rPr>
        <w:tab/>
        <w:t>296</w:t>
      </w:r>
    </w:p>
    <w:p w14:paraId="15CFBA0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</w:t>
      </w:r>
      <w:r>
        <w:rPr>
          <w:noProof/>
        </w:rPr>
        <w:tab/>
        <w:t>296</w:t>
      </w:r>
    </w:p>
    <w:p w14:paraId="5D20731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3.7.0"/>
          <w:noProof/>
        </w:rPr>
        <w:t>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3.7.0"/>
          <w:noProof/>
        </w:rPr>
        <w:t>Introduction</w:t>
      </w:r>
      <w:r>
        <w:rPr>
          <w:noProof/>
        </w:rPr>
        <w:tab/>
        <w:t>296</w:t>
      </w:r>
    </w:p>
    <w:p w14:paraId="40EB027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296</w:t>
      </w:r>
    </w:p>
    <w:p w14:paraId="12CA0D9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?? ??"/>
          <w:noProof/>
        </w:rPr>
        <w:t>Timing Advance adjustment delay</w:t>
      </w:r>
      <w:r>
        <w:rPr>
          <w:noProof/>
        </w:rPr>
        <w:tab/>
        <w:t>296</w:t>
      </w:r>
    </w:p>
    <w:p w14:paraId="6C77E71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297</w:t>
      </w:r>
    </w:p>
    <w:p w14:paraId="4EEA498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Cell phase synchronization accuracy (TDD)</w:t>
      </w:r>
      <w:r>
        <w:rPr>
          <w:noProof/>
        </w:rPr>
        <w:tab/>
        <w:t>297</w:t>
      </w:r>
    </w:p>
    <w:p w14:paraId="0D12D16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Definition</w:t>
      </w:r>
      <w:r>
        <w:rPr>
          <w:noProof/>
        </w:rPr>
        <w:tab/>
        <w:t>297</w:t>
      </w:r>
    </w:p>
    <w:p w14:paraId="25F71ED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Minimum requirements</w:t>
      </w:r>
      <w:r>
        <w:rPr>
          <w:noProof/>
        </w:rPr>
        <w:tab/>
        <w:t>297</w:t>
      </w:r>
    </w:p>
    <w:p w14:paraId="146755E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Synchronization Requirements for E-UTRAN to 1xRTT and HRPD Handovers</w:t>
      </w:r>
      <w:r>
        <w:rPr>
          <w:noProof/>
        </w:rPr>
        <w:tab/>
        <w:t>298</w:t>
      </w:r>
    </w:p>
    <w:p w14:paraId="5B576E6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298</w:t>
      </w:r>
    </w:p>
    <w:p w14:paraId="443396C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eNodeB Synchronization Requirements</w:t>
      </w:r>
      <w:r>
        <w:rPr>
          <w:noProof/>
        </w:rPr>
        <w:tab/>
        <w:t>298</w:t>
      </w:r>
    </w:p>
    <w:p w14:paraId="0A2C019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Synchronized E-UTRAN</w:t>
      </w:r>
      <w:r>
        <w:rPr>
          <w:noProof/>
        </w:rPr>
        <w:tab/>
        <w:t>298</w:t>
      </w:r>
    </w:p>
    <w:p w14:paraId="554611F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Non-Synchronized E-UTRAN</w:t>
      </w:r>
      <w:r>
        <w:rPr>
          <w:noProof/>
        </w:rPr>
        <w:tab/>
        <w:t>298</w:t>
      </w:r>
    </w:p>
    <w:p w14:paraId="7C2CF4B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298</w:t>
      </w:r>
    </w:p>
    <w:p w14:paraId="63B5209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3.7.0"/>
          <w:noProof/>
        </w:rPr>
        <w:t>7.6.1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3.7.0"/>
          <w:noProof/>
        </w:rPr>
        <w:t>Introduction</w:t>
      </w:r>
      <w:r>
        <w:rPr>
          <w:noProof/>
        </w:rPr>
        <w:tab/>
        <w:t>298</w:t>
      </w:r>
    </w:p>
    <w:p w14:paraId="36AF3FE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300</w:t>
      </w:r>
    </w:p>
    <w:p w14:paraId="7C3369F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300</w:t>
      </w:r>
    </w:p>
    <w:p w14:paraId="5B751BE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300</w:t>
      </w:r>
    </w:p>
    <w:p w14:paraId="36BC011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 at transitions</w:t>
      </w:r>
      <w:r>
        <w:rPr>
          <w:noProof/>
        </w:rPr>
        <w:tab/>
        <w:t>302</w:t>
      </w:r>
    </w:p>
    <w:p w14:paraId="65820A6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 during SI Acquisition with autonomous gaps</w:t>
      </w:r>
      <w:r>
        <w:rPr>
          <w:noProof/>
        </w:rPr>
        <w:tab/>
        <w:t>302</w:t>
      </w:r>
    </w:p>
    <w:p w14:paraId="48D6A6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under IDC Interference</w:t>
      </w:r>
      <w:r>
        <w:rPr>
          <w:noProof/>
        </w:rPr>
        <w:tab/>
        <w:t>302</w:t>
      </w:r>
    </w:p>
    <w:p w14:paraId="6DCCD0D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and Deactivation Delay for E-UTRA Carrier Aggregation</w:t>
      </w:r>
      <w:r>
        <w:rPr>
          <w:noProof/>
        </w:rPr>
        <w:tab/>
        <w:t>303</w:t>
      </w:r>
    </w:p>
    <w:p w14:paraId="6573BBE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303</w:t>
      </w:r>
    </w:p>
    <w:p w14:paraId="23FCDFB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303</w:t>
      </w:r>
    </w:p>
    <w:p w14:paraId="371E616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304</w:t>
      </w:r>
    </w:p>
    <w:p w14:paraId="238C10B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SCell with Multiple Downlink SCells</w:t>
      </w:r>
      <w:r>
        <w:rPr>
          <w:noProof/>
        </w:rPr>
        <w:tab/>
        <w:t>305</w:t>
      </w:r>
    </w:p>
    <w:p w14:paraId="4F6A74A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SCell with Multiple Downlink SCells</w:t>
      </w:r>
      <w:r>
        <w:rPr>
          <w:noProof/>
        </w:rPr>
        <w:tab/>
        <w:t>307</w:t>
      </w:r>
    </w:p>
    <w:p w14:paraId="420A16A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PUCCH SCell</w:t>
      </w:r>
      <w:r>
        <w:rPr>
          <w:noProof/>
        </w:rPr>
        <w:tab/>
        <w:t>308</w:t>
      </w:r>
    </w:p>
    <w:p w14:paraId="1813619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PUCCH SCell with Multiple SCells</w:t>
      </w:r>
      <w:r>
        <w:rPr>
          <w:noProof/>
        </w:rPr>
        <w:tab/>
        <w:t>308</w:t>
      </w:r>
    </w:p>
    <w:p w14:paraId="3A942A7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PUCCH SCell</w:t>
      </w:r>
      <w:r>
        <w:rPr>
          <w:noProof/>
        </w:rPr>
        <w:tab/>
        <w:t>309</w:t>
      </w:r>
    </w:p>
    <w:p w14:paraId="612EB33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PUCCH SCell with Multiple SCells</w:t>
      </w:r>
      <w:r>
        <w:rPr>
          <w:noProof/>
        </w:rPr>
        <w:tab/>
        <w:t>309</w:t>
      </w:r>
    </w:p>
    <w:p w14:paraId="579DE22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SCell under Frame Structure 3</w:t>
      </w:r>
      <w:r>
        <w:rPr>
          <w:noProof/>
        </w:rPr>
        <w:tab/>
        <w:t>309</w:t>
      </w:r>
    </w:p>
    <w:p w14:paraId="5EF8D8B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SCell under Frame Structure 3</w:t>
      </w:r>
      <w:r>
        <w:rPr>
          <w:noProof/>
        </w:rPr>
        <w:tab/>
        <w:t>311</w:t>
      </w:r>
    </w:p>
    <w:p w14:paraId="0B9EBE5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SCell with Multiple Downlink SCells under Frame Structure 3</w:t>
      </w:r>
      <w:r>
        <w:rPr>
          <w:noProof/>
        </w:rPr>
        <w:tab/>
        <w:t>311</w:t>
      </w:r>
    </w:p>
    <w:p w14:paraId="63F8217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SCell with Multiple Downlink SCells under Frame Structure 3</w:t>
      </w:r>
      <w:r>
        <w:rPr>
          <w:noProof/>
        </w:rPr>
        <w:tab/>
        <w:t>312</w:t>
      </w:r>
    </w:p>
    <w:p w14:paraId="4128854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Dormant SCell</w:t>
      </w:r>
      <w:r>
        <w:rPr>
          <w:noProof/>
        </w:rPr>
        <w:tab/>
        <w:t>313</w:t>
      </w:r>
    </w:p>
    <w:p w14:paraId="4A8D033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Hibernation Delay Requirement for Activated SCell</w:t>
      </w:r>
      <w:r>
        <w:rPr>
          <w:noProof/>
        </w:rPr>
        <w:tab/>
        <w:t>314</w:t>
      </w:r>
    </w:p>
    <w:p w14:paraId="1EC0ADA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Hibernation Delay Requirement for Deactivated SCell</w:t>
      </w:r>
      <w:r>
        <w:rPr>
          <w:noProof/>
        </w:rPr>
        <w:tab/>
        <w:t>315</w:t>
      </w:r>
    </w:p>
    <w:p w14:paraId="60D25EE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Dormant SCell</w:t>
      </w:r>
      <w:r>
        <w:rPr>
          <w:noProof/>
        </w:rPr>
        <w:tab/>
        <w:t>316</w:t>
      </w:r>
    </w:p>
    <w:p w14:paraId="01903E4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Direct SCell Activation and Hibernation Delay Requirement</w:t>
      </w:r>
      <w:r>
        <w:rPr>
          <w:noProof/>
        </w:rPr>
        <w:tab/>
        <w:t>316</w:t>
      </w:r>
    </w:p>
    <w:p w14:paraId="15B1182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Direct SCell Activation and Hibernation Delay Requirement at RRC Reconfiguration during Handover</w:t>
      </w:r>
      <w:r>
        <w:rPr>
          <w:noProof/>
        </w:rPr>
        <w:tab/>
        <w:t>318</w:t>
      </w:r>
    </w:p>
    <w:p w14:paraId="45F7A5F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Carrier Aggregation</w:t>
      </w:r>
      <w:r>
        <w:rPr>
          <w:noProof/>
        </w:rPr>
        <w:tab/>
        <w:t>320</w:t>
      </w:r>
    </w:p>
    <w:p w14:paraId="48A7FE3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320</w:t>
      </w:r>
    </w:p>
    <w:p w14:paraId="6FD06C9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321</w:t>
      </w:r>
    </w:p>
    <w:p w14:paraId="29E259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 for intra-band CA</w:t>
      </w:r>
      <w:r>
        <w:rPr>
          <w:noProof/>
        </w:rPr>
        <w:tab/>
        <w:t>321</w:t>
      </w:r>
    </w:p>
    <w:p w14:paraId="6B8FBD4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 for inter-band CA</w:t>
      </w:r>
      <w:r>
        <w:rPr>
          <w:noProof/>
        </w:rPr>
        <w:tab/>
        <w:t>321</w:t>
      </w:r>
    </w:p>
    <w:p w14:paraId="045DB88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 for intra-band CA</w:t>
      </w:r>
      <w:r>
        <w:rPr>
          <w:noProof/>
        </w:rPr>
        <w:tab/>
        <w:t>321</w:t>
      </w:r>
    </w:p>
    <w:p w14:paraId="1A7C8A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 for inter-band CA</w:t>
      </w:r>
      <w:r>
        <w:rPr>
          <w:noProof/>
        </w:rPr>
        <w:tab/>
        <w:t>321</w:t>
      </w:r>
    </w:p>
    <w:p w14:paraId="36E894E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 for intra-band CA</w:t>
      </w:r>
      <w:r>
        <w:rPr>
          <w:noProof/>
        </w:rPr>
        <w:tab/>
        <w:t>321</w:t>
      </w:r>
    </w:p>
    <w:p w14:paraId="13A65B5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 for inter-band CA</w:t>
      </w:r>
      <w:r>
        <w:rPr>
          <w:noProof/>
        </w:rPr>
        <w:tab/>
        <w:t>321</w:t>
      </w:r>
    </w:p>
    <w:p w14:paraId="700AA2C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 with multiple downlink SCells</w:t>
      </w:r>
      <w:r>
        <w:rPr>
          <w:noProof/>
        </w:rPr>
        <w:tab/>
        <w:t>322</w:t>
      </w:r>
    </w:p>
    <w:p w14:paraId="63143A8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322</w:t>
      </w:r>
    </w:p>
    <w:p w14:paraId="1A1760A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7.8.2.9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 with multiple downlink SCells</w:t>
      </w:r>
      <w:r>
        <w:rPr>
          <w:noProof/>
        </w:rPr>
        <w:tab/>
        <w:t>322</w:t>
      </w:r>
    </w:p>
    <w:p w14:paraId="0DE4E02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overlapping addition/release/activation/deactivation of SCells</w:t>
      </w:r>
      <w:r>
        <w:rPr>
          <w:noProof/>
        </w:rPr>
        <w:tab/>
        <w:t>323</w:t>
      </w:r>
    </w:p>
    <w:p w14:paraId="20783C6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RSSI measurements on one SCC under Frame Structure 3</w:t>
      </w:r>
      <w:r>
        <w:rPr>
          <w:noProof/>
        </w:rPr>
        <w:tab/>
        <w:t>323</w:t>
      </w:r>
    </w:p>
    <w:p w14:paraId="3FB29F3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RSSI measurements on multiple SCCs under Frame Structure 3</w:t>
      </w:r>
      <w:r>
        <w:rPr>
          <w:noProof/>
        </w:rPr>
        <w:tab/>
        <w:t>324</w:t>
      </w:r>
    </w:p>
    <w:p w14:paraId="4292488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Interruptions at </w:t>
      </w:r>
      <w:r w:rsidRPr="003E52FD">
        <w:rPr>
          <w:rFonts w:ascii="Times" w:eastAsia="MS Mincho" w:hAnsi="Times"/>
          <w:noProof/>
        </w:rPr>
        <w:t>SRS carrier based switching</w:t>
      </w:r>
      <w:r>
        <w:rPr>
          <w:noProof/>
        </w:rPr>
        <w:tab/>
        <w:t>324</w:t>
      </w:r>
    </w:p>
    <w:p w14:paraId="00F6786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dormant SCell for intra-band CA</w:t>
      </w:r>
      <w:r>
        <w:rPr>
          <w:noProof/>
        </w:rPr>
        <w:tab/>
        <w:t>325</w:t>
      </w:r>
    </w:p>
    <w:p w14:paraId="0A75FB3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dormant SCell for inter-band CA</w:t>
      </w:r>
      <w:r>
        <w:rPr>
          <w:noProof/>
        </w:rPr>
        <w:tab/>
        <w:t>325</w:t>
      </w:r>
    </w:p>
    <w:p w14:paraId="6B3205E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multiple dormant SCells</w:t>
      </w:r>
      <w:r>
        <w:rPr>
          <w:noProof/>
        </w:rPr>
        <w:tab/>
        <w:t>325</w:t>
      </w:r>
    </w:p>
    <w:p w14:paraId="79194D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CQI measurement on dormant SCell</w:t>
      </w:r>
      <w:r>
        <w:rPr>
          <w:noProof/>
        </w:rPr>
        <w:tab/>
        <w:t>326</w:t>
      </w:r>
    </w:p>
    <w:p w14:paraId="5AB9D44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RRM measurement on dormant SCell for intra-band CA</w:t>
      </w:r>
      <w:r>
        <w:rPr>
          <w:noProof/>
        </w:rPr>
        <w:tab/>
        <w:t>326</w:t>
      </w:r>
    </w:p>
    <w:p w14:paraId="2612A75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RRM measurement on dormant SCell for inter-band CA</w:t>
      </w:r>
      <w:r>
        <w:rPr>
          <w:noProof/>
        </w:rPr>
        <w:tab/>
        <w:t>326</w:t>
      </w:r>
    </w:p>
    <w:p w14:paraId="34AAFA9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326</w:t>
      </w:r>
    </w:p>
    <w:p w14:paraId="1E5B627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327</w:t>
      </w:r>
    </w:p>
    <w:p w14:paraId="32DD6E9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en-GB"/>
        </w:rPr>
        <w:t>7.8.2.22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en-GB"/>
        </w:rPr>
        <w:t>Interruptions during inter-RAT NR measurements without measurement gap</w:t>
      </w:r>
      <w:r>
        <w:rPr>
          <w:noProof/>
        </w:rPr>
        <w:tab/>
        <w:t>327</w:t>
      </w:r>
    </w:p>
    <w:p w14:paraId="73E9286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Transmission Timing Difference in Carrier Aggregation</w:t>
      </w:r>
      <w:r>
        <w:rPr>
          <w:noProof/>
        </w:rPr>
        <w:tab/>
        <w:t>328</w:t>
      </w:r>
    </w:p>
    <w:p w14:paraId="52C0713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328</w:t>
      </w:r>
    </w:p>
    <w:p w14:paraId="3BC4AEB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Requirements for Interband Carrier Aggregation</w:t>
      </w:r>
      <w:r>
        <w:rPr>
          <w:noProof/>
        </w:rPr>
        <w:tab/>
        <w:t>328</w:t>
      </w:r>
    </w:p>
    <w:p w14:paraId="036E700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Requirements for Intraband non-contiguous Carrier Aggregation</w:t>
      </w:r>
      <w:r>
        <w:rPr>
          <w:noProof/>
        </w:rPr>
        <w:tab/>
        <w:t>328</w:t>
      </w:r>
    </w:p>
    <w:p w14:paraId="3ECB969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Requirements for Inter-Band Carrier Aggregation under Frame Structure 3</w:t>
      </w:r>
      <w:r>
        <w:rPr>
          <w:noProof/>
        </w:rPr>
        <w:tab/>
        <w:t>329</w:t>
      </w:r>
    </w:p>
    <w:p w14:paraId="235C78C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RSTD Measurements with Carrier Aggregation</w:t>
      </w:r>
      <w:r>
        <w:rPr>
          <w:noProof/>
        </w:rPr>
        <w:tab/>
        <w:t>329</w:t>
      </w:r>
    </w:p>
    <w:p w14:paraId="2D92D31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329</w:t>
      </w:r>
    </w:p>
    <w:p w14:paraId="74B9274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329</w:t>
      </w:r>
    </w:p>
    <w:p w14:paraId="7E245CF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RSTD measurements on SCC for intra-band CA with one downlink SCell</w:t>
      </w:r>
      <w:r>
        <w:rPr>
          <w:noProof/>
        </w:rPr>
        <w:tab/>
        <w:t>329</w:t>
      </w:r>
    </w:p>
    <w:p w14:paraId="540EE33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RSTD measurements on SCC for inter-band CA with one downlink SCell</w:t>
      </w:r>
      <w:r>
        <w:rPr>
          <w:noProof/>
        </w:rPr>
        <w:tab/>
        <w:t>329</w:t>
      </w:r>
    </w:p>
    <w:p w14:paraId="5A2FA87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RSTD measurements on SCC with multiple downlink SCells</w:t>
      </w:r>
      <w:r>
        <w:rPr>
          <w:noProof/>
        </w:rPr>
        <w:tab/>
        <w:t>330</w:t>
      </w:r>
    </w:p>
    <w:p w14:paraId="715DF3B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overlapping RSTD and inter-frequency measurements</w:t>
      </w:r>
      <w:r>
        <w:rPr>
          <w:noProof/>
        </w:rPr>
        <w:tab/>
        <w:t>330</w:t>
      </w:r>
    </w:p>
    <w:p w14:paraId="3C5C305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for UE Category 0</w:t>
      </w:r>
      <w:r>
        <w:rPr>
          <w:noProof/>
        </w:rPr>
        <w:tab/>
        <w:t>330</w:t>
      </w:r>
    </w:p>
    <w:p w14:paraId="37B83B2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3.7.0"/>
          <w:noProof/>
        </w:rPr>
        <w:t>7.11.1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3.7.0"/>
          <w:noProof/>
        </w:rPr>
        <w:t>Introduction</w:t>
      </w:r>
      <w:r>
        <w:rPr>
          <w:noProof/>
        </w:rPr>
        <w:tab/>
        <w:t>330</w:t>
      </w:r>
    </w:p>
    <w:p w14:paraId="31C0FE3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FD-FDD and TDD</w:t>
      </w:r>
      <w:r>
        <w:rPr>
          <w:noProof/>
        </w:rPr>
        <w:tab/>
        <w:t>332</w:t>
      </w:r>
    </w:p>
    <w:p w14:paraId="53E5315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7.11.2.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332</w:t>
      </w:r>
    </w:p>
    <w:p w14:paraId="1AA19FC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7.11.2.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332</w:t>
      </w:r>
    </w:p>
    <w:p w14:paraId="457B8DB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7.11.2.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333</w:t>
      </w:r>
    </w:p>
    <w:p w14:paraId="2FF8084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HD-FDD</w:t>
      </w:r>
      <w:r>
        <w:rPr>
          <w:noProof/>
        </w:rPr>
        <w:tab/>
        <w:t>333</w:t>
      </w:r>
    </w:p>
    <w:p w14:paraId="5961ABF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7.11.</w:t>
      </w:r>
      <w:r>
        <w:rPr>
          <w:noProof/>
        </w:rPr>
        <w:t>3</w:t>
      </w:r>
      <w:r w:rsidRPr="003E52FD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333</w:t>
      </w:r>
    </w:p>
    <w:p w14:paraId="130EC9F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7.11.</w:t>
      </w:r>
      <w:r>
        <w:rPr>
          <w:noProof/>
        </w:rPr>
        <w:t>3</w:t>
      </w:r>
      <w:r w:rsidRPr="003E52FD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333</w:t>
      </w:r>
    </w:p>
    <w:p w14:paraId="3967F60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7.11.3.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334</w:t>
      </w:r>
    </w:p>
    <w:p w14:paraId="6455714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Dual Connectivity</w:t>
      </w:r>
      <w:r>
        <w:rPr>
          <w:noProof/>
        </w:rPr>
        <w:tab/>
        <w:t>334</w:t>
      </w:r>
    </w:p>
    <w:p w14:paraId="3CE8C19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334</w:t>
      </w:r>
    </w:p>
    <w:p w14:paraId="485761D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334</w:t>
      </w:r>
    </w:p>
    <w:p w14:paraId="5B50965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PSCell addition/release</w:t>
      </w:r>
      <w:r>
        <w:rPr>
          <w:noProof/>
        </w:rPr>
        <w:tab/>
        <w:t>334</w:t>
      </w:r>
    </w:p>
    <w:p w14:paraId="3DA3AA3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335</w:t>
      </w:r>
    </w:p>
    <w:p w14:paraId="4AC7004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335</w:t>
      </w:r>
    </w:p>
    <w:p w14:paraId="4F62E2B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335</w:t>
      </w:r>
    </w:p>
    <w:p w14:paraId="1FA033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335</w:t>
      </w:r>
    </w:p>
    <w:p w14:paraId="5FD3C99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336</w:t>
      </w:r>
    </w:p>
    <w:p w14:paraId="5AE8E14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336</w:t>
      </w:r>
    </w:p>
    <w:p w14:paraId="3317F2B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7.13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Cell phase synchronization accuracy (Synchronized mode of dual connectivity)</w:t>
      </w:r>
      <w:r>
        <w:rPr>
          <w:noProof/>
        </w:rPr>
        <w:tab/>
        <w:t>337</w:t>
      </w:r>
    </w:p>
    <w:p w14:paraId="38C7CCC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7.13.1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Definition</w:t>
      </w:r>
      <w:r>
        <w:rPr>
          <w:noProof/>
        </w:rPr>
        <w:tab/>
        <w:t>337</w:t>
      </w:r>
    </w:p>
    <w:p w14:paraId="64077D6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7.13.2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Minimum requirements</w:t>
      </w:r>
      <w:r>
        <w:rPr>
          <w:noProof/>
        </w:rPr>
        <w:tab/>
        <w:t>337</w:t>
      </w:r>
    </w:p>
    <w:p w14:paraId="0E63B2F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PSCell Addition and Release Delay for E-UTRA Dual Connectivity</w:t>
      </w:r>
      <w:r>
        <w:rPr>
          <w:noProof/>
        </w:rPr>
        <w:tab/>
        <w:t>337</w:t>
      </w:r>
    </w:p>
    <w:p w14:paraId="21D5649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337</w:t>
      </w:r>
    </w:p>
    <w:p w14:paraId="12805A1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PSCell Addition Delay Requirement</w:t>
      </w:r>
      <w:r>
        <w:rPr>
          <w:noProof/>
        </w:rPr>
        <w:tab/>
        <w:t>337</w:t>
      </w:r>
    </w:p>
    <w:p w14:paraId="610D9D9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PSCell Release Delay Requirement</w:t>
      </w:r>
      <w:r>
        <w:rPr>
          <w:noProof/>
        </w:rPr>
        <w:tab/>
        <w:t>338</w:t>
      </w:r>
    </w:p>
    <w:p w14:paraId="6262A2C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Receive Timing Difference in Dual Connectivity</w:t>
      </w:r>
      <w:r>
        <w:rPr>
          <w:noProof/>
        </w:rPr>
        <w:tab/>
        <w:t>338</w:t>
      </w:r>
    </w:p>
    <w:p w14:paraId="7D0AD99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338</w:t>
      </w:r>
    </w:p>
    <w:p w14:paraId="2449A1D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Requirements for Inter-band Dual Connectivity</w:t>
      </w:r>
      <w:r>
        <w:rPr>
          <w:noProof/>
        </w:rPr>
        <w:tab/>
        <w:t>338</w:t>
      </w:r>
    </w:p>
    <w:p w14:paraId="37D35D73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Proximity-based Services</w:t>
      </w:r>
      <w:r>
        <w:rPr>
          <w:noProof/>
        </w:rPr>
        <w:tab/>
        <w:t>339</w:t>
      </w:r>
    </w:p>
    <w:p w14:paraId="42B4C72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339</w:t>
      </w:r>
    </w:p>
    <w:p w14:paraId="2C496D8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339</w:t>
      </w:r>
    </w:p>
    <w:p w14:paraId="17FC852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ProSe UE transmission timing</w:t>
      </w:r>
      <w:r>
        <w:rPr>
          <w:noProof/>
        </w:rPr>
        <w:tab/>
        <w:t>339</w:t>
      </w:r>
    </w:p>
    <w:p w14:paraId="4D8CF53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Serving cell or PCell as timing reference</w:t>
      </w:r>
      <w:r>
        <w:rPr>
          <w:noProof/>
        </w:rPr>
        <w:tab/>
        <w:t>339</w:t>
      </w:r>
    </w:p>
    <w:p w14:paraId="33A84D3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or non-serving cell as timing reference</w:t>
      </w:r>
      <w:r>
        <w:rPr>
          <w:noProof/>
        </w:rPr>
        <w:tab/>
        <w:t>339</w:t>
      </w:r>
    </w:p>
    <w:p w14:paraId="5AA6479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7.16.3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ProSe</w:t>
      </w:r>
      <w:r>
        <w:rPr>
          <w:noProof/>
        </w:rPr>
        <w:tab/>
        <w:t>339</w:t>
      </w:r>
    </w:p>
    <w:p w14:paraId="3814355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ProSe Direct Discovery configuration</w:t>
      </w:r>
      <w:r>
        <w:rPr>
          <w:noProof/>
        </w:rPr>
        <w:tab/>
        <w:t>340</w:t>
      </w:r>
    </w:p>
    <w:p w14:paraId="7A4EC56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ProSe Direct Communication configuration</w:t>
      </w:r>
      <w:r>
        <w:rPr>
          <w:noProof/>
        </w:rPr>
        <w:tab/>
        <w:t>340</w:t>
      </w:r>
    </w:p>
    <w:p w14:paraId="3AF91F1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ProSe Direct Discovery</w:t>
      </w:r>
      <w:r>
        <w:rPr>
          <w:noProof/>
        </w:rPr>
        <w:tab/>
        <w:t>340</w:t>
      </w:r>
    </w:p>
    <w:p w14:paraId="0229D72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ProSe Direct Discovery with discovery gaps</w:t>
      </w:r>
      <w:r>
        <w:rPr>
          <w:noProof/>
        </w:rPr>
        <w:tab/>
        <w:t>340</w:t>
      </w:r>
    </w:p>
    <w:p w14:paraId="1A30807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ProSe Direct Communication</w:t>
      </w:r>
      <w:r>
        <w:rPr>
          <w:noProof/>
        </w:rPr>
        <w:tab/>
        <w:t>341</w:t>
      </w:r>
    </w:p>
    <w:p w14:paraId="51BD01A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reselection for ProSe Direct Discovery on non-serving frequency</w:t>
      </w:r>
      <w:r>
        <w:rPr>
          <w:noProof/>
        </w:rPr>
        <w:tab/>
        <w:t>341</w:t>
      </w:r>
    </w:p>
    <w:p w14:paraId="5AF5BC9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selected cell</w:t>
      </w:r>
      <w:r>
        <w:rPr>
          <w:noProof/>
        </w:rPr>
        <w:tab/>
        <w:t>341</w:t>
      </w:r>
    </w:p>
    <w:p w14:paraId="20509A9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of intra-frequency E-UTRAN cells</w:t>
      </w:r>
      <w:r>
        <w:rPr>
          <w:noProof/>
        </w:rPr>
        <w:tab/>
        <w:t>341</w:t>
      </w:r>
    </w:p>
    <w:p w14:paraId="4F46588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342</w:t>
      </w:r>
    </w:p>
    <w:p w14:paraId="58BE570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7.16.6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ProSe operation under deactivated SCell</w:t>
      </w:r>
      <w:r>
        <w:rPr>
          <w:noProof/>
        </w:rPr>
        <w:tab/>
        <w:t>342</w:t>
      </w:r>
    </w:p>
    <w:p w14:paraId="191DA5A6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Transmission Timing Difference in Dual Connectivity</w:t>
      </w:r>
      <w:r>
        <w:rPr>
          <w:noProof/>
        </w:rPr>
        <w:tab/>
        <w:t>343</w:t>
      </w:r>
    </w:p>
    <w:p w14:paraId="21689FA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343</w:t>
      </w:r>
    </w:p>
    <w:p w14:paraId="45C2AFE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Requirements for maximum transmission timing difference Inter-band Dual Connectivity</w:t>
      </w:r>
      <w:r>
        <w:rPr>
          <w:noProof/>
        </w:rPr>
        <w:tab/>
        <w:t>343</w:t>
      </w:r>
    </w:p>
    <w:p w14:paraId="58E2F4A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343</w:t>
      </w:r>
    </w:p>
    <w:p w14:paraId="15D08C4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343</w:t>
      </w:r>
    </w:p>
    <w:p w14:paraId="7CA3337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343</w:t>
      </w:r>
    </w:p>
    <w:p w14:paraId="1BF99593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for UE Category M1</w:t>
      </w:r>
      <w:r>
        <w:rPr>
          <w:noProof/>
        </w:rPr>
        <w:tab/>
        <w:t>343</w:t>
      </w:r>
    </w:p>
    <w:p w14:paraId="50EBF74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3.7.0"/>
          <w:noProof/>
        </w:rPr>
        <w:t>7.19.1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3.7.0"/>
          <w:noProof/>
        </w:rPr>
        <w:t>Introduction</w:t>
      </w:r>
      <w:r>
        <w:rPr>
          <w:noProof/>
        </w:rPr>
        <w:tab/>
        <w:t>343</w:t>
      </w:r>
    </w:p>
    <w:p w14:paraId="077B291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FD-FDD and TDD CE mode A</w:t>
      </w:r>
      <w:r>
        <w:rPr>
          <w:noProof/>
        </w:rPr>
        <w:tab/>
        <w:t>344</w:t>
      </w:r>
    </w:p>
    <w:p w14:paraId="1AE3B18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346</w:t>
      </w:r>
    </w:p>
    <w:p w14:paraId="2C1DF93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347</w:t>
      </w:r>
    </w:p>
    <w:p w14:paraId="14EE417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7.19.2.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348</w:t>
      </w:r>
    </w:p>
    <w:p w14:paraId="1351681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HD-FDD with CE mode A</w:t>
      </w:r>
      <w:r>
        <w:rPr>
          <w:noProof/>
        </w:rPr>
        <w:tab/>
        <w:t>348</w:t>
      </w:r>
    </w:p>
    <w:p w14:paraId="351209C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7.19.</w:t>
      </w:r>
      <w:r>
        <w:rPr>
          <w:noProof/>
        </w:rPr>
        <w:t>3</w:t>
      </w:r>
      <w:r w:rsidRPr="003E52FD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348</w:t>
      </w:r>
    </w:p>
    <w:p w14:paraId="100CDFB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7.19.</w:t>
      </w:r>
      <w:r>
        <w:rPr>
          <w:noProof/>
        </w:rPr>
        <w:t>3</w:t>
      </w:r>
      <w:r w:rsidRPr="003E52FD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348</w:t>
      </w:r>
    </w:p>
    <w:p w14:paraId="58EF6EE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7.19.3.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350</w:t>
      </w:r>
    </w:p>
    <w:p w14:paraId="747F9F8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FD-FDD and TDD with CE mode B</w:t>
      </w:r>
      <w:r>
        <w:rPr>
          <w:noProof/>
        </w:rPr>
        <w:tab/>
        <w:t>350</w:t>
      </w:r>
    </w:p>
    <w:p w14:paraId="5F184D5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7.19.4.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352</w:t>
      </w:r>
    </w:p>
    <w:p w14:paraId="425D00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7.19.4.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353</w:t>
      </w:r>
    </w:p>
    <w:p w14:paraId="04D85BC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354</w:t>
      </w:r>
    </w:p>
    <w:p w14:paraId="7B44AAD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HD-FDD with CE mode B</w:t>
      </w:r>
      <w:r>
        <w:rPr>
          <w:noProof/>
        </w:rPr>
        <w:tab/>
        <w:t>354</w:t>
      </w:r>
    </w:p>
    <w:p w14:paraId="145AEEF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7.19.</w:t>
      </w:r>
      <w:r>
        <w:rPr>
          <w:noProof/>
        </w:rPr>
        <w:t>5</w:t>
      </w:r>
      <w:r w:rsidRPr="003E52FD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354</w:t>
      </w:r>
    </w:p>
    <w:p w14:paraId="7F8F6DE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7.19.</w:t>
      </w:r>
      <w:r>
        <w:rPr>
          <w:noProof/>
        </w:rPr>
        <w:t>5</w:t>
      </w:r>
      <w:r w:rsidRPr="003E52FD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354</w:t>
      </w:r>
    </w:p>
    <w:p w14:paraId="3C77F26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7.19.5.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356</w:t>
      </w:r>
    </w:p>
    <w:p w14:paraId="609B88A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7.19A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Radio Link Monitoring for UE Category M1 for Satellite Access</w:t>
      </w:r>
      <w:r>
        <w:rPr>
          <w:noProof/>
        </w:rPr>
        <w:tab/>
        <w:t>356</w:t>
      </w:r>
    </w:p>
    <w:p w14:paraId="49D7293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7.19A.1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Introduction</w:t>
      </w:r>
      <w:r>
        <w:rPr>
          <w:noProof/>
        </w:rPr>
        <w:tab/>
        <w:t>356</w:t>
      </w:r>
    </w:p>
    <w:p w14:paraId="5E55110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7.19A.2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Requirements for FD-FDD and CE mode A</w:t>
      </w:r>
      <w:r>
        <w:rPr>
          <w:noProof/>
        </w:rPr>
        <w:tab/>
        <w:t>356</w:t>
      </w:r>
    </w:p>
    <w:p w14:paraId="007BF30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7.19A.2.</w:t>
      </w:r>
      <w:r w:rsidRPr="003E52FD">
        <w:rPr>
          <w:rFonts w:eastAsia="SimSun"/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Minimum requirement when no DRX is used</w:t>
      </w:r>
      <w:r>
        <w:rPr>
          <w:noProof/>
        </w:rPr>
        <w:tab/>
        <w:t>358</w:t>
      </w:r>
    </w:p>
    <w:p w14:paraId="2E27C63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7.19A.2.</w:t>
      </w:r>
      <w:r w:rsidRPr="003E52FD">
        <w:rPr>
          <w:rFonts w:eastAsia="SimSun"/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Minimum requirement when DRX is used</w:t>
      </w:r>
      <w:r>
        <w:rPr>
          <w:noProof/>
        </w:rPr>
        <w:tab/>
        <w:t>359</w:t>
      </w:r>
    </w:p>
    <w:p w14:paraId="46ECD27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7.19A.2.</w:t>
      </w:r>
      <w:r w:rsidRPr="003E52FD">
        <w:rPr>
          <w:rFonts w:eastAsia="SimSun"/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Minimum requirement at transitions</w:t>
      </w:r>
      <w:r>
        <w:rPr>
          <w:noProof/>
        </w:rPr>
        <w:tab/>
        <w:t>360</w:t>
      </w:r>
    </w:p>
    <w:p w14:paraId="0652654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7.19A.3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Requirements for HD-FDD with CE mode A</w:t>
      </w:r>
      <w:r>
        <w:rPr>
          <w:noProof/>
        </w:rPr>
        <w:tab/>
        <w:t>360</w:t>
      </w:r>
    </w:p>
    <w:p w14:paraId="2204085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7.19A.</w:t>
      </w:r>
      <w:r w:rsidRPr="003E52FD">
        <w:rPr>
          <w:rFonts w:eastAsia="SimSun"/>
          <w:noProof/>
        </w:rPr>
        <w:t>3</w:t>
      </w:r>
      <w:r w:rsidRPr="003E52FD">
        <w:rPr>
          <w:rFonts w:eastAsia="?? ??"/>
          <w:noProof/>
        </w:rPr>
        <w:t>.</w:t>
      </w:r>
      <w:r w:rsidRPr="003E52FD">
        <w:rPr>
          <w:rFonts w:eastAsia="SimSun"/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Minimum requirement when no DRX is used</w:t>
      </w:r>
      <w:r>
        <w:rPr>
          <w:noProof/>
        </w:rPr>
        <w:tab/>
        <w:t>360</w:t>
      </w:r>
    </w:p>
    <w:p w14:paraId="0FC0F09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7.19A.</w:t>
      </w:r>
      <w:r w:rsidRPr="003E52FD">
        <w:rPr>
          <w:rFonts w:eastAsia="SimSun"/>
          <w:noProof/>
        </w:rPr>
        <w:t>3</w:t>
      </w:r>
      <w:r w:rsidRPr="003E52FD">
        <w:rPr>
          <w:rFonts w:eastAsia="?? ??"/>
          <w:noProof/>
        </w:rPr>
        <w:t>.</w:t>
      </w:r>
      <w:r w:rsidRPr="003E52FD">
        <w:rPr>
          <w:rFonts w:eastAsia="SimSun"/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Minimum requirement when DRX is used</w:t>
      </w:r>
      <w:r>
        <w:rPr>
          <w:noProof/>
        </w:rPr>
        <w:tab/>
        <w:t>360</w:t>
      </w:r>
    </w:p>
    <w:p w14:paraId="77DB65F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7.19A.3.</w:t>
      </w:r>
      <w:r w:rsidRPr="003E52FD">
        <w:rPr>
          <w:rFonts w:eastAsia="SimSun"/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Minimum requirement at transitions</w:t>
      </w:r>
      <w:r>
        <w:rPr>
          <w:noProof/>
        </w:rPr>
        <w:tab/>
        <w:t>362</w:t>
      </w:r>
    </w:p>
    <w:p w14:paraId="36E29D2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7.19A.4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Requirements for HD-FDD with CE mode B</w:t>
      </w:r>
      <w:r>
        <w:rPr>
          <w:noProof/>
        </w:rPr>
        <w:tab/>
        <w:t>362</w:t>
      </w:r>
    </w:p>
    <w:p w14:paraId="2EB3A97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7.19A.4.</w:t>
      </w:r>
      <w:r w:rsidRPr="003E52FD">
        <w:rPr>
          <w:rFonts w:eastAsia="SimSun"/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Minimum requirement when no DRX is used</w:t>
      </w:r>
      <w:r>
        <w:rPr>
          <w:noProof/>
        </w:rPr>
        <w:tab/>
        <w:t>362</w:t>
      </w:r>
    </w:p>
    <w:p w14:paraId="3D796BA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7.19A.4.</w:t>
      </w:r>
      <w:r w:rsidRPr="003E52FD">
        <w:rPr>
          <w:rFonts w:eastAsia="SimSun"/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Minimum requirement when DRX is used</w:t>
      </w:r>
      <w:r>
        <w:rPr>
          <w:noProof/>
        </w:rPr>
        <w:tab/>
        <w:t>362</w:t>
      </w:r>
    </w:p>
    <w:p w14:paraId="7624110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7.19A.4.</w:t>
      </w:r>
      <w:r w:rsidRPr="003E52FD">
        <w:rPr>
          <w:rFonts w:eastAsia="SimSun"/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Minimum requirement at transitions</w:t>
      </w:r>
      <w:r>
        <w:rPr>
          <w:noProof/>
        </w:rPr>
        <w:tab/>
        <w:t>363</w:t>
      </w:r>
    </w:p>
    <w:p w14:paraId="60AE2331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 for NB-IoT</w:t>
      </w:r>
      <w:r>
        <w:rPr>
          <w:noProof/>
        </w:rPr>
        <w:tab/>
        <w:t>363</w:t>
      </w:r>
    </w:p>
    <w:p w14:paraId="1388ED2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363</w:t>
      </w:r>
    </w:p>
    <w:p w14:paraId="06FE257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364</w:t>
      </w:r>
    </w:p>
    <w:p w14:paraId="5EF11B1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7.20A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 for NB-IoT for Satellite Access</w:t>
      </w:r>
      <w:r>
        <w:rPr>
          <w:noProof/>
        </w:rPr>
        <w:tab/>
        <w:t>364</w:t>
      </w:r>
    </w:p>
    <w:p w14:paraId="62A8B2F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7.20A.1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364</w:t>
      </w:r>
    </w:p>
    <w:p w14:paraId="7CE6B2B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7.20A.2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364</w:t>
      </w:r>
    </w:p>
    <w:p w14:paraId="3963733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UE timer accuracy for NB-IoT</w:t>
      </w:r>
      <w:r>
        <w:rPr>
          <w:noProof/>
        </w:rPr>
        <w:tab/>
        <w:t>365</w:t>
      </w:r>
    </w:p>
    <w:p w14:paraId="374809A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365</w:t>
      </w:r>
    </w:p>
    <w:p w14:paraId="61A825F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365</w:t>
      </w:r>
    </w:p>
    <w:p w14:paraId="0AC6233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timer accuracy for NB-IoT for Satellite Access</w:t>
      </w:r>
      <w:r>
        <w:rPr>
          <w:noProof/>
        </w:rPr>
        <w:tab/>
        <w:t>366</w:t>
      </w:r>
    </w:p>
    <w:p w14:paraId="6E41D9A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7.21A.1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366</w:t>
      </w:r>
    </w:p>
    <w:p w14:paraId="6F48ED3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7.21A.2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366</w:t>
      </w:r>
    </w:p>
    <w:p w14:paraId="5BC0F3F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for NB-IoT</w:t>
      </w:r>
      <w:r>
        <w:rPr>
          <w:noProof/>
        </w:rPr>
        <w:tab/>
        <w:t>366</w:t>
      </w:r>
    </w:p>
    <w:p w14:paraId="145CA30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7.22.1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366</w:t>
      </w:r>
    </w:p>
    <w:p w14:paraId="40E7EC6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366</w:t>
      </w:r>
    </w:p>
    <w:p w14:paraId="1C6544F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7.22.2.1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?? ??"/>
          <w:noProof/>
        </w:rPr>
        <w:t>Timing Advance adjustment delay</w:t>
      </w:r>
      <w:r>
        <w:rPr>
          <w:noProof/>
        </w:rPr>
        <w:tab/>
        <w:t>366</w:t>
      </w:r>
    </w:p>
    <w:p w14:paraId="7412D8B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366</w:t>
      </w:r>
    </w:p>
    <w:p w14:paraId="1210FEC3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for NB-IoT for Satellite Access</w:t>
      </w:r>
      <w:r>
        <w:rPr>
          <w:noProof/>
        </w:rPr>
        <w:tab/>
        <w:t>367</w:t>
      </w:r>
    </w:p>
    <w:p w14:paraId="310A325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367</w:t>
      </w:r>
    </w:p>
    <w:p w14:paraId="6F391F1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367</w:t>
      </w:r>
    </w:p>
    <w:p w14:paraId="7D6ADB7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7.22A.2.1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?? ??"/>
          <w:noProof/>
        </w:rPr>
        <w:t>Timing Advance adjustment delay</w:t>
      </w:r>
      <w:r>
        <w:rPr>
          <w:noProof/>
        </w:rPr>
        <w:tab/>
        <w:t>367</w:t>
      </w:r>
    </w:p>
    <w:p w14:paraId="07727F4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7.22A.2.2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367</w:t>
      </w:r>
    </w:p>
    <w:p w14:paraId="4E88D9C6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for Category NB1 UE</w:t>
      </w:r>
      <w:r>
        <w:rPr>
          <w:noProof/>
        </w:rPr>
        <w:tab/>
        <w:t>367</w:t>
      </w:r>
    </w:p>
    <w:p w14:paraId="73174FC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367</w:t>
      </w:r>
    </w:p>
    <w:p w14:paraId="605B7C3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Category NB1 UE</w:t>
      </w:r>
      <w:r>
        <w:rPr>
          <w:noProof/>
        </w:rPr>
        <w:tab/>
        <w:t>367</w:t>
      </w:r>
    </w:p>
    <w:p w14:paraId="30BA74B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7.23.2.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368</w:t>
      </w:r>
    </w:p>
    <w:p w14:paraId="7C1BBB8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7.23.2.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368</w:t>
      </w:r>
    </w:p>
    <w:p w14:paraId="4EF56B2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7.23.2.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369</w:t>
      </w:r>
    </w:p>
    <w:p w14:paraId="381D8E6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for Category NB-IoT UE for Satellite Access</w:t>
      </w:r>
      <w:r>
        <w:rPr>
          <w:noProof/>
        </w:rPr>
        <w:tab/>
        <w:t>369</w:t>
      </w:r>
    </w:p>
    <w:p w14:paraId="60ED560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369</w:t>
      </w:r>
    </w:p>
    <w:p w14:paraId="0C09CB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Category NB1 UE</w:t>
      </w:r>
      <w:r>
        <w:rPr>
          <w:noProof/>
        </w:rPr>
        <w:tab/>
        <w:t>369</w:t>
      </w:r>
    </w:p>
    <w:p w14:paraId="6ED72E6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7.23A.2.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370</w:t>
      </w:r>
    </w:p>
    <w:p w14:paraId="501BB94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7.23A.2.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370</w:t>
      </w:r>
    </w:p>
    <w:p w14:paraId="529F918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7.23A.2.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371</w:t>
      </w:r>
    </w:p>
    <w:p w14:paraId="4E9E3BA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 for Category M1</w:t>
      </w:r>
      <w:r>
        <w:rPr>
          <w:noProof/>
        </w:rPr>
        <w:tab/>
        <w:t>371</w:t>
      </w:r>
    </w:p>
    <w:p w14:paraId="2764946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371</w:t>
      </w:r>
    </w:p>
    <w:p w14:paraId="589DCF2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371</w:t>
      </w:r>
    </w:p>
    <w:p w14:paraId="392079D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 for Category M1 for Satellite Access</w:t>
      </w:r>
      <w:r>
        <w:rPr>
          <w:noProof/>
        </w:rPr>
        <w:tab/>
        <w:t>372</w:t>
      </w:r>
    </w:p>
    <w:p w14:paraId="2DEFC85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372</w:t>
      </w:r>
    </w:p>
    <w:p w14:paraId="62E555C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372</w:t>
      </w:r>
    </w:p>
    <w:p w14:paraId="131942B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phase synchronization accuracy for MBMS services (FDD)</w:t>
      </w:r>
      <w:r>
        <w:rPr>
          <w:noProof/>
        </w:rPr>
        <w:tab/>
        <w:t>373</w:t>
      </w:r>
    </w:p>
    <w:p w14:paraId="4B2009A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Definition</w:t>
      </w:r>
      <w:r>
        <w:rPr>
          <w:noProof/>
        </w:rPr>
        <w:tab/>
        <w:t>373</w:t>
      </w:r>
    </w:p>
    <w:p w14:paraId="271FB3A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7.25.2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Minimum requirements</w:t>
      </w:r>
      <w:r>
        <w:rPr>
          <w:noProof/>
        </w:rPr>
        <w:tab/>
        <w:t>373</w:t>
      </w:r>
    </w:p>
    <w:p w14:paraId="063BA89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7.26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UE transmit timing for Category M2</w:t>
      </w:r>
      <w:r>
        <w:rPr>
          <w:noProof/>
        </w:rPr>
        <w:tab/>
        <w:t>374</w:t>
      </w:r>
    </w:p>
    <w:p w14:paraId="39BEA48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374</w:t>
      </w:r>
    </w:p>
    <w:p w14:paraId="61BAD7C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374</w:t>
      </w:r>
    </w:p>
    <w:p w14:paraId="57F526D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timer accuracy for category M1</w:t>
      </w:r>
      <w:r>
        <w:rPr>
          <w:noProof/>
        </w:rPr>
        <w:tab/>
        <w:t>374</w:t>
      </w:r>
    </w:p>
    <w:p w14:paraId="72DEEFD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3.7.0"/>
          <w:noProof/>
        </w:rPr>
        <w:t>7.27.1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3.7.0"/>
          <w:noProof/>
        </w:rPr>
        <w:t>Introduction</w:t>
      </w:r>
      <w:r>
        <w:rPr>
          <w:noProof/>
        </w:rPr>
        <w:tab/>
        <w:t>374</w:t>
      </w:r>
    </w:p>
    <w:p w14:paraId="6DA536F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3.7.0"/>
          <w:noProof/>
        </w:rPr>
        <w:t>7.27.2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3.7.0"/>
          <w:noProof/>
        </w:rPr>
        <w:t>Requirements</w:t>
      </w:r>
      <w:r>
        <w:rPr>
          <w:noProof/>
        </w:rPr>
        <w:tab/>
        <w:t>374</w:t>
      </w:r>
    </w:p>
    <w:p w14:paraId="7639C25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timer accuracy for category M1 for Satellite Access</w:t>
      </w:r>
      <w:r>
        <w:rPr>
          <w:noProof/>
        </w:rPr>
        <w:tab/>
        <w:t>374</w:t>
      </w:r>
    </w:p>
    <w:p w14:paraId="20E1A17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374</w:t>
      </w:r>
    </w:p>
    <w:p w14:paraId="0AFCBAB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7.27A.2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374</w:t>
      </w:r>
    </w:p>
    <w:p w14:paraId="1C9489F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for Category M1</w:t>
      </w:r>
      <w:r>
        <w:rPr>
          <w:noProof/>
        </w:rPr>
        <w:tab/>
        <w:t>375</w:t>
      </w:r>
    </w:p>
    <w:p w14:paraId="097E00D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3.7.0"/>
          <w:noProof/>
        </w:rPr>
        <w:t>7.28.1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3.7.0"/>
          <w:noProof/>
        </w:rPr>
        <w:t>Introduction</w:t>
      </w:r>
      <w:r>
        <w:rPr>
          <w:noProof/>
        </w:rPr>
        <w:tab/>
        <w:t>375</w:t>
      </w:r>
    </w:p>
    <w:p w14:paraId="41F2AA0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375</w:t>
      </w:r>
    </w:p>
    <w:p w14:paraId="157155F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7.28A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for Category M1 for Satellite Access</w:t>
      </w:r>
      <w:r>
        <w:rPr>
          <w:noProof/>
        </w:rPr>
        <w:tab/>
        <w:t>375</w:t>
      </w:r>
    </w:p>
    <w:p w14:paraId="37FB978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7.28A.1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375</w:t>
      </w:r>
    </w:p>
    <w:p w14:paraId="49F11C1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7.28A.2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375</w:t>
      </w:r>
    </w:p>
    <w:p w14:paraId="41CF767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7.28A.2.1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?? ??"/>
          <w:noProof/>
        </w:rPr>
        <w:t>Timing Advance adjustment delay</w:t>
      </w:r>
      <w:r>
        <w:rPr>
          <w:noProof/>
        </w:rPr>
        <w:tab/>
        <w:t>375</w:t>
      </w:r>
    </w:p>
    <w:p w14:paraId="4F00CAC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7.28A.2.2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375</w:t>
      </w:r>
    </w:p>
    <w:p w14:paraId="6C7152A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requirements with FeMBMS</w:t>
      </w:r>
      <w:r>
        <w:rPr>
          <w:noProof/>
        </w:rPr>
        <w:tab/>
        <w:t>375</w:t>
      </w:r>
    </w:p>
    <w:p w14:paraId="527C6FE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375</w:t>
      </w:r>
    </w:p>
    <w:p w14:paraId="0ADE341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375</w:t>
      </w:r>
    </w:p>
    <w:p w14:paraId="0981D05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Numerology switching delay requirements with FeMBMS</w:t>
      </w:r>
      <w:r>
        <w:rPr>
          <w:noProof/>
        </w:rPr>
        <w:tab/>
        <w:t>376</w:t>
      </w:r>
    </w:p>
    <w:p w14:paraId="54218B7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376</w:t>
      </w:r>
    </w:p>
    <w:p w14:paraId="25F03E7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376</w:t>
      </w:r>
    </w:p>
    <w:p w14:paraId="0C99BDE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PSCell Addition and Release Delay for E-UTRA - NR Dual Connectivity</w:t>
      </w:r>
      <w:r>
        <w:rPr>
          <w:noProof/>
        </w:rPr>
        <w:tab/>
        <w:t>376</w:t>
      </w:r>
    </w:p>
    <w:p w14:paraId="0116991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376</w:t>
      </w:r>
    </w:p>
    <w:p w14:paraId="5AFACE5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PSCell Addition Delay Requirement</w:t>
      </w:r>
      <w:r>
        <w:rPr>
          <w:noProof/>
        </w:rPr>
        <w:tab/>
        <w:t>376</w:t>
      </w:r>
    </w:p>
    <w:p w14:paraId="62CB673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PSCell Release Delay Requirement</w:t>
      </w:r>
      <w:r>
        <w:rPr>
          <w:noProof/>
        </w:rPr>
        <w:tab/>
        <w:t>377</w:t>
      </w:r>
    </w:p>
    <w:p w14:paraId="30431BA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Addition and Release Delay of NR PSCell Operating with CCA for E-UTRA - NR Dual Connectivity</w:t>
      </w:r>
      <w:r>
        <w:rPr>
          <w:noProof/>
        </w:rPr>
        <w:tab/>
        <w:t>377</w:t>
      </w:r>
    </w:p>
    <w:p w14:paraId="1988560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377</w:t>
      </w:r>
    </w:p>
    <w:p w14:paraId="1E59BA5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PSCell Addition Delay Requirement</w:t>
      </w:r>
      <w:r>
        <w:rPr>
          <w:noProof/>
        </w:rPr>
        <w:tab/>
        <w:t>377</w:t>
      </w:r>
    </w:p>
    <w:p w14:paraId="734D727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PSCell Release Delay Requirement</w:t>
      </w:r>
      <w:r>
        <w:rPr>
          <w:noProof/>
        </w:rPr>
        <w:tab/>
        <w:t>378</w:t>
      </w:r>
    </w:p>
    <w:p w14:paraId="7D2E270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EN-DC</w:t>
      </w:r>
      <w:r>
        <w:rPr>
          <w:noProof/>
        </w:rPr>
        <w:tab/>
        <w:t>379</w:t>
      </w:r>
    </w:p>
    <w:p w14:paraId="6E9C676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7.32.1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379</w:t>
      </w:r>
    </w:p>
    <w:p w14:paraId="013799E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379</w:t>
      </w:r>
    </w:p>
    <w:p w14:paraId="4D17473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PSCell addition/release</w:t>
      </w:r>
      <w:r>
        <w:rPr>
          <w:noProof/>
        </w:rPr>
        <w:tab/>
        <w:t>379</w:t>
      </w:r>
    </w:p>
    <w:p w14:paraId="1115150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379</w:t>
      </w:r>
    </w:p>
    <w:p w14:paraId="70D57ED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380</w:t>
      </w:r>
    </w:p>
    <w:p w14:paraId="497101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380</w:t>
      </w:r>
    </w:p>
    <w:p w14:paraId="0F446FC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380</w:t>
      </w:r>
    </w:p>
    <w:p w14:paraId="4F801E1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381</w:t>
      </w:r>
    </w:p>
    <w:p w14:paraId="0110716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381</w:t>
      </w:r>
    </w:p>
    <w:p w14:paraId="6EDAD2E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381</w:t>
      </w:r>
    </w:p>
    <w:p w14:paraId="5BD9F65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381</w:t>
      </w:r>
    </w:p>
    <w:p w14:paraId="53CCF1F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381</w:t>
      </w:r>
    </w:p>
    <w:p w14:paraId="786BD36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active BWP switching</w:t>
      </w:r>
      <w:r>
        <w:rPr>
          <w:noProof/>
        </w:rPr>
        <w:tab/>
        <w:t>381</w:t>
      </w:r>
    </w:p>
    <w:p w14:paraId="5B999FC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dormant SCell</w:t>
      </w:r>
      <w:r>
        <w:rPr>
          <w:noProof/>
        </w:rPr>
        <w:tab/>
        <w:t>382</w:t>
      </w:r>
    </w:p>
    <w:p w14:paraId="2F93B09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multiple dormant SCell</w:t>
      </w:r>
      <w:r>
        <w:rPr>
          <w:noProof/>
        </w:rPr>
        <w:tab/>
        <w:t>382</w:t>
      </w:r>
    </w:p>
    <w:p w14:paraId="4FEB8BF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382</w:t>
      </w:r>
    </w:p>
    <w:p w14:paraId="1A666D0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382</w:t>
      </w:r>
    </w:p>
    <w:p w14:paraId="6670C87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383</w:t>
      </w:r>
    </w:p>
    <w:p w14:paraId="0FC7FFF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383</w:t>
      </w:r>
    </w:p>
    <w:p w14:paraId="06B33BB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NR SCell dormancy</w:t>
      </w:r>
      <w:r>
        <w:rPr>
          <w:noProof/>
        </w:rPr>
        <w:tab/>
        <w:t>384</w:t>
      </w:r>
    </w:p>
    <w:p w14:paraId="2506899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NR SCell dormancy switch</w:t>
      </w:r>
      <w:r>
        <w:rPr>
          <w:noProof/>
        </w:rPr>
        <w:tab/>
        <w:t>384</w:t>
      </w:r>
    </w:p>
    <w:p w14:paraId="06D827F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CSI and RRM measurements during SCell dormancy</w:t>
      </w:r>
      <w:r>
        <w:rPr>
          <w:noProof/>
        </w:rPr>
        <w:tab/>
        <w:t>384</w:t>
      </w:r>
    </w:p>
    <w:p w14:paraId="2D82E4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during NR measurement with autonomous gaps</w:t>
      </w:r>
      <w:r>
        <w:rPr>
          <w:noProof/>
        </w:rPr>
        <w:tab/>
        <w:t>384</w:t>
      </w:r>
    </w:p>
    <w:p w14:paraId="1175DFC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385</w:t>
      </w:r>
    </w:p>
    <w:p w14:paraId="7217052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SCG activation/deactivation</w:t>
      </w:r>
      <w:r>
        <w:rPr>
          <w:noProof/>
        </w:rPr>
        <w:tab/>
        <w:t>385</w:t>
      </w:r>
    </w:p>
    <w:p w14:paraId="782D688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NR SRS antenna port switching</w:t>
      </w:r>
      <w:r>
        <w:rPr>
          <w:noProof/>
        </w:rPr>
        <w:tab/>
        <w:t>385</w:t>
      </w:r>
    </w:p>
    <w:p w14:paraId="0111033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fast SCell activation/deactivation</w:t>
      </w:r>
      <w:r>
        <w:rPr>
          <w:noProof/>
        </w:rPr>
        <w:tab/>
        <w:t>386</w:t>
      </w:r>
    </w:p>
    <w:p w14:paraId="04B49F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7.32.2.20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Interruptions due to RRM measurements on deactivated NR SCG</w:t>
      </w:r>
      <w:r>
        <w:rPr>
          <w:noProof/>
        </w:rPr>
        <w:tab/>
        <w:t>386</w:t>
      </w:r>
    </w:p>
    <w:p w14:paraId="206576B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Transmit/Receive Timing Difference in Carrier Aggregation for</w:t>
      </w:r>
      <w:r w:rsidRPr="003E52FD">
        <w:rPr>
          <w:i/>
          <w:noProof/>
        </w:rPr>
        <w:t xml:space="preserve"> </w:t>
      </w:r>
      <w:r>
        <w:rPr>
          <w:noProof/>
        </w:rPr>
        <w:t>sTTI and 1ms-TTI with 3 subframe HARQ processing</w:t>
      </w:r>
      <w:r>
        <w:rPr>
          <w:noProof/>
        </w:rPr>
        <w:tab/>
        <w:t>387</w:t>
      </w:r>
    </w:p>
    <w:p w14:paraId="6F882DD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387</w:t>
      </w:r>
    </w:p>
    <w:p w14:paraId="565480F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387</w:t>
      </w:r>
    </w:p>
    <w:p w14:paraId="02E467C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387</w:t>
      </w:r>
    </w:p>
    <w:p w14:paraId="0F6D6A2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SFTD measurements</w:t>
      </w:r>
      <w:r>
        <w:rPr>
          <w:noProof/>
        </w:rPr>
        <w:tab/>
        <w:t>387</w:t>
      </w:r>
    </w:p>
    <w:p w14:paraId="738D0FA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387</w:t>
      </w:r>
    </w:p>
    <w:p w14:paraId="059DD20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387</w:t>
      </w:r>
    </w:p>
    <w:p w14:paraId="128F537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NE-DC</w:t>
      </w:r>
      <w:r>
        <w:rPr>
          <w:noProof/>
        </w:rPr>
        <w:tab/>
        <w:t>388</w:t>
      </w:r>
    </w:p>
    <w:p w14:paraId="1F8134C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388</w:t>
      </w:r>
    </w:p>
    <w:p w14:paraId="3AD178A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388</w:t>
      </w:r>
    </w:p>
    <w:p w14:paraId="110E5C6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388</w:t>
      </w:r>
    </w:p>
    <w:p w14:paraId="6EFBF56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388</w:t>
      </w:r>
    </w:p>
    <w:p w14:paraId="530207F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388</w:t>
      </w:r>
    </w:p>
    <w:p w14:paraId="0FF7AA4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389</w:t>
      </w:r>
    </w:p>
    <w:p w14:paraId="2B4B433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389</w:t>
      </w:r>
    </w:p>
    <w:p w14:paraId="015DCF3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389</w:t>
      </w:r>
    </w:p>
    <w:p w14:paraId="06E3936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389</w:t>
      </w:r>
    </w:p>
    <w:p w14:paraId="639B8EA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389</w:t>
      </w:r>
    </w:p>
    <w:p w14:paraId="61BC314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390</w:t>
      </w:r>
    </w:p>
    <w:p w14:paraId="0BBC924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active BWP switching</w:t>
      </w:r>
      <w:r>
        <w:rPr>
          <w:noProof/>
        </w:rPr>
        <w:tab/>
        <w:t>390</w:t>
      </w:r>
    </w:p>
    <w:p w14:paraId="5C4524F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dormant SCell</w:t>
      </w:r>
      <w:r>
        <w:rPr>
          <w:noProof/>
        </w:rPr>
        <w:tab/>
        <w:t>391</w:t>
      </w:r>
    </w:p>
    <w:p w14:paraId="63A893F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multiple dormant SCell</w:t>
      </w:r>
      <w:r>
        <w:rPr>
          <w:noProof/>
        </w:rPr>
        <w:tab/>
        <w:t>391</w:t>
      </w:r>
    </w:p>
    <w:p w14:paraId="5540477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391</w:t>
      </w:r>
    </w:p>
    <w:p w14:paraId="1E025B9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391</w:t>
      </w:r>
    </w:p>
    <w:p w14:paraId="5B7FEAD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391</w:t>
      </w:r>
    </w:p>
    <w:p w14:paraId="5561558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NR SCell dormancy</w:t>
      </w:r>
      <w:r>
        <w:rPr>
          <w:noProof/>
        </w:rPr>
        <w:tab/>
        <w:t>392</w:t>
      </w:r>
    </w:p>
    <w:p w14:paraId="121A2B6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NR SCell dormancy switch</w:t>
      </w:r>
      <w:r>
        <w:rPr>
          <w:noProof/>
        </w:rPr>
        <w:tab/>
        <w:t>392</w:t>
      </w:r>
    </w:p>
    <w:p w14:paraId="1100CE3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CSI and RRM measurements during SCell dormancy</w:t>
      </w:r>
      <w:r>
        <w:rPr>
          <w:noProof/>
        </w:rPr>
        <w:tab/>
        <w:t>392</w:t>
      </w:r>
    </w:p>
    <w:p w14:paraId="66F3D0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during E-UTRA measurement with autonomous gaps</w:t>
      </w:r>
      <w:r>
        <w:rPr>
          <w:noProof/>
        </w:rPr>
        <w:tab/>
        <w:t>392</w:t>
      </w:r>
    </w:p>
    <w:p w14:paraId="329C152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during NR measurement with autonomous gaps</w:t>
      </w:r>
      <w:r>
        <w:rPr>
          <w:noProof/>
        </w:rPr>
        <w:tab/>
        <w:t>393</w:t>
      </w:r>
    </w:p>
    <w:p w14:paraId="28E3D32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393</w:t>
      </w:r>
    </w:p>
    <w:p w14:paraId="4729620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NR SRS antenna port switching</w:t>
      </w:r>
      <w:r>
        <w:rPr>
          <w:noProof/>
        </w:rPr>
        <w:tab/>
        <w:t>394</w:t>
      </w:r>
    </w:p>
    <w:p w14:paraId="19A289F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NR measurement with autonomous gaps</w:t>
      </w:r>
      <w:r>
        <w:rPr>
          <w:noProof/>
        </w:rPr>
        <w:tab/>
        <w:t>394</w:t>
      </w:r>
    </w:p>
    <w:p w14:paraId="0B93F0B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7.37.1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394</w:t>
      </w:r>
    </w:p>
    <w:p w14:paraId="4586A5D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395</w:t>
      </w:r>
    </w:p>
    <w:p w14:paraId="5994677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7.38 SCG Activation and Deactivation Delay</w:t>
      </w:r>
      <w:r>
        <w:rPr>
          <w:noProof/>
        </w:rPr>
        <w:tab/>
        <w:t>395</w:t>
      </w:r>
    </w:p>
    <w:p w14:paraId="2D523BF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395</w:t>
      </w:r>
    </w:p>
    <w:p w14:paraId="46D23BC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SCG Activation Delay Requirement</w:t>
      </w:r>
      <w:r>
        <w:rPr>
          <w:noProof/>
        </w:rPr>
        <w:tab/>
        <w:t>395</w:t>
      </w:r>
    </w:p>
    <w:p w14:paraId="0A4B459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SCG Deactivation Delay Requirement</w:t>
      </w:r>
      <w:r>
        <w:rPr>
          <w:noProof/>
        </w:rPr>
        <w:tab/>
        <w:t>396</w:t>
      </w:r>
    </w:p>
    <w:p w14:paraId="04B9699B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UE Measurements Procedures in RRC_CONNECTED State</w:t>
      </w:r>
      <w:r>
        <w:rPr>
          <w:noProof/>
        </w:rPr>
        <w:tab/>
        <w:t>396</w:t>
      </w:r>
    </w:p>
    <w:p w14:paraId="5815182E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General Measurement Requirements</w:t>
      </w:r>
      <w:r>
        <w:rPr>
          <w:noProof/>
        </w:rPr>
        <w:tab/>
        <w:t>396</w:t>
      </w:r>
    </w:p>
    <w:p w14:paraId="3C4D716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396</w:t>
      </w:r>
    </w:p>
    <w:p w14:paraId="020379D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397</w:t>
      </w:r>
    </w:p>
    <w:p w14:paraId="5A65302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397</w:t>
      </w:r>
    </w:p>
    <w:p w14:paraId="76F4165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Monitoring of multiple layers using gaps</w:t>
      </w:r>
      <w:r>
        <w:rPr>
          <w:noProof/>
        </w:rPr>
        <w:tab/>
        <w:t>405</w:t>
      </w:r>
    </w:p>
    <w:p w14:paraId="0D0ADD5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Monitoring of multiple layers using gaps (Increased UE carrier monitoring)</w:t>
      </w:r>
      <w:r>
        <w:rPr>
          <w:noProof/>
        </w:rPr>
        <w:tab/>
        <w:t>406</w:t>
      </w:r>
    </w:p>
    <w:p w14:paraId="74DAB15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8.1.2.1.1b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Monitoring of multiple layers using gaps (EN-DC)</w:t>
      </w:r>
      <w:r>
        <w:rPr>
          <w:noProof/>
        </w:rPr>
        <w:tab/>
        <w:t>407</w:t>
      </w:r>
    </w:p>
    <w:p w14:paraId="04D33DA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8.1.2.1.1c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Monitoring of multiple layers using gaps (NE-DC)</w:t>
      </w:r>
      <w:r>
        <w:rPr>
          <w:noProof/>
        </w:rPr>
        <w:tab/>
        <w:t>409</w:t>
      </w:r>
    </w:p>
    <w:p w14:paraId="36F1666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8.1.2.1.1d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Monitoring of multiple layers using gaps (RedCap)</w:t>
      </w:r>
      <w:r>
        <w:rPr>
          <w:noProof/>
        </w:rPr>
        <w:tab/>
        <w:t>410</w:t>
      </w:r>
    </w:p>
    <w:p w14:paraId="65F2F18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Network controlled small gap</w:t>
      </w:r>
      <w:r>
        <w:rPr>
          <w:noProof/>
        </w:rPr>
        <w:tab/>
        <w:t>410</w:t>
      </w:r>
    </w:p>
    <w:p w14:paraId="3428E65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412</w:t>
      </w:r>
    </w:p>
    <w:p w14:paraId="201A769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412</w:t>
      </w:r>
    </w:p>
    <w:p w14:paraId="3243916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417</w:t>
      </w:r>
    </w:p>
    <w:p w14:paraId="652D4E5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421</w:t>
      </w:r>
    </w:p>
    <w:p w14:paraId="1623557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422</w:t>
      </w:r>
    </w:p>
    <w:p w14:paraId="6492ABB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measurements on carrier with FeMBMS/Unicast mixed cells</w:t>
      </w:r>
      <w:r>
        <w:rPr>
          <w:noProof/>
        </w:rPr>
        <w:tab/>
        <w:t>423</w:t>
      </w:r>
    </w:p>
    <w:p w14:paraId="69D2847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423</w:t>
      </w:r>
    </w:p>
    <w:p w14:paraId="4C3196A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8.1.2.3.1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424</w:t>
      </w:r>
    </w:p>
    <w:p w14:paraId="256DB6C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429</w:t>
      </w:r>
    </w:p>
    <w:p w14:paraId="7D099A8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436</w:t>
      </w:r>
    </w:p>
    <w:p w14:paraId="747AFE2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436</w:t>
      </w:r>
    </w:p>
    <w:p w14:paraId="2D74B31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436</w:t>
      </w:r>
    </w:p>
    <w:p w14:paraId="7106AD7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437</w:t>
      </w:r>
    </w:p>
    <w:p w14:paraId="283914E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439</w:t>
      </w:r>
    </w:p>
    <w:p w14:paraId="30E3D32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440</w:t>
      </w:r>
    </w:p>
    <w:p w14:paraId="2F27AAC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8.1.2.3.9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measurements with FeMBMS/Unicast mixed cells</w:t>
      </w:r>
      <w:r>
        <w:rPr>
          <w:noProof/>
        </w:rPr>
        <w:tab/>
        <w:t>441</w:t>
      </w:r>
    </w:p>
    <w:p w14:paraId="1FD0401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measurements with FeMBMS/Unicast mixed cells</w:t>
      </w:r>
      <w:r>
        <w:rPr>
          <w:noProof/>
        </w:rPr>
        <w:tab/>
        <w:t>448</w:t>
      </w:r>
    </w:p>
    <w:p w14:paraId="133735A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 RAT measurements</w:t>
      </w:r>
      <w:r>
        <w:rPr>
          <w:noProof/>
        </w:rPr>
        <w:tab/>
        <w:t>448</w:t>
      </w:r>
    </w:p>
    <w:p w14:paraId="4812213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FDD measurements</w:t>
      </w:r>
      <w:r>
        <w:rPr>
          <w:noProof/>
        </w:rPr>
        <w:tab/>
        <w:t>448</w:t>
      </w:r>
    </w:p>
    <w:p w14:paraId="7A90CA6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FDD measurements</w:t>
      </w:r>
      <w:r>
        <w:rPr>
          <w:noProof/>
        </w:rPr>
        <w:tab/>
        <w:t>453</w:t>
      </w:r>
    </w:p>
    <w:p w14:paraId="1FB22E6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453</w:t>
      </w:r>
    </w:p>
    <w:p w14:paraId="11AA326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457</w:t>
      </w:r>
    </w:p>
    <w:p w14:paraId="495C7A3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457</w:t>
      </w:r>
    </w:p>
    <w:p w14:paraId="7BC9D09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GSM measurements</w:t>
      </w:r>
      <w:r>
        <w:rPr>
          <w:noProof/>
        </w:rPr>
        <w:tab/>
        <w:t>462</w:t>
      </w:r>
    </w:p>
    <w:p w14:paraId="08553D8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FDD measurements for SON</w:t>
      </w:r>
      <w:r>
        <w:rPr>
          <w:noProof/>
        </w:rPr>
        <w:tab/>
        <w:t>462</w:t>
      </w:r>
    </w:p>
    <w:p w14:paraId="49262EE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FDD measurements for SON</w:t>
      </w:r>
      <w:r>
        <w:rPr>
          <w:noProof/>
        </w:rPr>
        <w:tab/>
        <w:t>464</w:t>
      </w:r>
    </w:p>
    <w:p w14:paraId="58E1F2A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cdma2000 1xRTT measurements</w:t>
      </w:r>
      <w:r>
        <w:rPr>
          <w:noProof/>
        </w:rPr>
        <w:tab/>
        <w:t>464</w:t>
      </w:r>
    </w:p>
    <w:p w14:paraId="6F26432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8.1.2.4.9.1A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cdma2000 1xRTT measurements when no DRX is used</w:t>
      </w:r>
      <w:r>
        <w:rPr>
          <w:noProof/>
        </w:rPr>
        <w:tab/>
        <w:t>464</w:t>
      </w:r>
    </w:p>
    <w:p w14:paraId="29EC587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cdma2000 1xRTT measurements</w:t>
      </w:r>
      <w:r>
        <w:rPr>
          <w:noProof/>
        </w:rPr>
        <w:tab/>
        <w:t>465</w:t>
      </w:r>
    </w:p>
    <w:p w14:paraId="6B0A806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HRPD measurements</w:t>
      </w:r>
      <w:r>
        <w:rPr>
          <w:noProof/>
        </w:rPr>
        <w:tab/>
        <w:t>465</w:t>
      </w:r>
    </w:p>
    <w:p w14:paraId="0CECF1F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465</w:t>
      </w:r>
    </w:p>
    <w:p w14:paraId="790A949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TDD measurements for SON</w:t>
      </w:r>
      <w:r>
        <w:rPr>
          <w:noProof/>
        </w:rPr>
        <w:tab/>
        <w:t>465</w:t>
      </w:r>
    </w:p>
    <w:p w14:paraId="25F2A61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TDD measurements for SON</w:t>
      </w:r>
      <w:r>
        <w:rPr>
          <w:noProof/>
        </w:rPr>
        <w:tab/>
        <w:t>467</w:t>
      </w:r>
    </w:p>
    <w:p w14:paraId="68D9ABE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8.1.2.4.15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E-UTRAN FDD – cdma2000 1xRTT measurements for SON ANR</w:t>
      </w:r>
      <w:r>
        <w:rPr>
          <w:noProof/>
        </w:rPr>
        <w:tab/>
        <w:t>467</w:t>
      </w:r>
    </w:p>
    <w:p w14:paraId="01A55D1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8.1.2.4.16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E-UTRAN TDD – cdma2000 1xRTT measurements for SON ANR</w:t>
      </w:r>
      <w:r>
        <w:rPr>
          <w:noProof/>
        </w:rPr>
        <w:tab/>
        <w:t>467</w:t>
      </w:r>
    </w:p>
    <w:p w14:paraId="3FF12BD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FDD-UTRAN FDD measurements with autonomous gaps</w:t>
      </w:r>
      <w:r>
        <w:rPr>
          <w:noProof/>
        </w:rPr>
        <w:tab/>
        <w:t>467</w:t>
      </w:r>
    </w:p>
    <w:p w14:paraId="222B09C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TDD-UTRAN FDD measurements with autonomous gaps</w:t>
      </w:r>
      <w:r>
        <w:rPr>
          <w:noProof/>
        </w:rPr>
        <w:tab/>
        <w:t>468</w:t>
      </w:r>
    </w:p>
    <w:p w14:paraId="6823119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WLAN measurements</w:t>
      </w:r>
      <w:r>
        <w:rPr>
          <w:noProof/>
        </w:rPr>
        <w:tab/>
        <w:t>468</w:t>
      </w:r>
    </w:p>
    <w:p w14:paraId="24661F0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WLAN measurements</w:t>
      </w:r>
      <w:r>
        <w:rPr>
          <w:noProof/>
        </w:rPr>
        <w:tab/>
        <w:t>470</w:t>
      </w:r>
    </w:p>
    <w:p w14:paraId="7CC1153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NR measurements</w:t>
      </w:r>
      <w:r>
        <w:rPr>
          <w:noProof/>
        </w:rPr>
        <w:tab/>
        <w:t>470</w:t>
      </w:r>
    </w:p>
    <w:p w14:paraId="1658291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NR measurements when CCA is used</w:t>
      </w:r>
      <w:r>
        <w:rPr>
          <w:noProof/>
        </w:rPr>
        <w:tab/>
        <w:t>474</w:t>
      </w:r>
    </w:p>
    <w:p w14:paraId="4F2C204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NR measurements</w:t>
      </w:r>
      <w:r>
        <w:rPr>
          <w:noProof/>
        </w:rPr>
        <w:tab/>
        <w:t>478</w:t>
      </w:r>
    </w:p>
    <w:p w14:paraId="6AE033D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NR measurements when CCA is used</w:t>
      </w:r>
      <w:r>
        <w:rPr>
          <w:noProof/>
        </w:rPr>
        <w:tab/>
        <w:t>478</w:t>
      </w:r>
    </w:p>
    <w:p w14:paraId="3631A15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478</w:t>
      </w:r>
    </w:p>
    <w:p w14:paraId="29073F2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8.1.2.4.24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478</w:t>
      </w:r>
    </w:p>
    <w:p w14:paraId="160F808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8.1.2.4.25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E-UTRAN FDD – NR SFTD Measurements</w:t>
      </w:r>
      <w:r>
        <w:rPr>
          <w:noProof/>
        </w:rPr>
        <w:tab/>
        <w:t>478</w:t>
      </w:r>
    </w:p>
    <w:p w14:paraId="6BC1C8E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8.1.2.4.26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E-UTRAN TDD – NR SFTD Measurements</w:t>
      </w:r>
      <w:r>
        <w:rPr>
          <w:noProof/>
        </w:rPr>
        <w:tab/>
        <w:t>480</w:t>
      </w:r>
    </w:p>
    <w:p w14:paraId="044613C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 xml:space="preserve">8.1.2.4.27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 FDD - NR measurements with autonomous gaps</w:t>
      </w:r>
      <w:r>
        <w:rPr>
          <w:noProof/>
        </w:rPr>
        <w:tab/>
        <w:t>480</w:t>
      </w:r>
    </w:p>
    <w:p w14:paraId="0F7261F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 xml:space="preserve">8.1.2.4.28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 TDD - NR measurements with autonomous gaps</w:t>
      </w:r>
      <w:r>
        <w:rPr>
          <w:noProof/>
        </w:rPr>
        <w:tab/>
        <w:t>481</w:t>
      </w:r>
    </w:p>
    <w:p w14:paraId="3223EC1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Theme="minorEastAsia"/>
          <w:noProof/>
        </w:rPr>
        <w:t>8.1.2.4.29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Theme="minorEastAsia"/>
          <w:noProof/>
        </w:rPr>
        <w:t>E-UTRAN FDD – NR measurements without measurement gap</w:t>
      </w:r>
      <w:r>
        <w:rPr>
          <w:noProof/>
        </w:rPr>
        <w:tab/>
        <w:t>481</w:t>
      </w:r>
    </w:p>
    <w:p w14:paraId="2724CEC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Theme="minorEastAsia"/>
          <w:noProof/>
        </w:rPr>
        <w:t>8.1.2.4.30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Theme="minorEastAsia"/>
          <w:noProof/>
        </w:rPr>
        <w:t>E-UTRAN TDD – NR measurements without measurement gap</w:t>
      </w:r>
      <w:r>
        <w:rPr>
          <w:noProof/>
        </w:rPr>
        <w:tab/>
        <w:t>486</w:t>
      </w:r>
    </w:p>
    <w:p w14:paraId="4A1E5AE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Intra-Frequency RSTD Measurements</w:t>
      </w:r>
      <w:r>
        <w:rPr>
          <w:noProof/>
        </w:rPr>
        <w:tab/>
        <w:t>486</w:t>
      </w:r>
    </w:p>
    <w:p w14:paraId="09920DE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487</w:t>
      </w:r>
    </w:p>
    <w:p w14:paraId="432B794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488</w:t>
      </w:r>
    </w:p>
    <w:p w14:paraId="75D7B0D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OTDOA Measurements for UE Category 1bis</w:t>
      </w:r>
      <w:r>
        <w:rPr>
          <w:noProof/>
        </w:rPr>
        <w:tab/>
        <w:t>490</w:t>
      </w:r>
    </w:p>
    <w:p w14:paraId="6EA910F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OTDOA Measurements for UE Category 1bis</w:t>
      </w:r>
      <w:r>
        <w:rPr>
          <w:noProof/>
        </w:rPr>
        <w:tab/>
        <w:t>492</w:t>
      </w:r>
    </w:p>
    <w:p w14:paraId="66FC7ED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493</w:t>
      </w:r>
    </w:p>
    <w:p w14:paraId="7F99DC7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493</w:t>
      </w:r>
    </w:p>
    <w:p w14:paraId="4CAC629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493</w:t>
      </w:r>
    </w:p>
    <w:p w14:paraId="0C4F9AF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493</w:t>
      </w:r>
    </w:p>
    <w:p w14:paraId="64F8DA9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OTDOA Measurements</w:t>
      </w:r>
      <w:r>
        <w:rPr>
          <w:noProof/>
        </w:rPr>
        <w:tab/>
        <w:t>493</w:t>
      </w:r>
    </w:p>
    <w:p w14:paraId="39E672B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OTDOA Measurements</w:t>
      </w:r>
      <w:r>
        <w:rPr>
          <w:noProof/>
        </w:rPr>
        <w:tab/>
        <w:t>494</w:t>
      </w:r>
    </w:p>
    <w:p w14:paraId="58CB1E6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Inter-Frequency OTDOA Measurements</w:t>
      </w:r>
      <w:r>
        <w:rPr>
          <w:noProof/>
        </w:rPr>
        <w:tab/>
        <w:t>495</w:t>
      </w:r>
    </w:p>
    <w:p w14:paraId="035B674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OTDOA Measurements</w:t>
      </w:r>
      <w:r>
        <w:rPr>
          <w:noProof/>
        </w:rPr>
        <w:tab/>
        <w:t>497</w:t>
      </w:r>
    </w:p>
    <w:p w14:paraId="64952E2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Inter-Frequency OTDOA Measurements</w:t>
      </w:r>
      <w:r>
        <w:rPr>
          <w:noProof/>
        </w:rPr>
        <w:tab/>
        <w:t>499</w:t>
      </w:r>
    </w:p>
    <w:p w14:paraId="4A17C26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OTDOA Measurements for UE Category 1bis</w:t>
      </w:r>
      <w:r>
        <w:rPr>
          <w:noProof/>
        </w:rPr>
        <w:tab/>
        <w:t>501</w:t>
      </w:r>
    </w:p>
    <w:p w14:paraId="0C8A443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Inter-Frequency OTDOA Measurements for UE Category 1bis</w:t>
      </w:r>
      <w:r>
        <w:rPr>
          <w:noProof/>
        </w:rPr>
        <w:tab/>
        <w:t>503</w:t>
      </w:r>
    </w:p>
    <w:p w14:paraId="2F678E1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OTDOA Measurements for UE Category 1bis</w:t>
      </w:r>
      <w:r>
        <w:rPr>
          <w:noProof/>
        </w:rPr>
        <w:tab/>
        <w:t>505</w:t>
      </w:r>
    </w:p>
    <w:p w14:paraId="32C2738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Inter-Frequency OTDOA Measurements for UE Category 1bis</w:t>
      </w:r>
      <w:r>
        <w:rPr>
          <w:noProof/>
        </w:rPr>
        <w:tab/>
        <w:t>506</w:t>
      </w:r>
    </w:p>
    <w:p w14:paraId="68D6C8D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E-CID Measurements</w:t>
      </w:r>
      <w:r>
        <w:rPr>
          <w:noProof/>
        </w:rPr>
        <w:tab/>
        <w:t>508</w:t>
      </w:r>
    </w:p>
    <w:p w14:paraId="12E41FA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508</w:t>
      </w:r>
    </w:p>
    <w:p w14:paraId="549DFB1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509</w:t>
      </w:r>
    </w:p>
    <w:p w14:paraId="4BB6838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E-CID RSRP and RSRQ Measurements</w:t>
      </w:r>
      <w:r>
        <w:rPr>
          <w:noProof/>
        </w:rPr>
        <w:tab/>
        <w:t>511</w:t>
      </w:r>
    </w:p>
    <w:p w14:paraId="33E0107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E-CID RSRP and RSRQ Measurements</w:t>
      </w:r>
      <w:r>
        <w:rPr>
          <w:noProof/>
        </w:rPr>
        <w:tab/>
        <w:t>511</w:t>
      </w:r>
    </w:p>
    <w:p w14:paraId="35E51AF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intra-frequency measurements under time domain measurement resource restriction</w:t>
      </w:r>
      <w:r>
        <w:rPr>
          <w:noProof/>
        </w:rPr>
        <w:tab/>
        <w:t>512</w:t>
      </w:r>
    </w:p>
    <w:p w14:paraId="31497A1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512</w:t>
      </w:r>
    </w:p>
    <w:p w14:paraId="6ADD627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515</w:t>
      </w:r>
    </w:p>
    <w:p w14:paraId="4A17BCE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measurements with CRS assistance information</w:t>
      </w:r>
      <w:r>
        <w:rPr>
          <w:noProof/>
        </w:rPr>
        <w:tab/>
        <w:t>518</w:t>
      </w:r>
    </w:p>
    <w:p w14:paraId="0BB7015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measurements with CRS assistance infromation</w:t>
      </w:r>
      <w:r>
        <w:rPr>
          <w:noProof/>
        </w:rPr>
        <w:tab/>
        <w:t>521</w:t>
      </w:r>
    </w:p>
    <w:p w14:paraId="06BB90D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E-CID Measurements when Time Domain Measurement Resource Restriction Pattern is Configured</w:t>
      </w:r>
      <w:r>
        <w:rPr>
          <w:noProof/>
        </w:rPr>
        <w:tab/>
        <w:t>525</w:t>
      </w:r>
    </w:p>
    <w:p w14:paraId="64B07C5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525</w:t>
      </w:r>
    </w:p>
    <w:p w14:paraId="619E251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525</w:t>
      </w:r>
    </w:p>
    <w:p w14:paraId="0B00B76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Rx-Tx Time Difference Measurements with CRS Assistance Information</w:t>
      </w:r>
      <w:r>
        <w:rPr>
          <w:noProof/>
        </w:rPr>
        <w:tab/>
        <w:t>526</w:t>
      </w:r>
    </w:p>
    <w:p w14:paraId="35887CB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Measurements with CRS Assistance Information</w:t>
      </w:r>
      <w:r>
        <w:rPr>
          <w:noProof/>
        </w:rPr>
        <w:tab/>
        <w:t>526</w:t>
      </w:r>
    </w:p>
    <w:p w14:paraId="5024C52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Void</w:t>
      </w:r>
      <w:r>
        <w:rPr>
          <w:noProof/>
        </w:rPr>
        <w:tab/>
        <w:t>527</w:t>
      </w:r>
    </w:p>
    <w:p w14:paraId="2DAC591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527</w:t>
      </w:r>
    </w:p>
    <w:p w14:paraId="47E36F3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527</w:t>
      </w:r>
    </w:p>
    <w:p w14:paraId="7B2FA93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527</w:t>
      </w:r>
    </w:p>
    <w:p w14:paraId="6E7A867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E-UTRA carrier aggregation</w:t>
      </w:r>
      <w:r>
        <w:rPr>
          <w:noProof/>
        </w:rPr>
        <w:tab/>
        <w:t>531</w:t>
      </w:r>
    </w:p>
    <w:p w14:paraId="6D84FF4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531</w:t>
      </w:r>
    </w:p>
    <w:p w14:paraId="22416F3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531</w:t>
      </w:r>
    </w:p>
    <w:p w14:paraId="4353EAD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531</w:t>
      </w:r>
    </w:p>
    <w:p w14:paraId="056528D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531</w:t>
      </w:r>
    </w:p>
    <w:p w14:paraId="14DCF88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532</w:t>
      </w:r>
    </w:p>
    <w:p w14:paraId="7C36476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532</w:t>
      </w:r>
    </w:p>
    <w:p w14:paraId="495D17E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533</w:t>
      </w:r>
    </w:p>
    <w:p w14:paraId="136AAD4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a secondary component carrier with FeMBMS/Unicast mixed cells and activated SCell</w:t>
      </w:r>
      <w:r>
        <w:rPr>
          <w:noProof/>
        </w:rPr>
        <w:tab/>
        <w:t>535</w:t>
      </w:r>
    </w:p>
    <w:p w14:paraId="7E86EEC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a secondary component carrier with FeMBMS/Unicast mixed cells and deactivated SCell</w:t>
      </w:r>
      <w:r>
        <w:rPr>
          <w:noProof/>
        </w:rPr>
        <w:tab/>
        <w:t>535</w:t>
      </w:r>
    </w:p>
    <w:p w14:paraId="19846FDE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OTDOA RSTD Measurements for E-UTRAN carrier aggregation</w:t>
      </w:r>
      <w:r>
        <w:rPr>
          <w:noProof/>
        </w:rPr>
        <w:tab/>
        <w:t>535</w:t>
      </w:r>
    </w:p>
    <w:p w14:paraId="08C4441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535</w:t>
      </w:r>
    </w:p>
    <w:p w14:paraId="6C74A87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the primary component carrier</w:t>
      </w:r>
      <w:r>
        <w:rPr>
          <w:noProof/>
        </w:rPr>
        <w:tab/>
        <w:t>536</w:t>
      </w:r>
    </w:p>
    <w:p w14:paraId="526F474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a secondary component carrier</w:t>
      </w:r>
      <w:r>
        <w:rPr>
          <w:noProof/>
        </w:rPr>
        <w:tab/>
        <w:t>537</w:t>
      </w:r>
    </w:p>
    <w:p w14:paraId="120E403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both primary component carrier and a secondary component carrier</w:t>
      </w:r>
      <w:r>
        <w:rPr>
          <w:noProof/>
        </w:rPr>
        <w:tab/>
        <w:t>537</w:t>
      </w:r>
    </w:p>
    <w:p w14:paraId="47C34F0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different secondary component carriers</w:t>
      </w:r>
      <w:r>
        <w:rPr>
          <w:noProof/>
        </w:rPr>
        <w:tab/>
        <w:t>538</w:t>
      </w:r>
    </w:p>
    <w:p w14:paraId="2ABADA51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UE category 0</w:t>
      </w:r>
      <w:r>
        <w:rPr>
          <w:noProof/>
        </w:rPr>
        <w:tab/>
        <w:t>539</w:t>
      </w:r>
    </w:p>
    <w:p w14:paraId="5D56200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539</w:t>
      </w:r>
    </w:p>
    <w:p w14:paraId="4C188FA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8.5.2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540</w:t>
      </w:r>
    </w:p>
    <w:p w14:paraId="654AE57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8.5.2.1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540</w:t>
      </w:r>
    </w:p>
    <w:p w14:paraId="0551AEC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8.5.2.1.1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540</w:t>
      </w:r>
    </w:p>
    <w:p w14:paraId="29AA794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8.5.2.1.2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543</w:t>
      </w:r>
    </w:p>
    <w:p w14:paraId="0BFC98F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545</w:t>
      </w:r>
    </w:p>
    <w:p w14:paraId="7484868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 with autonomous gaps for UE category 0</w:t>
      </w:r>
      <w:r>
        <w:rPr>
          <w:noProof/>
        </w:rPr>
        <w:tab/>
        <w:t>549</w:t>
      </w:r>
    </w:p>
    <w:p w14:paraId="1B29EA9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with autonomous gaps for HD-FDD UE category 0</w:t>
      </w:r>
      <w:r>
        <w:rPr>
          <w:noProof/>
        </w:rPr>
        <w:tab/>
        <w:t>550</w:t>
      </w:r>
    </w:p>
    <w:p w14:paraId="3219A54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8.5.2.1.6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 with autonomous gaps for UE category 0</w:t>
      </w:r>
      <w:r>
        <w:rPr>
          <w:noProof/>
        </w:rPr>
        <w:tab/>
        <w:t>550</w:t>
      </w:r>
    </w:p>
    <w:p w14:paraId="1CE7843E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Discovery signal measurements</w:t>
      </w:r>
      <w:r>
        <w:rPr>
          <w:noProof/>
        </w:rPr>
        <w:tab/>
        <w:t>551</w:t>
      </w:r>
    </w:p>
    <w:p w14:paraId="78C90F5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551</w:t>
      </w:r>
    </w:p>
    <w:p w14:paraId="545F88F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CRS based discovery signal measurements</w:t>
      </w:r>
      <w:r>
        <w:rPr>
          <w:noProof/>
        </w:rPr>
        <w:tab/>
        <w:t>551</w:t>
      </w:r>
    </w:p>
    <w:p w14:paraId="7016B42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551</w:t>
      </w:r>
    </w:p>
    <w:p w14:paraId="320A84D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551</w:t>
      </w:r>
    </w:p>
    <w:p w14:paraId="58967D4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554</w:t>
      </w:r>
    </w:p>
    <w:p w14:paraId="2050D27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556</w:t>
      </w:r>
    </w:p>
    <w:p w14:paraId="57A7695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inter-frequency measurements</w:t>
      </w:r>
      <w:r>
        <w:rPr>
          <w:noProof/>
        </w:rPr>
        <w:tab/>
        <w:t>557</w:t>
      </w:r>
    </w:p>
    <w:p w14:paraId="4C7FF77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8.6.2.2.2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559</w:t>
      </w:r>
    </w:p>
    <w:p w14:paraId="6446063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562</w:t>
      </w:r>
    </w:p>
    <w:p w14:paraId="6D6978B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562</w:t>
      </w:r>
    </w:p>
    <w:p w14:paraId="0248232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CSI-RS based discovery signal measurements</w:t>
      </w:r>
      <w:r>
        <w:rPr>
          <w:noProof/>
        </w:rPr>
        <w:tab/>
        <w:t>562</w:t>
      </w:r>
    </w:p>
    <w:p w14:paraId="2479449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562</w:t>
      </w:r>
    </w:p>
    <w:p w14:paraId="5B49424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563</w:t>
      </w:r>
    </w:p>
    <w:p w14:paraId="247F899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565</w:t>
      </w:r>
    </w:p>
    <w:p w14:paraId="4BCE0E6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567</w:t>
      </w:r>
    </w:p>
    <w:p w14:paraId="3B0AF66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8.6.3.2.1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568</w:t>
      </w:r>
    </w:p>
    <w:p w14:paraId="2E9CCD9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8.6.3.2.2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570</w:t>
      </w:r>
    </w:p>
    <w:p w14:paraId="508764A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573</w:t>
      </w:r>
    </w:p>
    <w:p w14:paraId="752D5C3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573</w:t>
      </w:r>
    </w:p>
    <w:p w14:paraId="6837AC5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Discovery signal measurements for E-UTRA carrier aggregation</w:t>
      </w:r>
      <w:r>
        <w:rPr>
          <w:noProof/>
        </w:rPr>
        <w:tab/>
        <w:t>573</w:t>
      </w:r>
    </w:p>
    <w:p w14:paraId="3ADBFAF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573</w:t>
      </w:r>
    </w:p>
    <w:p w14:paraId="2438DD9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CRS based discovery signal measurements for E-UTRA carrier aggregation</w:t>
      </w:r>
      <w:r>
        <w:rPr>
          <w:noProof/>
        </w:rPr>
        <w:tab/>
        <w:t>574</w:t>
      </w:r>
    </w:p>
    <w:p w14:paraId="349A5C6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574</w:t>
      </w:r>
    </w:p>
    <w:p w14:paraId="20D78DC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574</w:t>
      </w:r>
    </w:p>
    <w:p w14:paraId="08669AC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574</w:t>
      </w:r>
    </w:p>
    <w:p w14:paraId="634D9B5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574</w:t>
      </w:r>
    </w:p>
    <w:p w14:paraId="334C3B0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574</w:t>
      </w:r>
    </w:p>
    <w:p w14:paraId="0E817C2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575</w:t>
      </w:r>
    </w:p>
    <w:p w14:paraId="18837F6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CSI-RS based discovery signal measurements for E-UTRA carrier aggregation</w:t>
      </w:r>
      <w:r>
        <w:rPr>
          <w:noProof/>
        </w:rPr>
        <w:tab/>
        <w:t>577</w:t>
      </w:r>
    </w:p>
    <w:p w14:paraId="07BBCA4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577</w:t>
      </w:r>
    </w:p>
    <w:p w14:paraId="4A4C6F5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577</w:t>
      </w:r>
    </w:p>
    <w:p w14:paraId="7158637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577</w:t>
      </w:r>
    </w:p>
    <w:p w14:paraId="66ED175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577</w:t>
      </w:r>
    </w:p>
    <w:p w14:paraId="30A60EB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577</w:t>
      </w:r>
    </w:p>
    <w:p w14:paraId="6D90858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579</w:t>
      </w:r>
    </w:p>
    <w:p w14:paraId="5C60A66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E-UTRA dual connectivity</w:t>
      </w:r>
      <w:r>
        <w:rPr>
          <w:noProof/>
        </w:rPr>
        <w:tab/>
        <w:t>580</w:t>
      </w:r>
    </w:p>
    <w:p w14:paraId="02DD779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580</w:t>
      </w:r>
    </w:p>
    <w:p w14:paraId="0541CD7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measurements requirements on PCell</w:t>
      </w:r>
      <w:r>
        <w:rPr>
          <w:noProof/>
        </w:rPr>
        <w:tab/>
        <w:t>580</w:t>
      </w:r>
    </w:p>
    <w:p w14:paraId="4873765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measurements requirements on PSCell</w:t>
      </w:r>
      <w:r>
        <w:rPr>
          <w:noProof/>
        </w:rPr>
        <w:tab/>
        <w:t>581</w:t>
      </w:r>
    </w:p>
    <w:p w14:paraId="108FD5F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and inter-RAT measurement requirements</w:t>
      </w:r>
      <w:r>
        <w:rPr>
          <w:noProof/>
        </w:rPr>
        <w:tab/>
        <w:t>581</w:t>
      </w:r>
    </w:p>
    <w:p w14:paraId="791044A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measurements with autonomous gaps</w:t>
      </w:r>
      <w:r>
        <w:rPr>
          <w:noProof/>
        </w:rPr>
        <w:tab/>
        <w:t>581</w:t>
      </w:r>
    </w:p>
    <w:p w14:paraId="00260E3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CGI of E-UTRA cell with autonomous gaps</w:t>
      </w:r>
      <w:r>
        <w:rPr>
          <w:noProof/>
        </w:rPr>
        <w:tab/>
        <w:t>581</w:t>
      </w:r>
    </w:p>
    <w:p w14:paraId="4EFCF8B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ECGI reporting delay</w:t>
      </w:r>
      <w:r>
        <w:rPr>
          <w:noProof/>
        </w:rPr>
        <w:tab/>
        <w:t>582</w:t>
      </w:r>
    </w:p>
    <w:p w14:paraId="59DEC4B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measurements with autonomous gaps</w:t>
      </w:r>
      <w:r>
        <w:rPr>
          <w:noProof/>
        </w:rPr>
        <w:tab/>
        <w:t>582</w:t>
      </w:r>
    </w:p>
    <w:p w14:paraId="522EBF0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CGI of E-UTRA cell with autonomous gaps</w:t>
      </w:r>
      <w:r>
        <w:rPr>
          <w:noProof/>
        </w:rPr>
        <w:tab/>
        <w:t>582</w:t>
      </w:r>
    </w:p>
    <w:p w14:paraId="66647CF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ECGI reporting delay</w:t>
      </w:r>
      <w:r>
        <w:rPr>
          <w:noProof/>
        </w:rPr>
        <w:tab/>
        <w:t>583</w:t>
      </w:r>
    </w:p>
    <w:p w14:paraId="381AD36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SSTD Measurements</w:t>
      </w:r>
      <w:r>
        <w:rPr>
          <w:noProof/>
        </w:rPr>
        <w:tab/>
        <w:t>583</w:t>
      </w:r>
    </w:p>
    <w:p w14:paraId="782C7DF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583</w:t>
      </w:r>
    </w:p>
    <w:p w14:paraId="5DEA4AD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8.8.7.2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SSTD Measurement requirements</w:t>
      </w:r>
      <w:r>
        <w:rPr>
          <w:noProof/>
        </w:rPr>
        <w:tab/>
        <w:t>583</w:t>
      </w:r>
    </w:p>
    <w:p w14:paraId="00471F8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SSTD Measurement Reporting Delay</w:t>
      </w:r>
      <w:r>
        <w:rPr>
          <w:noProof/>
        </w:rPr>
        <w:tab/>
        <w:t>584</w:t>
      </w:r>
    </w:p>
    <w:p w14:paraId="4390978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measurements requirements on SCell</w:t>
      </w:r>
      <w:r>
        <w:rPr>
          <w:noProof/>
        </w:rPr>
        <w:tab/>
        <w:t>584</w:t>
      </w:r>
    </w:p>
    <w:p w14:paraId="1D1276C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Measurements</w:t>
      </w:r>
      <w:r>
        <w:rPr>
          <w:noProof/>
        </w:rPr>
        <w:tab/>
        <w:t>584</w:t>
      </w:r>
    </w:p>
    <w:p w14:paraId="6862A85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584</w:t>
      </w:r>
    </w:p>
    <w:p w14:paraId="2BE231A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RSRP Measurements</w:t>
      </w:r>
      <w:r>
        <w:rPr>
          <w:noProof/>
        </w:rPr>
        <w:tab/>
        <w:t>584</w:t>
      </w:r>
    </w:p>
    <w:p w14:paraId="1F98D30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Measurements</w:t>
      </w:r>
      <w:r>
        <w:rPr>
          <w:noProof/>
        </w:rPr>
        <w:tab/>
        <w:t>585</w:t>
      </w:r>
    </w:p>
    <w:p w14:paraId="44E38B5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MCH BLER Measurements</w:t>
      </w:r>
      <w:r>
        <w:rPr>
          <w:noProof/>
        </w:rPr>
        <w:tab/>
        <w:t>585</w:t>
      </w:r>
    </w:p>
    <w:p w14:paraId="6864F7A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Proximity-based Services</w:t>
      </w:r>
      <w:r>
        <w:rPr>
          <w:noProof/>
        </w:rPr>
        <w:tab/>
        <w:t>585</w:t>
      </w:r>
    </w:p>
    <w:p w14:paraId="047E596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585</w:t>
      </w:r>
    </w:p>
    <w:p w14:paraId="7E37942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585</w:t>
      </w:r>
    </w:p>
    <w:p w14:paraId="353CC6E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585</w:t>
      </w:r>
    </w:p>
    <w:p w14:paraId="77A6B70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586</w:t>
      </w:r>
    </w:p>
    <w:p w14:paraId="51C842B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Discovery Signal Measurements under Operation with Frame Structure 3</w:t>
      </w:r>
      <w:r>
        <w:rPr>
          <w:noProof/>
        </w:rPr>
        <w:tab/>
        <w:t>586</w:t>
      </w:r>
    </w:p>
    <w:p w14:paraId="0AB5135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586</w:t>
      </w:r>
    </w:p>
    <w:p w14:paraId="5FB2EF4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CRS based discovery signal measurements</w:t>
      </w:r>
      <w:r>
        <w:rPr>
          <w:noProof/>
        </w:rPr>
        <w:tab/>
        <w:t>587</w:t>
      </w:r>
    </w:p>
    <w:p w14:paraId="6E9263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587</w:t>
      </w:r>
    </w:p>
    <w:p w14:paraId="00FAC83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587</w:t>
      </w:r>
    </w:p>
    <w:p w14:paraId="2FDEDEBC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587</w:t>
      </w:r>
    </w:p>
    <w:p w14:paraId="1413B176" w14:textId="77777777" w:rsidR="00423D4D" w:rsidRDefault="00423D4D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8.11.2.1.1.1.1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589</w:t>
      </w:r>
    </w:p>
    <w:p w14:paraId="528BAEB5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590</w:t>
      </w:r>
    </w:p>
    <w:p w14:paraId="53BA25BD" w14:textId="77777777" w:rsidR="00423D4D" w:rsidRDefault="00423D4D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8.11.2.1.1.2.1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592</w:t>
      </w:r>
    </w:p>
    <w:p w14:paraId="2746AC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593</w:t>
      </w:r>
    </w:p>
    <w:p w14:paraId="5D624EA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inter-frequency measurements</w:t>
      </w:r>
      <w:r>
        <w:rPr>
          <w:noProof/>
        </w:rPr>
        <w:tab/>
        <w:t>593</w:t>
      </w:r>
    </w:p>
    <w:p w14:paraId="1F7081F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8.11.2.2.2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FS3 inter-frequency measurements</w:t>
      </w:r>
      <w:r>
        <w:rPr>
          <w:noProof/>
        </w:rPr>
        <w:tab/>
        <w:t>597</w:t>
      </w:r>
    </w:p>
    <w:p w14:paraId="3A3688A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 based discovery signal measurements</w:t>
      </w:r>
      <w:r>
        <w:rPr>
          <w:noProof/>
        </w:rPr>
        <w:tab/>
        <w:t>597</w:t>
      </w:r>
    </w:p>
    <w:p w14:paraId="5925DAD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597</w:t>
      </w:r>
    </w:p>
    <w:p w14:paraId="1C49585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597</w:t>
      </w:r>
    </w:p>
    <w:p w14:paraId="44CE4969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597</w:t>
      </w:r>
    </w:p>
    <w:p w14:paraId="38E31225" w14:textId="77777777" w:rsidR="00423D4D" w:rsidRDefault="00423D4D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8.11.3.1.1.1.1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599</w:t>
      </w:r>
    </w:p>
    <w:p w14:paraId="7A3BD67A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599</w:t>
      </w:r>
    </w:p>
    <w:p w14:paraId="649FF9A2" w14:textId="77777777" w:rsidR="00423D4D" w:rsidRDefault="00423D4D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8.11.3.1.1.2.1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600</w:t>
      </w:r>
    </w:p>
    <w:p w14:paraId="6838AAA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601</w:t>
      </w:r>
    </w:p>
    <w:p w14:paraId="60F854C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8.11.3.2.1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FS3 inter-frequency measurements</w:t>
      </w:r>
      <w:r>
        <w:rPr>
          <w:noProof/>
        </w:rPr>
        <w:tab/>
        <w:t>601</w:t>
      </w:r>
    </w:p>
    <w:p w14:paraId="31D8933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8.11.3.2.2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FS3 inter-frequency measurements</w:t>
      </w:r>
      <w:r>
        <w:rPr>
          <w:noProof/>
        </w:rPr>
        <w:tab/>
        <w:t>605</w:t>
      </w:r>
    </w:p>
    <w:p w14:paraId="5C9528D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RSSI measurements</w:t>
      </w:r>
      <w:r>
        <w:rPr>
          <w:noProof/>
        </w:rPr>
        <w:tab/>
        <w:t>605</w:t>
      </w:r>
    </w:p>
    <w:p w14:paraId="614C4A8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605</w:t>
      </w:r>
    </w:p>
    <w:p w14:paraId="46D3B3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605</w:t>
      </w:r>
    </w:p>
    <w:p w14:paraId="42A0A1C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occupancy measurements</w:t>
      </w:r>
      <w:r>
        <w:rPr>
          <w:noProof/>
        </w:rPr>
        <w:tab/>
        <w:t>606</w:t>
      </w:r>
    </w:p>
    <w:p w14:paraId="276B366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intra-frequency channel occupancy measurements</w:t>
      </w:r>
      <w:r>
        <w:rPr>
          <w:noProof/>
        </w:rPr>
        <w:tab/>
        <w:t>606</w:t>
      </w:r>
    </w:p>
    <w:p w14:paraId="5712982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channel occupancy measurements</w:t>
      </w:r>
      <w:r>
        <w:rPr>
          <w:noProof/>
        </w:rPr>
        <w:tab/>
        <w:t>606</w:t>
      </w:r>
    </w:p>
    <w:p w14:paraId="7F63293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Discovery Signal Measurements for E-UTRA Carrier Aggregation under Operation with Frame Structure 3</w:t>
      </w:r>
      <w:r>
        <w:rPr>
          <w:noProof/>
        </w:rPr>
        <w:tab/>
        <w:t>606</w:t>
      </w:r>
    </w:p>
    <w:p w14:paraId="1A310D2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606</w:t>
      </w:r>
    </w:p>
    <w:p w14:paraId="66D279D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CRS based discovery signal measurements for E-UTRA carrier aggregation</w:t>
      </w:r>
      <w:r>
        <w:rPr>
          <w:noProof/>
        </w:rPr>
        <w:tab/>
        <w:t>606</w:t>
      </w:r>
    </w:p>
    <w:p w14:paraId="339923C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606</w:t>
      </w:r>
    </w:p>
    <w:p w14:paraId="14FEF1C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607</w:t>
      </w:r>
    </w:p>
    <w:p w14:paraId="138EEAC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607</w:t>
      </w:r>
    </w:p>
    <w:p w14:paraId="6CD20C6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607</w:t>
      </w:r>
    </w:p>
    <w:p w14:paraId="51323D5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607</w:t>
      </w:r>
    </w:p>
    <w:p w14:paraId="0F67BA0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610</w:t>
      </w:r>
    </w:p>
    <w:p w14:paraId="1958515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CSI-RS based discovery signal measurements for E-UTRA carrier aggregation</w:t>
      </w:r>
      <w:r>
        <w:rPr>
          <w:noProof/>
        </w:rPr>
        <w:tab/>
        <w:t>613</w:t>
      </w:r>
    </w:p>
    <w:p w14:paraId="6C357CA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613</w:t>
      </w:r>
    </w:p>
    <w:p w14:paraId="5AFBEAC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613</w:t>
      </w:r>
    </w:p>
    <w:p w14:paraId="0D6AEBE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613</w:t>
      </w:r>
    </w:p>
    <w:p w14:paraId="59E7B57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613</w:t>
      </w:r>
    </w:p>
    <w:p w14:paraId="2929357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613</w:t>
      </w:r>
    </w:p>
    <w:p w14:paraId="2CF5595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615</w:t>
      </w:r>
    </w:p>
    <w:p w14:paraId="5B715E8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UE Category M1</w:t>
      </w:r>
      <w:r>
        <w:rPr>
          <w:noProof/>
        </w:rPr>
        <w:tab/>
        <w:t>617</w:t>
      </w:r>
    </w:p>
    <w:p w14:paraId="27437D6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617</w:t>
      </w:r>
    </w:p>
    <w:p w14:paraId="632E28D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UE category M1 with CE mode A</w:t>
      </w:r>
      <w:r>
        <w:rPr>
          <w:noProof/>
        </w:rPr>
        <w:tab/>
        <w:t>617</w:t>
      </w:r>
    </w:p>
    <w:p w14:paraId="7CE18CD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by UE category M1 with CE mode A</w:t>
      </w:r>
      <w:r>
        <w:rPr>
          <w:noProof/>
        </w:rPr>
        <w:tab/>
        <w:t>618</w:t>
      </w:r>
    </w:p>
    <w:p w14:paraId="73E4A13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8.13.2.1.1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618</w:t>
      </w:r>
    </w:p>
    <w:p w14:paraId="2509B31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623</w:t>
      </w:r>
    </w:p>
    <w:p w14:paraId="002859C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625</w:t>
      </w:r>
    </w:p>
    <w:p w14:paraId="27096B7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629</w:t>
      </w:r>
    </w:p>
    <w:p w14:paraId="2F6C2F8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Intra-Frequency RSTD Measurements for Cat-M1 UE in CEModeA</w:t>
      </w:r>
      <w:r>
        <w:rPr>
          <w:noProof/>
        </w:rPr>
        <w:tab/>
        <w:t>629</w:t>
      </w:r>
    </w:p>
    <w:p w14:paraId="64678BC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629</w:t>
      </w:r>
    </w:p>
    <w:p w14:paraId="736B482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632</w:t>
      </w:r>
    </w:p>
    <w:p w14:paraId="75BC1D1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634</w:t>
      </w:r>
    </w:p>
    <w:p w14:paraId="4CB3FCC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Inter-Frequency RSTD Measurements for Cat-M1 UE in CEModeA</w:t>
      </w:r>
      <w:r>
        <w:rPr>
          <w:noProof/>
        </w:rPr>
        <w:tab/>
        <w:t>635</w:t>
      </w:r>
    </w:p>
    <w:p w14:paraId="2FF6266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635</w:t>
      </w:r>
    </w:p>
    <w:p w14:paraId="112C26C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637</w:t>
      </w:r>
    </w:p>
    <w:p w14:paraId="65D815E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639</w:t>
      </w:r>
    </w:p>
    <w:p w14:paraId="2DCC291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E-CID Measurements Requirements for UE category M1 with CE mode A</w:t>
      </w:r>
      <w:r>
        <w:rPr>
          <w:noProof/>
        </w:rPr>
        <w:tab/>
        <w:t>640</w:t>
      </w:r>
    </w:p>
    <w:p w14:paraId="0C5019D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FDD E-CID RSRP and RSRQ Measurements for Cat-M1 UE in CEModeA</w:t>
      </w:r>
      <w:r>
        <w:rPr>
          <w:noProof/>
        </w:rPr>
        <w:tab/>
        <w:t>640</w:t>
      </w:r>
    </w:p>
    <w:p w14:paraId="77FCFEF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HD-FDD E-CID RSRP and RSRQ Measurements for Cat-M1 UE in CEModeA</w:t>
      </w:r>
      <w:r>
        <w:rPr>
          <w:noProof/>
        </w:rPr>
        <w:tab/>
        <w:t>640</w:t>
      </w:r>
    </w:p>
    <w:p w14:paraId="3FCE0EB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TDD E-CID RSRP and RSRQ Measurements for Cat-M1 UE in CEModeA</w:t>
      </w:r>
      <w:r>
        <w:rPr>
          <w:noProof/>
        </w:rPr>
        <w:tab/>
        <w:t>641</w:t>
      </w:r>
    </w:p>
    <w:p w14:paraId="5F184DB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FDD E-CID RSRP and RSRQ Measurements for Cat-M1 UE in CEModeA</w:t>
      </w:r>
      <w:r>
        <w:rPr>
          <w:noProof/>
        </w:rPr>
        <w:tab/>
        <w:t>641</w:t>
      </w:r>
    </w:p>
    <w:p w14:paraId="426B26C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HD-FDD E-CID RSRP and RSRQ Measurements for Cat-M1 UE in CEModeA</w:t>
      </w:r>
      <w:r>
        <w:rPr>
          <w:noProof/>
        </w:rPr>
        <w:tab/>
        <w:t>641</w:t>
      </w:r>
    </w:p>
    <w:p w14:paraId="23BB4EF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TDD E-CID RSRP and RSRQ Measurements for Cat-M1 UE in CEModeA</w:t>
      </w:r>
      <w:r>
        <w:rPr>
          <w:noProof/>
        </w:rPr>
        <w:tab/>
        <w:t>642</w:t>
      </w:r>
    </w:p>
    <w:p w14:paraId="63D1868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Rx-Tx Time Difference Measurements for UE category M1 in CEModeA</w:t>
      </w:r>
      <w:r>
        <w:rPr>
          <w:noProof/>
        </w:rPr>
        <w:tab/>
        <w:t>642</w:t>
      </w:r>
    </w:p>
    <w:p w14:paraId="78224A8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Measurements for UE category M1 in CEModeA</w:t>
      </w:r>
      <w:r>
        <w:rPr>
          <w:noProof/>
        </w:rPr>
        <w:tab/>
        <w:t>643</w:t>
      </w:r>
    </w:p>
    <w:p w14:paraId="5692B97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UE Rx-Tx Time Difference Measurements for UE category M1 in CEModeA</w:t>
      </w:r>
      <w:r>
        <w:rPr>
          <w:noProof/>
        </w:rPr>
        <w:tab/>
        <w:t>644</w:t>
      </w:r>
    </w:p>
    <w:p w14:paraId="55E21DE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 by UE category M1 with CE mode A</w:t>
      </w:r>
      <w:r>
        <w:rPr>
          <w:noProof/>
        </w:rPr>
        <w:tab/>
        <w:t>644</w:t>
      </w:r>
    </w:p>
    <w:p w14:paraId="5EA2745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645</w:t>
      </w:r>
    </w:p>
    <w:p w14:paraId="19573C9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649</w:t>
      </w:r>
    </w:p>
    <w:p w14:paraId="42BC9C7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651</w:t>
      </w:r>
    </w:p>
    <w:p w14:paraId="58CC384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allowed layers for multiple monitoring for UE category M1 with CE mode A</w:t>
      </w:r>
      <w:r>
        <w:rPr>
          <w:noProof/>
        </w:rPr>
        <w:tab/>
        <w:t>655</w:t>
      </w:r>
    </w:p>
    <w:p w14:paraId="2D97157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quality report for UE Category M1 in connected mode with CE mode A</w:t>
      </w:r>
      <w:r>
        <w:rPr>
          <w:noProof/>
        </w:rPr>
        <w:tab/>
        <w:t>655</w:t>
      </w:r>
    </w:p>
    <w:p w14:paraId="181E653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UE category M1 with CE mode B</w:t>
      </w:r>
      <w:r>
        <w:rPr>
          <w:noProof/>
        </w:rPr>
        <w:tab/>
        <w:t>656</w:t>
      </w:r>
    </w:p>
    <w:p w14:paraId="611EE98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by UE category M1 with CE mode B</w:t>
      </w:r>
      <w:r>
        <w:rPr>
          <w:noProof/>
        </w:rPr>
        <w:tab/>
        <w:t>656</w:t>
      </w:r>
    </w:p>
    <w:p w14:paraId="79F15FA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657</w:t>
      </w:r>
    </w:p>
    <w:p w14:paraId="3BF0007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661</w:t>
      </w:r>
    </w:p>
    <w:p w14:paraId="014F551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664</w:t>
      </w:r>
    </w:p>
    <w:p w14:paraId="5B80F8A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 with autonomous gaps for UE category M1 with CE mode B</w:t>
      </w:r>
      <w:r>
        <w:rPr>
          <w:noProof/>
        </w:rPr>
        <w:tab/>
        <w:t>669</w:t>
      </w:r>
    </w:p>
    <w:p w14:paraId="7DCEE9B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with autonomous gaps for HD-FDD UE category M1 with CE mode B</w:t>
      </w:r>
      <w:r>
        <w:rPr>
          <w:noProof/>
        </w:rPr>
        <w:tab/>
        <w:t>670</w:t>
      </w:r>
    </w:p>
    <w:p w14:paraId="05E903C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 with autonomous gaps for UE category M1 with CE mode B</w:t>
      </w:r>
      <w:r>
        <w:rPr>
          <w:noProof/>
        </w:rPr>
        <w:tab/>
        <w:t>670</w:t>
      </w:r>
    </w:p>
    <w:p w14:paraId="5741906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671</w:t>
      </w:r>
    </w:p>
    <w:p w14:paraId="094C927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Intra-Frequency RSTD Measurements for Cat-M1 UE in CEModeB</w:t>
      </w:r>
      <w:r>
        <w:rPr>
          <w:noProof/>
        </w:rPr>
        <w:tab/>
        <w:t>671</w:t>
      </w:r>
    </w:p>
    <w:p w14:paraId="599C703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671</w:t>
      </w:r>
    </w:p>
    <w:p w14:paraId="6188FD2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674</w:t>
      </w:r>
    </w:p>
    <w:p w14:paraId="5F6412C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676</w:t>
      </w:r>
    </w:p>
    <w:p w14:paraId="1D31988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E-CID Measurements Requirements for UE category M1 with CE mode B</w:t>
      </w:r>
      <w:r>
        <w:rPr>
          <w:noProof/>
        </w:rPr>
        <w:tab/>
        <w:t>677</w:t>
      </w:r>
    </w:p>
    <w:p w14:paraId="12B4BE3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E-CID FDD RSRP and RSRQ Measurements for Cat-M1 UE in CEModeB</w:t>
      </w:r>
      <w:r>
        <w:rPr>
          <w:noProof/>
        </w:rPr>
        <w:tab/>
        <w:t>677</w:t>
      </w:r>
    </w:p>
    <w:p w14:paraId="3AF2420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HD-FDD E-CID RSRP and RSRQ Measurements for Cat-M1 UE in CEModeB</w:t>
      </w:r>
      <w:r>
        <w:rPr>
          <w:noProof/>
        </w:rPr>
        <w:tab/>
        <w:t>677</w:t>
      </w:r>
    </w:p>
    <w:p w14:paraId="7ADB347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TDD E-CID RSRP and RSRQ Measurements for Cat-M1 UE in CEModeB</w:t>
      </w:r>
      <w:r>
        <w:rPr>
          <w:noProof/>
        </w:rPr>
        <w:tab/>
        <w:t>678</w:t>
      </w:r>
    </w:p>
    <w:p w14:paraId="4679C9F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E-CID FDD RSRP and RSRQ Measurements for Cat-M1 UE in CEModeB</w:t>
      </w:r>
      <w:r>
        <w:rPr>
          <w:noProof/>
        </w:rPr>
        <w:tab/>
        <w:t>678</w:t>
      </w:r>
    </w:p>
    <w:p w14:paraId="494532A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HD-FDD E-CID RSRP and RSRQ Measurements for Cat-M1 UE in CEModeB</w:t>
      </w:r>
      <w:r>
        <w:rPr>
          <w:noProof/>
        </w:rPr>
        <w:tab/>
        <w:t>678</w:t>
      </w:r>
    </w:p>
    <w:p w14:paraId="7EB47C5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TDD E-CID RSRP and RSRQ Measurements for Cat-M1 UE in CEModeB</w:t>
      </w:r>
      <w:r>
        <w:rPr>
          <w:noProof/>
        </w:rPr>
        <w:tab/>
        <w:t>679</w:t>
      </w:r>
    </w:p>
    <w:p w14:paraId="6D14043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 by UE category M1 with CE Mode B</w:t>
      </w:r>
      <w:r>
        <w:rPr>
          <w:noProof/>
        </w:rPr>
        <w:tab/>
        <w:t>679</w:t>
      </w:r>
    </w:p>
    <w:p w14:paraId="33F31C6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679</w:t>
      </w:r>
    </w:p>
    <w:p w14:paraId="10968F7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8.13.3.5.2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684</w:t>
      </w:r>
    </w:p>
    <w:p w14:paraId="7B098F9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686</w:t>
      </w:r>
    </w:p>
    <w:p w14:paraId="38D717E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8.13.3.6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allowed layers for multiple monitoring for UE category M1 with CE mode B</w:t>
      </w:r>
      <w:r>
        <w:rPr>
          <w:noProof/>
        </w:rPr>
        <w:tab/>
        <w:t>691</w:t>
      </w:r>
    </w:p>
    <w:p w14:paraId="2EBDF19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Inter-Frequency RSTD Measurements for Cat-M1 UE in CEModeB</w:t>
      </w:r>
      <w:r>
        <w:rPr>
          <w:noProof/>
        </w:rPr>
        <w:tab/>
        <w:t>691</w:t>
      </w:r>
    </w:p>
    <w:p w14:paraId="47E9BF1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691</w:t>
      </w:r>
    </w:p>
    <w:p w14:paraId="6D54A6A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693</w:t>
      </w:r>
    </w:p>
    <w:p w14:paraId="638A319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696</w:t>
      </w:r>
    </w:p>
    <w:p w14:paraId="479CDD9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quality report for UE Category M1 in connected mode with CE mode B</w:t>
      </w:r>
      <w:r>
        <w:rPr>
          <w:noProof/>
        </w:rPr>
        <w:tab/>
        <w:t>696</w:t>
      </w:r>
    </w:p>
    <w:p w14:paraId="67EE0076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UE Category M1 for Satellite Access</w:t>
      </w:r>
      <w:r>
        <w:rPr>
          <w:noProof/>
        </w:rPr>
        <w:tab/>
        <w:t>697</w:t>
      </w:r>
    </w:p>
    <w:p w14:paraId="30948C7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697</w:t>
      </w:r>
    </w:p>
    <w:p w14:paraId="4DDD12F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UE category M1 with CE mode A</w:t>
      </w:r>
      <w:r>
        <w:rPr>
          <w:noProof/>
        </w:rPr>
        <w:tab/>
        <w:t>697</w:t>
      </w:r>
    </w:p>
    <w:p w14:paraId="352D328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by UE category M1 with CE mode A</w:t>
      </w:r>
      <w:r>
        <w:rPr>
          <w:noProof/>
        </w:rPr>
        <w:tab/>
        <w:t>698</w:t>
      </w:r>
    </w:p>
    <w:p w14:paraId="21F7F94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698</w:t>
      </w:r>
    </w:p>
    <w:p w14:paraId="4122CDEB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8.13A.2.1.1.1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698</w:t>
      </w:r>
    </w:p>
    <w:p w14:paraId="6F4281E4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8.13A.2.1.1.2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700</w:t>
      </w:r>
    </w:p>
    <w:p w14:paraId="657DF9A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702</w:t>
      </w:r>
    </w:p>
    <w:p w14:paraId="2CDF057C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8.13A.2.1.2.1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702</w:t>
      </w:r>
    </w:p>
    <w:p w14:paraId="02E23806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8.13A.2.1.2.2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702</w:t>
      </w:r>
    </w:p>
    <w:p w14:paraId="3B8BE6B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 by UE category M1 with CE mode A</w:t>
      </w:r>
      <w:r>
        <w:rPr>
          <w:noProof/>
        </w:rPr>
        <w:tab/>
        <w:t>704</w:t>
      </w:r>
    </w:p>
    <w:p w14:paraId="011EDE9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704</w:t>
      </w:r>
    </w:p>
    <w:p w14:paraId="184E04C0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8.13A.2.2.1.1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 frequency measurements when no DRX is used</w:t>
      </w:r>
      <w:r>
        <w:rPr>
          <w:noProof/>
        </w:rPr>
        <w:tab/>
        <w:t>704</w:t>
      </w:r>
    </w:p>
    <w:p w14:paraId="0418EE94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8.13A.2.2.1.2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706</w:t>
      </w:r>
    </w:p>
    <w:p w14:paraId="4B8564E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708</w:t>
      </w:r>
    </w:p>
    <w:p w14:paraId="577D4F98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 when no DRX is used</w:t>
      </w:r>
      <w:r>
        <w:rPr>
          <w:noProof/>
        </w:rPr>
        <w:tab/>
        <w:t>708</w:t>
      </w:r>
    </w:p>
    <w:p w14:paraId="7D634FA2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708</w:t>
      </w:r>
    </w:p>
    <w:p w14:paraId="65F2FCC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allowed layers for multiple monitoring for UE category M1 with CE mode A</w:t>
      </w:r>
      <w:r>
        <w:rPr>
          <w:noProof/>
        </w:rPr>
        <w:tab/>
        <w:t>710</w:t>
      </w:r>
    </w:p>
    <w:p w14:paraId="35D7382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quality report for UE Category M1 in connected mode with CE mode A</w:t>
      </w:r>
      <w:r>
        <w:rPr>
          <w:noProof/>
        </w:rPr>
        <w:tab/>
        <w:t>711</w:t>
      </w:r>
    </w:p>
    <w:p w14:paraId="1C92FBC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UE category M1 with CE mode B</w:t>
      </w:r>
      <w:r>
        <w:rPr>
          <w:noProof/>
        </w:rPr>
        <w:tab/>
        <w:t>711</w:t>
      </w:r>
    </w:p>
    <w:p w14:paraId="4DD2BF1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by UE category M1 with CE mode B</w:t>
      </w:r>
      <w:r>
        <w:rPr>
          <w:noProof/>
        </w:rPr>
        <w:tab/>
        <w:t>712</w:t>
      </w:r>
    </w:p>
    <w:p w14:paraId="28F8AF9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712</w:t>
      </w:r>
    </w:p>
    <w:p w14:paraId="6775FBF7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712</w:t>
      </w:r>
    </w:p>
    <w:p w14:paraId="34501C15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714</w:t>
      </w:r>
    </w:p>
    <w:p w14:paraId="005213F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716</w:t>
      </w:r>
    </w:p>
    <w:p w14:paraId="67D3D4DF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8.13A.3.1.2.1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716</w:t>
      </w:r>
    </w:p>
    <w:p w14:paraId="449A646D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8.13A.3.1.2.2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717</w:t>
      </w:r>
    </w:p>
    <w:p w14:paraId="720B83A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 by UE category M1 with CE Mode B</w:t>
      </w:r>
      <w:r>
        <w:rPr>
          <w:noProof/>
        </w:rPr>
        <w:tab/>
        <w:t>719</w:t>
      </w:r>
    </w:p>
    <w:p w14:paraId="3EC6D0F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719</w:t>
      </w:r>
    </w:p>
    <w:p w14:paraId="6C4BAD8E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 frequency measurements when no DRX is used</w:t>
      </w:r>
      <w:r>
        <w:rPr>
          <w:noProof/>
        </w:rPr>
        <w:tab/>
        <w:t>719</w:t>
      </w:r>
    </w:p>
    <w:p w14:paraId="2E4E1D45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721</w:t>
      </w:r>
    </w:p>
    <w:p w14:paraId="05C59D2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723</w:t>
      </w:r>
    </w:p>
    <w:p w14:paraId="0929FC9E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 when no DRX is used</w:t>
      </w:r>
      <w:r>
        <w:rPr>
          <w:noProof/>
        </w:rPr>
        <w:tab/>
        <w:t>723</w:t>
      </w:r>
    </w:p>
    <w:p w14:paraId="2ACCF604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8.13A.3.2.2.2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723</w:t>
      </w:r>
    </w:p>
    <w:p w14:paraId="1406CF4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allowed layers for multiple monitoring for UE category M1 with CE mode B</w:t>
      </w:r>
      <w:r>
        <w:rPr>
          <w:noProof/>
        </w:rPr>
        <w:tab/>
        <w:t>725</w:t>
      </w:r>
    </w:p>
    <w:p w14:paraId="644A5F6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quality report for UE Category M1 in connected mode with CE mode B</w:t>
      </w:r>
      <w:r>
        <w:rPr>
          <w:noProof/>
        </w:rPr>
        <w:tab/>
        <w:t>726</w:t>
      </w:r>
    </w:p>
    <w:p w14:paraId="143B14B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UE category NB1</w:t>
      </w:r>
      <w:r>
        <w:rPr>
          <w:noProof/>
        </w:rPr>
        <w:tab/>
        <w:t>726</w:t>
      </w:r>
    </w:p>
    <w:p w14:paraId="3996749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726</w:t>
      </w:r>
    </w:p>
    <w:p w14:paraId="5C03A2F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under normal coverage</w:t>
      </w:r>
      <w:r>
        <w:rPr>
          <w:noProof/>
        </w:rPr>
        <w:tab/>
        <w:t>726</w:t>
      </w:r>
    </w:p>
    <w:p w14:paraId="128FBCF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726</w:t>
      </w:r>
    </w:p>
    <w:p w14:paraId="2F5124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726</w:t>
      </w:r>
    </w:p>
    <w:p w14:paraId="56EE40A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under enhanced coverage</w:t>
      </w:r>
      <w:r>
        <w:rPr>
          <w:noProof/>
        </w:rPr>
        <w:tab/>
        <w:t>727</w:t>
      </w:r>
    </w:p>
    <w:p w14:paraId="0D32700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727</w:t>
      </w:r>
    </w:p>
    <w:p w14:paraId="63017D7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727</w:t>
      </w:r>
    </w:p>
    <w:p w14:paraId="4B36F06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Connected mode channel quality report for UE Category NB1</w:t>
      </w:r>
      <w:r>
        <w:rPr>
          <w:noProof/>
        </w:rPr>
        <w:tab/>
        <w:t>727</w:t>
      </w:r>
    </w:p>
    <w:p w14:paraId="15B2A0A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Connected mode channel quality report for UE Category NB2 supporting 16QAM</w:t>
      </w:r>
      <w:r>
        <w:rPr>
          <w:noProof/>
        </w:rPr>
        <w:tab/>
        <w:t>727</w:t>
      </w:r>
    </w:p>
    <w:p w14:paraId="00C8ECD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neighbour cell measurements</w:t>
      </w:r>
      <w:r>
        <w:rPr>
          <w:noProof/>
        </w:rPr>
        <w:tab/>
        <w:t>728</w:t>
      </w:r>
    </w:p>
    <w:p w14:paraId="373308B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728</w:t>
      </w:r>
    </w:p>
    <w:p w14:paraId="3BE1293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728</w:t>
      </w:r>
    </w:p>
    <w:p w14:paraId="47F63FA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neighbour cell measurements</w:t>
      </w:r>
      <w:r>
        <w:rPr>
          <w:noProof/>
        </w:rPr>
        <w:tab/>
        <w:t>728</w:t>
      </w:r>
    </w:p>
    <w:p w14:paraId="4CF3BC8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neighbour cell measurements</w:t>
      </w:r>
      <w:r>
        <w:rPr>
          <w:noProof/>
        </w:rPr>
        <w:tab/>
        <w:t>729</w:t>
      </w:r>
    </w:p>
    <w:p w14:paraId="3D93A9D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Requirements for monitoring multiple carriers</w:t>
      </w:r>
      <w:r>
        <w:rPr>
          <w:noProof/>
        </w:rPr>
        <w:tab/>
        <w:t>730</w:t>
      </w:r>
    </w:p>
    <w:p w14:paraId="64E72BB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UE category NB-IoT for Satellite Access</w:t>
      </w:r>
      <w:r>
        <w:rPr>
          <w:noProof/>
        </w:rPr>
        <w:tab/>
        <w:t>730</w:t>
      </w:r>
    </w:p>
    <w:p w14:paraId="1384F56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730</w:t>
      </w:r>
    </w:p>
    <w:p w14:paraId="6EC850A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under normal coverage</w:t>
      </w:r>
      <w:r>
        <w:rPr>
          <w:noProof/>
        </w:rPr>
        <w:tab/>
        <w:t>731</w:t>
      </w:r>
    </w:p>
    <w:p w14:paraId="15CB12C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731</w:t>
      </w:r>
    </w:p>
    <w:p w14:paraId="2A9B21C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8.14A.2.2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731</w:t>
      </w:r>
    </w:p>
    <w:p w14:paraId="1C6C64F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under enhanced coverage</w:t>
      </w:r>
      <w:r>
        <w:rPr>
          <w:noProof/>
        </w:rPr>
        <w:tab/>
        <w:t>731</w:t>
      </w:r>
    </w:p>
    <w:p w14:paraId="056AAAC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731</w:t>
      </w:r>
    </w:p>
    <w:p w14:paraId="68276E7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8.14A.3.2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731</w:t>
      </w:r>
    </w:p>
    <w:p w14:paraId="4BC5859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Connected mode channel quality report for UE Category NB1</w:t>
      </w:r>
      <w:r>
        <w:rPr>
          <w:noProof/>
        </w:rPr>
        <w:tab/>
        <w:t>731</w:t>
      </w:r>
    </w:p>
    <w:p w14:paraId="73A32B86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735</w:t>
      </w:r>
    </w:p>
    <w:p w14:paraId="55C9B7E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UE Category M2</w:t>
      </w:r>
      <w:r>
        <w:rPr>
          <w:noProof/>
        </w:rPr>
        <w:tab/>
        <w:t>735</w:t>
      </w:r>
    </w:p>
    <w:p w14:paraId="36A1EFD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735</w:t>
      </w:r>
    </w:p>
    <w:p w14:paraId="7D7BD94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UE category M2 with CE mode A</w:t>
      </w:r>
      <w:r>
        <w:rPr>
          <w:noProof/>
        </w:rPr>
        <w:tab/>
        <w:t>735</w:t>
      </w:r>
    </w:p>
    <w:p w14:paraId="134BA3D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Rx-Tx Time Difference Measurements for UE category M2 in CEModeA</w:t>
      </w:r>
      <w:r>
        <w:rPr>
          <w:noProof/>
        </w:rPr>
        <w:tab/>
        <w:t>735</w:t>
      </w:r>
    </w:p>
    <w:p w14:paraId="57D9D66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736</w:t>
      </w:r>
    </w:p>
    <w:p w14:paraId="5B03496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Measurements for UE category M2 in CEModeA</w:t>
      </w:r>
      <w:r>
        <w:rPr>
          <w:noProof/>
        </w:rPr>
        <w:tab/>
        <w:t>736</w:t>
      </w:r>
    </w:p>
    <w:p w14:paraId="28246E7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737</w:t>
      </w:r>
    </w:p>
    <w:p w14:paraId="18AE372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UE Rx-Tx Time Difference Measurements for UE category M2 in CEModeA</w:t>
      </w:r>
      <w:r>
        <w:rPr>
          <w:noProof/>
        </w:rPr>
        <w:tab/>
        <w:t>737</w:t>
      </w:r>
    </w:p>
    <w:p w14:paraId="6E8692E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737</w:t>
      </w:r>
    </w:p>
    <w:p w14:paraId="3BBFA46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Intra-Frequency RSTD Measurements for Cat-M2 UE in CEModeA</w:t>
      </w:r>
      <w:r>
        <w:rPr>
          <w:noProof/>
        </w:rPr>
        <w:tab/>
        <w:t>738</w:t>
      </w:r>
    </w:p>
    <w:p w14:paraId="4212EBA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738</w:t>
      </w:r>
    </w:p>
    <w:p w14:paraId="6AE6E5D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740</w:t>
      </w:r>
    </w:p>
    <w:p w14:paraId="370B6AB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743</w:t>
      </w:r>
    </w:p>
    <w:p w14:paraId="4C0944E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Inter-Frequency RSTD Measurements for Cat-M2 UE in CEModeA</w:t>
      </w:r>
      <w:r>
        <w:rPr>
          <w:noProof/>
        </w:rPr>
        <w:tab/>
        <w:t>743</w:t>
      </w:r>
    </w:p>
    <w:p w14:paraId="1AA4E64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743</w:t>
      </w:r>
    </w:p>
    <w:p w14:paraId="4323DB0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746</w:t>
      </w:r>
    </w:p>
    <w:p w14:paraId="5196B18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748</w:t>
      </w:r>
    </w:p>
    <w:p w14:paraId="1D263A6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8.16.3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Requirements for UE category M2 with CE mode B</w:t>
      </w:r>
      <w:r>
        <w:rPr>
          <w:noProof/>
        </w:rPr>
        <w:tab/>
        <w:t>749</w:t>
      </w:r>
    </w:p>
    <w:p w14:paraId="5E9C370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Intra-Frequency RSTD Measurements for Cat-M2 UE in CEModeB</w:t>
      </w:r>
      <w:r>
        <w:rPr>
          <w:noProof/>
        </w:rPr>
        <w:tab/>
        <w:t>749</w:t>
      </w:r>
    </w:p>
    <w:p w14:paraId="29F7A95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749</w:t>
      </w:r>
    </w:p>
    <w:p w14:paraId="1D281F0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751</w:t>
      </w:r>
    </w:p>
    <w:p w14:paraId="273A769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754</w:t>
      </w:r>
    </w:p>
    <w:p w14:paraId="08E4DAD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Inter-Frequency RSTD Measurements for Cat-M2 UE in CEModeB</w:t>
      </w:r>
      <w:r>
        <w:rPr>
          <w:noProof/>
        </w:rPr>
        <w:tab/>
        <w:t>754</w:t>
      </w:r>
    </w:p>
    <w:p w14:paraId="4EAC75B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755</w:t>
      </w:r>
    </w:p>
    <w:p w14:paraId="492C16B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757</w:t>
      </w:r>
    </w:p>
    <w:p w14:paraId="3B70374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759</w:t>
      </w:r>
    </w:p>
    <w:p w14:paraId="5B05A5F6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E-UTRA – NR Dual Connectivity</w:t>
      </w:r>
      <w:r>
        <w:rPr>
          <w:noProof/>
        </w:rPr>
        <w:tab/>
        <w:t>760</w:t>
      </w:r>
    </w:p>
    <w:p w14:paraId="02BCC24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760</w:t>
      </w:r>
    </w:p>
    <w:p w14:paraId="1E761DE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Gap Sharing</w:t>
      </w:r>
      <w:r>
        <w:rPr>
          <w:noProof/>
        </w:rPr>
        <w:tab/>
        <w:t>760</w:t>
      </w:r>
    </w:p>
    <w:p w14:paraId="3466B17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8.17.1A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Intrafrequency Measurements</w:t>
      </w:r>
      <w:r>
        <w:rPr>
          <w:noProof/>
        </w:rPr>
        <w:tab/>
        <w:t>760</w:t>
      </w:r>
    </w:p>
    <w:p w14:paraId="62B20A3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Measurements</w:t>
      </w:r>
      <w:r>
        <w:rPr>
          <w:noProof/>
        </w:rPr>
        <w:tab/>
        <w:t>761</w:t>
      </w:r>
    </w:p>
    <w:p w14:paraId="633E31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761</w:t>
      </w:r>
    </w:p>
    <w:p w14:paraId="640489F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Measurement requirements</w:t>
      </w:r>
      <w:r>
        <w:rPr>
          <w:noProof/>
        </w:rPr>
        <w:tab/>
        <w:t>761</w:t>
      </w:r>
    </w:p>
    <w:p w14:paraId="1D2CE96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8.17.2.2</w:t>
      </w:r>
      <w:r w:rsidRPr="003E52FD">
        <w:rPr>
          <w:rFonts w:eastAsia="SimSun"/>
          <w:noProof/>
          <w:lang w:val="en-US"/>
        </w:rPr>
        <w:t>.a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Measurement requirements</w:t>
      </w:r>
      <w:r w:rsidRPr="003E52FD">
        <w:rPr>
          <w:rFonts w:eastAsia="SimSun"/>
          <w:noProof/>
          <w:lang w:val="en-US"/>
        </w:rPr>
        <w:t xml:space="preserve"> with CCA on target frequency</w:t>
      </w:r>
      <w:r>
        <w:rPr>
          <w:noProof/>
        </w:rPr>
        <w:tab/>
        <w:t>761</w:t>
      </w:r>
    </w:p>
    <w:p w14:paraId="5F03AC4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763</w:t>
      </w:r>
    </w:p>
    <w:p w14:paraId="2AF4E3A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 Inter-frequency Measurements when Configured with E-UTRA-NR Dual Connectivity Operation</w:t>
      </w:r>
      <w:r>
        <w:rPr>
          <w:noProof/>
        </w:rPr>
        <w:tab/>
        <w:t>763</w:t>
      </w:r>
    </w:p>
    <w:p w14:paraId="0FCF536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8.17.3</w:t>
      </w:r>
      <w:r w:rsidRPr="003E52FD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763</w:t>
      </w:r>
    </w:p>
    <w:p w14:paraId="1FBFF51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8.17.3</w:t>
      </w:r>
      <w:r w:rsidRPr="003E52FD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 frequency measurements</w:t>
      </w:r>
      <w:r>
        <w:rPr>
          <w:noProof/>
        </w:rPr>
        <w:tab/>
        <w:t>763</w:t>
      </w:r>
    </w:p>
    <w:p w14:paraId="222AE05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8.17.3</w:t>
      </w:r>
      <w:r w:rsidRPr="003E52FD">
        <w:rPr>
          <w:rFonts w:cs="v4.2.0"/>
          <w:noProof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 frequency measurements when no DRX is used</w:t>
      </w:r>
      <w:r>
        <w:rPr>
          <w:noProof/>
        </w:rPr>
        <w:tab/>
        <w:t>763</w:t>
      </w:r>
    </w:p>
    <w:p w14:paraId="61EDCAD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8.17.3.2.2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 frequency measurements when DRX is used</w:t>
      </w:r>
      <w:r>
        <w:rPr>
          <w:noProof/>
        </w:rPr>
        <w:tab/>
        <w:t>765</w:t>
      </w:r>
    </w:p>
    <w:p w14:paraId="7A8B746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8.17.3.3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767</w:t>
      </w:r>
    </w:p>
    <w:p w14:paraId="52FD1BC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8.17.3.3.1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measurements when no DRX is used</w:t>
      </w:r>
      <w:r>
        <w:rPr>
          <w:noProof/>
        </w:rPr>
        <w:tab/>
        <w:t>767</w:t>
      </w:r>
    </w:p>
    <w:p w14:paraId="5320BB3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8.17.3.3.2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measurements when DRX is used</w:t>
      </w:r>
      <w:r>
        <w:rPr>
          <w:noProof/>
        </w:rPr>
        <w:tab/>
        <w:t>768</w:t>
      </w:r>
    </w:p>
    <w:p w14:paraId="29BB708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 Inter-RAT NR Measurements when Configured with E-UTRA-NR Dual Connectivity Operation</w:t>
      </w:r>
      <w:r>
        <w:rPr>
          <w:noProof/>
        </w:rPr>
        <w:tab/>
        <w:t>770</w:t>
      </w:r>
    </w:p>
    <w:p w14:paraId="16D961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770</w:t>
      </w:r>
    </w:p>
    <w:p w14:paraId="2C7D957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771</w:t>
      </w:r>
    </w:p>
    <w:p w14:paraId="68DC7BC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772</w:t>
      </w:r>
    </w:p>
    <w:p w14:paraId="6D866BC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773</w:t>
      </w:r>
    </w:p>
    <w:p w14:paraId="58E2426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774</w:t>
      </w:r>
    </w:p>
    <w:p w14:paraId="7B1A6CC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 Inter-RAT NR Measurements when CCA is used when Configured with E-UTRA-NR Dual Connectivity Operation</w:t>
      </w:r>
      <w:r>
        <w:rPr>
          <w:noProof/>
        </w:rPr>
        <w:tab/>
        <w:t>774</w:t>
      </w:r>
    </w:p>
    <w:p w14:paraId="3FCB850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774</w:t>
      </w:r>
    </w:p>
    <w:p w14:paraId="7DBA3D1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775</w:t>
      </w:r>
    </w:p>
    <w:p w14:paraId="6CC7AC3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8.17.4A.1.2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776</w:t>
      </w:r>
    </w:p>
    <w:p w14:paraId="4326D82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8.17.4A.1.3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777</w:t>
      </w:r>
    </w:p>
    <w:p w14:paraId="443F3B1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8.17.4A.1.4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Calibri"/>
          <w:noProof/>
          <w:lang w:val="en-US"/>
        </w:rPr>
        <w:t>NR inter-RAT RSSI measurements</w:t>
      </w:r>
      <w:r>
        <w:rPr>
          <w:noProof/>
        </w:rPr>
        <w:tab/>
        <w:t>777</w:t>
      </w:r>
    </w:p>
    <w:p w14:paraId="48CAC2E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8.17.4A.1.5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Calibri"/>
          <w:noProof/>
          <w:lang w:val="en-US"/>
        </w:rPr>
        <w:t>NR inter-RAT channel occupancy measurements</w:t>
      </w:r>
      <w:r>
        <w:rPr>
          <w:noProof/>
        </w:rPr>
        <w:tab/>
        <w:t>778</w:t>
      </w:r>
    </w:p>
    <w:p w14:paraId="25A4518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778</w:t>
      </w:r>
    </w:p>
    <w:p w14:paraId="2BD80BD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UTRAN FDD measurements when Configured with E-UTRA-NR Dual Connectivity</w:t>
      </w:r>
      <w:r>
        <w:rPr>
          <w:noProof/>
        </w:rPr>
        <w:tab/>
        <w:t>779</w:t>
      </w:r>
    </w:p>
    <w:p w14:paraId="1A4C387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779</w:t>
      </w:r>
    </w:p>
    <w:p w14:paraId="791EE78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FDD measurements when no DRX is used</w:t>
      </w:r>
      <w:r>
        <w:rPr>
          <w:noProof/>
        </w:rPr>
        <w:tab/>
        <w:t>779</w:t>
      </w:r>
    </w:p>
    <w:p w14:paraId="31A4E5A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779</w:t>
      </w:r>
    </w:p>
    <w:p w14:paraId="1E0B401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Enhanced UTRA FDD cell identification requirements</w:t>
      </w:r>
      <w:r>
        <w:rPr>
          <w:noProof/>
        </w:rPr>
        <w:tab/>
        <w:t>779</w:t>
      </w:r>
    </w:p>
    <w:p w14:paraId="30A7697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8.17.5.2.3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UTRA FDD CPICH measurement capability</w:t>
      </w:r>
      <w:r>
        <w:rPr>
          <w:noProof/>
        </w:rPr>
        <w:tab/>
        <w:t>779</w:t>
      </w:r>
    </w:p>
    <w:p w14:paraId="21858DF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780</w:t>
      </w:r>
    </w:p>
    <w:p w14:paraId="1BA3014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780</w:t>
      </w:r>
    </w:p>
    <w:p w14:paraId="57742F5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780</w:t>
      </w:r>
    </w:p>
    <w:p w14:paraId="1F49322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FDD measurements when DRX is used</w:t>
      </w:r>
      <w:r>
        <w:rPr>
          <w:noProof/>
        </w:rPr>
        <w:tab/>
        <w:t>781</w:t>
      </w:r>
    </w:p>
    <w:p w14:paraId="56163E0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782</w:t>
      </w:r>
    </w:p>
    <w:p w14:paraId="2E55E13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782</w:t>
      </w:r>
    </w:p>
    <w:p w14:paraId="2FAECD6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782</w:t>
      </w:r>
    </w:p>
    <w:p w14:paraId="600BE0D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TDD – UTRAN FDD measurements when Configured with E-UTRA-NR Dual Connectivity</w:t>
      </w:r>
      <w:r>
        <w:rPr>
          <w:noProof/>
        </w:rPr>
        <w:tab/>
        <w:t>783</w:t>
      </w:r>
    </w:p>
    <w:p w14:paraId="42BE20F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UTRAN FDD measurements for SON when Configured with E-UTRA-NR Dual Connectivity</w:t>
      </w:r>
      <w:r>
        <w:rPr>
          <w:noProof/>
        </w:rPr>
        <w:tab/>
        <w:t>783</w:t>
      </w:r>
    </w:p>
    <w:p w14:paraId="1303F4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783</w:t>
      </w:r>
    </w:p>
    <w:p w14:paraId="19C6EE7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UTRA FDD cell for SON</w:t>
      </w:r>
      <w:r>
        <w:rPr>
          <w:noProof/>
        </w:rPr>
        <w:tab/>
        <w:t>783</w:t>
      </w:r>
    </w:p>
    <w:p w14:paraId="7FB75EF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783</w:t>
      </w:r>
    </w:p>
    <w:p w14:paraId="38C3F13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783</w:t>
      </w:r>
    </w:p>
    <w:p w14:paraId="500AAF9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Reporting Delay</w:t>
      </w:r>
      <w:r>
        <w:rPr>
          <w:noProof/>
        </w:rPr>
        <w:tab/>
        <w:t>784</w:t>
      </w:r>
    </w:p>
    <w:p w14:paraId="44FE119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TDD – UTRAN FDD measurements for SON when Configured with E-UTRA-NR Dual Connectivity</w:t>
      </w:r>
      <w:r>
        <w:rPr>
          <w:noProof/>
        </w:rPr>
        <w:tab/>
        <w:t>785</w:t>
      </w:r>
    </w:p>
    <w:p w14:paraId="61F48A8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TDD – UTRAN TDD measurements when Configured with E-UTRA-NR Dual Connectivity</w:t>
      </w:r>
      <w:r>
        <w:rPr>
          <w:noProof/>
        </w:rPr>
        <w:tab/>
        <w:t>785</w:t>
      </w:r>
    </w:p>
    <w:p w14:paraId="7D72D58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785</w:t>
      </w:r>
    </w:p>
    <w:p w14:paraId="397755C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TDD measurements when no DRX is used</w:t>
      </w:r>
      <w:r>
        <w:rPr>
          <w:noProof/>
        </w:rPr>
        <w:tab/>
        <w:t>785</w:t>
      </w:r>
    </w:p>
    <w:p w14:paraId="32222E6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785</w:t>
      </w:r>
    </w:p>
    <w:p w14:paraId="645BC67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Enhanced UTRA TDD cell identification requirements</w:t>
      </w:r>
      <w:r>
        <w:rPr>
          <w:noProof/>
        </w:rPr>
        <w:tab/>
        <w:t>785</w:t>
      </w:r>
    </w:p>
    <w:p w14:paraId="2FDAA0C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UTRA TDD P-CCPCH RSCP measurement capability</w:t>
      </w:r>
      <w:r>
        <w:rPr>
          <w:noProof/>
        </w:rPr>
        <w:tab/>
        <w:t>786</w:t>
      </w:r>
    </w:p>
    <w:p w14:paraId="71568CF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786</w:t>
      </w:r>
    </w:p>
    <w:p w14:paraId="206AD30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786</w:t>
      </w:r>
    </w:p>
    <w:p w14:paraId="3D2F3BD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787</w:t>
      </w:r>
    </w:p>
    <w:p w14:paraId="58168D3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TDD measurements when DRX is used</w:t>
      </w:r>
      <w:r>
        <w:rPr>
          <w:noProof/>
        </w:rPr>
        <w:tab/>
        <w:t>787</w:t>
      </w:r>
    </w:p>
    <w:p w14:paraId="7433DA4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788</w:t>
      </w:r>
    </w:p>
    <w:p w14:paraId="0449E68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788</w:t>
      </w:r>
    </w:p>
    <w:p w14:paraId="221EACB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788</w:t>
      </w:r>
    </w:p>
    <w:p w14:paraId="0DD53EE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UTRAN TDD measurements when Configured with E-UTRA-NR Dual Connectivity</w:t>
      </w:r>
      <w:r>
        <w:rPr>
          <w:noProof/>
        </w:rPr>
        <w:tab/>
        <w:t>789</w:t>
      </w:r>
    </w:p>
    <w:p w14:paraId="48DBDE6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TDD – UTRAN TDD measurements for SON when Configured with E-UTRA-NR Dual Connectivity</w:t>
      </w:r>
      <w:r>
        <w:rPr>
          <w:noProof/>
        </w:rPr>
        <w:tab/>
        <w:t>789</w:t>
      </w:r>
    </w:p>
    <w:p w14:paraId="35EF896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789</w:t>
      </w:r>
    </w:p>
    <w:p w14:paraId="417818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UTRA TDD cell for SON</w:t>
      </w:r>
      <w:r>
        <w:rPr>
          <w:noProof/>
        </w:rPr>
        <w:tab/>
        <w:t>789</w:t>
      </w:r>
    </w:p>
    <w:p w14:paraId="374D004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789</w:t>
      </w:r>
    </w:p>
    <w:p w14:paraId="2010B45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789</w:t>
      </w:r>
    </w:p>
    <w:p w14:paraId="3BE2E31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Reporting Delay</w:t>
      </w:r>
      <w:r>
        <w:rPr>
          <w:noProof/>
        </w:rPr>
        <w:tab/>
        <w:t>790</w:t>
      </w:r>
    </w:p>
    <w:p w14:paraId="0A2FBF4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UTRAN TDD measurements for SON when Configured with E-UTRA-NR Dual Connectivity</w:t>
      </w:r>
      <w:r>
        <w:rPr>
          <w:noProof/>
        </w:rPr>
        <w:tab/>
        <w:t>790</w:t>
      </w:r>
    </w:p>
    <w:p w14:paraId="64C8F3C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GSM measurements when Configured with E-UTRA-NR Dual Connectivity</w:t>
      </w:r>
      <w:r>
        <w:rPr>
          <w:noProof/>
        </w:rPr>
        <w:tab/>
        <w:t>791</w:t>
      </w:r>
    </w:p>
    <w:p w14:paraId="0C3D315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791</w:t>
      </w:r>
    </w:p>
    <w:p w14:paraId="229A05A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GSM measurements when no DRX is used</w:t>
      </w:r>
      <w:r>
        <w:rPr>
          <w:noProof/>
        </w:rPr>
        <w:tab/>
        <w:t>791</w:t>
      </w:r>
    </w:p>
    <w:p w14:paraId="09D8DDD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GSM carrier RSSI</w:t>
      </w:r>
      <w:r>
        <w:rPr>
          <w:noProof/>
        </w:rPr>
        <w:tab/>
        <w:t>791</w:t>
      </w:r>
    </w:p>
    <w:p w14:paraId="5FC2938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BSIC verification</w:t>
      </w:r>
      <w:r>
        <w:rPr>
          <w:noProof/>
        </w:rPr>
        <w:tab/>
        <w:t>791</w:t>
      </w:r>
    </w:p>
    <w:p w14:paraId="46A3BFB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Enhanced BSIC verification</w:t>
      </w:r>
      <w:r>
        <w:rPr>
          <w:noProof/>
        </w:rPr>
        <w:tab/>
        <w:t>793</w:t>
      </w:r>
    </w:p>
    <w:p w14:paraId="12FEEFD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793</w:t>
      </w:r>
    </w:p>
    <w:p w14:paraId="594366C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8.17.13.2.5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793</w:t>
      </w:r>
    </w:p>
    <w:p w14:paraId="09CA436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794</w:t>
      </w:r>
    </w:p>
    <w:p w14:paraId="2F87690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GSM measurements when DRX is used</w:t>
      </w:r>
      <w:r>
        <w:rPr>
          <w:noProof/>
        </w:rPr>
        <w:tab/>
        <w:t>794</w:t>
      </w:r>
    </w:p>
    <w:p w14:paraId="78D42ED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GSM carrier RSSI</w:t>
      </w:r>
      <w:r>
        <w:rPr>
          <w:noProof/>
        </w:rPr>
        <w:tab/>
        <w:t>794</w:t>
      </w:r>
    </w:p>
    <w:p w14:paraId="7F16DCE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BSIC verification</w:t>
      </w:r>
      <w:r>
        <w:rPr>
          <w:noProof/>
        </w:rPr>
        <w:tab/>
        <w:t>795</w:t>
      </w:r>
    </w:p>
    <w:p w14:paraId="2B2482A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796</w:t>
      </w:r>
    </w:p>
    <w:p w14:paraId="32B5DFB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796</w:t>
      </w:r>
    </w:p>
    <w:p w14:paraId="06546A8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796</w:t>
      </w:r>
    </w:p>
    <w:p w14:paraId="6F87072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TDD – GSM measurements when Configured with E-UTRA-NR Dual Connectivity</w:t>
      </w:r>
      <w:r>
        <w:rPr>
          <w:noProof/>
        </w:rPr>
        <w:tab/>
        <w:t>796</w:t>
      </w:r>
    </w:p>
    <w:p w14:paraId="2A2AE5D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RSTD measurements when configured with E-UTRA-NR Dual Connectivity</w:t>
      </w:r>
      <w:r>
        <w:rPr>
          <w:noProof/>
        </w:rPr>
        <w:tab/>
        <w:t>796</w:t>
      </w:r>
    </w:p>
    <w:p w14:paraId="4ABF840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RSTD measurements when configured with E-UTRA-NR Dual Connectivity</w:t>
      </w:r>
      <w:r>
        <w:rPr>
          <w:noProof/>
        </w:rPr>
        <w:tab/>
        <w:t>796</w:t>
      </w:r>
    </w:p>
    <w:p w14:paraId="3038D91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797</w:t>
      </w:r>
    </w:p>
    <w:p w14:paraId="0FEDD57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Inter-Frequency RSTD measurements when configured with E-UTRA-NR Dual Connectivity</w:t>
      </w:r>
      <w:r>
        <w:rPr>
          <w:noProof/>
        </w:rPr>
        <w:tab/>
        <w:t>797</w:t>
      </w:r>
    </w:p>
    <w:p w14:paraId="322355A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797</w:t>
      </w:r>
    </w:p>
    <w:p w14:paraId="109ABC1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RSTD measurements when configured with E-UTRA-NR Dual Connectivity</w:t>
      </w:r>
      <w:r>
        <w:rPr>
          <w:noProof/>
        </w:rPr>
        <w:tab/>
        <w:t>797</w:t>
      </w:r>
    </w:p>
    <w:p w14:paraId="1B2DB96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798</w:t>
      </w:r>
    </w:p>
    <w:p w14:paraId="442FA85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Inter-Frequency RSTD measurements when configured with E-UTRA-NR Dual Connectivity</w:t>
      </w:r>
      <w:r>
        <w:rPr>
          <w:noProof/>
        </w:rPr>
        <w:tab/>
        <w:t>798</w:t>
      </w:r>
    </w:p>
    <w:p w14:paraId="7359393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798</w:t>
      </w:r>
    </w:p>
    <w:p w14:paraId="40F3D9C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intra-frequency measurement with autonomous gaps when configured with E-UTRA-NR Dual Connectivity</w:t>
      </w:r>
      <w:r>
        <w:rPr>
          <w:noProof/>
        </w:rPr>
        <w:tab/>
        <w:t>799</w:t>
      </w:r>
    </w:p>
    <w:p w14:paraId="65F5899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8.17.16</w:t>
      </w:r>
      <w:r w:rsidRPr="003E52FD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799</w:t>
      </w:r>
    </w:p>
    <w:p w14:paraId="17AB725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8.17.16</w:t>
      </w:r>
      <w:r w:rsidRPr="003E52FD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799</w:t>
      </w:r>
    </w:p>
    <w:p w14:paraId="274D63D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8.17.16</w:t>
      </w:r>
      <w:r w:rsidRPr="003E52FD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799</w:t>
      </w:r>
    </w:p>
    <w:p w14:paraId="5EFB335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inter-frequency measurement with autonomous gaps when configured with E-UTRA-NR Dual Connectivity</w:t>
      </w:r>
      <w:r>
        <w:rPr>
          <w:noProof/>
        </w:rPr>
        <w:tab/>
        <w:t>799</w:t>
      </w:r>
    </w:p>
    <w:p w14:paraId="65ECCE4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8.17.17</w:t>
      </w:r>
      <w:r w:rsidRPr="003E52FD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799</w:t>
      </w:r>
    </w:p>
    <w:p w14:paraId="48B2F69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8.17.17</w:t>
      </w:r>
      <w:r w:rsidRPr="003E52FD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799</w:t>
      </w:r>
    </w:p>
    <w:p w14:paraId="14AB463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8.17.17</w:t>
      </w:r>
      <w:r w:rsidRPr="003E52FD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799</w:t>
      </w:r>
    </w:p>
    <w:p w14:paraId="09B2794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8.17.17</w:t>
      </w:r>
      <w:r w:rsidRPr="003E52FD">
        <w:rPr>
          <w:rFonts w:cs="v4.2.0"/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799</w:t>
      </w:r>
    </w:p>
    <w:p w14:paraId="1EE2D6C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8.17.17</w:t>
      </w:r>
      <w:r w:rsidRPr="003E52FD">
        <w:rPr>
          <w:rFonts w:cs="v4.2.0"/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799</w:t>
      </w:r>
    </w:p>
    <w:p w14:paraId="7F568F8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 FDD - NR CGI measurements with autonomous gaps</w:t>
      </w:r>
      <w:r>
        <w:rPr>
          <w:noProof/>
        </w:rPr>
        <w:tab/>
        <w:t>799</w:t>
      </w:r>
    </w:p>
    <w:p w14:paraId="36CCCB7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 TDD - NR CGI measurements with autonomous gaps</w:t>
      </w:r>
      <w:r>
        <w:rPr>
          <w:noProof/>
        </w:rPr>
        <w:tab/>
        <w:t>799</w:t>
      </w:r>
    </w:p>
    <w:p w14:paraId="69A7631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non-BL/CE UE</w:t>
      </w:r>
      <w:r>
        <w:rPr>
          <w:noProof/>
        </w:rPr>
        <w:tab/>
        <w:t>799</w:t>
      </w:r>
    </w:p>
    <w:p w14:paraId="5591135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799</w:t>
      </w:r>
    </w:p>
    <w:p w14:paraId="399ED97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non-BL/CE UE with CE Mode B</w:t>
      </w:r>
      <w:r>
        <w:rPr>
          <w:noProof/>
        </w:rPr>
        <w:tab/>
        <w:t>800</w:t>
      </w:r>
    </w:p>
    <w:p w14:paraId="1E09E90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800</w:t>
      </w:r>
    </w:p>
    <w:p w14:paraId="7D3C6A0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 with autonomous gaps for non-BL/CE with CE Mode B</w:t>
      </w:r>
      <w:r>
        <w:rPr>
          <w:noProof/>
        </w:rPr>
        <w:tab/>
        <w:t>800</w:t>
      </w:r>
    </w:p>
    <w:p w14:paraId="11BBB3B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with autonomous gaps for HD-FDD non-BL/CE with CE Mode B</w:t>
      </w:r>
      <w:r>
        <w:rPr>
          <w:noProof/>
        </w:rPr>
        <w:tab/>
        <w:t>800</w:t>
      </w:r>
    </w:p>
    <w:p w14:paraId="68EAE11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 with autonomous gaps for non-BL/CE with CE Mode B</w:t>
      </w:r>
      <w:r>
        <w:rPr>
          <w:noProof/>
        </w:rPr>
        <w:tab/>
        <w:t>801</w:t>
      </w:r>
    </w:p>
    <w:p w14:paraId="15C9956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NR – E-UTRA Dual Connectivity</w:t>
      </w:r>
      <w:r>
        <w:rPr>
          <w:noProof/>
        </w:rPr>
        <w:tab/>
        <w:t>802</w:t>
      </w:r>
    </w:p>
    <w:p w14:paraId="71767CA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802</w:t>
      </w:r>
    </w:p>
    <w:p w14:paraId="69989E0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8.19.2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Intra-frequency Measurements</w:t>
      </w:r>
      <w:r>
        <w:rPr>
          <w:noProof/>
        </w:rPr>
        <w:tab/>
        <w:t>802</w:t>
      </w:r>
    </w:p>
    <w:p w14:paraId="1EF4704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Inter-frequency Measurements</w:t>
      </w:r>
      <w:r>
        <w:rPr>
          <w:noProof/>
        </w:rPr>
        <w:tab/>
        <w:t>802</w:t>
      </w:r>
    </w:p>
    <w:p w14:paraId="2285256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8.19.4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802</w:t>
      </w:r>
    </w:p>
    <w:p w14:paraId="68F965D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8.19.5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Intra-frequency E-CID Measurements</w:t>
      </w:r>
      <w:r>
        <w:rPr>
          <w:noProof/>
        </w:rPr>
        <w:tab/>
        <w:t>802</w:t>
      </w:r>
    </w:p>
    <w:p w14:paraId="42C4DF7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8.19.6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Intra-frequency measurements with autonomous gaps</w:t>
      </w:r>
      <w:r>
        <w:rPr>
          <w:noProof/>
        </w:rPr>
        <w:tab/>
        <w:t>803</w:t>
      </w:r>
    </w:p>
    <w:p w14:paraId="15BEBE5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8.19.6</w:t>
      </w:r>
      <w:r w:rsidRPr="003E52FD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803</w:t>
      </w:r>
    </w:p>
    <w:p w14:paraId="5197DF3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8.19.6</w:t>
      </w:r>
      <w:r w:rsidRPr="003E52FD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803</w:t>
      </w:r>
    </w:p>
    <w:p w14:paraId="4A5B779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8.19.6</w:t>
      </w:r>
      <w:r w:rsidRPr="003E52FD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803</w:t>
      </w:r>
    </w:p>
    <w:p w14:paraId="32075BD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8.19.7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Inter-frequency measurements with autonomous gaps</w:t>
      </w:r>
      <w:r>
        <w:rPr>
          <w:noProof/>
        </w:rPr>
        <w:tab/>
        <w:t>803</w:t>
      </w:r>
    </w:p>
    <w:p w14:paraId="5F5BBA6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8.19.7</w:t>
      </w:r>
      <w:r w:rsidRPr="003E52FD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803</w:t>
      </w:r>
    </w:p>
    <w:p w14:paraId="5D0AACB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8.19.7</w:t>
      </w:r>
      <w:r w:rsidRPr="003E52FD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803</w:t>
      </w:r>
    </w:p>
    <w:p w14:paraId="7D9134F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8.19.7</w:t>
      </w:r>
      <w:r w:rsidRPr="003E52FD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 frequency measurements with autonomous gaps</w:t>
      </w:r>
      <w:r>
        <w:rPr>
          <w:noProof/>
        </w:rPr>
        <w:tab/>
        <w:t>803</w:t>
      </w:r>
    </w:p>
    <w:p w14:paraId="46A98F9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8.19.7</w:t>
      </w:r>
      <w:r w:rsidRPr="003E52FD">
        <w:rPr>
          <w:rFonts w:cs="v4.2.0"/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803</w:t>
      </w:r>
    </w:p>
    <w:p w14:paraId="71F685F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lastRenderedPageBreak/>
        <w:t>8.19.7</w:t>
      </w:r>
      <w:r w:rsidRPr="003E52FD">
        <w:rPr>
          <w:rFonts w:cs="v4.2.0"/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 frequency measurements with autonomous gaps</w:t>
      </w:r>
      <w:r>
        <w:rPr>
          <w:noProof/>
        </w:rPr>
        <w:tab/>
        <w:t>803</w:t>
      </w:r>
    </w:p>
    <w:p w14:paraId="197E6D7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Inter-RAT NR Measurements for RedCap UE</w:t>
      </w:r>
      <w:r>
        <w:rPr>
          <w:noProof/>
        </w:rPr>
        <w:tab/>
        <w:t>803</w:t>
      </w:r>
    </w:p>
    <w:p w14:paraId="22391C5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803</w:t>
      </w:r>
    </w:p>
    <w:p w14:paraId="0401B18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NR measurements</w:t>
      </w:r>
      <w:r>
        <w:rPr>
          <w:noProof/>
        </w:rPr>
        <w:tab/>
        <w:t>804</w:t>
      </w:r>
    </w:p>
    <w:p w14:paraId="5003E25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NR cell</w:t>
      </w:r>
      <w:r>
        <w:rPr>
          <w:noProof/>
        </w:rPr>
        <w:tab/>
        <w:t>804</w:t>
      </w:r>
    </w:p>
    <w:p w14:paraId="400F88E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807</w:t>
      </w:r>
    </w:p>
    <w:p w14:paraId="2F033F6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8.20.2.3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807</w:t>
      </w:r>
    </w:p>
    <w:p w14:paraId="2AA47BE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8.20.2.4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807</w:t>
      </w:r>
    </w:p>
    <w:p w14:paraId="0332482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NR measurements</w:t>
      </w:r>
      <w:r>
        <w:rPr>
          <w:noProof/>
        </w:rPr>
        <w:tab/>
        <w:t>807</w:t>
      </w:r>
    </w:p>
    <w:p w14:paraId="3B07B878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Measurements performance requirements for UE</w:t>
      </w:r>
      <w:r>
        <w:rPr>
          <w:noProof/>
        </w:rPr>
        <w:tab/>
        <w:t>808</w:t>
      </w:r>
    </w:p>
    <w:p w14:paraId="323CB06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measurements</w:t>
      </w:r>
      <w:r>
        <w:rPr>
          <w:noProof/>
        </w:rPr>
        <w:tab/>
        <w:t>808</w:t>
      </w:r>
    </w:p>
    <w:p w14:paraId="5D495ED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808</w:t>
      </w:r>
    </w:p>
    <w:p w14:paraId="62C7AFF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RSRP Accuracy Requirements</w:t>
      </w:r>
      <w:r>
        <w:rPr>
          <w:noProof/>
        </w:rPr>
        <w:tab/>
        <w:t>808</w:t>
      </w:r>
    </w:p>
    <w:p w14:paraId="21B5DB5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</w:t>
      </w:r>
      <w:r>
        <w:rPr>
          <w:noProof/>
        </w:rPr>
        <w:tab/>
        <w:t>808</w:t>
      </w:r>
    </w:p>
    <w:p w14:paraId="58AB645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</w:t>
      </w:r>
      <w:r>
        <w:rPr>
          <w:noProof/>
        </w:rPr>
        <w:tab/>
        <w:t>809</w:t>
      </w:r>
    </w:p>
    <w:p w14:paraId="4234C34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 under Time Domain Measurement Resource Restriction</w:t>
      </w:r>
      <w:r>
        <w:rPr>
          <w:noProof/>
        </w:rPr>
        <w:tab/>
        <w:t>810</w:t>
      </w:r>
    </w:p>
    <w:p w14:paraId="7D356A8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 under Time Domain Measurement Resource Restriction</w:t>
      </w:r>
      <w:r>
        <w:rPr>
          <w:noProof/>
        </w:rPr>
        <w:tab/>
        <w:t>810</w:t>
      </w:r>
    </w:p>
    <w:p w14:paraId="05451C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 under Time Domain Measurement Resource Restriction with CRS assistance information</w:t>
      </w:r>
      <w:r>
        <w:rPr>
          <w:noProof/>
        </w:rPr>
        <w:tab/>
        <w:t>811</w:t>
      </w:r>
    </w:p>
    <w:p w14:paraId="4770C69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 under Time Domain Measurement Resource Restriction with CRS assistance information</w:t>
      </w:r>
      <w:r>
        <w:rPr>
          <w:noProof/>
        </w:rPr>
        <w:tab/>
        <w:t>812</w:t>
      </w:r>
    </w:p>
    <w:p w14:paraId="4C8052B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813</w:t>
      </w:r>
    </w:p>
    <w:p w14:paraId="71F1527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814</w:t>
      </w:r>
    </w:p>
    <w:p w14:paraId="51F4F32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RSRP Accuracy Requirements in High Doppler Conditions</w:t>
      </w:r>
      <w:r>
        <w:rPr>
          <w:noProof/>
        </w:rPr>
        <w:tab/>
        <w:t>815</w:t>
      </w:r>
    </w:p>
    <w:p w14:paraId="3D21C05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815</w:t>
      </w:r>
    </w:p>
    <w:p w14:paraId="52DBBB6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815</w:t>
      </w:r>
    </w:p>
    <w:p w14:paraId="52B0CE9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RSRP Accuracy requirements for CA Idle Mode Measurements</w:t>
      </w:r>
      <w:r>
        <w:rPr>
          <w:noProof/>
        </w:rPr>
        <w:tab/>
        <w:t>816</w:t>
      </w:r>
    </w:p>
    <w:p w14:paraId="63F303F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816</w:t>
      </w:r>
    </w:p>
    <w:p w14:paraId="7CED38D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RSRP Accuracy for CA Idle Mode Measurements</w:t>
      </w:r>
      <w:r>
        <w:rPr>
          <w:noProof/>
        </w:rPr>
        <w:tab/>
        <w:t>816</w:t>
      </w:r>
    </w:p>
    <w:p w14:paraId="33AB26F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RSRP Accuracy Requirements</w:t>
      </w:r>
      <w:r>
        <w:rPr>
          <w:noProof/>
        </w:rPr>
        <w:tab/>
        <w:t>817</w:t>
      </w:r>
    </w:p>
    <w:p w14:paraId="4803947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</w:t>
      </w:r>
      <w:r>
        <w:rPr>
          <w:noProof/>
        </w:rPr>
        <w:tab/>
        <w:t>817</w:t>
      </w:r>
    </w:p>
    <w:p w14:paraId="4C62BFC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</w:t>
      </w:r>
      <w:r>
        <w:rPr>
          <w:noProof/>
        </w:rPr>
        <w:tab/>
        <w:t>818</w:t>
      </w:r>
    </w:p>
    <w:p w14:paraId="0363A0B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819</w:t>
      </w:r>
    </w:p>
    <w:p w14:paraId="20185BA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819</w:t>
      </w:r>
    </w:p>
    <w:p w14:paraId="6180D5B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RSRP Accuracy Requirements in High Doppler Conditions</w:t>
      </w:r>
      <w:r>
        <w:rPr>
          <w:noProof/>
        </w:rPr>
        <w:tab/>
        <w:t>820</w:t>
      </w:r>
    </w:p>
    <w:p w14:paraId="26944C6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820</w:t>
      </w:r>
    </w:p>
    <w:p w14:paraId="2243498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821</w:t>
      </w:r>
    </w:p>
    <w:p w14:paraId="0A69B36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RSRP Accuracy requirements for CA Idle Mode Measurements</w:t>
      </w:r>
      <w:r>
        <w:rPr>
          <w:noProof/>
        </w:rPr>
        <w:tab/>
        <w:t>822</w:t>
      </w:r>
    </w:p>
    <w:p w14:paraId="1413BEE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822</w:t>
      </w:r>
    </w:p>
    <w:p w14:paraId="548F408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RSRP Accuracy for Overlapping Carrier</w:t>
      </w:r>
      <w:r>
        <w:rPr>
          <w:noProof/>
        </w:rPr>
        <w:tab/>
        <w:t>822</w:t>
      </w:r>
    </w:p>
    <w:p w14:paraId="16ABD6C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RSRP Accuracy for Overlapping and Non-overlapping Carrier</w:t>
      </w:r>
      <w:r>
        <w:rPr>
          <w:noProof/>
        </w:rPr>
        <w:tab/>
        <w:t>822</w:t>
      </w:r>
    </w:p>
    <w:p w14:paraId="595C938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823</w:t>
      </w:r>
    </w:p>
    <w:p w14:paraId="4F944AB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RSRQ Accuracy Requirements</w:t>
      </w:r>
      <w:r>
        <w:rPr>
          <w:noProof/>
        </w:rPr>
        <w:tab/>
        <w:t>823</w:t>
      </w:r>
    </w:p>
    <w:p w14:paraId="0703B39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</w:t>
      </w:r>
      <w:r>
        <w:rPr>
          <w:noProof/>
        </w:rPr>
        <w:tab/>
        <w:t>823</w:t>
      </w:r>
    </w:p>
    <w:p w14:paraId="340E530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 under Time Domain Measurement Resource Restriction</w:t>
      </w:r>
      <w:r>
        <w:rPr>
          <w:noProof/>
        </w:rPr>
        <w:tab/>
        <w:t>824</w:t>
      </w:r>
    </w:p>
    <w:p w14:paraId="2494B20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 under Time Domain Measurement Resource Restriction with CRS assistance information</w:t>
      </w:r>
      <w:r>
        <w:rPr>
          <w:noProof/>
        </w:rPr>
        <w:tab/>
        <w:t>825</w:t>
      </w:r>
    </w:p>
    <w:p w14:paraId="777D7E2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WB-RSRQ Accuracy</w:t>
      </w:r>
      <w:r>
        <w:rPr>
          <w:noProof/>
        </w:rPr>
        <w:tab/>
        <w:t>826</w:t>
      </w:r>
    </w:p>
    <w:p w14:paraId="245D2A9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827</w:t>
      </w:r>
    </w:p>
    <w:p w14:paraId="25385C2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RSRQ Accuracy Requirements in High Doppler Conditions</w:t>
      </w:r>
      <w:r>
        <w:rPr>
          <w:noProof/>
        </w:rPr>
        <w:tab/>
        <w:t>828</w:t>
      </w:r>
    </w:p>
    <w:p w14:paraId="7E33B72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828</w:t>
      </w:r>
    </w:p>
    <w:p w14:paraId="210555F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RSRQ Accuracy requirements for CA Idle Mode Measurements</w:t>
      </w:r>
      <w:r>
        <w:rPr>
          <w:noProof/>
        </w:rPr>
        <w:tab/>
        <w:t>828</w:t>
      </w:r>
    </w:p>
    <w:p w14:paraId="64BFAAA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828</w:t>
      </w:r>
    </w:p>
    <w:p w14:paraId="28021B1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RSRQ Accuracy for CA Idle Mode Measurements</w:t>
      </w:r>
      <w:r>
        <w:rPr>
          <w:noProof/>
        </w:rPr>
        <w:tab/>
        <w:t>828</w:t>
      </w:r>
    </w:p>
    <w:p w14:paraId="73D6F09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RSRQ Accuracy Requirements</w:t>
      </w:r>
      <w:r>
        <w:rPr>
          <w:noProof/>
        </w:rPr>
        <w:tab/>
        <w:t>829</w:t>
      </w:r>
    </w:p>
    <w:p w14:paraId="17D8AE8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</w:t>
      </w:r>
      <w:r>
        <w:rPr>
          <w:noProof/>
        </w:rPr>
        <w:tab/>
        <w:t>829</w:t>
      </w:r>
    </w:p>
    <w:p w14:paraId="6EABD9E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RSRQ</w:t>
      </w:r>
      <w:r>
        <w:rPr>
          <w:noProof/>
        </w:rPr>
        <w:tab/>
        <w:t>830</w:t>
      </w:r>
    </w:p>
    <w:p w14:paraId="51D2D4C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WB-RSRQ Accuracy</w:t>
      </w:r>
      <w:r>
        <w:rPr>
          <w:noProof/>
        </w:rPr>
        <w:tab/>
        <w:t>831</w:t>
      </w:r>
    </w:p>
    <w:p w14:paraId="203A6F5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WB-RSRQ Accuracy</w:t>
      </w:r>
      <w:r>
        <w:rPr>
          <w:noProof/>
        </w:rPr>
        <w:tab/>
        <w:t>831</w:t>
      </w:r>
    </w:p>
    <w:p w14:paraId="7CCE8FF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832</w:t>
      </w:r>
    </w:p>
    <w:p w14:paraId="1B768A8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RSRQ for UE Category 1bis</w:t>
      </w:r>
      <w:r>
        <w:rPr>
          <w:noProof/>
        </w:rPr>
        <w:tab/>
        <w:t>833</w:t>
      </w:r>
    </w:p>
    <w:p w14:paraId="2DADC1C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9.1.6A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RSRQ Accuracy Requirements in High Doppler Conditions</w:t>
      </w:r>
      <w:r>
        <w:rPr>
          <w:noProof/>
        </w:rPr>
        <w:tab/>
        <w:t>833</w:t>
      </w:r>
    </w:p>
    <w:p w14:paraId="7DF09E0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833</w:t>
      </w:r>
    </w:p>
    <w:p w14:paraId="12EA5F9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RSRQ in high Doppler conditions</w:t>
      </w:r>
      <w:r>
        <w:rPr>
          <w:noProof/>
        </w:rPr>
        <w:tab/>
        <w:t>834</w:t>
      </w:r>
    </w:p>
    <w:p w14:paraId="4462B60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RSRQ Accuracy requirements for CA Idle Mode Measurements</w:t>
      </w:r>
      <w:r>
        <w:rPr>
          <w:noProof/>
        </w:rPr>
        <w:tab/>
        <w:t>835</w:t>
      </w:r>
    </w:p>
    <w:p w14:paraId="19EDA93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835</w:t>
      </w:r>
    </w:p>
    <w:p w14:paraId="4D80B2A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RSRQ Accuracy for Overlapping Carrier</w:t>
      </w:r>
      <w:r>
        <w:rPr>
          <w:noProof/>
        </w:rPr>
        <w:tab/>
        <w:t>835</w:t>
      </w:r>
    </w:p>
    <w:p w14:paraId="5D52F2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RSRQ Accuracy for Overlapping and Non-overlapping Carrier</w:t>
      </w:r>
      <w:r>
        <w:rPr>
          <w:noProof/>
        </w:rPr>
        <w:tab/>
        <w:t>835</w:t>
      </w:r>
    </w:p>
    <w:p w14:paraId="523C9AB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836</w:t>
      </w:r>
    </w:p>
    <w:p w14:paraId="7A0978A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Power Headroom</w:t>
      </w:r>
      <w:r>
        <w:rPr>
          <w:noProof/>
        </w:rPr>
        <w:tab/>
        <w:t>836</w:t>
      </w:r>
    </w:p>
    <w:p w14:paraId="5865EA9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</w:t>
      </w:r>
      <w:r>
        <w:rPr>
          <w:noProof/>
        </w:rPr>
        <w:tab/>
        <w:t>837</w:t>
      </w:r>
    </w:p>
    <w:p w14:paraId="58E599E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Reporting Delay</w:t>
      </w:r>
      <w:r>
        <w:rPr>
          <w:noProof/>
        </w:rPr>
        <w:tab/>
        <w:t>837</w:t>
      </w:r>
    </w:p>
    <w:p w14:paraId="7B4E97E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837</w:t>
      </w:r>
    </w:p>
    <w:p w14:paraId="11262FF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837</w:t>
      </w:r>
    </w:p>
    <w:p w14:paraId="010BEA3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Power Headroom</w:t>
      </w:r>
      <w:r w:rsidRPr="003E52FD">
        <w:rPr>
          <w:rFonts w:ascii="PMingLiU" w:eastAsia="PMingLiU" w:hAnsi="PMingLiU"/>
          <w:noProof/>
          <w:lang w:eastAsia="zh-TW"/>
        </w:rPr>
        <w:t xml:space="preserve"> </w:t>
      </w:r>
      <w:r>
        <w:rPr>
          <w:noProof/>
        </w:rPr>
        <w:t xml:space="preserve">for UE category M1 </w:t>
      </w:r>
      <w:r w:rsidRPr="003E52FD">
        <w:rPr>
          <w:rFonts w:eastAsiaTheme="minorEastAsia"/>
          <w:noProof/>
        </w:rPr>
        <w:t>for satellite access</w:t>
      </w:r>
      <w:r>
        <w:rPr>
          <w:noProof/>
        </w:rPr>
        <w:tab/>
        <w:t>837</w:t>
      </w:r>
    </w:p>
    <w:p w14:paraId="4125B3C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</w:t>
      </w:r>
      <w:r>
        <w:rPr>
          <w:noProof/>
        </w:rPr>
        <w:tab/>
        <w:t>838</w:t>
      </w:r>
    </w:p>
    <w:p w14:paraId="5E6F753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Reporting Delay</w:t>
      </w:r>
      <w:r>
        <w:rPr>
          <w:noProof/>
        </w:rPr>
        <w:tab/>
        <w:t>838</w:t>
      </w:r>
    </w:p>
    <w:p w14:paraId="74EFED8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838</w:t>
      </w:r>
    </w:p>
    <w:p w14:paraId="3378699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838</w:t>
      </w:r>
    </w:p>
    <w:p w14:paraId="2D7801B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 – Tx time difference</w:t>
      </w:r>
      <w:r>
        <w:rPr>
          <w:noProof/>
        </w:rPr>
        <w:tab/>
        <w:t>838</w:t>
      </w:r>
    </w:p>
    <w:p w14:paraId="6FE6182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Requirement</w:t>
      </w:r>
      <w:r>
        <w:rPr>
          <w:noProof/>
        </w:rPr>
        <w:tab/>
        <w:t>838</w:t>
      </w:r>
    </w:p>
    <w:p w14:paraId="693A629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 mapping</w:t>
      </w:r>
      <w:r>
        <w:rPr>
          <w:noProof/>
        </w:rPr>
        <w:tab/>
        <w:t>839</w:t>
      </w:r>
    </w:p>
    <w:p w14:paraId="7FE6335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Requirement under Time Domain Measurement Resource Restriction</w:t>
      </w:r>
      <w:r>
        <w:rPr>
          <w:noProof/>
        </w:rPr>
        <w:tab/>
        <w:t>840</w:t>
      </w:r>
    </w:p>
    <w:p w14:paraId="3D4D938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Requirement when Time Domain Measurement Resource Restriction Pattern is Configured with CRS Assistance Information</w:t>
      </w:r>
      <w:r>
        <w:rPr>
          <w:noProof/>
        </w:rPr>
        <w:tab/>
        <w:t>841</w:t>
      </w:r>
    </w:p>
    <w:p w14:paraId="6421C84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Signal Time Difference (RSTD)</w:t>
      </w:r>
      <w:r>
        <w:rPr>
          <w:noProof/>
        </w:rPr>
        <w:tab/>
        <w:t>842</w:t>
      </w:r>
    </w:p>
    <w:p w14:paraId="7F0E5A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Accuracy Requirement</w:t>
      </w:r>
      <w:r>
        <w:rPr>
          <w:noProof/>
        </w:rPr>
        <w:tab/>
        <w:t>842</w:t>
      </w:r>
    </w:p>
    <w:p w14:paraId="64C093C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Accuracy Requirement</w:t>
      </w:r>
      <w:r>
        <w:rPr>
          <w:noProof/>
        </w:rPr>
        <w:tab/>
        <w:t>843</w:t>
      </w:r>
    </w:p>
    <w:p w14:paraId="4AF2C5E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 Mapping</w:t>
      </w:r>
      <w:r>
        <w:rPr>
          <w:noProof/>
        </w:rPr>
        <w:tab/>
        <w:t>845</w:t>
      </w:r>
    </w:p>
    <w:p w14:paraId="5E9F5C7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Higher-Resolution RSTD Measurement Report Mapping</w:t>
      </w:r>
      <w:r>
        <w:rPr>
          <w:noProof/>
        </w:rPr>
        <w:tab/>
        <w:t>845</w:t>
      </w:r>
    </w:p>
    <w:p w14:paraId="22AA9BB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Accuracy Requirement for UE Category 1bis</w:t>
      </w:r>
      <w:r>
        <w:rPr>
          <w:noProof/>
        </w:rPr>
        <w:tab/>
        <w:t>846</w:t>
      </w:r>
    </w:p>
    <w:p w14:paraId="0623AF1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Accuracy Requirement for UE Category 1bis</w:t>
      </w:r>
      <w:r>
        <w:rPr>
          <w:noProof/>
        </w:rPr>
        <w:tab/>
        <w:t>847</w:t>
      </w:r>
    </w:p>
    <w:p w14:paraId="21FFE9E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measurement accuracy</w:t>
      </w:r>
      <w:r>
        <w:rPr>
          <w:noProof/>
        </w:rPr>
        <w:tab/>
        <w:t>848</w:t>
      </w:r>
    </w:p>
    <w:p w14:paraId="71BC3A3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849</w:t>
      </w:r>
    </w:p>
    <w:p w14:paraId="5D13771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849</w:t>
      </w:r>
    </w:p>
    <w:p w14:paraId="4ECCEFC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849</w:t>
      </w:r>
    </w:p>
    <w:p w14:paraId="2718264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849</w:t>
      </w:r>
    </w:p>
    <w:p w14:paraId="64820C7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Signal Time Difference (RSTD) Measurement Accuracy Requirements for Carrier Aggregation</w:t>
      </w:r>
      <w:r>
        <w:rPr>
          <w:noProof/>
        </w:rPr>
        <w:tab/>
        <w:t>849</w:t>
      </w:r>
    </w:p>
    <w:p w14:paraId="6C264AA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accuracy for UE category 0</w:t>
      </w:r>
      <w:r>
        <w:rPr>
          <w:noProof/>
        </w:rPr>
        <w:tab/>
        <w:t>850</w:t>
      </w:r>
    </w:p>
    <w:p w14:paraId="140A3BA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RSRP Accuracy for UE category 0</w:t>
      </w:r>
      <w:r>
        <w:rPr>
          <w:noProof/>
        </w:rPr>
        <w:tab/>
        <w:t>850</w:t>
      </w:r>
    </w:p>
    <w:p w14:paraId="679EAFC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Accuracy of RSRP for UE category 0</w:t>
      </w:r>
      <w:r>
        <w:rPr>
          <w:noProof/>
        </w:rPr>
        <w:tab/>
        <w:t>850</w:t>
      </w:r>
    </w:p>
    <w:p w14:paraId="4DC9939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RSRQ Accuracy for UE category 0</w:t>
      </w:r>
      <w:r>
        <w:rPr>
          <w:noProof/>
        </w:rPr>
        <w:tab/>
        <w:t>851</w:t>
      </w:r>
    </w:p>
    <w:p w14:paraId="4931150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Accuracy requirements for Discovery Signal Measurements</w:t>
      </w:r>
      <w:r>
        <w:rPr>
          <w:noProof/>
        </w:rPr>
        <w:tab/>
        <w:t>852</w:t>
      </w:r>
    </w:p>
    <w:p w14:paraId="7B0168D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852</w:t>
      </w:r>
    </w:p>
    <w:p w14:paraId="001FE72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measurements in discovery signal occasions</w:t>
      </w:r>
      <w:r>
        <w:rPr>
          <w:noProof/>
        </w:rPr>
        <w:tab/>
        <w:t>852</w:t>
      </w:r>
    </w:p>
    <w:p w14:paraId="62F2D3E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CSI-RSRP measurements in discovery signal occasions</w:t>
      </w:r>
      <w:r>
        <w:rPr>
          <w:noProof/>
        </w:rPr>
        <w:tab/>
        <w:t>852</w:t>
      </w:r>
    </w:p>
    <w:p w14:paraId="18B8028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CSI-RSRP measurements</w:t>
      </w:r>
      <w:r>
        <w:rPr>
          <w:noProof/>
        </w:rPr>
        <w:tab/>
        <w:t>852</w:t>
      </w:r>
    </w:p>
    <w:p w14:paraId="6645294A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852</w:t>
      </w:r>
    </w:p>
    <w:p w14:paraId="064DE396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853</w:t>
      </w:r>
    </w:p>
    <w:p w14:paraId="7520B3F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CSI-RSRP measurements</w:t>
      </w:r>
      <w:r>
        <w:rPr>
          <w:noProof/>
        </w:rPr>
        <w:tab/>
        <w:t>854</w:t>
      </w:r>
    </w:p>
    <w:p w14:paraId="02A475E8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854</w:t>
      </w:r>
    </w:p>
    <w:p w14:paraId="7A4BE5DF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854</w:t>
      </w:r>
    </w:p>
    <w:p w14:paraId="4CBE9CB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855</w:t>
      </w:r>
    </w:p>
    <w:p w14:paraId="478FF1D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measurements in discovery signal occasions</w:t>
      </w:r>
      <w:r>
        <w:rPr>
          <w:noProof/>
        </w:rPr>
        <w:tab/>
        <w:t>855</w:t>
      </w:r>
    </w:p>
    <w:p w14:paraId="783D0C7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Discovery signal measurements accuracy for E-UTRAN carrier aggregation</w:t>
      </w:r>
      <w:r>
        <w:rPr>
          <w:noProof/>
        </w:rPr>
        <w:tab/>
        <w:t>855</w:t>
      </w:r>
    </w:p>
    <w:p w14:paraId="5913D86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CRS based discovery signal measurements accuracy for E-UTRAN carrier aggregation</w:t>
      </w:r>
      <w:r>
        <w:rPr>
          <w:noProof/>
        </w:rPr>
        <w:tab/>
        <w:t>856</w:t>
      </w:r>
    </w:p>
    <w:p w14:paraId="69625AB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856</w:t>
      </w:r>
    </w:p>
    <w:p w14:paraId="7D3EC9C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856</w:t>
      </w:r>
    </w:p>
    <w:p w14:paraId="6CD023C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856</w:t>
      </w:r>
    </w:p>
    <w:p w14:paraId="07F9313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856</w:t>
      </w:r>
    </w:p>
    <w:p w14:paraId="7DE2773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9.1.15.2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CSI-RS based discovery signal measurements accuracy for E-UTRAN carrier aggregation</w:t>
      </w:r>
      <w:r>
        <w:rPr>
          <w:noProof/>
        </w:rPr>
        <w:tab/>
        <w:t>856</w:t>
      </w:r>
    </w:p>
    <w:p w14:paraId="7404E14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856</w:t>
      </w:r>
    </w:p>
    <w:p w14:paraId="7A427E1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856</w:t>
      </w:r>
    </w:p>
    <w:p w14:paraId="63ECEFF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856</w:t>
      </w:r>
    </w:p>
    <w:p w14:paraId="13BF5B1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856</w:t>
      </w:r>
    </w:p>
    <w:p w14:paraId="2F16FC5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Accuracy requirements for RSRQ measurement on all OFDM symbols</w:t>
      </w:r>
      <w:r>
        <w:rPr>
          <w:noProof/>
        </w:rPr>
        <w:tab/>
        <w:t>857</w:t>
      </w:r>
    </w:p>
    <w:p w14:paraId="1FDC68A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RS-SINR Measurements</w:t>
      </w:r>
      <w:r>
        <w:rPr>
          <w:noProof/>
        </w:rPr>
        <w:tab/>
        <w:t>857</w:t>
      </w:r>
    </w:p>
    <w:p w14:paraId="65A7CBF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 Mapping</w:t>
      </w:r>
      <w:r>
        <w:rPr>
          <w:noProof/>
        </w:rPr>
        <w:tab/>
        <w:t>857</w:t>
      </w:r>
    </w:p>
    <w:p w14:paraId="7147F7B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RS-SINR Measurement Accuracy Requirements</w:t>
      </w:r>
      <w:r>
        <w:rPr>
          <w:noProof/>
        </w:rPr>
        <w:tab/>
        <w:t>858</w:t>
      </w:r>
    </w:p>
    <w:p w14:paraId="70F77B3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RS-SINR Measurement Accuracy Requirements</w:t>
      </w:r>
      <w:r>
        <w:rPr>
          <w:noProof/>
        </w:rPr>
        <w:tab/>
        <w:t>858</w:t>
      </w:r>
    </w:p>
    <w:p w14:paraId="613F463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RS-SINR Measurement Accuracy Requirements</w:t>
      </w:r>
      <w:r>
        <w:rPr>
          <w:noProof/>
        </w:rPr>
        <w:tab/>
        <w:t>858</w:t>
      </w:r>
    </w:p>
    <w:p w14:paraId="5374DC2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RS-SINR Measurement Accuracy Requirements</w:t>
      </w:r>
      <w:r>
        <w:rPr>
          <w:noProof/>
        </w:rPr>
        <w:tab/>
        <w:t>858</w:t>
      </w:r>
    </w:p>
    <w:p w14:paraId="452FBFC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RS-SINR Measurement Accuracy Requirements</w:t>
      </w:r>
      <w:r>
        <w:rPr>
          <w:noProof/>
        </w:rPr>
        <w:tab/>
        <w:t>859</w:t>
      </w:r>
    </w:p>
    <w:p w14:paraId="53DC304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Accuracy Requirements for Measurements under Operation with Frame Structure 3</w:t>
      </w:r>
      <w:r>
        <w:rPr>
          <w:noProof/>
        </w:rPr>
        <w:tab/>
        <w:t>860</w:t>
      </w:r>
    </w:p>
    <w:p w14:paraId="41359DA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860</w:t>
      </w:r>
    </w:p>
    <w:p w14:paraId="40ED61B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measurements</w:t>
      </w:r>
      <w:r>
        <w:rPr>
          <w:noProof/>
        </w:rPr>
        <w:tab/>
        <w:t>860</w:t>
      </w:r>
    </w:p>
    <w:p w14:paraId="6DCB5C3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860</w:t>
      </w:r>
    </w:p>
    <w:p w14:paraId="2D9E5C1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RSRP measurement accuracy requirements</w:t>
      </w:r>
      <w:r>
        <w:rPr>
          <w:noProof/>
        </w:rPr>
        <w:tab/>
        <w:t>860</w:t>
      </w:r>
    </w:p>
    <w:p w14:paraId="2F3EABC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RSRP measurement accuracy requirements</w:t>
      </w:r>
      <w:r>
        <w:rPr>
          <w:noProof/>
        </w:rPr>
        <w:tab/>
        <w:t>861</w:t>
      </w:r>
    </w:p>
    <w:p w14:paraId="1251B71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RSRP measurement accuracy requirements</w:t>
      </w:r>
      <w:r>
        <w:rPr>
          <w:noProof/>
        </w:rPr>
        <w:tab/>
        <w:t>861</w:t>
      </w:r>
    </w:p>
    <w:p w14:paraId="63E971C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RSRP measurement accuracy requirements</w:t>
      </w:r>
      <w:r>
        <w:rPr>
          <w:noProof/>
        </w:rPr>
        <w:tab/>
        <w:t>862</w:t>
      </w:r>
    </w:p>
    <w:p w14:paraId="0DBEAE4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measurements</w:t>
      </w:r>
      <w:r>
        <w:rPr>
          <w:noProof/>
        </w:rPr>
        <w:tab/>
        <w:t>862</w:t>
      </w:r>
    </w:p>
    <w:p w14:paraId="673051C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862</w:t>
      </w:r>
    </w:p>
    <w:p w14:paraId="43BE086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RSRQ measurement accuracy requirements</w:t>
      </w:r>
      <w:r>
        <w:rPr>
          <w:noProof/>
        </w:rPr>
        <w:tab/>
        <w:t>862</w:t>
      </w:r>
    </w:p>
    <w:p w14:paraId="6C55FBD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RSRQ measurement accuracy requirements</w:t>
      </w:r>
      <w:r>
        <w:rPr>
          <w:noProof/>
        </w:rPr>
        <w:tab/>
        <w:t>863</w:t>
      </w:r>
    </w:p>
    <w:p w14:paraId="39AC24F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RSRQ measurement accuracy requirements</w:t>
      </w:r>
      <w:r>
        <w:rPr>
          <w:noProof/>
        </w:rPr>
        <w:tab/>
        <w:t>863</w:t>
      </w:r>
    </w:p>
    <w:p w14:paraId="1C126C3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CSI-RSRP measurements</w:t>
      </w:r>
      <w:r>
        <w:rPr>
          <w:noProof/>
        </w:rPr>
        <w:tab/>
        <w:t>864</w:t>
      </w:r>
    </w:p>
    <w:p w14:paraId="09CDA5E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864</w:t>
      </w:r>
    </w:p>
    <w:p w14:paraId="3162BD2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CSI-RSRP measurement accuracy requirements</w:t>
      </w:r>
      <w:r>
        <w:rPr>
          <w:noProof/>
        </w:rPr>
        <w:tab/>
        <w:t>864</w:t>
      </w:r>
    </w:p>
    <w:p w14:paraId="33FE5A8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CSI-RSRP measurement accuracy requirements</w:t>
      </w:r>
      <w:r>
        <w:rPr>
          <w:noProof/>
        </w:rPr>
        <w:tab/>
        <w:t>864</w:t>
      </w:r>
    </w:p>
    <w:p w14:paraId="3FE3C81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CSI-RSRP measurement accuracy requirements</w:t>
      </w:r>
      <w:r>
        <w:rPr>
          <w:noProof/>
        </w:rPr>
        <w:tab/>
        <w:t>865</w:t>
      </w:r>
    </w:p>
    <w:p w14:paraId="207F9BB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CSI-RSRP measurement accuracy requirements</w:t>
      </w:r>
      <w:r>
        <w:rPr>
          <w:noProof/>
        </w:rPr>
        <w:tab/>
        <w:t>865</w:t>
      </w:r>
    </w:p>
    <w:p w14:paraId="5A852C9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RSSI measurements</w:t>
      </w:r>
      <w:r>
        <w:rPr>
          <w:noProof/>
        </w:rPr>
        <w:tab/>
        <w:t>866</w:t>
      </w:r>
    </w:p>
    <w:p w14:paraId="420BB14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RSSI measurement report mapping</w:t>
      </w:r>
      <w:r>
        <w:rPr>
          <w:noProof/>
        </w:rPr>
        <w:tab/>
        <w:t>866</w:t>
      </w:r>
    </w:p>
    <w:p w14:paraId="559C111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RSSI measurement accuracy requirements</w:t>
      </w:r>
      <w:r>
        <w:rPr>
          <w:noProof/>
        </w:rPr>
        <w:tab/>
        <w:t>866</w:t>
      </w:r>
    </w:p>
    <w:p w14:paraId="5F493AB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RSSI measurement accuracy requirements</w:t>
      </w:r>
      <w:r>
        <w:rPr>
          <w:noProof/>
        </w:rPr>
        <w:tab/>
        <w:t>867</w:t>
      </w:r>
    </w:p>
    <w:p w14:paraId="175F16C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occupancy measurements</w:t>
      </w:r>
      <w:r>
        <w:rPr>
          <w:noProof/>
        </w:rPr>
        <w:tab/>
        <w:t>867</w:t>
      </w:r>
    </w:p>
    <w:p w14:paraId="35FA0AB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channel occupancy measurement accuracy requirements</w:t>
      </w:r>
      <w:r>
        <w:rPr>
          <w:noProof/>
        </w:rPr>
        <w:tab/>
        <w:t>867</w:t>
      </w:r>
    </w:p>
    <w:p w14:paraId="5479E55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channel occupancy measurement accuracy requirements</w:t>
      </w:r>
      <w:r>
        <w:rPr>
          <w:noProof/>
        </w:rPr>
        <w:tab/>
        <w:t>867</w:t>
      </w:r>
    </w:p>
    <w:p w14:paraId="635F68A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Accuracy Requirements for Carrier Aggregation for Measurements under Operation with Frame Structure 3</w:t>
      </w:r>
      <w:r>
        <w:rPr>
          <w:noProof/>
        </w:rPr>
        <w:tab/>
        <w:t>868</w:t>
      </w:r>
    </w:p>
    <w:p w14:paraId="5E3DF3A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868</w:t>
      </w:r>
    </w:p>
    <w:p w14:paraId="09B84D1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Accuracy requirements for measurements on SCC</w:t>
      </w:r>
      <w:r>
        <w:rPr>
          <w:noProof/>
        </w:rPr>
        <w:tab/>
        <w:t>868</w:t>
      </w:r>
    </w:p>
    <w:p w14:paraId="7E7250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requirements for measurements on different SCCs</w:t>
      </w:r>
      <w:r>
        <w:rPr>
          <w:noProof/>
        </w:rPr>
        <w:tab/>
        <w:t>868</w:t>
      </w:r>
    </w:p>
    <w:p w14:paraId="0295CCA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requirements for measurements on SCC and PCC</w:t>
      </w:r>
      <w:r>
        <w:rPr>
          <w:noProof/>
        </w:rPr>
        <w:tab/>
        <w:t>868</w:t>
      </w:r>
    </w:p>
    <w:p w14:paraId="47D9523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SFN and Subframe Time Difference (SSTD)</w:t>
      </w:r>
      <w:r>
        <w:rPr>
          <w:noProof/>
        </w:rPr>
        <w:tab/>
        <w:t>869</w:t>
      </w:r>
    </w:p>
    <w:p w14:paraId="773444F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SSTD Accuracy Requirement</w:t>
      </w:r>
      <w:r>
        <w:rPr>
          <w:noProof/>
        </w:rPr>
        <w:tab/>
        <w:t>869</w:t>
      </w:r>
    </w:p>
    <w:p w14:paraId="2B4612D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SSTD Measurement Report Mapping</w:t>
      </w:r>
      <w:r>
        <w:rPr>
          <w:noProof/>
        </w:rPr>
        <w:tab/>
        <w:t>869</w:t>
      </w:r>
    </w:p>
    <w:p w14:paraId="3A4E9A6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accuracy for UE category M1</w:t>
      </w:r>
      <w:r>
        <w:rPr>
          <w:noProof/>
        </w:rPr>
        <w:tab/>
        <w:t>870</w:t>
      </w:r>
    </w:p>
    <w:p w14:paraId="74862D6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RSRP Accuracy for UE category M1 with CE mode A</w:t>
      </w:r>
      <w:r>
        <w:rPr>
          <w:noProof/>
        </w:rPr>
        <w:tab/>
        <w:t>870</w:t>
      </w:r>
    </w:p>
    <w:p w14:paraId="5A885C9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Accuracy of RSRP for UE category M1 with CE mode A</w:t>
      </w:r>
      <w:r>
        <w:rPr>
          <w:noProof/>
        </w:rPr>
        <w:tab/>
        <w:t>872</w:t>
      </w:r>
    </w:p>
    <w:p w14:paraId="3C5447F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RSRP Accuracy for UE category M1 with CE mode B</w:t>
      </w:r>
      <w:r>
        <w:rPr>
          <w:noProof/>
        </w:rPr>
        <w:tab/>
        <w:t>873</w:t>
      </w:r>
    </w:p>
    <w:p w14:paraId="085ADE4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Accuracy of RSRP for UE category M1 with CE mode B</w:t>
      </w:r>
      <w:r>
        <w:rPr>
          <w:noProof/>
        </w:rPr>
        <w:tab/>
        <w:t>875</w:t>
      </w:r>
    </w:p>
    <w:p w14:paraId="210D043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876</w:t>
      </w:r>
    </w:p>
    <w:p w14:paraId="0B673F9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RSRQ for UE category M1 with CE mode A</w:t>
      </w:r>
      <w:r>
        <w:rPr>
          <w:noProof/>
        </w:rPr>
        <w:tab/>
        <w:t>876</w:t>
      </w:r>
    </w:p>
    <w:p w14:paraId="13006C7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RSRQ for UE category M1 with CE mode B</w:t>
      </w:r>
      <w:r>
        <w:rPr>
          <w:noProof/>
        </w:rPr>
        <w:tab/>
        <w:t>877</w:t>
      </w:r>
    </w:p>
    <w:p w14:paraId="124EB3F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878</w:t>
      </w:r>
    </w:p>
    <w:p w14:paraId="705A68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RSRP Accuracy for UE category M1 with CE mode A</w:t>
      </w:r>
      <w:r>
        <w:rPr>
          <w:noProof/>
        </w:rPr>
        <w:tab/>
        <w:t>878</w:t>
      </w:r>
    </w:p>
    <w:p w14:paraId="57675CE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RSRP for UE category M1 with CE mode A</w:t>
      </w:r>
      <w:r>
        <w:rPr>
          <w:noProof/>
        </w:rPr>
        <w:tab/>
        <w:t>879</w:t>
      </w:r>
    </w:p>
    <w:p w14:paraId="3362D2B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RSRP Accuracy for UE category M1 with CE mode B</w:t>
      </w:r>
      <w:r>
        <w:rPr>
          <w:noProof/>
        </w:rPr>
        <w:tab/>
        <w:t>880</w:t>
      </w:r>
    </w:p>
    <w:p w14:paraId="713AB26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RSRP for UE category M1 with CE mode B</w:t>
      </w:r>
      <w:r>
        <w:rPr>
          <w:noProof/>
        </w:rPr>
        <w:tab/>
        <w:t>882</w:t>
      </w:r>
    </w:p>
    <w:p w14:paraId="73DB509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 xml:space="preserve">9.1.21.13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RSRQ for UE category M1 in CE mode A</w:t>
      </w:r>
      <w:r>
        <w:rPr>
          <w:noProof/>
        </w:rPr>
        <w:tab/>
        <w:t>883</w:t>
      </w:r>
    </w:p>
    <w:p w14:paraId="3FB09B9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RSRQ for UE category M1 in CE mode A</w:t>
      </w:r>
      <w:r>
        <w:rPr>
          <w:noProof/>
        </w:rPr>
        <w:tab/>
        <w:t>884</w:t>
      </w:r>
    </w:p>
    <w:p w14:paraId="754D89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9.1.21.15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RSRQ for UE category M1 in CE mode B</w:t>
      </w:r>
      <w:r>
        <w:rPr>
          <w:noProof/>
        </w:rPr>
        <w:tab/>
        <w:t>885</w:t>
      </w:r>
    </w:p>
    <w:p w14:paraId="3A9D324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RSRQ for UE category M1 in CE mode B</w:t>
      </w:r>
      <w:r>
        <w:rPr>
          <w:noProof/>
        </w:rPr>
        <w:tab/>
        <w:t>886</w:t>
      </w:r>
    </w:p>
    <w:p w14:paraId="3B9F6D7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RSTD Accuracy Requirement for UE catergory M1 in CE mode A</w:t>
      </w:r>
      <w:r>
        <w:rPr>
          <w:noProof/>
        </w:rPr>
        <w:tab/>
        <w:t>887</w:t>
      </w:r>
    </w:p>
    <w:p w14:paraId="6E366E1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RSTD Accuracy Requirement for UE catergory M1 in CE mode B</w:t>
      </w:r>
      <w:r>
        <w:rPr>
          <w:noProof/>
        </w:rPr>
        <w:tab/>
        <w:t>888</w:t>
      </w:r>
    </w:p>
    <w:p w14:paraId="392AC46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time difference Accuracy Requirement for Cat-M1</w:t>
      </w:r>
      <w:r>
        <w:rPr>
          <w:noProof/>
        </w:rPr>
        <w:tab/>
        <w:t>889</w:t>
      </w:r>
    </w:p>
    <w:p w14:paraId="38BE292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RSTD Accuracy Requirement for UE catergory M1 in CE mode A</w:t>
      </w:r>
      <w:r>
        <w:rPr>
          <w:noProof/>
        </w:rPr>
        <w:tab/>
        <w:t>890</w:t>
      </w:r>
    </w:p>
    <w:p w14:paraId="723D35F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RSTD Accuracy Requirement for UE catergory M1 in CE mode B</w:t>
      </w:r>
      <w:r>
        <w:rPr>
          <w:noProof/>
        </w:rPr>
        <w:tab/>
        <w:t>893</w:t>
      </w:r>
    </w:p>
    <w:p w14:paraId="314C80E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Downlink Channel Report Mapping for UE Category M1</w:t>
      </w:r>
      <w:r>
        <w:rPr>
          <w:noProof/>
        </w:rPr>
        <w:tab/>
        <w:t>896</w:t>
      </w:r>
    </w:p>
    <w:p w14:paraId="5EF8EF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Downlink Channel Quality Measurement Accuracy for UE Category M1 with CE Mode A</w:t>
      </w:r>
      <w:r>
        <w:rPr>
          <w:noProof/>
        </w:rPr>
        <w:tab/>
        <w:t>896</w:t>
      </w:r>
    </w:p>
    <w:p w14:paraId="0EF9E7E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Downlink Channel Quality Measurement Accuracy for UE Category M1 with CE Mode B</w:t>
      </w:r>
      <w:r>
        <w:rPr>
          <w:noProof/>
        </w:rPr>
        <w:tab/>
        <w:t>899</w:t>
      </w:r>
    </w:p>
    <w:p w14:paraId="2443586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</w:t>
      </w:r>
      <w:r w:rsidRPr="003E52FD">
        <w:rPr>
          <w:rFonts w:eastAsiaTheme="minorEastAsia"/>
          <w:noProof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Measurement accuracy for UE category M1 </w:t>
      </w:r>
      <w:r w:rsidRPr="003E52FD">
        <w:rPr>
          <w:rFonts w:eastAsiaTheme="minorEastAsia"/>
          <w:noProof/>
        </w:rPr>
        <w:t>for satellite access</w:t>
      </w:r>
      <w:r>
        <w:rPr>
          <w:noProof/>
        </w:rPr>
        <w:tab/>
        <w:t>900</w:t>
      </w:r>
    </w:p>
    <w:p w14:paraId="46A2163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RSRP Accuracy for UE category M1 with CE mode A</w:t>
      </w:r>
      <w:r>
        <w:rPr>
          <w:noProof/>
        </w:rPr>
        <w:tab/>
        <w:t>901</w:t>
      </w:r>
    </w:p>
    <w:p w14:paraId="533B36C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Accuracy of RSRP for UE category M1 with CE mode A</w:t>
      </w:r>
      <w:r>
        <w:rPr>
          <w:noProof/>
        </w:rPr>
        <w:tab/>
        <w:t>902</w:t>
      </w:r>
    </w:p>
    <w:p w14:paraId="21B1B20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RSRP Accuracy for UE category M1 with CE mode B</w:t>
      </w:r>
      <w:r>
        <w:rPr>
          <w:noProof/>
        </w:rPr>
        <w:tab/>
        <w:t>903</w:t>
      </w:r>
    </w:p>
    <w:p w14:paraId="3908B8A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Accuracy of RSRP for UE category M1 with CE mode B</w:t>
      </w:r>
      <w:r>
        <w:rPr>
          <w:noProof/>
        </w:rPr>
        <w:tab/>
        <w:t>905</w:t>
      </w:r>
    </w:p>
    <w:p w14:paraId="1EA091E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906</w:t>
      </w:r>
    </w:p>
    <w:p w14:paraId="110AC78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RSRQ for UE category M1 with CE mode A</w:t>
      </w:r>
      <w:r>
        <w:rPr>
          <w:noProof/>
        </w:rPr>
        <w:tab/>
        <w:t>906</w:t>
      </w:r>
    </w:p>
    <w:p w14:paraId="65945F4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RSRQ for UE category M1 with CE mode B</w:t>
      </w:r>
      <w:r>
        <w:rPr>
          <w:noProof/>
        </w:rPr>
        <w:tab/>
        <w:t>907</w:t>
      </w:r>
    </w:p>
    <w:p w14:paraId="08170DB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908</w:t>
      </w:r>
    </w:p>
    <w:p w14:paraId="7775FBC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RSRP Accuracy for UE category M1 with CE mode A</w:t>
      </w:r>
      <w:r>
        <w:rPr>
          <w:noProof/>
        </w:rPr>
        <w:tab/>
        <w:t>908</w:t>
      </w:r>
    </w:p>
    <w:p w14:paraId="0449A48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RSRP for UE category M1 with CE mode A</w:t>
      </w:r>
      <w:r>
        <w:rPr>
          <w:noProof/>
        </w:rPr>
        <w:tab/>
        <w:t>909</w:t>
      </w:r>
    </w:p>
    <w:p w14:paraId="183A1D7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RSRP Accuracy for UE category M1 with CE mode B</w:t>
      </w:r>
      <w:r>
        <w:rPr>
          <w:noProof/>
        </w:rPr>
        <w:tab/>
        <w:t>910</w:t>
      </w:r>
    </w:p>
    <w:p w14:paraId="08896E8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RSRP for UE category M1 with CE mode B</w:t>
      </w:r>
      <w:r>
        <w:rPr>
          <w:noProof/>
        </w:rPr>
        <w:tab/>
        <w:t>911</w:t>
      </w:r>
    </w:p>
    <w:p w14:paraId="1B629E3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RSRQ for UE category M1 in CE mode A</w:t>
      </w:r>
      <w:r>
        <w:rPr>
          <w:noProof/>
        </w:rPr>
        <w:tab/>
        <w:t>912</w:t>
      </w:r>
    </w:p>
    <w:p w14:paraId="315B938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RSRQ for UE category M1 in CE mode A</w:t>
      </w:r>
      <w:r>
        <w:rPr>
          <w:noProof/>
        </w:rPr>
        <w:tab/>
        <w:t>913</w:t>
      </w:r>
    </w:p>
    <w:p w14:paraId="213727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RSRQ for UE category M1 in CE mode B</w:t>
      </w:r>
      <w:r>
        <w:rPr>
          <w:noProof/>
        </w:rPr>
        <w:tab/>
        <w:t>914</w:t>
      </w:r>
    </w:p>
    <w:p w14:paraId="5BEDF0A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RSRQ for UE category M1 in CE mode B</w:t>
      </w:r>
      <w:r>
        <w:rPr>
          <w:noProof/>
        </w:rPr>
        <w:tab/>
        <w:t>915</w:t>
      </w:r>
    </w:p>
    <w:p w14:paraId="523616A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Downlink Channel Report Mapping for UE Category M1</w:t>
      </w:r>
      <w:r>
        <w:rPr>
          <w:noProof/>
        </w:rPr>
        <w:tab/>
        <w:t>916</w:t>
      </w:r>
    </w:p>
    <w:p w14:paraId="000FD24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Downlink Channel Quality Measurement Accuracy for UE Category M1 with CE Mode A</w:t>
      </w:r>
      <w:r>
        <w:rPr>
          <w:noProof/>
        </w:rPr>
        <w:tab/>
        <w:t>916</w:t>
      </w:r>
    </w:p>
    <w:p w14:paraId="7A0367F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Downlink Channel Quality Measurement Accuracy for UE Category M1 with CE Mode B</w:t>
      </w:r>
      <w:r>
        <w:rPr>
          <w:noProof/>
        </w:rPr>
        <w:tab/>
        <w:t>918</w:t>
      </w:r>
    </w:p>
    <w:p w14:paraId="6FB8CEC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accuracy for UE Category NB1</w:t>
      </w:r>
      <w:r>
        <w:rPr>
          <w:noProof/>
        </w:rPr>
        <w:tab/>
        <w:t>919</w:t>
      </w:r>
    </w:p>
    <w:p w14:paraId="1FE120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NRSRP Accuracy for UE Category NB1</w:t>
      </w:r>
      <w:r>
        <w:rPr>
          <w:noProof/>
        </w:rPr>
        <w:tab/>
        <w:t>919</w:t>
      </w:r>
    </w:p>
    <w:p w14:paraId="1AB70BF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920</w:t>
      </w:r>
    </w:p>
    <w:p w14:paraId="7B52CD5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NRSRQ Accuracy for UE Category NB1</w:t>
      </w:r>
      <w:r>
        <w:rPr>
          <w:noProof/>
        </w:rPr>
        <w:tab/>
        <w:t>920</w:t>
      </w:r>
    </w:p>
    <w:p w14:paraId="329D18F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921</w:t>
      </w:r>
    </w:p>
    <w:p w14:paraId="4FD38DC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NRSRP Accuracy for UE Category NB1</w:t>
      </w:r>
      <w:r>
        <w:rPr>
          <w:noProof/>
        </w:rPr>
        <w:tab/>
        <w:t>921</w:t>
      </w:r>
    </w:p>
    <w:p w14:paraId="01F2E12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922</w:t>
      </w:r>
    </w:p>
    <w:p w14:paraId="5DB4C1E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NRSRQ Accuracy for UE Category NB1</w:t>
      </w:r>
      <w:r>
        <w:rPr>
          <w:noProof/>
        </w:rPr>
        <w:tab/>
        <w:t>922</w:t>
      </w:r>
    </w:p>
    <w:p w14:paraId="7A7EA2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923</w:t>
      </w:r>
    </w:p>
    <w:p w14:paraId="6727C18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NRSRP Measurement Report Mapping</w:t>
      </w:r>
      <w:r>
        <w:rPr>
          <w:noProof/>
        </w:rPr>
        <w:tab/>
        <w:t>923</w:t>
      </w:r>
    </w:p>
    <w:p w14:paraId="7B37EF5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RSTD Accuracy Requirement for NB1 for normal coverage</w:t>
      </w:r>
      <w:r>
        <w:rPr>
          <w:noProof/>
        </w:rPr>
        <w:tab/>
        <w:t>923</w:t>
      </w:r>
    </w:p>
    <w:p w14:paraId="2BE5EF9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RSTD Accuracy Requirement for NB1 for normal coverage</w:t>
      </w:r>
      <w:r>
        <w:rPr>
          <w:noProof/>
        </w:rPr>
        <w:tab/>
        <w:t>924</w:t>
      </w:r>
    </w:p>
    <w:p w14:paraId="2F26429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RSTD Accuracy Requirement for NB1 for enhanced coverage</w:t>
      </w:r>
      <w:r>
        <w:rPr>
          <w:noProof/>
        </w:rPr>
        <w:tab/>
        <w:t>925</w:t>
      </w:r>
    </w:p>
    <w:p w14:paraId="69D450B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RSTD Accuracy Requirement for NB1 for enhanced coverage</w:t>
      </w:r>
      <w:r>
        <w:rPr>
          <w:noProof/>
        </w:rPr>
        <w:tab/>
        <w:t>926</w:t>
      </w:r>
    </w:p>
    <w:p w14:paraId="1128BA5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NRSRQ Measurement Report Mapping</w:t>
      </w:r>
      <w:r>
        <w:rPr>
          <w:noProof/>
        </w:rPr>
        <w:tab/>
        <w:t>927</w:t>
      </w:r>
    </w:p>
    <w:p w14:paraId="6280A6B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MSG3-based Measurement Report Mapping for UE Category NB1</w:t>
      </w:r>
      <w:r>
        <w:rPr>
          <w:noProof/>
        </w:rPr>
        <w:tab/>
        <w:t>928</w:t>
      </w:r>
    </w:p>
    <w:p w14:paraId="7C88ACE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Downlink Channel Quality Measurement Accuracy for UE Category NB1</w:t>
      </w:r>
      <w:r>
        <w:rPr>
          <w:noProof/>
        </w:rPr>
        <w:tab/>
        <w:t>928</w:t>
      </w:r>
    </w:p>
    <w:p w14:paraId="225DB50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quality reporting for UE Category NB2 with 16-QAM</w:t>
      </w:r>
      <w:r>
        <w:rPr>
          <w:noProof/>
        </w:rPr>
        <w:tab/>
        <w:t>929</w:t>
      </w:r>
    </w:p>
    <w:p w14:paraId="7FF7378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accuracy for UE Category NB1</w:t>
      </w:r>
      <w:r w:rsidRPr="003E52FD">
        <w:rPr>
          <w:rFonts w:eastAsiaTheme="minorEastAsia"/>
          <w:noProof/>
        </w:rPr>
        <w:t xml:space="preserve"> for satellite access</w:t>
      </w:r>
      <w:r>
        <w:rPr>
          <w:noProof/>
        </w:rPr>
        <w:tab/>
        <w:t>929</w:t>
      </w:r>
    </w:p>
    <w:p w14:paraId="4A1AB37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NRSRP Accuracy for UE Category NB1</w:t>
      </w:r>
      <w:r>
        <w:rPr>
          <w:noProof/>
        </w:rPr>
        <w:tab/>
        <w:t>929</w:t>
      </w:r>
    </w:p>
    <w:p w14:paraId="7D63289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NRSRQ Accuracy for UE Category NB1</w:t>
      </w:r>
      <w:r>
        <w:rPr>
          <w:noProof/>
        </w:rPr>
        <w:tab/>
        <w:t>930</w:t>
      </w:r>
    </w:p>
    <w:p w14:paraId="6019966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NRSRP Accuracy for UE Category NB1</w:t>
      </w:r>
      <w:r>
        <w:rPr>
          <w:noProof/>
        </w:rPr>
        <w:tab/>
        <w:t>931</w:t>
      </w:r>
    </w:p>
    <w:p w14:paraId="50AAD99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NRSRQ Accuracy for UE Category NB1</w:t>
      </w:r>
      <w:r>
        <w:rPr>
          <w:noProof/>
        </w:rPr>
        <w:tab/>
        <w:t>932</w:t>
      </w:r>
    </w:p>
    <w:p w14:paraId="456A1AD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NRSRP Measurement Report Mapping</w:t>
      </w:r>
      <w:r>
        <w:rPr>
          <w:noProof/>
        </w:rPr>
        <w:tab/>
        <w:t>933</w:t>
      </w:r>
    </w:p>
    <w:p w14:paraId="1295AC8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9.1.22A.6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NRSRQ Measurement Report Mapping</w:t>
      </w:r>
      <w:r>
        <w:rPr>
          <w:noProof/>
        </w:rPr>
        <w:tab/>
        <w:t>933</w:t>
      </w:r>
    </w:p>
    <w:p w14:paraId="1307ECB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9.1.22A.7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MSG3-based Measurement Report Mapping for UE Category NB1</w:t>
      </w:r>
      <w:r>
        <w:rPr>
          <w:noProof/>
        </w:rPr>
        <w:tab/>
        <w:t>933</w:t>
      </w:r>
    </w:p>
    <w:p w14:paraId="3210FB2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9.1.22A.8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Downlink Channel Quality Measurement Accuracy for UE Category NB1</w:t>
      </w:r>
      <w:r>
        <w:rPr>
          <w:noProof/>
        </w:rPr>
        <w:tab/>
        <w:t>933</w:t>
      </w:r>
    </w:p>
    <w:p w14:paraId="507EE1E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Power Headroom for UE Category NB1</w:t>
      </w:r>
      <w:r>
        <w:rPr>
          <w:noProof/>
        </w:rPr>
        <w:tab/>
        <w:t>934</w:t>
      </w:r>
    </w:p>
    <w:p w14:paraId="2EAC33C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</w:t>
      </w:r>
      <w:r>
        <w:rPr>
          <w:noProof/>
        </w:rPr>
        <w:tab/>
        <w:t>934</w:t>
      </w:r>
    </w:p>
    <w:p w14:paraId="1F4A43B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Reporting Delay</w:t>
      </w:r>
      <w:r>
        <w:rPr>
          <w:noProof/>
        </w:rPr>
        <w:tab/>
        <w:t>934</w:t>
      </w:r>
    </w:p>
    <w:p w14:paraId="7F156E3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9.1.23.3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 for UE Category NB1</w:t>
      </w:r>
      <w:r>
        <w:rPr>
          <w:noProof/>
        </w:rPr>
        <w:tab/>
        <w:t>934</w:t>
      </w:r>
    </w:p>
    <w:p w14:paraId="74323BE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936</w:t>
      </w:r>
    </w:p>
    <w:p w14:paraId="4630D39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936</w:t>
      </w:r>
    </w:p>
    <w:p w14:paraId="5A31935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 for UE Category NB1 for UE Power Class 6</w:t>
      </w:r>
      <w:r>
        <w:rPr>
          <w:noProof/>
        </w:rPr>
        <w:tab/>
        <w:t>936</w:t>
      </w:r>
    </w:p>
    <w:p w14:paraId="3AEDF10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Power Headroom for UE Category NB1 for Satellite Access</w:t>
      </w:r>
      <w:r>
        <w:rPr>
          <w:noProof/>
        </w:rPr>
        <w:tab/>
        <w:t>937</w:t>
      </w:r>
    </w:p>
    <w:p w14:paraId="5545835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</w:t>
      </w:r>
      <w:r>
        <w:rPr>
          <w:noProof/>
        </w:rPr>
        <w:tab/>
        <w:t>937</w:t>
      </w:r>
    </w:p>
    <w:p w14:paraId="66CDB2D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Reporting Delay</w:t>
      </w:r>
      <w:r>
        <w:rPr>
          <w:noProof/>
        </w:rPr>
        <w:tab/>
        <w:t>937</w:t>
      </w:r>
    </w:p>
    <w:p w14:paraId="7C51FDE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 for UE Category NB1</w:t>
      </w:r>
      <w:r w:rsidRPr="003E52FD">
        <w:rPr>
          <w:rFonts w:eastAsia="SimSun"/>
          <w:noProof/>
        </w:rPr>
        <w:t xml:space="preserve"> </w:t>
      </w:r>
      <w:r>
        <w:rPr>
          <w:noProof/>
        </w:rPr>
        <w:t>for Satellite Access</w:t>
      </w:r>
      <w:r>
        <w:rPr>
          <w:noProof/>
        </w:rPr>
        <w:tab/>
        <w:t>938</w:t>
      </w:r>
    </w:p>
    <w:p w14:paraId="70874C8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938</w:t>
      </w:r>
    </w:p>
    <w:p w14:paraId="1190CD5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9.1.23A.3.2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938</w:t>
      </w:r>
    </w:p>
    <w:p w14:paraId="7B2134E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 for UE Category NB1 for UE Power Class 6 for Satellite Access</w:t>
      </w:r>
      <w:r>
        <w:rPr>
          <w:noProof/>
        </w:rPr>
        <w:tab/>
        <w:t>938</w:t>
      </w:r>
    </w:p>
    <w:p w14:paraId="43F8512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939</w:t>
      </w:r>
    </w:p>
    <w:p w14:paraId="284DEBC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accuracy for UE category M2</w:t>
      </w:r>
      <w:r>
        <w:rPr>
          <w:noProof/>
        </w:rPr>
        <w:tab/>
        <w:t>939</w:t>
      </w:r>
    </w:p>
    <w:p w14:paraId="505A39D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RSTD Accuracy Requirement for UE catergory M2 in CE mode A</w:t>
      </w:r>
      <w:r>
        <w:rPr>
          <w:noProof/>
        </w:rPr>
        <w:tab/>
        <w:t>939</w:t>
      </w:r>
    </w:p>
    <w:p w14:paraId="306A723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RSTD Accuracy Requirement for UE catergory M2 in CE mode B</w:t>
      </w:r>
      <w:r>
        <w:rPr>
          <w:noProof/>
        </w:rPr>
        <w:tab/>
        <w:t>940</w:t>
      </w:r>
    </w:p>
    <w:p w14:paraId="7EAD1BF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time difference Accuracy Requirement for Cat-M2</w:t>
      </w:r>
      <w:r>
        <w:rPr>
          <w:noProof/>
        </w:rPr>
        <w:tab/>
        <w:t>941</w:t>
      </w:r>
    </w:p>
    <w:p w14:paraId="5215FCF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RSTD Accuracy Requirement for UE catergory M2 in CE mode A</w:t>
      </w:r>
      <w:r>
        <w:rPr>
          <w:noProof/>
        </w:rPr>
        <w:tab/>
        <w:t>942</w:t>
      </w:r>
    </w:p>
    <w:p w14:paraId="30955DE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RSTD Accuracy Requirement for UE catergory M2 in CE mode B</w:t>
      </w:r>
      <w:r>
        <w:rPr>
          <w:noProof/>
        </w:rPr>
        <w:tab/>
        <w:t>944</w:t>
      </w:r>
    </w:p>
    <w:p w14:paraId="6D4125A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Accuracy for non-BL CE UE</w:t>
      </w:r>
      <w:r>
        <w:rPr>
          <w:noProof/>
        </w:rPr>
        <w:tab/>
        <w:t>945</w:t>
      </w:r>
    </w:p>
    <w:p w14:paraId="774EB90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RSRP for non-BL CE UE in CE mode A</w:t>
      </w:r>
      <w:r>
        <w:rPr>
          <w:noProof/>
        </w:rPr>
        <w:tab/>
        <w:t>946</w:t>
      </w:r>
    </w:p>
    <w:p w14:paraId="221E473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Accuracy of RSRP for non-BL CE UE in CE mode A</w:t>
      </w:r>
      <w:r>
        <w:rPr>
          <w:noProof/>
        </w:rPr>
        <w:tab/>
        <w:t>948</w:t>
      </w:r>
    </w:p>
    <w:p w14:paraId="7EA00AC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RSRP for non-BL CE UE in CE mode B</w:t>
      </w:r>
      <w:r>
        <w:rPr>
          <w:noProof/>
        </w:rPr>
        <w:tab/>
        <w:t>948</w:t>
      </w:r>
    </w:p>
    <w:p w14:paraId="5CCAA51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Accuracy of RSRP for non-BL CE UE in CE mode B</w:t>
      </w:r>
      <w:r>
        <w:rPr>
          <w:noProof/>
        </w:rPr>
        <w:tab/>
        <w:t>950</w:t>
      </w:r>
    </w:p>
    <w:p w14:paraId="652D89E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951</w:t>
      </w:r>
    </w:p>
    <w:p w14:paraId="1F0F3AA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RSRQ for non-BL CE UE in CE mode A</w:t>
      </w:r>
      <w:r>
        <w:rPr>
          <w:noProof/>
        </w:rPr>
        <w:tab/>
        <w:t>951</w:t>
      </w:r>
    </w:p>
    <w:p w14:paraId="26490DA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RSRQ for non-BL CE UE in CE mode B</w:t>
      </w:r>
      <w:r>
        <w:rPr>
          <w:noProof/>
        </w:rPr>
        <w:tab/>
        <w:t>951</w:t>
      </w:r>
    </w:p>
    <w:p w14:paraId="5B9E81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952</w:t>
      </w:r>
    </w:p>
    <w:p w14:paraId="6AE8B0D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RSRP for non-BL CE UE in CE mode A</w:t>
      </w:r>
      <w:r>
        <w:rPr>
          <w:noProof/>
        </w:rPr>
        <w:tab/>
        <w:t>952</w:t>
      </w:r>
    </w:p>
    <w:p w14:paraId="7BD5BCE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RSRP for non-BL CE UE in CE mode A</w:t>
      </w:r>
      <w:r>
        <w:rPr>
          <w:noProof/>
        </w:rPr>
        <w:tab/>
        <w:t>953</w:t>
      </w:r>
    </w:p>
    <w:p w14:paraId="51BC50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RSRP for non-BL CE UE in CE mode B</w:t>
      </w:r>
      <w:r>
        <w:rPr>
          <w:noProof/>
        </w:rPr>
        <w:tab/>
        <w:t>954</w:t>
      </w:r>
    </w:p>
    <w:p w14:paraId="405882E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Inter-frequency Relative Accuracy of RSRP for </w:t>
      </w:r>
      <w:r w:rsidRPr="003E52FD">
        <w:rPr>
          <w:rFonts w:eastAsia="DengXian"/>
          <w:noProof/>
        </w:rPr>
        <w:t xml:space="preserve">non-BL CE </w:t>
      </w:r>
      <w:r>
        <w:rPr>
          <w:noProof/>
        </w:rPr>
        <w:t>UE in CE mode B</w:t>
      </w:r>
      <w:r>
        <w:rPr>
          <w:noProof/>
        </w:rPr>
        <w:tab/>
        <w:t>955</w:t>
      </w:r>
    </w:p>
    <w:p w14:paraId="1EA2B2E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RSRQ for non-BL CE UE in CE mode A</w:t>
      </w:r>
      <w:r>
        <w:rPr>
          <w:noProof/>
        </w:rPr>
        <w:tab/>
        <w:t>956</w:t>
      </w:r>
    </w:p>
    <w:p w14:paraId="62B54F3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RSRQ for non-BL CE UE in CE mode A</w:t>
      </w:r>
      <w:r>
        <w:rPr>
          <w:noProof/>
        </w:rPr>
        <w:tab/>
        <w:t>956</w:t>
      </w:r>
    </w:p>
    <w:p w14:paraId="60AC8C8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RSRQ for non-BL CE UE in CE mode B</w:t>
      </w:r>
      <w:r>
        <w:rPr>
          <w:noProof/>
        </w:rPr>
        <w:tab/>
        <w:t>956</w:t>
      </w:r>
    </w:p>
    <w:p w14:paraId="5698F76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RSRQ for non-BL CE UE in CE mode B</w:t>
      </w:r>
      <w:r>
        <w:rPr>
          <w:noProof/>
        </w:rPr>
        <w:tab/>
        <w:t>957</w:t>
      </w:r>
    </w:p>
    <w:p w14:paraId="45591A9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SFN and frame Timing Difference (SFTD)</w:t>
      </w:r>
      <w:r>
        <w:rPr>
          <w:noProof/>
        </w:rPr>
        <w:tab/>
        <w:t>958</w:t>
      </w:r>
    </w:p>
    <w:p w14:paraId="065EE93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Accuracy Requirement</w:t>
      </w:r>
      <w:r>
        <w:rPr>
          <w:noProof/>
        </w:rPr>
        <w:tab/>
        <w:t>958</w:t>
      </w:r>
    </w:p>
    <w:p w14:paraId="0225468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SFN and Frame Timing Difference (SFTD) under CCA</w:t>
      </w:r>
      <w:r>
        <w:rPr>
          <w:noProof/>
        </w:rPr>
        <w:tab/>
        <w:t>960</w:t>
      </w:r>
    </w:p>
    <w:p w14:paraId="6B0EC22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Accuracy Requirement under CCA</w:t>
      </w:r>
      <w:r>
        <w:rPr>
          <w:noProof/>
        </w:rPr>
        <w:tab/>
        <w:t>960</w:t>
      </w:r>
    </w:p>
    <w:p w14:paraId="303BB66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FDD Measurements</w:t>
      </w:r>
      <w:r>
        <w:rPr>
          <w:noProof/>
        </w:rPr>
        <w:tab/>
        <w:t>961</w:t>
      </w:r>
    </w:p>
    <w:p w14:paraId="7DD1629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FDD CPICH RSCP</w:t>
      </w:r>
      <w:r>
        <w:rPr>
          <w:noProof/>
        </w:rPr>
        <w:tab/>
        <w:t>961</w:t>
      </w:r>
    </w:p>
    <w:p w14:paraId="64C0E8A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962</w:t>
      </w:r>
    </w:p>
    <w:p w14:paraId="57AAB47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FDD CPICH Ec/No</w:t>
      </w:r>
      <w:r>
        <w:rPr>
          <w:noProof/>
        </w:rPr>
        <w:tab/>
        <w:t>962</w:t>
      </w:r>
    </w:p>
    <w:p w14:paraId="4ADA6351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TDD Measurements</w:t>
      </w:r>
      <w:r>
        <w:rPr>
          <w:noProof/>
        </w:rPr>
        <w:tab/>
        <w:t>962</w:t>
      </w:r>
    </w:p>
    <w:p w14:paraId="372100B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TDD P-CCPCH RSCP</w:t>
      </w:r>
      <w:r>
        <w:rPr>
          <w:noProof/>
        </w:rPr>
        <w:tab/>
        <w:t>963</w:t>
      </w:r>
    </w:p>
    <w:p w14:paraId="0824D0E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963</w:t>
      </w:r>
    </w:p>
    <w:p w14:paraId="076F341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963</w:t>
      </w:r>
    </w:p>
    <w:p w14:paraId="502F2296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GSM Measurements</w:t>
      </w:r>
      <w:r>
        <w:rPr>
          <w:noProof/>
        </w:rPr>
        <w:tab/>
        <w:t>963</w:t>
      </w:r>
    </w:p>
    <w:p w14:paraId="3B4EBD7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GSM carrier RSSI</w:t>
      </w:r>
      <w:r>
        <w:rPr>
          <w:noProof/>
        </w:rPr>
        <w:tab/>
        <w:t>963</w:t>
      </w:r>
    </w:p>
    <w:p w14:paraId="56C76A6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CDMA2000 1x RTT Measurements</w:t>
      </w:r>
      <w:r>
        <w:rPr>
          <w:noProof/>
        </w:rPr>
        <w:tab/>
        <w:t>963</w:t>
      </w:r>
    </w:p>
    <w:p w14:paraId="3B4ABC8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CDMA2000 1x RTT Pilot Strength</w:t>
      </w:r>
      <w:r>
        <w:rPr>
          <w:noProof/>
        </w:rPr>
        <w:tab/>
        <w:t>963</w:t>
      </w:r>
    </w:p>
    <w:p w14:paraId="3D2F543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</w:t>
      </w:r>
      <w:r w:rsidRPr="003E52FD">
        <w:rPr>
          <w:rFonts w:cs="v4.2.0"/>
          <w:noProof/>
          <w:vertAlign w:val="subscript"/>
        </w:rPr>
        <w:t>CMAX,c</w:t>
      </w:r>
      <w:r>
        <w:rPr>
          <w:noProof/>
        </w:rPr>
        <w:tab/>
        <w:t>964</w:t>
      </w:r>
    </w:p>
    <w:p w14:paraId="5BBEC5A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964</w:t>
      </w:r>
    </w:p>
    <w:p w14:paraId="40B090C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9.6.2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Estimation Period</w:t>
      </w:r>
      <w:r>
        <w:rPr>
          <w:noProof/>
        </w:rPr>
        <w:tab/>
        <w:t>964</w:t>
      </w:r>
    </w:p>
    <w:p w14:paraId="50AFBDB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Reporting Delay</w:t>
      </w:r>
      <w:r>
        <w:rPr>
          <w:noProof/>
        </w:rPr>
        <w:tab/>
        <w:t>964</w:t>
      </w:r>
    </w:p>
    <w:p w14:paraId="010F27D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IEEE802.11 Measurements</w:t>
      </w:r>
      <w:r>
        <w:rPr>
          <w:noProof/>
        </w:rPr>
        <w:tab/>
        <w:t>964</w:t>
      </w:r>
    </w:p>
    <w:p w14:paraId="3D78730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WLAN RSSI</w:t>
      </w:r>
      <w:r>
        <w:rPr>
          <w:noProof/>
        </w:rPr>
        <w:tab/>
        <w:t>964</w:t>
      </w:r>
    </w:p>
    <w:p w14:paraId="50E2443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WLAN RSSI Measurement Report Mapping</w:t>
      </w:r>
      <w:r>
        <w:rPr>
          <w:noProof/>
        </w:rPr>
        <w:tab/>
        <w:t>964</w:t>
      </w:r>
    </w:p>
    <w:p w14:paraId="135FC16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Measurements</w:t>
      </w:r>
      <w:r>
        <w:rPr>
          <w:noProof/>
        </w:rPr>
        <w:tab/>
        <w:t>965</w:t>
      </w:r>
    </w:p>
    <w:p w14:paraId="5B8B7AF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965</w:t>
      </w:r>
    </w:p>
    <w:p w14:paraId="10F81FF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RSRP</w:t>
      </w:r>
      <w:r>
        <w:rPr>
          <w:noProof/>
        </w:rPr>
        <w:tab/>
        <w:t>965</w:t>
      </w:r>
    </w:p>
    <w:p w14:paraId="19EEBA8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MBSFN RSRP measurement accuracy requirements</w:t>
      </w:r>
      <w:r>
        <w:rPr>
          <w:noProof/>
        </w:rPr>
        <w:tab/>
        <w:t>965</w:t>
      </w:r>
    </w:p>
    <w:p w14:paraId="767642D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9.8.2.2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RSRP measurement report mapping</w:t>
      </w:r>
      <w:r>
        <w:rPr>
          <w:noProof/>
        </w:rPr>
        <w:tab/>
        <w:t>966</w:t>
      </w:r>
    </w:p>
    <w:p w14:paraId="31EF8A6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RSRP measurement report mapping for 7.5 kHz subcarrier spacing</w:t>
      </w:r>
      <w:r>
        <w:rPr>
          <w:noProof/>
        </w:rPr>
        <w:tab/>
        <w:t>966</w:t>
      </w:r>
    </w:p>
    <w:p w14:paraId="4D9E3A5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RSRP measurement report mapping for 1.25 kHz subcarrier spacing</w:t>
      </w:r>
      <w:r>
        <w:rPr>
          <w:noProof/>
        </w:rPr>
        <w:tab/>
        <w:t>967</w:t>
      </w:r>
    </w:p>
    <w:p w14:paraId="4A31AF3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MBSFN RSRP measurement report mapping for </w:t>
      </w:r>
      <w:r w:rsidRPr="003E52FD">
        <w:rPr>
          <w:rFonts w:eastAsia="PMingLiU"/>
          <w:noProof/>
          <w:lang w:eastAsia="zh-TW"/>
        </w:rPr>
        <w:t>2.5</w:t>
      </w:r>
      <w:r>
        <w:rPr>
          <w:noProof/>
        </w:rPr>
        <w:t xml:space="preserve"> kHz subcarrier spacing</w:t>
      </w:r>
      <w:r>
        <w:rPr>
          <w:noProof/>
        </w:rPr>
        <w:tab/>
        <w:t>967</w:t>
      </w:r>
    </w:p>
    <w:p w14:paraId="6F1AC7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MBSFN RSRP measurement report mapping for </w:t>
      </w:r>
      <w:r w:rsidRPr="003E52FD">
        <w:rPr>
          <w:rFonts w:eastAsia="PMingLiU"/>
          <w:noProof/>
          <w:lang w:eastAsia="zh-TW"/>
        </w:rPr>
        <w:t>370.37</w:t>
      </w:r>
      <w:r>
        <w:rPr>
          <w:noProof/>
        </w:rPr>
        <w:t>Hz subcarrier spacing</w:t>
      </w:r>
      <w:r>
        <w:rPr>
          <w:noProof/>
        </w:rPr>
        <w:tab/>
        <w:t>967</w:t>
      </w:r>
    </w:p>
    <w:p w14:paraId="7163D45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</w:t>
      </w:r>
      <w:r>
        <w:rPr>
          <w:noProof/>
        </w:rPr>
        <w:tab/>
        <w:t>968</w:t>
      </w:r>
    </w:p>
    <w:p w14:paraId="1DD5BD7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MBSFN RSRQ measurement accuracy requirements</w:t>
      </w:r>
      <w:r>
        <w:rPr>
          <w:noProof/>
        </w:rPr>
        <w:tab/>
        <w:t>968</w:t>
      </w:r>
    </w:p>
    <w:p w14:paraId="2BD31A9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 report mapping</w:t>
      </w:r>
      <w:r>
        <w:rPr>
          <w:noProof/>
        </w:rPr>
        <w:tab/>
        <w:t>968</w:t>
      </w:r>
    </w:p>
    <w:p w14:paraId="5CAFAC7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 report mapping for 7.5 kHz subcarrier spacing</w:t>
      </w:r>
      <w:r>
        <w:rPr>
          <w:noProof/>
        </w:rPr>
        <w:tab/>
        <w:t>969</w:t>
      </w:r>
    </w:p>
    <w:p w14:paraId="5A78C92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 report mapping for 1.25 kHz subcarrier spacing</w:t>
      </w:r>
      <w:r>
        <w:rPr>
          <w:noProof/>
        </w:rPr>
        <w:tab/>
        <w:t>969</w:t>
      </w:r>
    </w:p>
    <w:p w14:paraId="66CA525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</w:t>
      </w:r>
      <w:r w:rsidRPr="003E52FD">
        <w:rPr>
          <w:rFonts w:eastAsia="PMingLiU"/>
          <w:noProof/>
          <w:lang w:eastAsia="zh-TW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 report mapping for 2.5 kHz subcarrier spacing</w:t>
      </w:r>
      <w:r>
        <w:rPr>
          <w:noProof/>
        </w:rPr>
        <w:tab/>
        <w:t>969</w:t>
      </w:r>
    </w:p>
    <w:p w14:paraId="7AC56D4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</w:t>
      </w:r>
      <w:r w:rsidRPr="003E52FD">
        <w:rPr>
          <w:rFonts w:eastAsia="PMingLiU"/>
          <w:noProof/>
          <w:lang w:eastAsia="zh-TW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 report mapping for 370.37 kHz subcarrier spacing</w:t>
      </w:r>
      <w:r>
        <w:rPr>
          <w:noProof/>
        </w:rPr>
        <w:tab/>
        <w:t>970</w:t>
      </w:r>
    </w:p>
    <w:p w14:paraId="02FF2EC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MCH BLER</w:t>
      </w:r>
      <w:r>
        <w:rPr>
          <w:noProof/>
        </w:rPr>
        <w:tab/>
        <w:t>970</w:t>
      </w:r>
    </w:p>
    <w:p w14:paraId="12B2D32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 mapping for MCH BLER</w:t>
      </w:r>
      <w:r>
        <w:rPr>
          <w:noProof/>
        </w:rPr>
        <w:tab/>
        <w:t>970</w:t>
      </w:r>
    </w:p>
    <w:p w14:paraId="715A410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 mapping for MCH Block Number</w:t>
      </w:r>
      <w:r>
        <w:rPr>
          <w:noProof/>
        </w:rPr>
        <w:tab/>
        <w:t>971</w:t>
      </w:r>
    </w:p>
    <w:p w14:paraId="2E7C8DB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ProSe Measurements</w:t>
      </w:r>
      <w:r>
        <w:rPr>
          <w:noProof/>
        </w:rPr>
        <w:tab/>
        <w:t>972</w:t>
      </w:r>
    </w:p>
    <w:p w14:paraId="7B54A05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972</w:t>
      </w:r>
    </w:p>
    <w:p w14:paraId="7897BF5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972</w:t>
      </w:r>
    </w:p>
    <w:p w14:paraId="709413C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S-RSRP Accuracy</w:t>
      </w:r>
      <w:r>
        <w:rPr>
          <w:noProof/>
        </w:rPr>
        <w:tab/>
        <w:t>972</w:t>
      </w:r>
    </w:p>
    <w:p w14:paraId="7BC82C9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S-RSRP</w:t>
      </w:r>
      <w:r>
        <w:rPr>
          <w:noProof/>
        </w:rPr>
        <w:tab/>
        <w:t>973</w:t>
      </w:r>
    </w:p>
    <w:p w14:paraId="4963483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SD-RSRP Measurement Accuracy Requirements</w:t>
      </w:r>
      <w:r>
        <w:rPr>
          <w:noProof/>
        </w:rPr>
        <w:tab/>
        <w:t>974</w:t>
      </w:r>
    </w:p>
    <w:p w14:paraId="00D72C9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SD-RSRP Accuracy</w:t>
      </w:r>
      <w:r>
        <w:rPr>
          <w:noProof/>
        </w:rPr>
        <w:tab/>
        <w:t>974</w:t>
      </w:r>
    </w:p>
    <w:p w14:paraId="59D6944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SD-RSRP</w:t>
      </w:r>
      <w:r>
        <w:rPr>
          <w:noProof/>
        </w:rPr>
        <w:tab/>
        <w:t>974</w:t>
      </w:r>
    </w:p>
    <w:p w14:paraId="1803C94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Measurements</w:t>
      </w:r>
      <w:r>
        <w:rPr>
          <w:noProof/>
        </w:rPr>
        <w:tab/>
        <w:t>975</w:t>
      </w:r>
    </w:p>
    <w:p w14:paraId="644C96E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975</w:t>
      </w:r>
    </w:p>
    <w:p w14:paraId="6946296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975</w:t>
      </w:r>
    </w:p>
    <w:p w14:paraId="43AE6C0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S-RSRP Accuracy</w:t>
      </w:r>
      <w:r>
        <w:rPr>
          <w:noProof/>
        </w:rPr>
        <w:tab/>
        <w:t>975</w:t>
      </w:r>
    </w:p>
    <w:p w14:paraId="1573BAD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S-RSRP</w:t>
      </w:r>
      <w:r>
        <w:rPr>
          <w:noProof/>
        </w:rPr>
        <w:tab/>
        <w:t>976</w:t>
      </w:r>
    </w:p>
    <w:p w14:paraId="13D4741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PSSCH-RSRP Measurement Accuracy Requirements</w:t>
      </w:r>
      <w:r>
        <w:rPr>
          <w:noProof/>
        </w:rPr>
        <w:tab/>
        <w:t>977</w:t>
      </w:r>
    </w:p>
    <w:p w14:paraId="5876A55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PSSCH-RSRP Accuracy</w:t>
      </w:r>
      <w:r>
        <w:rPr>
          <w:noProof/>
        </w:rPr>
        <w:tab/>
        <w:t>977</w:t>
      </w:r>
    </w:p>
    <w:p w14:paraId="5AB1042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S-RSSI Measurement Accuracy Requirements</w:t>
      </w:r>
      <w:r>
        <w:rPr>
          <w:noProof/>
        </w:rPr>
        <w:tab/>
        <w:t>977</w:t>
      </w:r>
    </w:p>
    <w:p w14:paraId="53F8D29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9.10.4.1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Intra-frequency absolute S-RSSI measurement accuracy requirements</w:t>
      </w:r>
      <w:r>
        <w:rPr>
          <w:noProof/>
        </w:rPr>
        <w:tab/>
        <w:t>977</w:t>
      </w:r>
    </w:p>
    <w:p w14:paraId="0BB49C5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9.10.4.2 Intra-frequency relative S-RSSI measurement accuracy requirements</w:t>
      </w:r>
      <w:r>
        <w:rPr>
          <w:noProof/>
        </w:rPr>
        <w:tab/>
        <w:t>978</w:t>
      </w:r>
    </w:p>
    <w:p w14:paraId="2ADE7E23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Measurements</w:t>
      </w:r>
      <w:r>
        <w:rPr>
          <w:noProof/>
        </w:rPr>
        <w:tab/>
        <w:t>978</w:t>
      </w:r>
    </w:p>
    <w:p w14:paraId="3499D7F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SS-RSRP Measurements</w:t>
      </w:r>
      <w:r>
        <w:rPr>
          <w:noProof/>
        </w:rPr>
        <w:tab/>
        <w:t>979</w:t>
      </w:r>
    </w:p>
    <w:p w14:paraId="0CFECAA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SS-RSRP Measurements for DC Idle Mode Measurements</w:t>
      </w:r>
      <w:r>
        <w:rPr>
          <w:noProof/>
        </w:rPr>
        <w:tab/>
        <w:t>979</w:t>
      </w:r>
    </w:p>
    <w:p w14:paraId="25B0B9F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SS-RSRQ Measurements</w:t>
      </w:r>
      <w:r>
        <w:rPr>
          <w:noProof/>
        </w:rPr>
        <w:tab/>
        <w:t>979</w:t>
      </w:r>
    </w:p>
    <w:p w14:paraId="07DBF28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SS-RSRQ Measurements for DC Idle Mode Measurements</w:t>
      </w:r>
      <w:r>
        <w:rPr>
          <w:noProof/>
        </w:rPr>
        <w:tab/>
        <w:t>979</w:t>
      </w:r>
    </w:p>
    <w:p w14:paraId="1BF41A2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SS-SINR Measurements</w:t>
      </w:r>
      <w:r>
        <w:rPr>
          <w:noProof/>
        </w:rPr>
        <w:tab/>
        <w:t>980</w:t>
      </w:r>
    </w:p>
    <w:p w14:paraId="7E9C46B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SS-RSRP Measurements under CCA</w:t>
      </w:r>
      <w:r>
        <w:rPr>
          <w:noProof/>
        </w:rPr>
        <w:tab/>
        <w:t>980</w:t>
      </w:r>
    </w:p>
    <w:p w14:paraId="4C51168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SS-RSRQ Measurements under CCA</w:t>
      </w:r>
      <w:r>
        <w:rPr>
          <w:noProof/>
        </w:rPr>
        <w:tab/>
        <w:t>980</w:t>
      </w:r>
    </w:p>
    <w:p w14:paraId="5DD9CFE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SS-SINR Measurements under CCA</w:t>
      </w:r>
      <w:r>
        <w:rPr>
          <w:noProof/>
        </w:rPr>
        <w:tab/>
        <w:t>981</w:t>
      </w:r>
    </w:p>
    <w:p w14:paraId="08096D6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RSSI Measurements under CCA</w:t>
      </w:r>
      <w:r>
        <w:rPr>
          <w:noProof/>
        </w:rPr>
        <w:tab/>
        <w:t>981</w:t>
      </w:r>
    </w:p>
    <w:p w14:paraId="6CB6701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Channel Occupancy Measurements under CCA</w:t>
      </w:r>
      <w:r>
        <w:rPr>
          <w:noProof/>
        </w:rPr>
        <w:tab/>
        <w:t>981</w:t>
      </w:r>
    </w:p>
    <w:p w14:paraId="2DF614BE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Measurements Performance Requirements for E-UTRAN</w:t>
      </w:r>
      <w:r>
        <w:rPr>
          <w:noProof/>
        </w:rPr>
        <w:tab/>
        <w:t>982</w:t>
      </w:r>
    </w:p>
    <w:p w14:paraId="54868B7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Received Interference Power</w:t>
      </w:r>
      <w:r>
        <w:rPr>
          <w:noProof/>
        </w:rPr>
        <w:tab/>
        <w:t>982</w:t>
      </w:r>
    </w:p>
    <w:p w14:paraId="48A1819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accuracy requirement</w:t>
      </w:r>
      <w:r>
        <w:rPr>
          <w:noProof/>
        </w:rPr>
        <w:tab/>
        <w:t>982</w:t>
      </w:r>
    </w:p>
    <w:p w14:paraId="76F64A0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requirement</w:t>
      </w:r>
      <w:r>
        <w:rPr>
          <w:noProof/>
        </w:rPr>
        <w:tab/>
        <w:t>982</w:t>
      </w:r>
    </w:p>
    <w:p w14:paraId="6182371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Received Interference Power measurement report mapping</w:t>
      </w:r>
      <w:r>
        <w:rPr>
          <w:noProof/>
        </w:rPr>
        <w:tab/>
        <w:t>982</w:t>
      </w:r>
    </w:p>
    <w:p w14:paraId="5B88840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Angle of Arrival (AOA)</w:t>
      </w:r>
      <w:r>
        <w:rPr>
          <w:noProof/>
        </w:rPr>
        <w:tab/>
        <w:t>982</w:t>
      </w:r>
    </w:p>
    <w:p w14:paraId="1F3E31D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Range/mapping</w:t>
      </w:r>
      <w:r>
        <w:rPr>
          <w:noProof/>
        </w:rPr>
        <w:tab/>
        <w:t>982</w:t>
      </w:r>
    </w:p>
    <w:p w14:paraId="300A3C5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(T</w:t>
      </w:r>
      <w:r w:rsidRPr="003E52FD">
        <w:rPr>
          <w:noProof/>
          <w:vertAlign w:val="subscript"/>
        </w:rPr>
        <w:t>ADV</w:t>
      </w:r>
      <w:r>
        <w:rPr>
          <w:noProof/>
        </w:rPr>
        <w:t>)</w:t>
      </w:r>
      <w:r>
        <w:rPr>
          <w:noProof/>
        </w:rPr>
        <w:tab/>
        <w:t>983</w:t>
      </w:r>
    </w:p>
    <w:p w14:paraId="13BA143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983</w:t>
      </w:r>
    </w:p>
    <w:p w14:paraId="64A6AC24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11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ProSe Requirements in Any Cell Selection state</w:t>
      </w:r>
      <w:r>
        <w:rPr>
          <w:noProof/>
        </w:rPr>
        <w:tab/>
        <w:t>983</w:t>
      </w:r>
    </w:p>
    <w:p w14:paraId="6926CE5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983</w:t>
      </w:r>
    </w:p>
    <w:p w14:paraId="10C6198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 for ProSe in Any Cell Selection State</w:t>
      </w:r>
      <w:r>
        <w:rPr>
          <w:noProof/>
        </w:rPr>
        <w:tab/>
        <w:t>984</w:t>
      </w:r>
    </w:p>
    <w:p w14:paraId="1ACEF01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984</w:t>
      </w:r>
    </w:p>
    <w:p w14:paraId="0FDC9EB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ProSe UE transmission timing</w:t>
      </w:r>
      <w:r>
        <w:rPr>
          <w:noProof/>
        </w:rPr>
        <w:tab/>
        <w:t>984</w:t>
      </w:r>
    </w:p>
    <w:p w14:paraId="1DC15A2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984</w:t>
      </w:r>
    </w:p>
    <w:p w14:paraId="1DAB455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984</w:t>
      </w:r>
    </w:p>
    <w:p w14:paraId="4E8FA13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11.3.2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984</w:t>
      </w:r>
    </w:p>
    <w:p w14:paraId="7727FAC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ProSe in Any Cell Selection State</w:t>
      </w:r>
      <w:r>
        <w:rPr>
          <w:noProof/>
        </w:rPr>
        <w:tab/>
        <w:t>984</w:t>
      </w:r>
    </w:p>
    <w:p w14:paraId="53CC17D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984</w:t>
      </w:r>
    </w:p>
    <w:p w14:paraId="57BC00B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985</w:t>
      </w:r>
    </w:p>
    <w:p w14:paraId="6273D28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</w:t>
      </w:r>
      <w:r>
        <w:rPr>
          <w:noProof/>
        </w:rPr>
        <w:tab/>
        <w:t>985</w:t>
      </w:r>
    </w:p>
    <w:p w14:paraId="1061714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</w:t>
      </w:r>
      <w:r>
        <w:rPr>
          <w:noProof/>
        </w:rPr>
        <w:tab/>
        <w:t>985</w:t>
      </w:r>
    </w:p>
    <w:p w14:paraId="05433C3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ProSe Synchronization Reference</w:t>
      </w:r>
      <w:r>
        <w:rPr>
          <w:noProof/>
        </w:rPr>
        <w:tab/>
        <w:t>985</w:t>
      </w:r>
    </w:p>
    <w:p w14:paraId="7F68A1E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985</w:t>
      </w:r>
    </w:p>
    <w:p w14:paraId="6C18EC8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Selection/Reselection to intra-frequency SyncRef UE</w:t>
      </w:r>
      <w:r>
        <w:rPr>
          <w:noProof/>
        </w:rPr>
        <w:tab/>
        <w:t>986</w:t>
      </w:r>
    </w:p>
    <w:p w14:paraId="13377C9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986</w:t>
      </w:r>
    </w:p>
    <w:p w14:paraId="52B4976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986</w:t>
      </w:r>
    </w:p>
    <w:p w14:paraId="75225596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986</w:t>
      </w:r>
    </w:p>
    <w:p w14:paraId="413A5AA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986</w:t>
      </w:r>
    </w:p>
    <w:p w14:paraId="76B44F3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986</w:t>
      </w:r>
    </w:p>
    <w:p w14:paraId="7E500B0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intra-frequency ProSe relay UE</w:t>
      </w:r>
      <w:r>
        <w:rPr>
          <w:noProof/>
        </w:rPr>
        <w:tab/>
        <w:t>986</w:t>
      </w:r>
    </w:p>
    <w:p w14:paraId="5FC41D21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12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V2V Sidelink Communication Requirements for V2V Operation on Dedicated V2V Carrier</w:t>
      </w:r>
      <w:r>
        <w:rPr>
          <w:noProof/>
        </w:rPr>
        <w:tab/>
        <w:t>987</w:t>
      </w:r>
    </w:p>
    <w:p w14:paraId="019E522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987</w:t>
      </w:r>
    </w:p>
    <w:p w14:paraId="31C19F5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Transmit Timing</w:t>
      </w:r>
      <w:r>
        <w:rPr>
          <w:noProof/>
        </w:rPr>
        <w:tab/>
        <w:t>987</w:t>
      </w:r>
    </w:p>
    <w:p w14:paraId="6C0AC74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GNSS as timing reference</w:t>
      </w:r>
      <w:r>
        <w:rPr>
          <w:noProof/>
        </w:rPr>
        <w:tab/>
        <w:t>987</w:t>
      </w:r>
    </w:p>
    <w:p w14:paraId="748B47F1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</w:t>
      </w:r>
      <w:r>
        <w:rPr>
          <w:noProof/>
        </w:rPr>
        <w:tab/>
        <w:t>987</w:t>
      </w:r>
    </w:p>
    <w:p w14:paraId="1E53CEAE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Reliability of GNSS signal</w:t>
      </w:r>
      <w:r>
        <w:rPr>
          <w:noProof/>
        </w:rPr>
        <w:tab/>
        <w:t>987</w:t>
      </w:r>
    </w:p>
    <w:p w14:paraId="102CB2DE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13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V2X Requirements</w:t>
      </w:r>
      <w:r>
        <w:rPr>
          <w:noProof/>
        </w:rPr>
        <w:tab/>
        <w:t>988</w:t>
      </w:r>
    </w:p>
    <w:p w14:paraId="1DD6B75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988</w:t>
      </w:r>
    </w:p>
    <w:p w14:paraId="5143F2B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988</w:t>
      </w:r>
    </w:p>
    <w:p w14:paraId="36C2870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988</w:t>
      </w:r>
    </w:p>
    <w:p w14:paraId="5FC40F9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GNSS as synchronization reference source</w:t>
      </w:r>
      <w:r>
        <w:rPr>
          <w:noProof/>
        </w:rPr>
        <w:tab/>
        <w:t>988</w:t>
      </w:r>
    </w:p>
    <w:p w14:paraId="7F97A03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Serving cell/PCell as synchronization reference source</w:t>
      </w:r>
      <w:r>
        <w:rPr>
          <w:noProof/>
        </w:rPr>
        <w:tab/>
        <w:t>988</w:t>
      </w:r>
    </w:p>
    <w:p w14:paraId="76EB832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SyncRef UE as synchronization reference source</w:t>
      </w:r>
      <w:r>
        <w:rPr>
          <w:noProof/>
        </w:rPr>
        <w:tab/>
        <w:t>989</w:t>
      </w:r>
    </w:p>
    <w:p w14:paraId="4413492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989</w:t>
      </w:r>
    </w:p>
    <w:p w14:paraId="32EA633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989</w:t>
      </w:r>
    </w:p>
    <w:p w14:paraId="64ED0D1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Serving cell / PCell as synchronization reference source</w:t>
      </w:r>
      <w:r>
        <w:rPr>
          <w:noProof/>
        </w:rPr>
        <w:tab/>
        <w:t>989</w:t>
      </w:r>
    </w:p>
    <w:p w14:paraId="751C42E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GNSS as synchronization reference source</w:t>
      </w:r>
      <w:r>
        <w:rPr>
          <w:noProof/>
        </w:rPr>
        <w:tab/>
        <w:t>989</w:t>
      </w:r>
    </w:p>
    <w:p w14:paraId="5840B64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SyncRef UE as synchronization reference source</w:t>
      </w:r>
      <w:r>
        <w:rPr>
          <w:noProof/>
        </w:rPr>
        <w:tab/>
        <w:t>990</w:t>
      </w:r>
    </w:p>
    <w:p w14:paraId="459D613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V2X Synchronization Reference Source</w:t>
      </w:r>
      <w:r>
        <w:rPr>
          <w:noProof/>
        </w:rPr>
        <w:tab/>
        <w:t>990</w:t>
      </w:r>
    </w:p>
    <w:p w14:paraId="41A64C66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Autonomous Resource Selection/Reselection measurements</w:t>
      </w:r>
      <w:r>
        <w:rPr>
          <w:noProof/>
        </w:rPr>
        <w:tab/>
        <w:t>991</w:t>
      </w:r>
    </w:p>
    <w:p w14:paraId="23CDB65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991</w:t>
      </w:r>
    </w:p>
    <w:p w14:paraId="25D9779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PSSCH-RSRP measurements</w:t>
      </w:r>
      <w:r>
        <w:rPr>
          <w:noProof/>
        </w:rPr>
        <w:tab/>
        <w:t>991</w:t>
      </w:r>
    </w:p>
    <w:p w14:paraId="22CE582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S-RSSI measurements</w:t>
      </w:r>
      <w:r>
        <w:rPr>
          <w:noProof/>
        </w:rPr>
        <w:tab/>
        <w:t>991</w:t>
      </w:r>
    </w:p>
    <w:p w14:paraId="611826F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991</w:t>
      </w:r>
    </w:p>
    <w:p w14:paraId="769B6296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</w:t>
      </w:r>
      <w:r>
        <w:rPr>
          <w:noProof/>
        </w:rPr>
        <w:tab/>
        <w:t>992</w:t>
      </w:r>
    </w:p>
    <w:p w14:paraId="42220FA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to WAN due to V2X Sidelink Communication</w:t>
      </w:r>
      <w:r>
        <w:rPr>
          <w:noProof/>
        </w:rPr>
        <w:tab/>
        <w:t>992</w:t>
      </w:r>
    </w:p>
    <w:p w14:paraId="2FC02B0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Sidelink Communication Dropping due to synchronization reference source change</w:t>
      </w:r>
      <w:r>
        <w:rPr>
          <w:noProof/>
        </w:rPr>
        <w:tab/>
        <w:t>992</w:t>
      </w:r>
    </w:p>
    <w:p w14:paraId="7A3E7FF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13.7.</w:t>
      </w:r>
      <w:r w:rsidRPr="003E52FD">
        <w:rPr>
          <w:rFonts w:eastAsia="Malgun Gothic"/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Interruptions to WAN due to V2X </w:t>
      </w:r>
      <w:r w:rsidRPr="003E52FD">
        <w:rPr>
          <w:rFonts w:eastAsia="Malgun Gothic"/>
          <w:noProof/>
        </w:rPr>
        <w:t>Carrier Aggregation</w:t>
      </w:r>
      <w:r>
        <w:rPr>
          <w:noProof/>
        </w:rPr>
        <w:tab/>
        <w:t>992</w:t>
      </w:r>
    </w:p>
    <w:p w14:paraId="4ABFB57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</w:t>
      </w:r>
      <w:r w:rsidRPr="003E52FD">
        <w:rPr>
          <w:rFonts w:eastAsiaTheme="minorEastAsia"/>
          <w:noProof/>
        </w:rPr>
        <w:t>3</w:t>
      </w:r>
      <w:r>
        <w:rPr>
          <w:noProof/>
        </w:rPr>
        <w:t>.7.</w:t>
      </w:r>
      <w:r w:rsidRPr="003E52FD">
        <w:rPr>
          <w:rFonts w:eastAsiaTheme="minorEastAsia"/>
          <w:noProof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Interruptions to WAN due to </w:t>
      </w:r>
      <w:r w:rsidRPr="003E52FD">
        <w:rPr>
          <w:rFonts w:eastAsiaTheme="minorEastAsia"/>
          <w:noProof/>
        </w:rPr>
        <w:t xml:space="preserve">NR </w:t>
      </w:r>
      <w:r>
        <w:rPr>
          <w:noProof/>
        </w:rPr>
        <w:t>V2X sidelink communication</w:t>
      </w:r>
      <w:r>
        <w:rPr>
          <w:noProof/>
        </w:rPr>
        <w:tab/>
        <w:t>993</w:t>
      </w:r>
    </w:p>
    <w:p w14:paraId="37A2745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Reliability of GNSS signal</w:t>
      </w:r>
      <w:r>
        <w:rPr>
          <w:noProof/>
        </w:rPr>
        <w:tab/>
        <w:t>993</w:t>
      </w:r>
    </w:p>
    <w:p w14:paraId="6E5732EE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Component Carrier Addition and Release Delay for V2X Sidelink Carrier Aggregation</w:t>
      </w:r>
      <w:r>
        <w:rPr>
          <w:noProof/>
        </w:rPr>
        <w:tab/>
        <w:t>993</w:t>
      </w:r>
    </w:p>
    <w:p w14:paraId="2249CD2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V2X Synchronization Reference Source for V2X Carrier Aggregation</w:t>
      </w:r>
      <w:r>
        <w:rPr>
          <w:noProof/>
        </w:rPr>
        <w:tab/>
        <w:t>993</w:t>
      </w:r>
    </w:p>
    <w:p w14:paraId="0450DC71" w14:textId="77777777" w:rsidR="00423D4D" w:rsidRDefault="00423D4D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val="en-US" w:eastAsia="zh-CN"/>
        </w:rPr>
      </w:pPr>
      <w:r>
        <w:rPr>
          <w:noProof/>
        </w:rPr>
        <w:t>Annex A (normative): Test Cases</w:t>
      </w:r>
      <w:r>
        <w:rPr>
          <w:noProof/>
        </w:rPr>
        <w:tab/>
        <w:t>983</w:t>
      </w:r>
    </w:p>
    <w:p w14:paraId="2D258B28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Purpose of annex</w:t>
      </w:r>
      <w:r>
        <w:rPr>
          <w:noProof/>
        </w:rPr>
        <w:tab/>
        <w:t>983</w:t>
      </w:r>
    </w:p>
    <w:p w14:paraId="1458488A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983</w:t>
      </w:r>
    </w:p>
    <w:p w14:paraId="19E382C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5.0.0"/>
          <w:noProof/>
        </w:rPr>
        <w:t>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Types of requirements in TS 36.133</w:t>
      </w:r>
      <w:r>
        <w:rPr>
          <w:noProof/>
        </w:rPr>
        <w:tab/>
        <w:t>983</w:t>
      </w:r>
    </w:p>
    <w:p w14:paraId="481D631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Time and delay requirements on UE higher layer actions</w:t>
      </w:r>
      <w:r>
        <w:rPr>
          <w:noProof/>
        </w:rPr>
        <w:tab/>
        <w:t>983</w:t>
      </w:r>
    </w:p>
    <w:p w14:paraId="2A70204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power levels, relative powers and time</w:t>
      </w:r>
      <w:r>
        <w:rPr>
          <w:noProof/>
        </w:rPr>
        <w:tab/>
        <w:t>983</w:t>
      </w:r>
    </w:p>
    <w:p w14:paraId="2A94493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Implementation requirements</w:t>
      </w:r>
      <w:r>
        <w:rPr>
          <w:noProof/>
        </w:rPr>
        <w:tab/>
        <w:t>984</w:t>
      </w:r>
    </w:p>
    <w:p w14:paraId="15C8DC7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Physical layer timing requirements</w:t>
      </w:r>
      <w:r>
        <w:rPr>
          <w:noProof/>
        </w:rPr>
        <w:tab/>
        <w:t>984</w:t>
      </w:r>
    </w:p>
    <w:p w14:paraId="55BF21F0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RRM test configurations</w:t>
      </w:r>
      <w:r>
        <w:rPr>
          <w:noProof/>
        </w:rPr>
        <w:tab/>
        <w:t>985</w:t>
      </w:r>
    </w:p>
    <w:p w14:paraId="2085EA6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5.0.0"/>
          <w:noProof/>
        </w:rPr>
        <w:t>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985</w:t>
      </w:r>
    </w:p>
    <w:p w14:paraId="4C7F233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PDSCH</w:t>
      </w:r>
      <w:r>
        <w:rPr>
          <w:noProof/>
        </w:rPr>
        <w:tab/>
        <w:t>985</w:t>
      </w:r>
    </w:p>
    <w:p w14:paraId="44763FE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</w:t>
      </w:r>
      <w:r>
        <w:rPr>
          <w:noProof/>
        </w:rPr>
        <w:tab/>
        <w:t>985</w:t>
      </w:r>
    </w:p>
    <w:p w14:paraId="077F769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</w:t>
      </w:r>
      <w:r>
        <w:rPr>
          <w:noProof/>
        </w:rPr>
        <w:tab/>
        <w:t>990</w:t>
      </w:r>
    </w:p>
    <w:p w14:paraId="3FF52C4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for UE category 0</w:t>
      </w:r>
      <w:r>
        <w:rPr>
          <w:noProof/>
        </w:rPr>
        <w:tab/>
        <w:t>993</w:t>
      </w:r>
    </w:p>
    <w:p w14:paraId="3BAFE30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for UE category 0</w:t>
      </w:r>
      <w:r>
        <w:rPr>
          <w:noProof/>
        </w:rPr>
        <w:tab/>
        <w:t>994</w:t>
      </w:r>
    </w:p>
    <w:p w14:paraId="65A5517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for UE category 0</w:t>
      </w:r>
      <w:r>
        <w:rPr>
          <w:noProof/>
        </w:rPr>
        <w:tab/>
        <w:t>995</w:t>
      </w:r>
    </w:p>
    <w:p w14:paraId="12333ED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Frame Structure 3</w:t>
      </w:r>
      <w:r>
        <w:rPr>
          <w:noProof/>
        </w:rPr>
        <w:tab/>
        <w:t>996</w:t>
      </w:r>
    </w:p>
    <w:p w14:paraId="52FE743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5.0.0"/>
          <w:noProof/>
          <w:lang w:val="de-DE"/>
        </w:rPr>
        <w:t>A.3.1.2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de-DE"/>
        </w:rPr>
        <w:t>PCFICH/PDCCH/PHICH</w:t>
      </w:r>
      <w:r>
        <w:rPr>
          <w:noProof/>
        </w:rPr>
        <w:tab/>
        <w:t>997</w:t>
      </w:r>
    </w:p>
    <w:p w14:paraId="06BCCE4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de-DE"/>
        </w:rPr>
        <w:t>A.3.1.2.1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de-DE"/>
        </w:rPr>
        <w:t>FDD</w:t>
      </w:r>
      <w:r>
        <w:rPr>
          <w:noProof/>
        </w:rPr>
        <w:tab/>
        <w:t>997</w:t>
      </w:r>
    </w:p>
    <w:p w14:paraId="1442360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</w:t>
      </w:r>
      <w:r>
        <w:rPr>
          <w:noProof/>
        </w:rPr>
        <w:tab/>
        <w:t>997</w:t>
      </w:r>
    </w:p>
    <w:p w14:paraId="4B1FD29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de-DE"/>
        </w:rPr>
        <w:t>A.3.1.2.3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de-DE"/>
        </w:rPr>
        <w:t>HD-FDD for UE category 0</w:t>
      </w:r>
      <w:r>
        <w:rPr>
          <w:noProof/>
        </w:rPr>
        <w:tab/>
        <w:t>998</w:t>
      </w:r>
    </w:p>
    <w:p w14:paraId="1EDF6E4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de-DE"/>
        </w:rPr>
        <w:t>A.3.1.2.4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de-DE"/>
        </w:rPr>
        <w:t>FS 3</w:t>
      </w:r>
      <w:r>
        <w:rPr>
          <w:noProof/>
        </w:rPr>
        <w:tab/>
        <w:t>998</w:t>
      </w:r>
    </w:p>
    <w:p w14:paraId="7C95ADA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de-DE"/>
        </w:rPr>
        <w:t>A.3.1.3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de-DE"/>
        </w:rPr>
        <w:t xml:space="preserve">MPDCCH </w:t>
      </w:r>
      <w:r>
        <w:rPr>
          <w:noProof/>
        </w:rPr>
        <w:t>Reference Channels for Cat-M1 UEs</w:t>
      </w:r>
      <w:r>
        <w:rPr>
          <w:noProof/>
        </w:rPr>
        <w:tab/>
        <w:t>998</w:t>
      </w:r>
    </w:p>
    <w:p w14:paraId="1534753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de-DE"/>
        </w:rPr>
        <w:t>A.3.1.3.1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de-DE"/>
        </w:rPr>
        <w:t>FDD</w:t>
      </w:r>
      <w:r>
        <w:rPr>
          <w:noProof/>
        </w:rPr>
        <w:t xml:space="preserve"> in CEModeA</w:t>
      </w:r>
      <w:r>
        <w:rPr>
          <w:noProof/>
        </w:rPr>
        <w:tab/>
        <w:t>999</w:t>
      </w:r>
    </w:p>
    <w:p w14:paraId="18811DF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de-DE"/>
        </w:rPr>
        <w:t>A.3.1.3.2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de-DE"/>
        </w:rPr>
        <w:t>HD-FDD</w:t>
      </w:r>
      <w:r>
        <w:rPr>
          <w:noProof/>
        </w:rPr>
        <w:t xml:space="preserve"> in CEModeA</w:t>
      </w:r>
      <w:r>
        <w:rPr>
          <w:noProof/>
        </w:rPr>
        <w:tab/>
        <w:t>999</w:t>
      </w:r>
    </w:p>
    <w:p w14:paraId="2C66560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de-DE"/>
        </w:rPr>
        <w:t>A.3.1.3.3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de-DE"/>
        </w:rPr>
        <w:t>TDD</w:t>
      </w:r>
      <w:r>
        <w:rPr>
          <w:noProof/>
        </w:rPr>
        <w:t xml:space="preserve"> in CEModeA</w:t>
      </w:r>
      <w:r>
        <w:rPr>
          <w:noProof/>
        </w:rPr>
        <w:tab/>
        <w:t>1000</w:t>
      </w:r>
    </w:p>
    <w:p w14:paraId="6D0037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de-DE"/>
        </w:rPr>
        <w:t>A.3.1.3.4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de-DE"/>
        </w:rPr>
        <w:t>FDD</w:t>
      </w:r>
      <w:r>
        <w:rPr>
          <w:noProof/>
        </w:rPr>
        <w:t xml:space="preserve"> in CEModeB</w:t>
      </w:r>
      <w:r>
        <w:rPr>
          <w:noProof/>
        </w:rPr>
        <w:tab/>
        <w:t>1000</w:t>
      </w:r>
    </w:p>
    <w:p w14:paraId="3C4D7B2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de-DE"/>
        </w:rPr>
        <w:t>A.3.1.3.5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de-DE"/>
        </w:rPr>
        <w:t>HD-FDD</w:t>
      </w:r>
      <w:r>
        <w:rPr>
          <w:noProof/>
        </w:rPr>
        <w:t xml:space="preserve"> in CEModeB</w:t>
      </w:r>
      <w:r>
        <w:rPr>
          <w:noProof/>
        </w:rPr>
        <w:tab/>
        <w:t>1001</w:t>
      </w:r>
    </w:p>
    <w:p w14:paraId="037ADAF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de-DE"/>
        </w:rPr>
        <w:t>A.3.1.3.6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de-DE"/>
        </w:rPr>
        <w:t>TDD</w:t>
      </w:r>
      <w:r>
        <w:rPr>
          <w:noProof/>
        </w:rPr>
        <w:t xml:space="preserve"> in CEModeB</w:t>
      </w:r>
      <w:r>
        <w:rPr>
          <w:noProof/>
        </w:rPr>
        <w:tab/>
        <w:t>1001</w:t>
      </w:r>
    </w:p>
    <w:p w14:paraId="1B3008D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PDSCH Reference Channel for Cat-M1 UEs</w:t>
      </w:r>
      <w:r>
        <w:rPr>
          <w:noProof/>
        </w:rPr>
        <w:tab/>
        <w:t>1002</w:t>
      </w:r>
    </w:p>
    <w:p w14:paraId="1CD0977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FDD </w:t>
      </w:r>
      <w:r w:rsidRPr="003E52FD">
        <w:rPr>
          <w:rFonts w:cs="v5.0.0"/>
          <w:noProof/>
        </w:rPr>
        <w:t>in CEModeA</w:t>
      </w:r>
      <w:r>
        <w:rPr>
          <w:noProof/>
        </w:rPr>
        <w:tab/>
        <w:t>1002</w:t>
      </w:r>
    </w:p>
    <w:p w14:paraId="094EBA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HD-FDD </w:t>
      </w:r>
      <w:r w:rsidRPr="003E52FD">
        <w:rPr>
          <w:rFonts w:cs="v5.0.0"/>
          <w:noProof/>
        </w:rPr>
        <w:t>in CEModeA</w:t>
      </w:r>
      <w:r>
        <w:rPr>
          <w:noProof/>
        </w:rPr>
        <w:tab/>
        <w:t>1003</w:t>
      </w:r>
    </w:p>
    <w:p w14:paraId="2C5EEC0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TDD </w:t>
      </w:r>
      <w:r w:rsidRPr="003E52FD">
        <w:rPr>
          <w:rFonts w:cs="v5.0.0"/>
          <w:noProof/>
        </w:rPr>
        <w:t>in CEModeA</w:t>
      </w:r>
      <w:r>
        <w:rPr>
          <w:noProof/>
        </w:rPr>
        <w:tab/>
        <w:t>1004</w:t>
      </w:r>
    </w:p>
    <w:p w14:paraId="5092B78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FDD </w:t>
      </w:r>
      <w:r w:rsidRPr="003E52FD">
        <w:rPr>
          <w:rFonts w:cs="v5.0.0"/>
          <w:noProof/>
        </w:rPr>
        <w:t>in CEModeB</w:t>
      </w:r>
      <w:r>
        <w:rPr>
          <w:noProof/>
        </w:rPr>
        <w:tab/>
        <w:t>1005</w:t>
      </w:r>
    </w:p>
    <w:p w14:paraId="27981CE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HD-FDD </w:t>
      </w:r>
      <w:r w:rsidRPr="003E52FD">
        <w:rPr>
          <w:rFonts w:cs="v5.0.0"/>
          <w:noProof/>
        </w:rPr>
        <w:t>in CEModeB</w:t>
      </w:r>
      <w:r>
        <w:rPr>
          <w:noProof/>
        </w:rPr>
        <w:tab/>
        <w:t>1006</w:t>
      </w:r>
    </w:p>
    <w:p w14:paraId="11996F6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TDD </w:t>
      </w:r>
      <w:r w:rsidRPr="003E52FD">
        <w:rPr>
          <w:rFonts w:cs="v5.0.0"/>
          <w:noProof/>
        </w:rPr>
        <w:t>in CEModeB</w:t>
      </w:r>
      <w:r>
        <w:rPr>
          <w:noProof/>
        </w:rPr>
        <w:tab/>
        <w:t>1006</w:t>
      </w:r>
    </w:p>
    <w:p w14:paraId="4652D58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</w:t>
      </w:r>
      <w:r w:rsidRPr="003E52FD">
        <w:rPr>
          <w:rFonts w:eastAsia="MS Mincho"/>
          <w:noProof/>
          <w:lang w:eastAsia="ja-JP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NPD</w:t>
      </w:r>
      <w:r w:rsidRPr="003E52FD">
        <w:rPr>
          <w:rFonts w:eastAsia="MS Mincho"/>
          <w:noProof/>
          <w:lang w:eastAsia="ja-JP"/>
        </w:rPr>
        <w:t>S</w:t>
      </w:r>
      <w:r>
        <w:rPr>
          <w:noProof/>
        </w:rPr>
        <w:t xml:space="preserve">CH </w:t>
      </w:r>
      <w:r w:rsidRPr="003E52FD">
        <w:rPr>
          <w:rFonts w:cs="v5.0.0"/>
          <w:noProof/>
        </w:rPr>
        <w:t>Reference Channel for UE category NB1</w:t>
      </w:r>
      <w:r>
        <w:rPr>
          <w:noProof/>
        </w:rPr>
        <w:tab/>
        <w:t>1007</w:t>
      </w:r>
    </w:p>
    <w:p w14:paraId="72D7389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</w:t>
      </w:r>
      <w:r w:rsidRPr="003E52FD">
        <w:rPr>
          <w:rFonts w:eastAsia="MS Mincho"/>
          <w:noProof/>
          <w:lang w:eastAsia="ja-JP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in-band operation</w:t>
      </w:r>
      <w:r>
        <w:rPr>
          <w:noProof/>
        </w:rPr>
        <w:tab/>
        <w:t>1007</w:t>
      </w:r>
    </w:p>
    <w:p w14:paraId="45A400A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1008</w:t>
      </w:r>
    </w:p>
    <w:p w14:paraId="3FB9FF3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standalone operation</w:t>
      </w:r>
      <w:r>
        <w:rPr>
          <w:noProof/>
        </w:rPr>
        <w:tab/>
        <w:t>1008</w:t>
      </w:r>
    </w:p>
    <w:p w14:paraId="5D8137E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1009</w:t>
      </w:r>
    </w:p>
    <w:p w14:paraId="4149641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guard band operation</w:t>
      </w:r>
      <w:r>
        <w:rPr>
          <w:noProof/>
        </w:rPr>
        <w:tab/>
        <w:t>1009</w:t>
      </w:r>
    </w:p>
    <w:p w14:paraId="3792A14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1010</w:t>
      </w:r>
    </w:p>
    <w:p w14:paraId="0F41D41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</w:t>
      </w:r>
      <w:r w:rsidRPr="003E52FD">
        <w:rPr>
          <w:rFonts w:eastAsia="MS Mincho"/>
          <w:noProof/>
          <w:lang w:eastAsia="ja-JP"/>
        </w:rPr>
        <w:t>5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in-band operation</w:t>
      </w:r>
      <w:r>
        <w:rPr>
          <w:noProof/>
        </w:rPr>
        <w:tab/>
        <w:t>1010</w:t>
      </w:r>
    </w:p>
    <w:p w14:paraId="6B736CF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standalone operation</w:t>
      </w:r>
      <w:r>
        <w:rPr>
          <w:noProof/>
        </w:rPr>
        <w:tab/>
        <w:t>1010</w:t>
      </w:r>
    </w:p>
    <w:p w14:paraId="4629544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guard band operation</w:t>
      </w:r>
      <w:r>
        <w:rPr>
          <w:noProof/>
        </w:rPr>
        <w:tab/>
        <w:t>1011</w:t>
      </w:r>
    </w:p>
    <w:p w14:paraId="3A92A89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NPDCCH Reference Channel for UE category NB1</w:t>
      </w:r>
      <w:r>
        <w:rPr>
          <w:noProof/>
        </w:rPr>
        <w:tab/>
        <w:t>1011</w:t>
      </w:r>
    </w:p>
    <w:p w14:paraId="275B8F2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In-band operation</w:t>
      </w:r>
      <w:r>
        <w:rPr>
          <w:noProof/>
        </w:rPr>
        <w:tab/>
        <w:t>1011</w:t>
      </w:r>
    </w:p>
    <w:p w14:paraId="7E9008F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1012</w:t>
      </w:r>
    </w:p>
    <w:p w14:paraId="76B4A2E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Standalone operation</w:t>
      </w:r>
      <w:r>
        <w:rPr>
          <w:noProof/>
        </w:rPr>
        <w:tab/>
        <w:t>1012</w:t>
      </w:r>
    </w:p>
    <w:p w14:paraId="0AD95F9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1012</w:t>
      </w:r>
    </w:p>
    <w:p w14:paraId="5034F33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Guard band operation</w:t>
      </w:r>
      <w:r>
        <w:rPr>
          <w:noProof/>
        </w:rPr>
        <w:tab/>
        <w:t>1012</w:t>
      </w:r>
    </w:p>
    <w:p w14:paraId="1A62F97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1013</w:t>
      </w:r>
    </w:p>
    <w:p w14:paraId="62083EF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5.0.0"/>
          <w:noProof/>
        </w:rPr>
        <w:t>A.3.2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1013</w:t>
      </w:r>
    </w:p>
    <w:p w14:paraId="716363B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Patterns for FDD</w:t>
      </w:r>
      <w:r>
        <w:rPr>
          <w:noProof/>
        </w:rPr>
        <w:tab/>
        <w:t>1013</w:t>
      </w:r>
    </w:p>
    <w:p w14:paraId="0CF443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1: outer resource blocks allocation in 10 MHz</w:t>
      </w:r>
      <w:r>
        <w:rPr>
          <w:noProof/>
        </w:rPr>
        <w:tab/>
        <w:t>1014</w:t>
      </w:r>
    </w:p>
    <w:p w14:paraId="11C8F3F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2: full bandwidth allocation in 10 MHz</w:t>
      </w:r>
      <w:r>
        <w:rPr>
          <w:noProof/>
        </w:rPr>
        <w:tab/>
        <w:t>1014</w:t>
      </w:r>
    </w:p>
    <w:p w14:paraId="654438E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3: outer resource blocks allocation in 1.4 MHz</w:t>
      </w:r>
      <w:r>
        <w:rPr>
          <w:noProof/>
        </w:rPr>
        <w:tab/>
        <w:t>1015</w:t>
      </w:r>
    </w:p>
    <w:p w14:paraId="0546C3A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4: full bandwidth allocation in 1.4 MHz</w:t>
      </w:r>
      <w:r>
        <w:rPr>
          <w:noProof/>
        </w:rPr>
        <w:tab/>
        <w:t>1016</w:t>
      </w:r>
    </w:p>
    <w:p w14:paraId="06CD25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5: outer resource blocks allocation in 10 MHz (without MBSFN)</w:t>
      </w:r>
      <w:r>
        <w:rPr>
          <w:noProof/>
        </w:rPr>
        <w:tab/>
        <w:t>1016</w:t>
      </w:r>
    </w:p>
    <w:p w14:paraId="0732E96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6: full bandwidth allocation in 10 MHz (without MBSFN)</w:t>
      </w:r>
      <w:r>
        <w:rPr>
          <w:noProof/>
        </w:rPr>
        <w:tab/>
        <w:t>1017</w:t>
      </w:r>
    </w:p>
    <w:p w14:paraId="4730E4E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7: full bandwidth allocation in 1.4 MHz (without MBSFN)</w:t>
      </w:r>
      <w:r>
        <w:rPr>
          <w:noProof/>
        </w:rPr>
        <w:tab/>
        <w:t>1017</w:t>
      </w:r>
    </w:p>
    <w:p w14:paraId="39C9DBD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8: outer resource blocks allocation in 10 MHz for MBSFN ABS</w:t>
      </w:r>
      <w:r>
        <w:rPr>
          <w:noProof/>
        </w:rPr>
        <w:tab/>
        <w:t>1017</w:t>
      </w:r>
    </w:p>
    <w:p w14:paraId="1002A4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9: full bandwidth allocation in 10 MHz for MBSFN ABS</w:t>
      </w:r>
      <w:r>
        <w:rPr>
          <w:noProof/>
        </w:rPr>
        <w:tab/>
        <w:t>1018</w:t>
      </w:r>
    </w:p>
    <w:p w14:paraId="5068498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10: outer resource blocks allocation in 10 MHz with user data in every subframe (without MBSFN)</w:t>
      </w:r>
      <w:r>
        <w:rPr>
          <w:noProof/>
        </w:rPr>
        <w:tab/>
        <w:t>1019</w:t>
      </w:r>
    </w:p>
    <w:p w14:paraId="4BDA377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11: outer resource blocks allocation in 20 MHz</w:t>
      </w:r>
      <w:r>
        <w:rPr>
          <w:noProof/>
        </w:rPr>
        <w:tab/>
        <w:t>1019</w:t>
      </w:r>
    </w:p>
    <w:p w14:paraId="0D8E54C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12: full bandwidth allocation in 20 MHz</w:t>
      </w:r>
      <w:r>
        <w:rPr>
          <w:noProof/>
        </w:rPr>
        <w:tab/>
        <w:t>1020</w:t>
      </w:r>
    </w:p>
    <w:p w14:paraId="2858196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13: outer resource blocks allocation in 20 MHz (without MBSFN)</w:t>
      </w:r>
      <w:r>
        <w:rPr>
          <w:noProof/>
        </w:rPr>
        <w:tab/>
        <w:t>1020</w:t>
      </w:r>
    </w:p>
    <w:p w14:paraId="56D2A76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14: full bandwidth allocation in 20 MHz (without MBSFN)</w:t>
      </w:r>
      <w:r>
        <w:rPr>
          <w:noProof/>
        </w:rPr>
        <w:tab/>
        <w:t>1021</w:t>
      </w:r>
    </w:p>
    <w:p w14:paraId="6A6E173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15: outer resource blocks allocation in 5 MHz</w:t>
      </w:r>
      <w:r>
        <w:rPr>
          <w:noProof/>
        </w:rPr>
        <w:tab/>
        <w:t>1021</w:t>
      </w:r>
    </w:p>
    <w:p w14:paraId="1C7D037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16: full bandwidth allocation in 5 MHz</w:t>
      </w:r>
      <w:r>
        <w:rPr>
          <w:noProof/>
        </w:rPr>
        <w:tab/>
        <w:t>1022</w:t>
      </w:r>
    </w:p>
    <w:p w14:paraId="02FB342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A.3.2.1.17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17: outer resource blocks allocation in 20 MHz with user data in every subframe (without MBSFN)</w:t>
      </w:r>
      <w:r>
        <w:rPr>
          <w:noProof/>
        </w:rPr>
        <w:tab/>
        <w:t>1022</w:t>
      </w:r>
    </w:p>
    <w:p w14:paraId="7A0C143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18: outer resource blocks allocation in 5 MHz (without MBSFN)</w:t>
      </w:r>
      <w:r>
        <w:rPr>
          <w:noProof/>
        </w:rPr>
        <w:tab/>
        <w:t>1023</w:t>
      </w:r>
    </w:p>
    <w:p w14:paraId="3C70FC6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19: full bandwidth allocation in 5 MHz (without MBSFN)</w:t>
      </w:r>
      <w:r>
        <w:rPr>
          <w:noProof/>
        </w:rPr>
        <w:tab/>
        <w:t>1023</w:t>
      </w:r>
    </w:p>
    <w:p w14:paraId="558F7AE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20: outer resource blocks allocation in 5 MHz with user data in every subframe (without MBSFN)</w:t>
      </w:r>
      <w:r>
        <w:rPr>
          <w:noProof/>
        </w:rPr>
        <w:tab/>
        <w:t>1024</w:t>
      </w:r>
    </w:p>
    <w:p w14:paraId="7C6A729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OCNG FDD pattern 21: 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1024</w:t>
      </w:r>
    </w:p>
    <w:p w14:paraId="1ABBDF8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OCNG FDD pattern 22: Generic resource blocks allocation in 5MHz </w:t>
      </w:r>
      <w:r>
        <w:rPr>
          <w:noProof/>
          <w:lang w:bidi="hi-IN"/>
        </w:rPr>
        <w:t>(without MBSFN)</w:t>
      </w:r>
      <w:r>
        <w:rPr>
          <w:noProof/>
        </w:rPr>
        <w:tab/>
        <w:t>1025</w:t>
      </w:r>
    </w:p>
    <w:p w14:paraId="347C216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Patterns for TDD</w:t>
      </w:r>
      <w:r>
        <w:rPr>
          <w:noProof/>
        </w:rPr>
        <w:tab/>
        <w:t>1025</w:t>
      </w:r>
    </w:p>
    <w:p w14:paraId="191B407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1: outer resource blocks allocation in 10 MHz</w:t>
      </w:r>
      <w:r>
        <w:rPr>
          <w:noProof/>
        </w:rPr>
        <w:tab/>
        <w:t>1026</w:t>
      </w:r>
    </w:p>
    <w:p w14:paraId="458413D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2: full bandwidth allocation in 10 MHz</w:t>
      </w:r>
      <w:r>
        <w:rPr>
          <w:noProof/>
        </w:rPr>
        <w:tab/>
        <w:t>1026</w:t>
      </w:r>
    </w:p>
    <w:p w14:paraId="76F9919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3: outer resource blocks allocation in 1.4 MHz</w:t>
      </w:r>
      <w:r>
        <w:rPr>
          <w:noProof/>
        </w:rPr>
        <w:tab/>
        <w:t>1027</w:t>
      </w:r>
    </w:p>
    <w:p w14:paraId="5F543FE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4: full bandwidth allocation in 1.4 MHz</w:t>
      </w:r>
      <w:r>
        <w:rPr>
          <w:noProof/>
        </w:rPr>
        <w:tab/>
        <w:t>1027</w:t>
      </w:r>
    </w:p>
    <w:p w14:paraId="3E2545B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5: outer resource blocks allocation in 10 MHz for MBSFN ABS</w:t>
      </w:r>
      <w:r>
        <w:rPr>
          <w:noProof/>
        </w:rPr>
        <w:tab/>
        <w:t>1028</w:t>
      </w:r>
    </w:p>
    <w:p w14:paraId="36F1009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6: full bandwidth allocation in 10 MHz for MBSFN ABS</w:t>
      </w:r>
      <w:r>
        <w:rPr>
          <w:noProof/>
        </w:rPr>
        <w:tab/>
        <w:t>1029</w:t>
      </w:r>
    </w:p>
    <w:p w14:paraId="56B0325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7: outer resource blocks allocation in 20 MHz</w:t>
      </w:r>
      <w:r>
        <w:rPr>
          <w:noProof/>
        </w:rPr>
        <w:tab/>
        <w:t>1030</w:t>
      </w:r>
    </w:p>
    <w:p w14:paraId="40870D4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8: full bandwidth allocation in 20 MHz</w:t>
      </w:r>
      <w:r>
        <w:rPr>
          <w:noProof/>
        </w:rPr>
        <w:tab/>
        <w:t>1031</w:t>
      </w:r>
    </w:p>
    <w:p w14:paraId="1814BA4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9: outer resource blocks allocation in 5 MHz</w:t>
      </w:r>
      <w:r>
        <w:rPr>
          <w:noProof/>
        </w:rPr>
        <w:tab/>
        <w:t>1031</w:t>
      </w:r>
    </w:p>
    <w:p w14:paraId="6E3A0D3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10: full bandwidth allocation in 5 MHz</w:t>
      </w:r>
      <w:r>
        <w:rPr>
          <w:noProof/>
        </w:rPr>
        <w:tab/>
        <w:t>1032</w:t>
      </w:r>
    </w:p>
    <w:p w14:paraId="4419699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OCNG TDD pattern 11: 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1033</w:t>
      </w:r>
    </w:p>
    <w:p w14:paraId="1DF3CC4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Patterns for Narrowband IoT</w:t>
      </w:r>
      <w:r>
        <w:rPr>
          <w:noProof/>
        </w:rPr>
        <w:tab/>
        <w:t>1033</w:t>
      </w:r>
    </w:p>
    <w:p w14:paraId="2CEF6E4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Narrowband IoT OCNG FDD pattern 1: In-band NB-IoT in 10 MHz EUTRAN cell</w:t>
      </w:r>
      <w:r>
        <w:rPr>
          <w:noProof/>
        </w:rPr>
        <w:tab/>
        <w:t>1035</w:t>
      </w:r>
    </w:p>
    <w:p w14:paraId="7867122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Narrowband IoT OCNG FDD pattern 2: guard band NB-IoT in 10 MHz EUTRAN cell</w:t>
      </w:r>
      <w:r>
        <w:rPr>
          <w:noProof/>
        </w:rPr>
        <w:tab/>
        <w:t>1036</w:t>
      </w:r>
    </w:p>
    <w:p w14:paraId="25314DD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FI"/>
        </w:rPr>
        <w:t>A.3.2.3.3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Narrowband IoT OCNG FDD pattern 3: standalone NB-IoT</w:t>
      </w:r>
      <w:r>
        <w:rPr>
          <w:noProof/>
        </w:rPr>
        <w:tab/>
        <w:t>1036</w:t>
      </w:r>
    </w:p>
    <w:p w14:paraId="6F8531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Narrowband IoT OCNG FDD pattern 4: In-band NB-IoT in 5 MHz EUTRAN cell</w:t>
      </w:r>
      <w:r>
        <w:rPr>
          <w:noProof/>
        </w:rPr>
        <w:tab/>
        <w:t>1037</w:t>
      </w:r>
    </w:p>
    <w:p w14:paraId="63D6BA8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Narrowband IoT OCNG FDD pattern 5: guard band NB-IoT in 5 MHz EUTRAN cell</w:t>
      </w:r>
      <w:r>
        <w:rPr>
          <w:noProof/>
        </w:rPr>
        <w:tab/>
        <w:t>1038</w:t>
      </w:r>
    </w:p>
    <w:p w14:paraId="3FBFE0A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Narrowband IoT OCNG TDD pattern 1: In-band NB-IoT in 10 MHz EUTRAN cell</w:t>
      </w:r>
      <w:r>
        <w:rPr>
          <w:noProof/>
        </w:rPr>
        <w:tab/>
        <w:t>1039</w:t>
      </w:r>
    </w:p>
    <w:p w14:paraId="3F1B602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Narrowband IoT OCNG TDD pattern 2: guard band NB-IoT in 10 MHz EUTRAN cell</w:t>
      </w:r>
      <w:r>
        <w:rPr>
          <w:noProof/>
        </w:rPr>
        <w:tab/>
        <w:t>1040</w:t>
      </w:r>
    </w:p>
    <w:p w14:paraId="1844BC6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FI"/>
        </w:rPr>
        <w:t>A.3.2.3.8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Narrowband IoT OCNG TDD pattern 3: standalone NB-IoT</w:t>
      </w:r>
      <w:r>
        <w:rPr>
          <w:noProof/>
        </w:rPr>
        <w:tab/>
        <w:t>1041</w:t>
      </w:r>
    </w:p>
    <w:p w14:paraId="1FFD1F3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Patterns for V2X sidelink</w:t>
      </w:r>
      <w:r>
        <w:rPr>
          <w:noProof/>
        </w:rPr>
        <w:tab/>
        <w:t>1042</w:t>
      </w:r>
    </w:p>
    <w:p w14:paraId="4CA2C88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sidelink OCNG TDD pattern 1: outer resource blocks allocation in 10 MHz</w:t>
      </w:r>
      <w:r>
        <w:rPr>
          <w:noProof/>
        </w:rPr>
        <w:tab/>
        <w:t>1042</w:t>
      </w:r>
    </w:p>
    <w:p w14:paraId="1BF4F86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sidelink OCNG TDD pattern 2: outer resource blocks allocation in 10 MHz</w:t>
      </w:r>
      <w:r>
        <w:rPr>
          <w:noProof/>
        </w:rPr>
        <w:tab/>
        <w:t>1043</w:t>
      </w:r>
    </w:p>
    <w:p w14:paraId="1FEA7B2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DRX Configurations</w:t>
      </w:r>
      <w:r>
        <w:rPr>
          <w:noProof/>
        </w:rPr>
        <w:tab/>
        <w:t>1043</w:t>
      </w:r>
    </w:p>
    <w:p w14:paraId="018485E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 Transmission Configurations</w:t>
      </w:r>
      <w:r>
        <w:rPr>
          <w:noProof/>
        </w:rPr>
        <w:tab/>
        <w:t>1044</w:t>
      </w:r>
    </w:p>
    <w:p w14:paraId="5411C1D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Non-MBSFN ABS Transmission Configurations</w:t>
      </w:r>
      <w:r>
        <w:rPr>
          <w:noProof/>
        </w:rPr>
        <w:tab/>
        <w:t>1044</w:t>
      </w:r>
    </w:p>
    <w:p w14:paraId="4847180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Non-MBSFN ABS Transmission, 1x2 antenna with PBCH</w:t>
      </w:r>
      <w:r>
        <w:rPr>
          <w:noProof/>
        </w:rPr>
        <w:tab/>
        <w:t>1044</w:t>
      </w:r>
    </w:p>
    <w:p w14:paraId="6A7264B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Non-MBSFN ABS Transmission, 2x2 antenna without PBCH</w:t>
      </w:r>
      <w:r>
        <w:rPr>
          <w:noProof/>
        </w:rPr>
        <w:tab/>
        <w:t>1044</w:t>
      </w:r>
    </w:p>
    <w:p w14:paraId="418EB0F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ABS Transmission Configurations</w:t>
      </w:r>
      <w:r>
        <w:rPr>
          <w:noProof/>
        </w:rPr>
        <w:tab/>
        <w:t>1045</w:t>
      </w:r>
    </w:p>
    <w:p w14:paraId="1A27266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ABS Transmission, 1x2 antenna</w:t>
      </w:r>
      <w:r>
        <w:rPr>
          <w:noProof/>
        </w:rPr>
        <w:tab/>
        <w:t>1045</w:t>
      </w:r>
    </w:p>
    <w:p w14:paraId="6AF92C3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ABS Transmission</w:t>
      </w:r>
      <w:r w:rsidRPr="003E52FD">
        <w:rPr>
          <w:noProof/>
          <w:lang w:val="en-US"/>
        </w:rPr>
        <w:t>, 2x2 antenna</w:t>
      </w:r>
      <w:r>
        <w:rPr>
          <w:noProof/>
        </w:rPr>
        <w:tab/>
        <w:t>1046</w:t>
      </w:r>
    </w:p>
    <w:p w14:paraId="7422EC6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Impact of Reference Sensitivity Degradation with Carrier Aggregation on Test Cases</w:t>
      </w:r>
      <w:r>
        <w:rPr>
          <w:noProof/>
        </w:rPr>
        <w:tab/>
        <w:t>1046</w:t>
      </w:r>
    </w:p>
    <w:p w14:paraId="7AD55B3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Impact of Reference Sensitivity Degradation due to Insertion Loss</w:t>
      </w:r>
      <w:r>
        <w:rPr>
          <w:noProof/>
        </w:rPr>
        <w:tab/>
        <w:t>1046</w:t>
      </w:r>
    </w:p>
    <w:p w14:paraId="6619B87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Test Cases with Different Channel Bandwidth Combinations</w:t>
      </w:r>
      <w:r>
        <w:rPr>
          <w:noProof/>
        </w:rPr>
        <w:tab/>
        <w:t>1047</w:t>
      </w:r>
    </w:p>
    <w:p w14:paraId="03C71CA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1047</w:t>
      </w:r>
    </w:p>
    <w:p w14:paraId="08A20D1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1047</w:t>
      </w:r>
    </w:p>
    <w:p w14:paraId="4BDC81C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1047</w:t>
      </w:r>
    </w:p>
    <w:p w14:paraId="656B43A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1047</w:t>
      </w:r>
    </w:p>
    <w:p w14:paraId="5F1006E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ja-JP"/>
        </w:rPr>
        <w:t>A.3.8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ja-JP"/>
        </w:rPr>
        <w:t>Antenna Configuration</w:t>
      </w:r>
      <w:r>
        <w:rPr>
          <w:noProof/>
        </w:rPr>
        <w:tab/>
        <w:t>1047</w:t>
      </w:r>
    </w:p>
    <w:p w14:paraId="04E5E1E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Antenna connection for 4 Rx capable UEs</w:t>
      </w:r>
      <w:r>
        <w:rPr>
          <w:noProof/>
        </w:rPr>
        <w:tab/>
        <w:t>1047</w:t>
      </w:r>
    </w:p>
    <w:p w14:paraId="02190D4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A.3.8.1.1 Introduction</w:t>
      </w:r>
      <w:r>
        <w:rPr>
          <w:noProof/>
        </w:rPr>
        <w:tab/>
        <w:t>1047</w:t>
      </w:r>
    </w:p>
    <w:p w14:paraId="1620126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A.3.8.1.2 Principle of testing</w:t>
      </w:r>
      <w:r>
        <w:rPr>
          <w:noProof/>
        </w:rPr>
        <w:tab/>
        <w:t>1047</w:t>
      </w:r>
    </w:p>
    <w:p w14:paraId="676E9B3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A.3.8.1.2.1 Single carrier tests</w:t>
      </w:r>
      <w:r>
        <w:rPr>
          <w:noProof/>
        </w:rPr>
        <w:tab/>
        <w:t>1047</w:t>
      </w:r>
    </w:p>
    <w:p w14:paraId="1945546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1048</w:t>
      </w:r>
    </w:p>
    <w:p w14:paraId="13C337C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A.3.8.1.2.3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Antenna connection for bands where 2RX is supported</w:t>
      </w:r>
      <w:r>
        <w:rPr>
          <w:noProof/>
        </w:rPr>
        <w:tab/>
        <w:t>1049</w:t>
      </w:r>
    </w:p>
    <w:p w14:paraId="433F90A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A.3.8.1.2.4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Antenna connection for bands where 4RX is supported</w:t>
      </w:r>
      <w:r>
        <w:rPr>
          <w:noProof/>
        </w:rPr>
        <w:tab/>
        <w:t>1049</w:t>
      </w:r>
    </w:p>
    <w:p w14:paraId="789D3BD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Antenna connection for 8 Rx capable UEs</w:t>
      </w:r>
      <w:r>
        <w:rPr>
          <w:noProof/>
        </w:rPr>
        <w:tab/>
        <w:t>1049</w:t>
      </w:r>
    </w:p>
    <w:p w14:paraId="430CC95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1049</w:t>
      </w:r>
    </w:p>
    <w:p w14:paraId="5C96128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1049</w:t>
      </w:r>
    </w:p>
    <w:p w14:paraId="0450ECA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Single carrier tests</w:t>
      </w:r>
      <w:r>
        <w:rPr>
          <w:noProof/>
        </w:rPr>
        <w:tab/>
        <w:t>1049</w:t>
      </w:r>
    </w:p>
    <w:p w14:paraId="2F92A97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1050</w:t>
      </w:r>
    </w:p>
    <w:p w14:paraId="287B1C6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A.3.8.2.2.3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Antenna connection for bands where 2RX is supported</w:t>
      </w:r>
      <w:r>
        <w:rPr>
          <w:noProof/>
        </w:rPr>
        <w:tab/>
        <w:t>1050</w:t>
      </w:r>
    </w:p>
    <w:p w14:paraId="15FE93A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A.3.8.2.2.4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Antenna connection for bands where 4RX is supported</w:t>
      </w:r>
      <w:r>
        <w:rPr>
          <w:noProof/>
        </w:rPr>
        <w:tab/>
        <w:t>1050</w:t>
      </w:r>
    </w:p>
    <w:p w14:paraId="6272885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lastRenderedPageBreak/>
        <w:t>A.3.8.2.2.5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Antenna connection for bands where 8RX is supported</w:t>
      </w:r>
      <w:r>
        <w:rPr>
          <w:noProof/>
        </w:rPr>
        <w:tab/>
        <w:t>1050</w:t>
      </w:r>
    </w:p>
    <w:p w14:paraId="5EE641C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Test Cases with Different Duplex Modes</w:t>
      </w:r>
      <w:r>
        <w:rPr>
          <w:noProof/>
        </w:rPr>
        <w:tab/>
        <w:t>1050</w:t>
      </w:r>
    </w:p>
    <w:p w14:paraId="42777CD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1050</w:t>
      </w:r>
    </w:p>
    <w:p w14:paraId="7CFDFBE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1050</w:t>
      </w:r>
    </w:p>
    <w:p w14:paraId="36B4DF86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1051</w:t>
      </w:r>
    </w:p>
    <w:p w14:paraId="53EFEA0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1051</w:t>
      </w:r>
    </w:p>
    <w:p w14:paraId="35F1D9E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1051</w:t>
      </w:r>
    </w:p>
    <w:p w14:paraId="1A42023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Cases for Synchronous and Asynchronous Dual Connectivity</w:t>
      </w:r>
      <w:r>
        <w:rPr>
          <w:noProof/>
        </w:rPr>
        <w:tab/>
        <w:t>1051</w:t>
      </w:r>
    </w:p>
    <w:p w14:paraId="715C86E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1051</w:t>
      </w:r>
    </w:p>
    <w:p w14:paraId="05B0DE6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1051</w:t>
      </w:r>
    </w:p>
    <w:p w14:paraId="6D50169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Proximity-based Services</w:t>
      </w:r>
      <w:r>
        <w:rPr>
          <w:noProof/>
        </w:rPr>
        <w:tab/>
        <w:t>1051</w:t>
      </w:r>
    </w:p>
    <w:p w14:paraId="347E7EA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1051</w:t>
      </w:r>
    </w:p>
    <w:p w14:paraId="73CDE60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DRX configurations for ProSe tests</w:t>
      </w:r>
      <w:r>
        <w:rPr>
          <w:noProof/>
        </w:rPr>
        <w:tab/>
        <w:t>1051</w:t>
      </w:r>
    </w:p>
    <w:p w14:paraId="3CFF2D3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1052</w:t>
      </w:r>
    </w:p>
    <w:p w14:paraId="2477066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1052</w:t>
      </w:r>
    </w:p>
    <w:p w14:paraId="053C77D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1052</w:t>
      </w:r>
    </w:p>
    <w:p w14:paraId="7BCDC98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resource pool configurations for ProSe Direct Discovery</w:t>
      </w:r>
      <w:r>
        <w:rPr>
          <w:noProof/>
        </w:rPr>
        <w:tab/>
        <w:t>1052</w:t>
      </w:r>
    </w:p>
    <w:p w14:paraId="20B8D46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resource pool configurations for ProSe Direct Communication</w:t>
      </w:r>
      <w:r>
        <w:rPr>
          <w:noProof/>
        </w:rPr>
        <w:tab/>
        <w:t>1059</w:t>
      </w:r>
    </w:p>
    <w:p w14:paraId="6DBA1CA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Measurement Channels for ProSe Direct Discovery</w:t>
      </w:r>
      <w:r>
        <w:rPr>
          <w:noProof/>
        </w:rPr>
        <w:tab/>
        <w:t>1062</w:t>
      </w:r>
    </w:p>
    <w:p w14:paraId="17EA48A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</w:t>
      </w:r>
      <w:r>
        <w:rPr>
          <w:noProof/>
        </w:rPr>
        <w:tab/>
        <w:t>1062</w:t>
      </w:r>
    </w:p>
    <w:p w14:paraId="11F2E13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measurement channels for ProSe Direct Communication</w:t>
      </w:r>
      <w:r>
        <w:rPr>
          <w:noProof/>
        </w:rPr>
        <w:tab/>
        <w:t>1062</w:t>
      </w:r>
    </w:p>
    <w:p w14:paraId="2DB63EE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</w:t>
      </w:r>
      <w:r>
        <w:rPr>
          <w:noProof/>
        </w:rPr>
        <w:tab/>
        <w:t>1062</w:t>
      </w:r>
    </w:p>
    <w:p w14:paraId="439770B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ProSe Receive Traffic Generator</w:t>
      </w:r>
      <w:r>
        <w:rPr>
          <w:noProof/>
        </w:rPr>
        <w:tab/>
        <w:t>1063</w:t>
      </w:r>
    </w:p>
    <w:p w14:paraId="23CD008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ProSe Direct Communication Receive Traffic Generator for FDD</w:t>
      </w:r>
      <w:r>
        <w:rPr>
          <w:noProof/>
        </w:rPr>
        <w:tab/>
        <w:t>1063</w:t>
      </w:r>
    </w:p>
    <w:p w14:paraId="0A9A8DF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ProSe Direct Discovery Receive Traffic Generator for FDD</w:t>
      </w:r>
      <w:r>
        <w:rPr>
          <w:noProof/>
        </w:rPr>
        <w:tab/>
        <w:t>1063</w:t>
      </w:r>
    </w:p>
    <w:p w14:paraId="664522C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Time Offset between Cells</w:t>
      </w:r>
      <w:r>
        <w:rPr>
          <w:noProof/>
        </w:rPr>
        <w:tab/>
        <w:t>1064</w:t>
      </w:r>
    </w:p>
    <w:p w14:paraId="05543BA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1064</w:t>
      </w:r>
    </w:p>
    <w:p w14:paraId="0B807BB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Definition</w:t>
      </w:r>
      <w:r>
        <w:rPr>
          <w:noProof/>
        </w:rPr>
        <w:tab/>
        <w:t>1064</w:t>
      </w:r>
    </w:p>
    <w:p w14:paraId="5B15CD8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under operation with Frame Structure 3 Test Cases with Different Duplex Modes</w:t>
      </w:r>
      <w:r>
        <w:rPr>
          <w:noProof/>
        </w:rPr>
        <w:tab/>
        <w:t>1064</w:t>
      </w:r>
    </w:p>
    <w:p w14:paraId="6E799B0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1064</w:t>
      </w:r>
    </w:p>
    <w:p w14:paraId="4A3DABE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1064</w:t>
      </w:r>
    </w:p>
    <w:p w14:paraId="3AF935C1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Dual connectivity test cases with different combination of duplex mode</w:t>
      </w:r>
      <w:r>
        <w:rPr>
          <w:noProof/>
        </w:rPr>
        <w:tab/>
        <w:t>1064</w:t>
      </w:r>
    </w:p>
    <w:p w14:paraId="05900FB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Arial Unicode MS"/>
          <w:noProof/>
        </w:rPr>
        <w:t>A.3.15.1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Arial Unicode MS"/>
          <w:noProof/>
        </w:rPr>
        <w:t>Introduction</w:t>
      </w:r>
      <w:r>
        <w:rPr>
          <w:noProof/>
        </w:rPr>
        <w:tab/>
        <w:t>1064</w:t>
      </w:r>
    </w:p>
    <w:p w14:paraId="02B7E12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Arial Unicode MS"/>
          <w:noProof/>
        </w:rPr>
        <w:t>A.3.15.2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Arial Unicode MS"/>
          <w:noProof/>
        </w:rPr>
        <w:t>Principle of testing</w:t>
      </w:r>
      <w:r>
        <w:rPr>
          <w:noProof/>
        </w:rPr>
        <w:tab/>
        <w:t>1064</w:t>
      </w:r>
    </w:p>
    <w:p w14:paraId="63468BA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PRACH Configurations</w:t>
      </w:r>
      <w:r>
        <w:rPr>
          <w:noProof/>
        </w:rPr>
        <w:tab/>
        <w:t>1065</w:t>
      </w:r>
    </w:p>
    <w:p w14:paraId="2468A61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Listen before talk model</w:t>
      </w:r>
      <w:r>
        <w:rPr>
          <w:noProof/>
        </w:rPr>
        <w:tab/>
        <w:t>1065</w:t>
      </w:r>
    </w:p>
    <w:p w14:paraId="5DB8AD1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1065</w:t>
      </w:r>
    </w:p>
    <w:p w14:paraId="10D4A14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Definition</w:t>
      </w:r>
      <w:r>
        <w:rPr>
          <w:noProof/>
        </w:rPr>
        <w:tab/>
        <w:t>1065</w:t>
      </w:r>
    </w:p>
    <w:p w14:paraId="483AC49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NPRACH Configurations</w:t>
      </w:r>
      <w:r>
        <w:rPr>
          <w:noProof/>
        </w:rPr>
        <w:tab/>
        <w:t>1066</w:t>
      </w:r>
    </w:p>
    <w:p w14:paraId="119441A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Dual connectivity test cases with different bandwidth combinations</w:t>
      </w:r>
      <w:r>
        <w:rPr>
          <w:noProof/>
        </w:rPr>
        <w:tab/>
        <w:t>1067</w:t>
      </w:r>
    </w:p>
    <w:p w14:paraId="7FA8508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Arial Unicode MS"/>
          <w:noProof/>
        </w:rPr>
        <w:t>A.3.19.1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Arial Unicode MS"/>
          <w:noProof/>
        </w:rPr>
        <w:t>Introduction</w:t>
      </w:r>
      <w:r>
        <w:rPr>
          <w:noProof/>
        </w:rPr>
        <w:tab/>
        <w:t>1067</w:t>
      </w:r>
    </w:p>
    <w:p w14:paraId="772549B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Arial Unicode MS"/>
          <w:noProof/>
        </w:rPr>
        <w:t>A.3.19.2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Arial Unicode MS"/>
          <w:noProof/>
        </w:rPr>
        <w:t>Principle of testing</w:t>
      </w:r>
      <w:r>
        <w:rPr>
          <w:noProof/>
        </w:rPr>
        <w:tab/>
        <w:t>1067</w:t>
      </w:r>
    </w:p>
    <w:p w14:paraId="6C89DE33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Category M1 UE Test Cases</w:t>
      </w:r>
      <w:r>
        <w:rPr>
          <w:noProof/>
        </w:rPr>
        <w:tab/>
        <w:t>1068</w:t>
      </w:r>
    </w:p>
    <w:p w14:paraId="001E39F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1068</w:t>
      </w:r>
    </w:p>
    <w:p w14:paraId="22A1D6A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Cat-M1 UE Testing</w:t>
      </w:r>
      <w:r>
        <w:rPr>
          <w:noProof/>
        </w:rPr>
        <w:tab/>
        <w:t>1068</w:t>
      </w:r>
    </w:p>
    <w:p w14:paraId="35B4811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Cat-M1 UE testing for inter-frequency RSTD measurement period requirements with measurement gaps</w:t>
      </w:r>
      <w:r>
        <w:rPr>
          <w:noProof/>
        </w:rPr>
        <w:tab/>
        <w:t>1069</w:t>
      </w:r>
    </w:p>
    <w:p w14:paraId="68C8141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V2V Sidelink Communication on Dedicated V2V Carrier</w:t>
      </w:r>
      <w:r>
        <w:rPr>
          <w:noProof/>
        </w:rPr>
        <w:tab/>
        <w:t>1070</w:t>
      </w:r>
    </w:p>
    <w:p w14:paraId="5EB8531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1070</w:t>
      </w:r>
    </w:p>
    <w:p w14:paraId="60582F7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resource pool configurations for V2V Sidelink Communication</w:t>
      </w:r>
      <w:r>
        <w:rPr>
          <w:noProof/>
        </w:rPr>
        <w:tab/>
        <w:t>1070</w:t>
      </w:r>
    </w:p>
    <w:p w14:paraId="32218BB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measurement channels for V2V Sidelink Communication</w:t>
      </w:r>
      <w:r>
        <w:rPr>
          <w:noProof/>
        </w:rPr>
        <w:tab/>
        <w:t>1071</w:t>
      </w:r>
    </w:p>
    <w:p w14:paraId="4BFAFBF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Category 1bis UE Test Cases</w:t>
      </w:r>
      <w:r>
        <w:rPr>
          <w:noProof/>
        </w:rPr>
        <w:tab/>
        <w:t>1072</w:t>
      </w:r>
    </w:p>
    <w:p w14:paraId="76A1544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1072</w:t>
      </w:r>
    </w:p>
    <w:p w14:paraId="262AF2F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Category 1bis UE Testing</w:t>
      </w:r>
      <w:r>
        <w:rPr>
          <w:noProof/>
        </w:rPr>
        <w:tab/>
        <w:t>1072</w:t>
      </w:r>
    </w:p>
    <w:p w14:paraId="58B70EF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Category NB2 UE Test Cases</w:t>
      </w:r>
      <w:r>
        <w:rPr>
          <w:noProof/>
        </w:rPr>
        <w:tab/>
        <w:t>1076</w:t>
      </w:r>
    </w:p>
    <w:p w14:paraId="01C53C6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1076</w:t>
      </w:r>
    </w:p>
    <w:p w14:paraId="06A9D5E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Category NB2 UE Testing</w:t>
      </w:r>
      <w:r>
        <w:rPr>
          <w:noProof/>
        </w:rPr>
        <w:tab/>
        <w:t>1076</w:t>
      </w:r>
    </w:p>
    <w:p w14:paraId="3C803DD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</w:t>
      </w:r>
      <w:r w:rsidRPr="003E52FD">
        <w:rPr>
          <w:bCs/>
          <w:noProof/>
        </w:rPr>
        <w:t>3.24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algun Gothic"/>
          <w:noProof/>
        </w:rPr>
        <w:t>V2X sidelink communication</w:t>
      </w:r>
      <w:r>
        <w:rPr>
          <w:noProof/>
        </w:rPr>
        <w:tab/>
        <w:t>1079</w:t>
      </w:r>
    </w:p>
    <w:p w14:paraId="1ED124A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1079</w:t>
      </w:r>
    </w:p>
    <w:p w14:paraId="587911F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resource pool configurations for V2X Sidelink Communication</w:t>
      </w:r>
      <w:r>
        <w:rPr>
          <w:noProof/>
        </w:rPr>
        <w:tab/>
        <w:t>1080</w:t>
      </w:r>
    </w:p>
    <w:p w14:paraId="37B3C42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measurement channels for V2X Sidelink Communication</w:t>
      </w:r>
      <w:r>
        <w:rPr>
          <w:noProof/>
        </w:rPr>
        <w:tab/>
        <w:t>1084</w:t>
      </w:r>
    </w:p>
    <w:p w14:paraId="0679746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Category M2 UE Test Cases</w:t>
      </w:r>
      <w:r>
        <w:rPr>
          <w:noProof/>
        </w:rPr>
        <w:tab/>
        <w:t>1085</w:t>
      </w:r>
    </w:p>
    <w:p w14:paraId="7C7236A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A.3.25.1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1085</w:t>
      </w:r>
    </w:p>
    <w:p w14:paraId="44A886B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Cat-M2 UE Testing</w:t>
      </w:r>
      <w:r>
        <w:rPr>
          <w:noProof/>
        </w:rPr>
        <w:tab/>
        <w:t>1085</w:t>
      </w:r>
    </w:p>
    <w:p w14:paraId="10448AF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Cat-M2 UE testing for inter-frequency RSTD measurement period requirements with measurement gaps</w:t>
      </w:r>
      <w:r>
        <w:rPr>
          <w:noProof/>
        </w:rPr>
        <w:tab/>
        <w:t>1086</w:t>
      </w:r>
    </w:p>
    <w:p w14:paraId="3094354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sTTI and processing time reduction test cases with different sTTI/processing time reduction scheme</w:t>
      </w:r>
      <w:r>
        <w:rPr>
          <w:noProof/>
        </w:rPr>
        <w:tab/>
        <w:t>1087</w:t>
      </w:r>
    </w:p>
    <w:p w14:paraId="40CD58F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Arial Unicode MS"/>
          <w:noProof/>
        </w:rPr>
        <w:t>A.3.26.1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Arial Unicode MS"/>
          <w:noProof/>
        </w:rPr>
        <w:t>Introduction</w:t>
      </w:r>
      <w:r>
        <w:rPr>
          <w:noProof/>
        </w:rPr>
        <w:tab/>
        <w:t>1087</w:t>
      </w:r>
    </w:p>
    <w:p w14:paraId="20DB941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Arial Unicode MS"/>
          <w:noProof/>
        </w:rPr>
        <w:t>A.3.26.2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Arial Unicode MS"/>
          <w:noProof/>
        </w:rPr>
        <w:t>Principle of testing</w:t>
      </w:r>
      <w:r>
        <w:rPr>
          <w:noProof/>
        </w:rPr>
        <w:tab/>
        <w:t>1087</w:t>
      </w:r>
    </w:p>
    <w:p w14:paraId="22CDEAD6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LTE INACTIVE Cell Re-selection Test Cases</w:t>
      </w:r>
      <w:r>
        <w:rPr>
          <w:noProof/>
        </w:rPr>
        <w:tab/>
        <w:t>1087</w:t>
      </w:r>
    </w:p>
    <w:p w14:paraId="50B6E67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1087</w:t>
      </w:r>
    </w:p>
    <w:p w14:paraId="13B42B1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INACTIVE cell re-selection Testing</w:t>
      </w:r>
      <w:r>
        <w:rPr>
          <w:noProof/>
        </w:rPr>
        <w:tab/>
        <w:t>1087</w:t>
      </w:r>
    </w:p>
    <w:p w14:paraId="01E5CC41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configurations for satellites</w:t>
      </w:r>
      <w:r>
        <w:rPr>
          <w:noProof/>
        </w:rPr>
        <w:tab/>
        <w:t>1087</w:t>
      </w:r>
    </w:p>
    <w:p w14:paraId="67D9843F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 w:rsidRPr="003E52FD">
        <w:rPr>
          <w:rFonts w:cs="v4.2.0"/>
          <w:noProof/>
        </w:rPr>
        <w:t>A.4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E-UTRAN RRC_IDLE state</w:t>
      </w:r>
      <w:r>
        <w:rPr>
          <w:noProof/>
        </w:rPr>
        <w:tab/>
        <w:t>1088</w:t>
      </w:r>
    </w:p>
    <w:p w14:paraId="1EB34C4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1088</w:t>
      </w:r>
    </w:p>
    <w:p w14:paraId="5F8296D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</w:t>
      </w:r>
      <w:r>
        <w:rPr>
          <w:noProof/>
        </w:rPr>
        <w:tab/>
        <w:t>1088</w:t>
      </w:r>
    </w:p>
    <w:p w14:paraId="2FE1756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1088</w:t>
      </w:r>
    </w:p>
    <w:p w14:paraId="776276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1089</w:t>
      </w:r>
    </w:p>
    <w:p w14:paraId="1763CE9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</w:t>
      </w:r>
      <w:r>
        <w:rPr>
          <w:noProof/>
        </w:rPr>
        <w:tab/>
        <w:t>1090</w:t>
      </w:r>
    </w:p>
    <w:p w14:paraId="6AF9339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1090</w:t>
      </w:r>
    </w:p>
    <w:p w14:paraId="753E408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1091</w:t>
      </w:r>
    </w:p>
    <w:p w14:paraId="703DD53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case</w:t>
      </w:r>
      <w:r>
        <w:rPr>
          <w:noProof/>
        </w:rPr>
        <w:tab/>
        <w:t>1092</w:t>
      </w:r>
    </w:p>
    <w:p w14:paraId="0F29103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1092</w:t>
      </w:r>
    </w:p>
    <w:p w14:paraId="3560169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1093</w:t>
      </w:r>
    </w:p>
    <w:p w14:paraId="424EE44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 frequency case</w:t>
      </w:r>
      <w:r>
        <w:rPr>
          <w:noProof/>
        </w:rPr>
        <w:tab/>
        <w:t>1094</w:t>
      </w:r>
    </w:p>
    <w:p w14:paraId="6797B68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1094</w:t>
      </w:r>
    </w:p>
    <w:p w14:paraId="4242513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1095</w:t>
      </w:r>
    </w:p>
    <w:p w14:paraId="0533056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case</w:t>
      </w:r>
      <w:r>
        <w:rPr>
          <w:noProof/>
        </w:rPr>
        <w:tab/>
        <w:t>1096</w:t>
      </w:r>
    </w:p>
    <w:p w14:paraId="1162E00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1096</w:t>
      </w:r>
    </w:p>
    <w:p w14:paraId="1939AC2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1097</w:t>
      </w:r>
    </w:p>
    <w:p w14:paraId="548D7FA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TDD: Inter frequency case</w:t>
      </w:r>
      <w:r>
        <w:rPr>
          <w:noProof/>
        </w:rPr>
        <w:tab/>
        <w:t>1098</w:t>
      </w:r>
    </w:p>
    <w:p w14:paraId="5366E15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1098</w:t>
      </w:r>
    </w:p>
    <w:p w14:paraId="2CDF9ED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1099</w:t>
      </w:r>
    </w:p>
    <w:p w14:paraId="19DEA9C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case in the existence of non-allowed CSG cell</w:t>
      </w:r>
      <w:r>
        <w:rPr>
          <w:noProof/>
        </w:rPr>
        <w:tab/>
        <w:t>1100</w:t>
      </w:r>
    </w:p>
    <w:p w14:paraId="0E2500A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1100</w:t>
      </w:r>
    </w:p>
    <w:p w14:paraId="3C97D99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1101</w:t>
      </w:r>
    </w:p>
    <w:p w14:paraId="28827F0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case in the existence of non-allowed CSG cell</w:t>
      </w:r>
      <w:r>
        <w:rPr>
          <w:noProof/>
        </w:rPr>
        <w:tab/>
        <w:t>1102</w:t>
      </w:r>
    </w:p>
    <w:p w14:paraId="314FB98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1102</w:t>
      </w:r>
    </w:p>
    <w:p w14:paraId="5A8C902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1103</w:t>
      </w:r>
    </w:p>
    <w:p w14:paraId="5D82555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 for 5MHz bandwidth</w:t>
      </w:r>
      <w:r>
        <w:rPr>
          <w:noProof/>
        </w:rPr>
        <w:tab/>
        <w:t>1104</w:t>
      </w:r>
    </w:p>
    <w:p w14:paraId="6C1202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1104</w:t>
      </w:r>
    </w:p>
    <w:p w14:paraId="09F1965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1104</w:t>
      </w:r>
    </w:p>
    <w:p w14:paraId="1422028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reselection using an increased number of carriers</w:t>
      </w:r>
      <w:r>
        <w:rPr>
          <w:noProof/>
        </w:rPr>
        <w:tab/>
        <w:t>1104</w:t>
      </w:r>
    </w:p>
    <w:p w14:paraId="77C84E0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1104</w:t>
      </w:r>
    </w:p>
    <w:p w14:paraId="5A668A4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1108</w:t>
      </w:r>
    </w:p>
    <w:p w14:paraId="2AD4C6D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reselection using an increased number of carriers</w:t>
      </w:r>
      <w:r>
        <w:rPr>
          <w:noProof/>
        </w:rPr>
        <w:tab/>
        <w:t>1108</w:t>
      </w:r>
    </w:p>
    <w:p w14:paraId="3FDD5DF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1108</w:t>
      </w:r>
    </w:p>
    <w:p w14:paraId="2A6B364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1112</w:t>
      </w:r>
    </w:p>
    <w:p w14:paraId="6E0E48A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 for Cat-M1 UE in normal coverage</w:t>
      </w:r>
      <w:r>
        <w:rPr>
          <w:noProof/>
        </w:rPr>
        <w:tab/>
        <w:t>1112</w:t>
      </w:r>
    </w:p>
    <w:p w14:paraId="350679C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1112</w:t>
      </w:r>
    </w:p>
    <w:p w14:paraId="547B716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1114</w:t>
      </w:r>
    </w:p>
    <w:p w14:paraId="1EBB7F8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– FDD Intra frequency case for Cat-M1 UE in normal coverage</w:t>
      </w:r>
      <w:r>
        <w:rPr>
          <w:noProof/>
        </w:rPr>
        <w:tab/>
        <w:t>1115</w:t>
      </w:r>
    </w:p>
    <w:p w14:paraId="1A17129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1115</w:t>
      </w:r>
    </w:p>
    <w:p w14:paraId="0231E4F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1116</w:t>
      </w:r>
    </w:p>
    <w:p w14:paraId="4F294F4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1117</w:t>
      </w:r>
    </w:p>
    <w:p w14:paraId="7ED2A96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1117</w:t>
      </w:r>
    </w:p>
    <w:p w14:paraId="72B928F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1118</w:t>
      </w:r>
    </w:p>
    <w:p w14:paraId="446531B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A.4.2.15 E-UTRAN FDD – FDD Intra frequency case for Cat-M1 UE in enhanced coverage</w:t>
      </w:r>
      <w:r>
        <w:rPr>
          <w:noProof/>
        </w:rPr>
        <w:tab/>
        <w:t>1119</w:t>
      </w:r>
    </w:p>
    <w:p w14:paraId="79313D4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1119</w:t>
      </w:r>
    </w:p>
    <w:p w14:paraId="7108BA0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1120</w:t>
      </w:r>
    </w:p>
    <w:p w14:paraId="76D5E52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A.4.2.16 E-UTRAN HD – FDD Intra frequency case for Cat-M1 UE in enhanced coverage</w:t>
      </w:r>
      <w:r>
        <w:rPr>
          <w:noProof/>
        </w:rPr>
        <w:tab/>
        <w:t>1121</w:t>
      </w:r>
    </w:p>
    <w:p w14:paraId="06C5DD9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1121</w:t>
      </w:r>
    </w:p>
    <w:p w14:paraId="6FD1E50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1122</w:t>
      </w:r>
    </w:p>
    <w:p w14:paraId="624B55B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A.4.2.17 E-UTRAN TDD – TDD Intra frequency case for Cat-M1 UE in enhanced coverage</w:t>
      </w:r>
      <w:r>
        <w:rPr>
          <w:noProof/>
        </w:rPr>
        <w:tab/>
        <w:t>1123</w:t>
      </w:r>
    </w:p>
    <w:p w14:paraId="7F234AB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1123</w:t>
      </w:r>
    </w:p>
    <w:p w14:paraId="07F6C33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1124</w:t>
      </w:r>
    </w:p>
    <w:p w14:paraId="20AB384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A.4.2.18 HD – FDD Intra frequency case for UE Category NB1 In-Band mode in normal coverage</w:t>
      </w:r>
      <w:r>
        <w:rPr>
          <w:noProof/>
        </w:rPr>
        <w:tab/>
        <w:t>1125</w:t>
      </w:r>
    </w:p>
    <w:p w14:paraId="639B7AF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1125</w:t>
      </w:r>
    </w:p>
    <w:p w14:paraId="5ECA7C1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1127</w:t>
      </w:r>
    </w:p>
    <w:p w14:paraId="1907C7C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In-Band mode in enhanced coverage</w:t>
      </w:r>
      <w:r>
        <w:rPr>
          <w:noProof/>
        </w:rPr>
        <w:tab/>
        <w:t>1128</w:t>
      </w:r>
    </w:p>
    <w:p w14:paraId="5A87674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1128</w:t>
      </w:r>
    </w:p>
    <w:p w14:paraId="17919D5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1130</w:t>
      </w:r>
    </w:p>
    <w:p w14:paraId="484D827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 for UE Category 1bis</w:t>
      </w:r>
      <w:r>
        <w:rPr>
          <w:noProof/>
        </w:rPr>
        <w:tab/>
        <w:t>1131</w:t>
      </w:r>
    </w:p>
    <w:p w14:paraId="609419F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1131</w:t>
      </w:r>
    </w:p>
    <w:p w14:paraId="2CB47AF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1132</w:t>
      </w:r>
    </w:p>
    <w:p w14:paraId="22DEEB1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 for UE Category 1bis</w:t>
      </w:r>
      <w:r>
        <w:rPr>
          <w:noProof/>
        </w:rPr>
        <w:tab/>
        <w:t>1133</w:t>
      </w:r>
    </w:p>
    <w:p w14:paraId="5CEEA20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1133</w:t>
      </w:r>
    </w:p>
    <w:p w14:paraId="49CA04D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1134</w:t>
      </w:r>
    </w:p>
    <w:p w14:paraId="662864F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 for UE configured with highSpeedEnhancedMeasFlag</w:t>
      </w:r>
      <w:r>
        <w:rPr>
          <w:noProof/>
        </w:rPr>
        <w:tab/>
        <w:t>1135</w:t>
      </w:r>
    </w:p>
    <w:p w14:paraId="36B69F7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1135</w:t>
      </w:r>
    </w:p>
    <w:p w14:paraId="171161F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1136</w:t>
      </w:r>
    </w:p>
    <w:p w14:paraId="10E9101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 for UE configured with highSpeedEnhancedMeasFlag</w:t>
      </w:r>
      <w:r>
        <w:rPr>
          <w:noProof/>
        </w:rPr>
        <w:tab/>
        <w:t>1137</w:t>
      </w:r>
    </w:p>
    <w:p w14:paraId="581BDCE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1137</w:t>
      </w:r>
    </w:p>
    <w:p w14:paraId="3FF6AF3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1138</w:t>
      </w:r>
    </w:p>
    <w:p w14:paraId="75AC78E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Inter frequency case for UE Category NB1 In-Band mode in enhanced coverage</w:t>
      </w:r>
      <w:r>
        <w:rPr>
          <w:noProof/>
        </w:rPr>
        <w:tab/>
        <w:t>1139</w:t>
      </w:r>
    </w:p>
    <w:p w14:paraId="74A7A21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1139</w:t>
      </w:r>
    </w:p>
    <w:p w14:paraId="5E023A9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1142</w:t>
      </w:r>
    </w:p>
    <w:p w14:paraId="168DFAB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A.4.2.25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FDD – FDD Inter frequency case for Cat-M1 UE in normal coverage</w:t>
      </w:r>
      <w:r>
        <w:rPr>
          <w:noProof/>
        </w:rPr>
        <w:tab/>
        <w:t>1143</w:t>
      </w:r>
    </w:p>
    <w:p w14:paraId="5FD8D64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1143</w:t>
      </w:r>
    </w:p>
    <w:p w14:paraId="1CA0AB9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1144</w:t>
      </w:r>
    </w:p>
    <w:p w14:paraId="5AE4C01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A.4.2.26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HD – FDD Inter frequency case for Cat-M1 UE in normal coverage</w:t>
      </w:r>
      <w:r>
        <w:rPr>
          <w:noProof/>
        </w:rPr>
        <w:tab/>
        <w:t>1145</w:t>
      </w:r>
    </w:p>
    <w:p w14:paraId="14A9F73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1145</w:t>
      </w:r>
    </w:p>
    <w:p w14:paraId="577DD00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1146</w:t>
      </w:r>
    </w:p>
    <w:p w14:paraId="10A338C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A.4.2.27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TDD – FDD Inter frequency case for Cat-M1 UE in normal coverage</w:t>
      </w:r>
      <w:r>
        <w:rPr>
          <w:noProof/>
        </w:rPr>
        <w:tab/>
        <w:t>1147</w:t>
      </w:r>
    </w:p>
    <w:p w14:paraId="60C4CFC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1147</w:t>
      </w:r>
    </w:p>
    <w:p w14:paraId="7964D23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1148</w:t>
      </w:r>
    </w:p>
    <w:p w14:paraId="2BE0C97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A.4.2.28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FDD – FDD Inter frequency case for Cat-M1 UE in enhanced coverage</w:t>
      </w:r>
      <w:r>
        <w:rPr>
          <w:noProof/>
        </w:rPr>
        <w:tab/>
        <w:t>1149</w:t>
      </w:r>
    </w:p>
    <w:p w14:paraId="699EAE0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1149</w:t>
      </w:r>
    </w:p>
    <w:p w14:paraId="078738C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1150</w:t>
      </w:r>
    </w:p>
    <w:p w14:paraId="699A1C4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– FDD Inter frequency case for Cat-M1 UE in enhanced coverage</w:t>
      </w:r>
      <w:r>
        <w:rPr>
          <w:noProof/>
        </w:rPr>
        <w:tab/>
        <w:t>1151</w:t>
      </w:r>
    </w:p>
    <w:p w14:paraId="583AF46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1151</w:t>
      </w:r>
    </w:p>
    <w:p w14:paraId="68BE165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1152</w:t>
      </w:r>
    </w:p>
    <w:p w14:paraId="5F6CC18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case for Cat-M1 UE in enhanced coverage</w:t>
      </w:r>
      <w:r>
        <w:rPr>
          <w:noProof/>
        </w:rPr>
        <w:tab/>
        <w:t>1153</w:t>
      </w:r>
    </w:p>
    <w:p w14:paraId="6A4A414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1153</w:t>
      </w:r>
    </w:p>
    <w:p w14:paraId="3DB6E85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1154</w:t>
      </w:r>
    </w:p>
    <w:p w14:paraId="2CFCC14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case for UE Category 1bis</w:t>
      </w:r>
      <w:r>
        <w:rPr>
          <w:noProof/>
        </w:rPr>
        <w:tab/>
        <w:t>1155</w:t>
      </w:r>
    </w:p>
    <w:p w14:paraId="7790836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1155</w:t>
      </w:r>
    </w:p>
    <w:p w14:paraId="7E0F18B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1156</w:t>
      </w:r>
    </w:p>
    <w:p w14:paraId="2433BA7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 frequency case for UE Category 1bis</w:t>
      </w:r>
      <w:r>
        <w:rPr>
          <w:noProof/>
        </w:rPr>
        <w:tab/>
        <w:t>1157</w:t>
      </w:r>
    </w:p>
    <w:p w14:paraId="6F8416B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1157</w:t>
      </w:r>
    </w:p>
    <w:p w14:paraId="3967E43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1158</w:t>
      </w:r>
    </w:p>
    <w:p w14:paraId="61A9D56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case for UE Category 1bis</w:t>
      </w:r>
      <w:r>
        <w:rPr>
          <w:noProof/>
        </w:rPr>
        <w:tab/>
        <w:t>1159</w:t>
      </w:r>
    </w:p>
    <w:p w14:paraId="4B6C098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1159</w:t>
      </w:r>
    </w:p>
    <w:p w14:paraId="0AB6AD0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1160</w:t>
      </w:r>
    </w:p>
    <w:p w14:paraId="1D19B53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TDD: Inter frequency case for UE Category 1bis</w:t>
      </w:r>
      <w:r>
        <w:rPr>
          <w:noProof/>
        </w:rPr>
        <w:tab/>
        <w:t>1161</w:t>
      </w:r>
    </w:p>
    <w:p w14:paraId="7E4A1BF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1161</w:t>
      </w:r>
    </w:p>
    <w:p w14:paraId="7C1F4E1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1162</w:t>
      </w:r>
    </w:p>
    <w:p w14:paraId="580371F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case for UE Category NB1 In-Band mode in normal coverage</w:t>
      </w:r>
      <w:r>
        <w:rPr>
          <w:noProof/>
        </w:rPr>
        <w:tab/>
        <w:t>1163</w:t>
      </w:r>
    </w:p>
    <w:p w14:paraId="1736FD3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1163</w:t>
      </w:r>
    </w:p>
    <w:p w14:paraId="339C4E6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1165</w:t>
      </w:r>
    </w:p>
    <w:p w14:paraId="0E791DE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 for UE Category NB1 In-Band mode in enhanced coverage</w:t>
      </w:r>
      <w:r>
        <w:rPr>
          <w:noProof/>
        </w:rPr>
        <w:tab/>
        <w:t>1166</w:t>
      </w:r>
    </w:p>
    <w:p w14:paraId="577C5E1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1166</w:t>
      </w:r>
    </w:p>
    <w:p w14:paraId="59325CE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1168</w:t>
      </w:r>
    </w:p>
    <w:p w14:paraId="7C235E9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A.4.2.37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case for UE Category NB1 In-Band mode in enhanced coverage</w:t>
      </w:r>
      <w:r>
        <w:rPr>
          <w:noProof/>
        </w:rPr>
        <w:tab/>
        <w:t>1169</w:t>
      </w:r>
    </w:p>
    <w:p w14:paraId="73EFA72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1169</w:t>
      </w:r>
    </w:p>
    <w:p w14:paraId="4BED8D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1171</w:t>
      </w:r>
    </w:p>
    <w:p w14:paraId="73499AA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In-Band mode in normal coverage with serving cell RRM measurement relaxation</w:t>
      </w:r>
      <w:r>
        <w:rPr>
          <w:noProof/>
        </w:rPr>
        <w:tab/>
        <w:t>1172</w:t>
      </w:r>
    </w:p>
    <w:p w14:paraId="69BF75A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1172</w:t>
      </w:r>
    </w:p>
    <w:p w14:paraId="71105D5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1174</w:t>
      </w:r>
    </w:p>
    <w:p w14:paraId="1BDA4AE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 – FDD Intra frequency case for UE configured with </w:t>
      </w:r>
      <w:r w:rsidRPr="003E52FD">
        <w:rPr>
          <w:i/>
          <w:noProof/>
        </w:rPr>
        <w:t>highSpeedEnhMeasFlag</w:t>
      </w:r>
      <w:r w:rsidRPr="003E52FD">
        <w:rPr>
          <w:i/>
          <w:noProof/>
          <w:lang w:eastAsia="ja-JP"/>
        </w:rPr>
        <w:t>2</w:t>
      </w:r>
      <w:r w:rsidRPr="003E52FD">
        <w:rPr>
          <w:i/>
          <w:noProof/>
        </w:rPr>
        <w:t>-</w:t>
      </w:r>
      <w:r w:rsidRPr="003E52FD">
        <w:rPr>
          <w:i/>
          <w:noProof/>
          <w:lang w:eastAsia="ja-JP"/>
        </w:rPr>
        <w:t>r16</w:t>
      </w:r>
      <w:r>
        <w:rPr>
          <w:noProof/>
        </w:rPr>
        <w:tab/>
        <w:t>1175</w:t>
      </w:r>
    </w:p>
    <w:p w14:paraId="2078F1B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1175</w:t>
      </w:r>
    </w:p>
    <w:p w14:paraId="5ADDB2E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1176</w:t>
      </w:r>
    </w:p>
    <w:p w14:paraId="06241A7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– TDD Intra frequency case for UE configured with </w:t>
      </w:r>
      <w:r w:rsidRPr="003E52FD">
        <w:rPr>
          <w:i/>
          <w:noProof/>
        </w:rPr>
        <w:t>highSpeedEnhMeasFlag</w:t>
      </w:r>
      <w:r w:rsidRPr="003E52FD">
        <w:rPr>
          <w:i/>
          <w:noProof/>
          <w:lang w:eastAsia="ja-JP"/>
        </w:rPr>
        <w:t>2</w:t>
      </w:r>
      <w:r w:rsidRPr="003E52FD">
        <w:rPr>
          <w:i/>
          <w:noProof/>
        </w:rPr>
        <w:t>-</w:t>
      </w:r>
      <w:r w:rsidRPr="003E52FD">
        <w:rPr>
          <w:i/>
          <w:noProof/>
          <w:lang w:eastAsia="ja-JP"/>
        </w:rPr>
        <w:t>r16</w:t>
      </w:r>
      <w:r>
        <w:rPr>
          <w:noProof/>
        </w:rPr>
        <w:tab/>
        <w:t>1177</w:t>
      </w:r>
    </w:p>
    <w:p w14:paraId="3217E79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1177</w:t>
      </w:r>
    </w:p>
    <w:p w14:paraId="5A1CC4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1178</w:t>
      </w:r>
    </w:p>
    <w:p w14:paraId="1CA78BD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A.4.2.41 HD – FDD Intra frequency case for UE Category NB1 In-Band mode in normal coverage with UE specific DRX</w:t>
      </w:r>
      <w:r>
        <w:rPr>
          <w:noProof/>
        </w:rPr>
        <w:tab/>
        <w:t>1179</w:t>
      </w:r>
    </w:p>
    <w:p w14:paraId="62ADA56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1179</w:t>
      </w:r>
    </w:p>
    <w:p w14:paraId="3AB0486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1182</w:t>
      </w:r>
    </w:p>
    <w:p w14:paraId="17D5556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In-Band mode in enhanced coverage with UE specific DRX</w:t>
      </w:r>
      <w:r>
        <w:rPr>
          <w:noProof/>
        </w:rPr>
        <w:tab/>
        <w:t>1183</w:t>
      </w:r>
    </w:p>
    <w:p w14:paraId="6E3B2C8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1183</w:t>
      </w:r>
    </w:p>
    <w:p w14:paraId="6F2859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1185</w:t>
      </w:r>
    </w:p>
    <w:p w14:paraId="7A0C41E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Inter frequency case for UE Category NB1 In-Band mode in enhanced coverage with UE specific DRX</w:t>
      </w:r>
      <w:r>
        <w:rPr>
          <w:noProof/>
        </w:rPr>
        <w:tab/>
        <w:t>1186</w:t>
      </w:r>
    </w:p>
    <w:p w14:paraId="434869C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1186</w:t>
      </w:r>
    </w:p>
    <w:p w14:paraId="4C0E8F5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1188</w:t>
      </w:r>
    </w:p>
    <w:p w14:paraId="659E089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case for UE Category NB1 In-Band mode in normal coverage with UE specific DRX</w:t>
      </w:r>
      <w:r>
        <w:rPr>
          <w:noProof/>
        </w:rPr>
        <w:tab/>
        <w:t>1189</w:t>
      </w:r>
    </w:p>
    <w:p w14:paraId="7ABBAE9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1189</w:t>
      </w:r>
    </w:p>
    <w:p w14:paraId="0D24CF3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1191</w:t>
      </w:r>
    </w:p>
    <w:p w14:paraId="582F13A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 for UE Category NB1 In-Band mode in enhanced coverage with UE specific DRX</w:t>
      </w:r>
      <w:r>
        <w:rPr>
          <w:noProof/>
        </w:rPr>
        <w:tab/>
        <w:t>1192</w:t>
      </w:r>
    </w:p>
    <w:p w14:paraId="2110D15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1192</w:t>
      </w:r>
    </w:p>
    <w:p w14:paraId="1D3CE0B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1194</w:t>
      </w:r>
    </w:p>
    <w:p w14:paraId="4386611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case for UE Category NB1 In-Band mode in enhanced coverage with UE specific DRX</w:t>
      </w:r>
      <w:r>
        <w:rPr>
          <w:noProof/>
        </w:rPr>
        <w:tab/>
        <w:t>1195</w:t>
      </w:r>
    </w:p>
    <w:p w14:paraId="1548870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1195</w:t>
      </w:r>
    </w:p>
    <w:p w14:paraId="1A71DEA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1197</w:t>
      </w:r>
    </w:p>
    <w:p w14:paraId="1D7894B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In-Band mode in normal coverage with serving cell RRM measurement relaxation with UE specific DRX</w:t>
      </w:r>
      <w:r>
        <w:rPr>
          <w:noProof/>
        </w:rPr>
        <w:tab/>
        <w:t>1198</w:t>
      </w:r>
    </w:p>
    <w:p w14:paraId="35ED688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1198</w:t>
      </w:r>
    </w:p>
    <w:p w14:paraId="6FD0B4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1200</w:t>
      </w:r>
    </w:p>
    <w:p w14:paraId="34B0275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RSS based Intra frequency case for Cat-M1 UE in normal coverage</w:t>
      </w:r>
      <w:r>
        <w:rPr>
          <w:noProof/>
        </w:rPr>
        <w:tab/>
        <w:t>1201</w:t>
      </w:r>
    </w:p>
    <w:p w14:paraId="64E1199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1201</w:t>
      </w:r>
    </w:p>
    <w:p w14:paraId="2A9F23B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1202</w:t>
      </w:r>
    </w:p>
    <w:p w14:paraId="362A4BB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RSS based Intra frequency case for Cat-M1 UE in normal coverage</w:t>
      </w:r>
      <w:r>
        <w:rPr>
          <w:noProof/>
        </w:rPr>
        <w:tab/>
        <w:t>1203</w:t>
      </w:r>
    </w:p>
    <w:p w14:paraId="0FA6BD3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1203</w:t>
      </w:r>
    </w:p>
    <w:p w14:paraId="0AB4A5E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1205</w:t>
      </w:r>
    </w:p>
    <w:p w14:paraId="4F4CF24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RSS based Intra frequency case for Cat-M1 UE in normal coverage</w:t>
      </w:r>
      <w:r>
        <w:rPr>
          <w:noProof/>
        </w:rPr>
        <w:tab/>
        <w:t>1206</w:t>
      </w:r>
    </w:p>
    <w:p w14:paraId="55F8189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1206</w:t>
      </w:r>
    </w:p>
    <w:p w14:paraId="29D5120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1208</w:t>
      </w:r>
    </w:p>
    <w:p w14:paraId="6E2286D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 xml:space="preserve">A.4.2.51 E-UTRAN FD-FDD </w:t>
      </w:r>
      <w:r>
        <w:rPr>
          <w:noProof/>
        </w:rPr>
        <w:t>RSS based</w:t>
      </w:r>
      <w:r w:rsidRPr="003E52FD">
        <w:rPr>
          <w:rFonts w:cs="v4.2.0"/>
          <w:noProof/>
        </w:rPr>
        <w:t xml:space="preserve"> Intra frequency case for Cat-M1 UE in enhanced coverage</w:t>
      </w:r>
      <w:r>
        <w:rPr>
          <w:noProof/>
        </w:rPr>
        <w:tab/>
        <w:t>1209</w:t>
      </w:r>
    </w:p>
    <w:p w14:paraId="3D9AD0B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1209</w:t>
      </w:r>
    </w:p>
    <w:p w14:paraId="774535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1211</w:t>
      </w:r>
    </w:p>
    <w:p w14:paraId="3528EEB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A.4.2.52 E-UTRAN HD-FDD RSS based Intra frequency case for Cat-M1 UE in enhanced coverage</w:t>
      </w:r>
      <w:r>
        <w:rPr>
          <w:noProof/>
        </w:rPr>
        <w:tab/>
        <w:t>1212</w:t>
      </w:r>
    </w:p>
    <w:p w14:paraId="7E5B87D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1212</w:t>
      </w:r>
    </w:p>
    <w:p w14:paraId="1876883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1214</w:t>
      </w:r>
    </w:p>
    <w:p w14:paraId="1654627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A.4.2.53 E-UTRAN TDD RSS based Intra frequency case for Cat-M1 UE in enhanced coverage</w:t>
      </w:r>
      <w:r>
        <w:rPr>
          <w:noProof/>
        </w:rPr>
        <w:tab/>
        <w:t>1215</w:t>
      </w:r>
    </w:p>
    <w:p w14:paraId="3E519FA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1215</w:t>
      </w:r>
    </w:p>
    <w:p w14:paraId="5C66CD9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1216</w:t>
      </w:r>
    </w:p>
    <w:p w14:paraId="6EEAFB3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 for Cat-M1 UE in normal coverage with serving cell RRM measurement relaxation</w:t>
      </w:r>
      <w:r>
        <w:rPr>
          <w:noProof/>
        </w:rPr>
        <w:tab/>
        <w:t>1217</w:t>
      </w:r>
    </w:p>
    <w:p w14:paraId="47B45E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A.4.2.54.1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1217</w:t>
      </w:r>
    </w:p>
    <w:p w14:paraId="6D9A0F2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1219</w:t>
      </w:r>
    </w:p>
    <w:p w14:paraId="4A44C71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– FDD Intra frequency case for Cat-M1 UE in normal coverage with serving cell RRM measurement relaxation</w:t>
      </w:r>
      <w:r>
        <w:rPr>
          <w:noProof/>
        </w:rPr>
        <w:tab/>
        <w:t>1220</w:t>
      </w:r>
    </w:p>
    <w:p w14:paraId="4B9617D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1220</w:t>
      </w:r>
    </w:p>
    <w:p w14:paraId="581C86B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1222</w:t>
      </w:r>
    </w:p>
    <w:p w14:paraId="5967FF0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1223</w:t>
      </w:r>
    </w:p>
    <w:p w14:paraId="05AEA6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1223</w:t>
      </w:r>
    </w:p>
    <w:p w14:paraId="1844AD3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1224</w:t>
      </w:r>
    </w:p>
    <w:p w14:paraId="1DB6595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to UTRAN Cell Re-Selection</w:t>
      </w:r>
      <w:r>
        <w:rPr>
          <w:noProof/>
        </w:rPr>
        <w:tab/>
        <w:t>1225</w:t>
      </w:r>
    </w:p>
    <w:p w14:paraId="778E658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A.4.3.1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FDD – UTRAN FDD:</w:t>
      </w:r>
      <w:r>
        <w:rPr>
          <w:noProof/>
        </w:rPr>
        <w:tab/>
        <w:t>1225</w:t>
      </w:r>
    </w:p>
    <w:p w14:paraId="2CDAB13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EUTRA FDD-UTRA FDD cell reselection: UTRA FDD is of higher priority</w:t>
      </w:r>
      <w:r>
        <w:rPr>
          <w:noProof/>
        </w:rPr>
        <w:tab/>
        <w:t>1225</w:t>
      </w:r>
    </w:p>
    <w:p w14:paraId="5CCE0A8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1225</w:t>
      </w:r>
    </w:p>
    <w:p w14:paraId="6777FFE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1227</w:t>
      </w:r>
    </w:p>
    <w:p w14:paraId="01A0B5E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EUTRA FDD-UTRA FDD cell reselection: UTRA FDD is of lower priority</w:t>
      </w:r>
      <w:r>
        <w:rPr>
          <w:noProof/>
        </w:rPr>
        <w:tab/>
        <w:t>1227</w:t>
      </w:r>
    </w:p>
    <w:p w14:paraId="0D6F443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1227</w:t>
      </w:r>
    </w:p>
    <w:p w14:paraId="0099085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1230</w:t>
      </w:r>
    </w:p>
    <w:p w14:paraId="09E2ABF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EUTRA FDD-UTRA FDD cell reselection in fading propagation conditions: UTRA FDD is of lower priority</w:t>
      </w:r>
      <w:r>
        <w:rPr>
          <w:noProof/>
        </w:rPr>
        <w:tab/>
        <w:t>1230</w:t>
      </w:r>
    </w:p>
    <w:p w14:paraId="57EC129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1230</w:t>
      </w:r>
    </w:p>
    <w:p w14:paraId="1690F44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1233</w:t>
      </w:r>
    </w:p>
    <w:p w14:paraId="51F7489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EUTRA FDD-UTRA FDD cell reselection: UTRA FDD is of lower priority for 5MHz bandwidth</w:t>
      </w:r>
      <w:r>
        <w:rPr>
          <w:noProof/>
        </w:rPr>
        <w:tab/>
        <w:t>1233</w:t>
      </w:r>
    </w:p>
    <w:p w14:paraId="16A7AC2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1233</w:t>
      </w:r>
    </w:p>
    <w:p w14:paraId="398541D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1234</w:t>
      </w:r>
    </w:p>
    <w:p w14:paraId="483AD85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Idle mode FDD to UTRA FDD interRAT reselection</w:t>
      </w:r>
      <w:r>
        <w:rPr>
          <w:noProof/>
        </w:rPr>
        <w:tab/>
        <w:t>1234</w:t>
      </w:r>
    </w:p>
    <w:p w14:paraId="148ABDF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1234</w:t>
      </w:r>
    </w:p>
    <w:p w14:paraId="29A6EC0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1237</w:t>
      </w:r>
    </w:p>
    <w:p w14:paraId="03B9719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A.4.3.2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FDD – UTRAN TDD:</w:t>
      </w:r>
      <w:r>
        <w:rPr>
          <w:noProof/>
        </w:rPr>
        <w:tab/>
        <w:t>1238</w:t>
      </w:r>
    </w:p>
    <w:p w14:paraId="7C480F7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A.4.3.2.1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1238</w:t>
      </w:r>
    </w:p>
    <w:p w14:paraId="73861EF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1238</w:t>
      </w:r>
    </w:p>
    <w:p w14:paraId="7B6003A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1.28Mcps TDD option</w:t>
      </w:r>
      <w:r>
        <w:rPr>
          <w:noProof/>
        </w:rPr>
        <w:tab/>
        <w:t>1238</w:t>
      </w:r>
    </w:p>
    <w:p w14:paraId="2D79614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A.4.3.2.1.3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Void</w:t>
      </w:r>
      <w:r>
        <w:rPr>
          <w:noProof/>
        </w:rPr>
        <w:tab/>
        <w:t>1240</w:t>
      </w:r>
    </w:p>
    <w:p w14:paraId="2496D15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A.4.3.2.2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1240</w:t>
      </w:r>
    </w:p>
    <w:p w14:paraId="48EAC96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1.28Mcps TDD option</w:t>
      </w:r>
      <w:r>
        <w:rPr>
          <w:noProof/>
        </w:rPr>
        <w:tab/>
        <w:t>1240</w:t>
      </w:r>
    </w:p>
    <w:p w14:paraId="723E695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to UTRA TDD cell re-selection for IncMon</w:t>
      </w:r>
      <w:r>
        <w:rPr>
          <w:noProof/>
        </w:rPr>
        <w:tab/>
        <w:t>1240</w:t>
      </w:r>
    </w:p>
    <w:p w14:paraId="5F5BE30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1240</w:t>
      </w:r>
    </w:p>
    <w:p w14:paraId="63226F9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1244</w:t>
      </w:r>
    </w:p>
    <w:p w14:paraId="3B20F0F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A.4.3.3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TDD – UTRAN FDD:</w:t>
      </w:r>
      <w:r>
        <w:rPr>
          <w:noProof/>
        </w:rPr>
        <w:tab/>
        <w:t>1244</w:t>
      </w:r>
    </w:p>
    <w:p w14:paraId="79C820A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1244</w:t>
      </w:r>
    </w:p>
    <w:p w14:paraId="0D9944A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1247</w:t>
      </w:r>
    </w:p>
    <w:p w14:paraId="4BEB143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Idle mode TDD to UTRA FDD interRAT reselection</w:t>
      </w:r>
      <w:r>
        <w:rPr>
          <w:noProof/>
        </w:rPr>
        <w:tab/>
        <w:t>1247</w:t>
      </w:r>
    </w:p>
    <w:p w14:paraId="1473EE4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1247</w:t>
      </w:r>
    </w:p>
    <w:p w14:paraId="3E89FC2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1252</w:t>
      </w:r>
    </w:p>
    <w:p w14:paraId="4E9A570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A.4.3.4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TDD – UTRAN TDD:</w:t>
      </w:r>
      <w:r>
        <w:rPr>
          <w:noProof/>
        </w:rPr>
        <w:tab/>
        <w:t>1253</w:t>
      </w:r>
    </w:p>
    <w:p w14:paraId="1208931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to UTRA TDD cell re-selection: UTRA is of higher priority</w:t>
      </w:r>
      <w:r>
        <w:rPr>
          <w:noProof/>
        </w:rPr>
        <w:tab/>
        <w:t>1253</w:t>
      </w:r>
    </w:p>
    <w:p w14:paraId="6E00798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1253</w:t>
      </w:r>
    </w:p>
    <w:p w14:paraId="2343208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1255</w:t>
      </w:r>
    </w:p>
    <w:p w14:paraId="61430DC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to UTRA TDD cell re-selection: UTRA is of lower priority</w:t>
      </w:r>
      <w:r>
        <w:rPr>
          <w:noProof/>
        </w:rPr>
        <w:tab/>
        <w:t>1255</w:t>
      </w:r>
    </w:p>
    <w:p w14:paraId="6474F42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1255</w:t>
      </w:r>
    </w:p>
    <w:p w14:paraId="75C8042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1257</w:t>
      </w:r>
    </w:p>
    <w:p w14:paraId="1553AFD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EUTRA TDD-UTRA TDD cell reselection in fading propagation conditions: UTRA TDD is of lower priority</w:t>
      </w:r>
      <w:r>
        <w:rPr>
          <w:noProof/>
        </w:rPr>
        <w:tab/>
        <w:t>1257</w:t>
      </w:r>
    </w:p>
    <w:p w14:paraId="468DD87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1257</w:t>
      </w:r>
    </w:p>
    <w:p w14:paraId="4AB7509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1260</w:t>
      </w:r>
    </w:p>
    <w:p w14:paraId="759C4DA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to UTRA TDD cell re-selection for IncMon</w:t>
      </w:r>
      <w:r>
        <w:rPr>
          <w:noProof/>
        </w:rPr>
        <w:tab/>
        <w:t>1260</w:t>
      </w:r>
    </w:p>
    <w:p w14:paraId="085C0FD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1260</w:t>
      </w:r>
    </w:p>
    <w:p w14:paraId="4ED8242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1264</w:t>
      </w:r>
    </w:p>
    <w:p w14:paraId="54EF30A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to GSM Cell Re-Selection</w:t>
      </w:r>
      <w:r>
        <w:rPr>
          <w:noProof/>
        </w:rPr>
        <w:tab/>
        <w:t>1264</w:t>
      </w:r>
    </w:p>
    <w:p w14:paraId="772B2E2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A.4.4.1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FDD – GSM:</w:t>
      </w:r>
      <w:r>
        <w:rPr>
          <w:noProof/>
        </w:rPr>
        <w:tab/>
        <w:t>1264</w:t>
      </w:r>
    </w:p>
    <w:p w14:paraId="4E961E5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A.4.4.1.1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1264</w:t>
      </w:r>
    </w:p>
    <w:p w14:paraId="7017458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A.4.4.1.2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1266</w:t>
      </w:r>
    </w:p>
    <w:p w14:paraId="47D315E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lastRenderedPageBreak/>
        <w:t>A.4.4.2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TDD – GSM:</w:t>
      </w:r>
      <w:r>
        <w:rPr>
          <w:noProof/>
        </w:rPr>
        <w:tab/>
        <w:t>1266</w:t>
      </w:r>
    </w:p>
    <w:p w14:paraId="07FCDC7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A.4.4.2.1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1266</w:t>
      </w:r>
    </w:p>
    <w:p w14:paraId="0AA2CA5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A.4.4.2.2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1268</w:t>
      </w:r>
    </w:p>
    <w:p w14:paraId="2239A19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to HRPD Cell Re-Selection</w:t>
      </w:r>
      <w:r>
        <w:rPr>
          <w:noProof/>
        </w:rPr>
        <w:tab/>
        <w:t>1269</w:t>
      </w:r>
    </w:p>
    <w:p w14:paraId="17F9990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HRPD</w:t>
      </w:r>
      <w:r>
        <w:rPr>
          <w:noProof/>
        </w:rPr>
        <w:tab/>
        <w:t>1269</w:t>
      </w:r>
    </w:p>
    <w:p w14:paraId="5D7002E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HRPD Cell Reselection: HRPD is of Lower Priority</w:t>
      </w:r>
      <w:r>
        <w:rPr>
          <w:noProof/>
        </w:rPr>
        <w:tab/>
        <w:t>1269</w:t>
      </w:r>
    </w:p>
    <w:p w14:paraId="2D2C003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1269</w:t>
      </w:r>
    </w:p>
    <w:p w14:paraId="0C11A6A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1271</w:t>
      </w:r>
    </w:p>
    <w:p w14:paraId="1C326E7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HRPD</w:t>
      </w:r>
      <w:r>
        <w:rPr>
          <w:noProof/>
        </w:rPr>
        <w:tab/>
        <w:t>1271</w:t>
      </w:r>
    </w:p>
    <w:p w14:paraId="55C4AE5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HRPD Cell Reselection: HRPD is of Lower Priority</w:t>
      </w:r>
      <w:r>
        <w:rPr>
          <w:noProof/>
        </w:rPr>
        <w:tab/>
        <w:t>1271</w:t>
      </w:r>
    </w:p>
    <w:p w14:paraId="7561E52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1271</w:t>
      </w:r>
    </w:p>
    <w:p w14:paraId="47A1BC7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1274</w:t>
      </w:r>
    </w:p>
    <w:p w14:paraId="22C75E2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to cdma2000 1X Cell Re-Selection</w:t>
      </w:r>
      <w:r>
        <w:rPr>
          <w:noProof/>
        </w:rPr>
        <w:tab/>
        <w:t>1274</w:t>
      </w:r>
    </w:p>
    <w:p w14:paraId="5574820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A.4.6.1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FDD – cdma2000 1X</w:t>
      </w:r>
      <w:r>
        <w:rPr>
          <w:noProof/>
        </w:rPr>
        <w:tab/>
        <w:t>1274</w:t>
      </w:r>
    </w:p>
    <w:p w14:paraId="71ACD0F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cdma2000 1X Cell Reselection: cdma2000 1X is of Lower Priority</w:t>
      </w:r>
      <w:r>
        <w:rPr>
          <w:noProof/>
        </w:rPr>
        <w:tab/>
        <w:t>1274</w:t>
      </w:r>
    </w:p>
    <w:p w14:paraId="0DD92A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1274</w:t>
      </w:r>
    </w:p>
    <w:p w14:paraId="5F3ADFD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1277</w:t>
      </w:r>
    </w:p>
    <w:p w14:paraId="70AB165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A.4.6.2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TDD – cdma2000 1X</w:t>
      </w:r>
      <w:r>
        <w:rPr>
          <w:noProof/>
        </w:rPr>
        <w:tab/>
        <w:t>1277</w:t>
      </w:r>
    </w:p>
    <w:p w14:paraId="6E843D5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–cdma2000 1X Cell Reselection: cdma2000 1X is of Lower Priority</w:t>
      </w:r>
      <w:r>
        <w:rPr>
          <w:noProof/>
        </w:rPr>
        <w:tab/>
        <w:t>1277</w:t>
      </w:r>
    </w:p>
    <w:p w14:paraId="62327F6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1277</w:t>
      </w:r>
    </w:p>
    <w:p w14:paraId="464DBCC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1280</w:t>
      </w:r>
    </w:p>
    <w:p w14:paraId="2F4FE08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Idle State Positioning Measurement for UE category NB1</w:t>
      </w:r>
      <w:r>
        <w:rPr>
          <w:noProof/>
        </w:rPr>
        <w:tab/>
        <w:t>1280</w:t>
      </w:r>
    </w:p>
    <w:p w14:paraId="26658AC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standalone mode in enhanced coverage</w:t>
      </w:r>
      <w:r>
        <w:rPr>
          <w:noProof/>
        </w:rPr>
        <w:tab/>
        <w:t>1280</w:t>
      </w:r>
    </w:p>
    <w:p w14:paraId="20892E0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1280</w:t>
      </w:r>
    </w:p>
    <w:p w14:paraId="49B6F46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1285</w:t>
      </w:r>
    </w:p>
    <w:p w14:paraId="0ACA8F3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Inter frequency case for UE Category NB1 standalone mode in enhanced coverage</w:t>
      </w:r>
      <w:r>
        <w:rPr>
          <w:noProof/>
        </w:rPr>
        <w:tab/>
        <w:t>1286</w:t>
      </w:r>
    </w:p>
    <w:p w14:paraId="17E550F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1286</w:t>
      </w:r>
    </w:p>
    <w:p w14:paraId="535F72E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1290</w:t>
      </w:r>
    </w:p>
    <w:p w14:paraId="0FC83F6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case for UE Category NB1 standalone mode in enhanced coverage</w:t>
      </w:r>
      <w:r>
        <w:rPr>
          <w:noProof/>
        </w:rPr>
        <w:tab/>
        <w:t>1291</w:t>
      </w:r>
    </w:p>
    <w:p w14:paraId="1035BF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1291</w:t>
      </w:r>
    </w:p>
    <w:p w14:paraId="7900138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1295</w:t>
      </w:r>
    </w:p>
    <w:p w14:paraId="12F9D1D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Inter frequency case for UE Category NB1 standalone mode in enhanced coverage</w:t>
      </w:r>
      <w:r>
        <w:rPr>
          <w:noProof/>
        </w:rPr>
        <w:tab/>
        <w:t>1296</w:t>
      </w:r>
    </w:p>
    <w:p w14:paraId="14F4477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1296</w:t>
      </w:r>
    </w:p>
    <w:p w14:paraId="7A66DE6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1300</w:t>
      </w:r>
    </w:p>
    <w:p w14:paraId="576EC90B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E-UTRAN RRC CONNECTED Mode Mobility</w:t>
      </w:r>
      <w:r>
        <w:rPr>
          <w:noProof/>
        </w:rPr>
        <w:tab/>
        <w:t>1301</w:t>
      </w:r>
    </w:p>
    <w:p w14:paraId="50238AAE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val="sv-FI"/>
        </w:rPr>
        <w:t>A.5.1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E-UTRAN Handover</w:t>
      </w:r>
      <w:r>
        <w:rPr>
          <w:noProof/>
        </w:rPr>
        <w:tab/>
        <w:t>1301</w:t>
      </w:r>
    </w:p>
    <w:p w14:paraId="7E8C0D5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  <w:lang w:val="sv-FI"/>
        </w:rPr>
        <w:t>A.5.1.1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E-UTRAN FDD - FDD Intra frequency handover</w:t>
      </w:r>
      <w:r>
        <w:rPr>
          <w:noProof/>
        </w:rPr>
        <w:tab/>
        <w:t>1301</w:t>
      </w:r>
    </w:p>
    <w:p w14:paraId="5DE81A5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1301</w:t>
      </w:r>
    </w:p>
    <w:p w14:paraId="2C4873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1303</w:t>
      </w:r>
    </w:p>
    <w:p w14:paraId="728A5A0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handover</w:t>
      </w:r>
      <w:r>
        <w:rPr>
          <w:noProof/>
        </w:rPr>
        <w:tab/>
        <w:t>1303</w:t>
      </w:r>
    </w:p>
    <w:p w14:paraId="40ADE3B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1303</w:t>
      </w:r>
    </w:p>
    <w:p w14:paraId="6A05BD7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1305</w:t>
      </w:r>
    </w:p>
    <w:p w14:paraId="7942843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handover</w:t>
      </w:r>
      <w:r>
        <w:rPr>
          <w:noProof/>
        </w:rPr>
        <w:tab/>
        <w:t>1305</w:t>
      </w:r>
    </w:p>
    <w:p w14:paraId="07D6900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1305</w:t>
      </w:r>
    </w:p>
    <w:p w14:paraId="4D609EA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1307</w:t>
      </w:r>
    </w:p>
    <w:p w14:paraId="0EB46B4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handover</w:t>
      </w:r>
      <w:r>
        <w:rPr>
          <w:noProof/>
        </w:rPr>
        <w:tab/>
        <w:t>1307</w:t>
      </w:r>
    </w:p>
    <w:p w14:paraId="3A83619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1307</w:t>
      </w:r>
    </w:p>
    <w:p w14:paraId="5D44F5C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1309</w:t>
      </w:r>
    </w:p>
    <w:p w14:paraId="3995345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handover: unknown target cell</w:t>
      </w:r>
      <w:r>
        <w:rPr>
          <w:noProof/>
        </w:rPr>
        <w:tab/>
        <w:t>1309</w:t>
      </w:r>
    </w:p>
    <w:p w14:paraId="2C06138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1309</w:t>
      </w:r>
    </w:p>
    <w:p w14:paraId="0026CED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1311</w:t>
      </w:r>
    </w:p>
    <w:p w14:paraId="6BD9266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A.5.1.6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handover; unknown Target Cell</w:t>
      </w:r>
      <w:r>
        <w:rPr>
          <w:noProof/>
        </w:rPr>
        <w:tab/>
        <w:t>1311</w:t>
      </w:r>
    </w:p>
    <w:p w14:paraId="04A32EA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1311</w:t>
      </w:r>
    </w:p>
    <w:p w14:paraId="0340F6C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1313</w:t>
      </w:r>
    </w:p>
    <w:p w14:paraId="6E475E9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 frequency handover</w:t>
      </w:r>
      <w:r>
        <w:rPr>
          <w:noProof/>
        </w:rPr>
        <w:tab/>
        <w:t>1313</w:t>
      </w:r>
    </w:p>
    <w:p w14:paraId="4305D40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1313</w:t>
      </w:r>
    </w:p>
    <w:p w14:paraId="51A4E2D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1316</w:t>
      </w:r>
    </w:p>
    <w:p w14:paraId="3D9F566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handover</w:t>
      </w:r>
      <w:r>
        <w:rPr>
          <w:noProof/>
        </w:rPr>
        <w:tab/>
        <w:t>1316</w:t>
      </w:r>
    </w:p>
    <w:p w14:paraId="24C38B4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1316</w:t>
      </w:r>
    </w:p>
    <w:p w14:paraId="7CC23FE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1319</w:t>
      </w:r>
    </w:p>
    <w:p w14:paraId="4319CA4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 frequency handover for 5MHz bandwidth</w:t>
      </w:r>
      <w:r>
        <w:rPr>
          <w:noProof/>
        </w:rPr>
        <w:tab/>
        <w:t>1319</w:t>
      </w:r>
    </w:p>
    <w:p w14:paraId="4F728F9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lastRenderedPageBreak/>
        <w:t>A.5.1.9.1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1319</w:t>
      </w:r>
    </w:p>
    <w:p w14:paraId="78FA6BD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1320</w:t>
      </w:r>
    </w:p>
    <w:p w14:paraId="3A08F45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 frequency handover for UE category 0</w:t>
      </w:r>
      <w:r>
        <w:rPr>
          <w:noProof/>
        </w:rPr>
        <w:tab/>
        <w:t>1320</w:t>
      </w:r>
    </w:p>
    <w:p w14:paraId="0492C5F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1320</w:t>
      </w:r>
    </w:p>
    <w:p w14:paraId="0DC0463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1322</w:t>
      </w:r>
    </w:p>
    <w:p w14:paraId="2453083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- FDD Intra frequency handover for UE category 0</w:t>
      </w:r>
      <w:r>
        <w:rPr>
          <w:noProof/>
        </w:rPr>
        <w:tab/>
        <w:t>1322</w:t>
      </w:r>
    </w:p>
    <w:p w14:paraId="206E39F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1322</w:t>
      </w:r>
    </w:p>
    <w:p w14:paraId="3FB1628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1324</w:t>
      </w:r>
    </w:p>
    <w:p w14:paraId="131D098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handover for UE category 0</w:t>
      </w:r>
      <w:r>
        <w:rPr>
          <w:noProof/>
        </w:rPr>
        <w:tab/>
        <w:t>1324</w:t>
      </w:r>
    </w:p>
    <w:p w14:paraId="5C02E33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1324</w:t>
      </w:r>
    </w:p>
    <w:p w14:paraId="75D2D19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1326</w:t>
      </w:r>
    </w:p>
    <w:p w14:paraId="33C0C68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 frequency handover for Cat-M1 UEs in CEModeA</w:t>
      </w:r>
      <w:r>
        <w:rPr>
          <w:noProof/>
        </w:rPr>
        <w:tab/>
        <w:t>1326</w:t>
      </w:r>
    </w:p>
    <w:p w14:paraId="058C4BE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1326</w:t>
      </w:r>
    </w:p>
    <w:p w14:paraId="7248E59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1328</w:t>
      </w:r>
    </w:p>
    <w:p w14:paraId="719C915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 frequency handover for Cat-M1 UEs in CEModeA</w:t>
      </w:r>
      <w:r>
        <w:rPr>
          <w:noProof/>
        </w:rPr>
        <w:tab/>
        <w:t>1329</w:t>
      </w:r>
    </w:p>
    <w:p w14:paraId="1E7FCAF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1329</w:t>
      </w:r>
    </w:p>
    <w:p w14:paraId="27990C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1330</w:t>
      </w:r>
    </w:p>
    <w:p w14:paraId="3570A87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handover for Cat-M1 UEs in CEModeA</w:t>
      </w:r>
      <w:r>
        <w:rPr>
          <w:noProof/>
        </w:rPr>
        <w:tab/>
        <w:t>1331</w:t>
      </w:r>
    </w:p>
    <w:p w14:paraId="3DFBB13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1331</w:t>
      </w:r>
    </w:p>
    <w:p w14:paraId="7BCAC94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1332</w:t>
      </w:r>
    </w:p>
    <w:p w14:paraId="2D99508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 frequency handover for Cat-M1 UEs in CEModeB</w:t>
      </w:r>
      <w:r>
        <w:rPr>
          <w:noProof/>
        </w:rPr>
        <w:tab/>
        <w:t>1333</w:t>
      </w:r>
    </w:p>
    <w:p w14:paraId="6DB36F3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1333</w:t>
      </w:r>
    </w:p>
    <w:p w14:paraId="17BE43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1334</w:t>
      </w:r>
    </w:p>
    <w:p w14:paraId="792FB00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 frequency handover for Cat-M1 UEs in CEModeB</w:t>
      </w:r>
      <w:r>
        <w:rPr>
          <w:noProof/>
        </w:rPr>
        <w:tab/>
        <w:t>1335</w:t>
      </w:r>
    </w:p>
    <w:p w14:paraId="35800CE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1335</w:t>
      </w:r>
    </w:p>
    <w:p w14:paraId="0C7BBB2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1336</w:t>
      </w:r>
    </w:p>
    <w:p w14:paraId="01C8B59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handover for Cat-M1 UEs in CEModeB</w:t>
      </w:r>
      <w:r>
        <w:rPr>
          <w:noProof/>
        </w:rPr>
        <w:tab/>
        <w:t>1337</w:t>
      </w:r>
    </w:p>
    <w:p w14:paraId="0BEA5E0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1337</w:t>
      </w:r>
    </w:p>
    <w:p w14:paraId="39272BE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1338</w:t>
      </w:r>
    </w:p>
    <w:p w14:paraId="2ECB640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 frequency handover for UE Category 1bis</w:t>
      </w:r>
      <w:r>
        <w:rPr>
          <w:noProof/>
        </w:rPr>
        <w:tab/>
        <w:t>1339</w:t>
      </w:r>
    </w:p>
    <w:p w14:paraId="4BC9DA9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1339</w:t>
      </w:r>
    </w:p>
    <w:p w14:paraId="19D33EC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1340</w:t>
      </w:r>
    </w:p>
    <w:p w14:paraId="581C180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handover for UE Category 1bis</w:t>
      </w:r>
      <w:r>
        <w:rPr>
          <w:noProof/>
        </w:rPr>
        <w:tab/>
        <w:t>1341</w:t>
      </w:r>
    </w:p>
    <w:p w14:paraId="48D3C10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1341</w:t>
      </w:r>
    </w:p>
    <w:p w14:paraId="7EA1119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1342</w:t>
      </w:r>
    </w:p>
    <w:p w14:paraId="042DBFB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 frequency RACH-less handover</w:t>
      </w:r>
      <w:r>
        <w:rPr>
          <w:noProof/>
        </w:rPr>
        <w:tab/>
        <w:t>1343</w:t>
      </w:r>
    </w:p>
    <w:p w14:paraId="6A20260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1343</w:t>
      </w:r>
    </w:p>
    <w:p w14:paraId="6E60630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1344</w:t>
      </w:r>
    </w:p>
    <w:p w14:paraId="02C457D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RACH-less handover</w:t>
      </w:r>
      <w:r>
        <w:rPr>
          <w:noProof/>
        </w:rPr>
        <w:tab/>
        <w:t>1344</w:t>
      </w:r>
    </w:p>
    <w:p w14:paraId="4169B70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1344</w:t>
      </w:r>
    </w:p>
    <w:p w14:paraId="0F9F7A0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1346</w:t>
      </w:r>
    </w:p>
    <w:p w14:paraId="74198AB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RACH-less handover</w:t>
      </w:r>
      <w:r>
        <w:rPr>
          <w:noProof/>
        </w:rPr>
        <w:tab/>
        <w:t>1346</w:t>
      </w:r>
    </w:p>
    <w:p w14:paraId="12EBEB2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1346</w:t>
      </w:r>
    </w:p>
    <w:p w14:paraId="7FA8C1B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1348</w:t>
      </w:r>
    </w:p>
    <w:p w14:paraId="081D143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RACH-less handover</w:t>
      </w:r>
      <w:r>
        <w:rPr>
          <w:noProof/>
        </w:rPr>
        <w:tab/>
        <w:t>1348</w:t>
      </w:r>
    </w:p>
    <w:p w14:paraId="5E9DC11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1348</w:t>
      </w:r>
    </w:p>
    <w:p w14:paraId="6506AA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1350</w:t>
      </w:r>
    </w:p>
    <w:p w14:paraId="4BB8EAE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 frequency make-before-break handover</w:t>
      </w:r>
      <w:r>
        <w:rPr>
          <w:noProof/>
        </w:rPr>
        <w:tab/>
        <w:t>1350</w:t>
      </w:r>
    </w:p>
    <w:p w14:paraId="1019A8D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1350</w:t>
      </w:r>
    </w:p>
    <w:p w14:paraId="436F2E0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1352</w:t>
      </w:r>
    </w:p>
    <w:p w14:paraId="1B4587E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make-before-break handover</w:t>
      </w:r>
      <w:r>
        <w:rPr>
          <w:noProof/>
        </w:rPr>
        <w:tab/>
        <w:t>1353</w:t>
      </w:r>
    </w:p>
    <w:p w14:paraId="557C709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1353</w:t>
      </w:r>
    </w:p>
    <w:p w14:paraId="21F7C3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1354</w:t>
      </w:r>
    </w:p>
    <w:p w14:paraId="391A522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 frequency handover for Cat-M1 UEs in CEModeA</w:t>
      </w:r>
      <w:r>
        <w:rPr>
          <w:noProof/>
        </w:rPr>
        <w:tab/>
        <w:t>1355</w:t>
      </w:r>
    </w:p>
    <w:p w14:paraId="41CEBCF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1355</w:t>
      </w:r>
    </w:p>
    <w:p w14:paraId="33345A4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1356</w:t>
      </w:r>
    </w:p>
    <w:p w14:paraId="7A7803A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 frequency handover for Cat-M1 UEs in CEModeA</w:t>
      </w:r>
      <w:r>
        <w:rPr>
          <w:noProof/>
        </w:rPr>
        <w:tab/>
        <w:t>1357</w:t>
      </w:r>
    </w:p>
    <w:p w14:paraId="6930D76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1357</w:t>
      </w:r>
    </w:p>
    <w:p w14:paraId="11C5BF5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1358</w:t>
      </w:r>
    </w:p>
    <w:p w14:paraId="6A49B29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handover for Cat-M1 UEs in CEModeA</w:t>
      </w:r>
      <w:r>
        <w:rPr>
          <w:noProof/>
        </w:rPr>
        <w:tab/>
        <w:t>1359</w:t>
      </w:r>
    </w:p>
    <w:p w14:paraId="2855F43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1359</w:t>
      </w:r>
    </w:p>
    <w:p w14:paraId="0487EC1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1360</w:t>
      </w:r>
    </w:p>
    <w:p w14:paraId="6D798BC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lastRenderedPageBreak/>
        <w:t>A.5.1.30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 frequency handover for Cat-M1 UEs in CEModeB</w:t>
      </w:r>
      <w:r>
        <w:rPr>
          <w:noProof/>
        </w:rPr>
        <w:tab/>
        <w:t>1361</w:t>
      </w:r>
    </w:p>
    <w:p w14:paraId="6AF3D4B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1361</w:t>
      </w:r>
    </w:p>
    <w:p w14:paraId="27353E4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1362</w:t>
      </w:r>
    </w:p>
    <w:p w14:paraId="40A3587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 frequency handover for Cat-M1 UEs in CEModeB</w:t>
      </w:r>
      <w:r>
        <w:rPr>
          <w:noProof/>
        </w:rPr>
        <w:tab/>
        <w:t>1363</w:t>
      </w:r>
    </w:p>
    <w:p w14:paraId="55851D2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1363</w:t>
      </w:r>
    </w:p>
    <w:p w14:paraId="6EBB3D4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1364</w:t>
      </w:r>
    </w:p>
    <w:p w14:paraId="202B834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handover for Cat-M1 UEs in CEModeB</w:t>
      </w:r>
      <w:r>
        <w:rPr>
          <w:noProof/>
        </w:rPr>
        <w:tab/>
        <w:t>1365</w:t>
      </w:r>
    </w:p>
    <w:p w14:paraId="4058C9A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1365</w:t>
      </w:r>
    </w:p>
    <w:p w14:paraId="293D241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1366</w:t>
      </w:r>
    </w:p>
    <w:p w14:paraId="299DB1E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 frequency handover for Cat-M1 UEs in CEModeA without SFN acquisition</w:t>
      </w:r>
      <w:r>
        <w:rPr>
          <w:noProof/>
        </w:rPr>
        <w:tab/>
        <w:t>1367</w:t>
      </w:r>
    </w:p>
    <w:p w14:paraId="21BF1CA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1367</w:t>
      </w:r>
    </w:p>
    <w:p w14:paraId="3BBAE07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1368</w:t>
      </w:r>
    </w:p>
    <w:p w14:paraId="0B4174F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 frequency handover for Cat-M1 UEs in CEModeA without SFN acquisition</w:t>
      </w:r>
      <w:r>
        <w:rPr>
          <w:noProof/>
        </w:rPr>
        <w:tab/>
        <w:t>1369</w:t>
      </w:r>
    </w:p>
    <w:p w14:paraId="6930213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1369</w:t>
      </w:r>
    </w:p>
    <w:p w14:paraId="7677D2E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1370</w:t>
      </w:r>
    </w:p>
    <w:p w14:paraId="6DE325D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handover for Cat-M1 UEs in CEModeA without SFN acquisition</w:t>
      </w:r>
      <w:r>
        <w:rPr>
          <w:noProof/>
        </w:rPr>
        <w:tab/>
        <w:t>1371</w:t>
      </w:r>
    </w:p>
    <w:p w14:paraId="3E30547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1371</w:t>
      </w:r>
    </w:p>
    <w:p w14:paraId="5F24661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1372</w:t>
      </w:r>
    </w:p>
    <w:p w14:paraId="126C6D0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 frequency handover for Cat-M1 UEs in CEModeB without SFN acquisition</w:t>
      </w:r>
      <w:r>
        <w:rPr>
          <w:noProof/>
        </w:rPr>
        <w:tab/>
        <w:t>1373</w:t>
      </w:r>
    </w:p>
    <w:p w14:paraId="64A03B2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1373</w:t>
      </w:r>
    </w:p>
    <w:p w14:paraId="720A202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1374</w:t>
      </w:r>
    </w:p>
    <w:p w14:paraId="09817CD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 frequency handover for Cat-M1 UEs in CEModeB without SFN acquisition</w:t>
      </w:r>
      <w:r>
        <w:rPr>
          <w:noProof/>
        </w:rPr>
        <w:tab/>
        <w:t>1375</w:t>
      </w:r>
    </w:p>
    <w:p w14:paraId="479E64B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1375</w:t>
      </w:r>
    </w:p>
    <w:p w14:paraId="228ADE4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1376</w:t>
      </w:r>
    </w:p>
    <w:p w14:paraId="447E382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handover for Cat-M1 UEs in CEModeB without SFN acquisition</w:t>
      </w:r>
      <w:r>
        <w:rPr>
          <w:noProof/>
        </w:rPr>
        <w:tab/>
        <w:t>1377</w:t>
      </w:r>
    </w:p>
    <w:p w14:paraId="393D6C1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1377</w:t>
      </w:r>
    </w:p>
    <w:p w14:paraId="0468771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1378</w:t>
      </w:r>
    </w:p>
    <w:p w14:paraId="36AE555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 frequency handover with direct SCell activation</w:t>
      </w:r>
      <w:r>
        <w:rPr>
          <w:noProof/>
        </w:rPr>
        <w:tab/>
        <w:t>1379</w:t>
      </w:r>
    </w:p>
    <w:p w14:paraId="590C170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1379</w:t>
      </w:r>
    </w:p>
    <w:p w14:paraId="3FDD865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1380</w:t>
      </w:r>
    </w:p>
    <w:p w14:paraId="3077CD6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handover with direct SCell activation</w:t>
      </w:r>
      <w:r>
        <w:rPr>
          <w:noProof/>
        </w:rPr>
        <w:tab/>
        <w:t>1381</w:t>
      </w:r>
    </w:p>
    <w:p w14:paraId="7F0F2C9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1381</w:t>
      </w:r>
    </w:p>
    <w:p w14:paraId="042FD1E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1382</w:t>
      </w:r>
    </w:p>
    <w:p w14:paraId="3994C51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Intra-band Inter-frequency sync DAPS handover</w:t>
      </w:r>
      <w:r>
        <w:rPr>
          <w:noProof/>
        </w:rPr>
        <w:tab/>
        <w:t>1383</w:t>
      </w:r>
    </w:p>
    <w:p w14:paraId="1B5AD1D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1383</w:t>
      </w:r>
    </w:p>
    <w:p w14:paraId="0630D29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1385</w:t>
      </w:r>
    </w:p>
    <w:p w14:paraId="1A0BA82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Intra-band Inter-frequency async DAPS handover</w:t>
      </w:r>
      <w:r>
        <w:rPr>
          <w:noProof/>
        </w:rPr>
        <w:tab/>
        <w:t>1386</w:t>
      </w:r>
    </w:p>
    <w:p w14:paraId="4C3E839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1386</w:t>
      </w:r>
    </w:p>
    <w:p w14:paraId="154BCE4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1387</w:t>
      </w:r>
    </w:p>
    <w:p w14:paraId="1835C5D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Inter-band Inter-frequency sync DAPS handover</w:t>
      </w:r>
      <w:r>
        <w:rPr>
          <w:noProof/>
        </w:rPr>
        <w:tab/>
        <w:t>1388</w:t>
      </w:r>
    </w:p>
    <w:p w14:paraId="61F2FA6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1388</w:t>
      </w:r>
    </w:p>
    <w:p w14:paraId="417E327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1389</w:t>
      </w:r>
    </w:p>
    <w:p w14:paraId="2161E2C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Inter-band Inter-frequency async DAPS handover</w:t>
      </w:r>
      <w:r>
        <w:rPr>
          <w:noProof/>
        </w:rPr>
        <w:tab/>
        <w:t>1390</w:t>
      </w:r>
    </w:p>
    <w:p w14:paraId="4345E24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1390</w:t>
      </w:r>
    </w:p>
    <w:p w14:paraId="6B07A76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1391</w:t>
      </w:r>
    </w:p>
    <w:p w14:paraId="1FADBE7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  <w:lang w:val="sv-FI"/>
        </w:rPr>
        <w:t>A.5.1.45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E-UTRAN FDD - FDD Intra frequency DAPS handover</w:t>
      </w:r>
      <w:r>
        <w:rPr>
          <w:noProof/>
        </w:rPr>
        <w:tab/>
        <w:t>1392</w:t>
      </w:r>
    </w:p>
    <w:p w14:paraId="6770769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1392</w:t>
      </w:r>
    </w:p>
    <w:p w14:paraId="6081F1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1393</w:t>
      </w:r>
    </w:p>
    <w:p w14:paraId="740A093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DAPS handover</w:t>
      </w:r>
      <w:r>
        <w:rPr>
          <w:noProof/>
        </w:rPr>
        <w:tab/>
        <w:t>1394</w:t>
      </w:r>
    </w:p>
    <w:p w14:paraId="400F8BD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1394</w:t>
      </w:r>
    </w:p>
    <w:p w14:paraId="2F74BEC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1395</w:t>
      </w:r>
    </w:p>
    <w:p w14:paraId="2CC8967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  <w:lang w:val="sv-FI"/>
        </w:rPr>
        <w:t>A.5.1.47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E-UTRAN FDD - FDD Intra frequency conditional handover</w:t>
      </w:r>
      <w:r>
        <w:rPr>
          <w:noProof/>
        </w:rPr>
        <w:tab/>
        <w:t>1396</w:t>
      </w:r>
    </w:p>
    <w:p w14:paraId="264029F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1396</w:t>
      </w:r>
    </w:p>
    <w:p w14:paraId="0696DC6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1397</w:t>
      </w:r>
    </w:p>
    <w:p w14:paraId="6492E01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  <w:lang w:val="sv-FI"/>
        </w:rPr>
        <w:t>A.5.1.48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E-UTRAN TDD - TDD Intra frequency conditional handover</w:t>
      </w:r>
      <w:r>
        <w:rPr>
          <w:noProof/>
        </w:rPr>
        <w:tab/>
        <w:t>1398</w:t>
      </w:r>
    </w:p>
    <w:p w14:paraId="71ABCFC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1398</w:t>
      </w:r>
    </w:p>
    <w:p w14:paraId="674F2E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1399</w:t>
      </w:r>
    </w:p>
    <w:p w14:paraId="63B4244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  <w:lang w:val="sv-FI"/>
        </w:rPr>
        <w:t>A.5.1.49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E-UTRAN FDD - FDD Inter frequency conditional handover</w:t>
      </w:r>
      <w:r>
        <w:rPr>
          <w:noProof/>
        </w:rPr>
        <w:tab/>
        <w:t>1400</w:t>
      </w:r>
    </w:p>
    <w:p w14:paraId="10E058C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lastRenderedPageBreak/>
        <w:t>A.5.1.49.1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1400</w:t>
      </w:r>
    </w:p>
    <w:p w14:paraId="09BA07A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1401</w:t>
      </w:r>
    </w:p>
    <w:p w14:paraId="40C58C0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  <w:lang w:val="sv-FI"/>
        </w:rPr>
        <w:t>A.5.1.50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E-UTRAN TDD - TDD Inter frequency conditional handover</w:t>
      </w:r>
      <w:r>
        <w:rPr>
          <w:noProof/>
        </w:rPr>
        <w:tab/>
        <w:t>1402</w:t>
      </w:r>
    </w:p>
    <w:p w14:paraId="759AD9D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1402</w:t>
      </w:r>
    </w:p>
    <w:p w14:paraId="50A4D8E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1403</w:t>
      </w:r>
    </w:p>
    <w:p w14:paraId="5F2161F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  <w:lang w:val="sv-FI"/>
        </w:rPr>
        <w:t>A.5.1.51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E-UTRAN FDD - TDD Inter frequency conditional handover</w:t>
      </w:r>
      <w:r>
        <w:rPr>
          <w:noProof/>
        </w:rPr>
        <w:tab/>
        <w:t>1404</w:t>
      </w:r>
    </w:p>
    <w:p w14:paraId="1EB92BD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1404</w:t>
      </w:r>
    </w:p>
    <w:p w14:paraId="40D36D0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1406</w:t>
      </w:r>
    </w:p>
    <w:p w14:paraId="0A0BBAC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  <w:lang w:val="sv-FI"/>
        </w:rPr>
        <w:t>A.5.1.52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E-UTRAN TDD - FDD Inter frequency conditional handover</w:t>
      </w:r>
      <w:r>
        <w:rPr>
          <w:noProof/>
        </w:rPr>
        <w:tab/>
        <w:t>1406</w:t>
      </w:r>
    </w:p>
    <w:p w14:paraId="7F0863F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1406</w:t>
      </w:r>
    </w:p>
    <w:p w14:paraId="7FEEE89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1409</w:t>
      </w:r>
    </w:p>
    <w:p w14:paraId="0B5EEE1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Intra-band Inter-frequency sync DAPS handover</w:t>
      </w:r>
      <w:r>
        <w:rPr>
          <w:noProof/>
        </w:rPr>
        <w:tab/>
        <w:t>1410</w:t>
      </w:r>
    </w:p>
    <w:p w14:paraId="53E173A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1410</w:t>
      </w:r>
    </w:p>
    <w:p w14:paraId="0B1D979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1412</w:t>
      </w:r>
    </w:p>
    <w:p w14:paraId="094D6D3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Inter-band Inter-frequency sync DAPS handover</w:t>
      </w:r>
      <w:r>
        <w:rPr>
          <w:noProof/>
        </w:rPr>
        <w:tab/>
        <w:t>1413</w:t>
      </w:r>
    </w:p>
    <w:p w14:paraId="7A63F6B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1413</w:t>
      </w:r>
    </w:p>
    <w:p w14:paraId="67FD214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1415</w:t>
      </w:r>
    </w:p>
    <w:p w14:paraId="74F357D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  <w:lang w:val="sv-FI"/>
        </w:rPr>
        <w:t>A.5.1.55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E-UTRAN FDD - TDD inter-band inter-frequency synchronous DAPS handover</w:t>
      </w:r>
      <w:r>
        <w:rPr>
          <w:noProof/>
        </w:rPr>
        <w:tab/>
        <w:t>1416</w:t>
      </w:r>
    </w:p>
    <w:p w14:paraId="367CECC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1416</w:t>
      </w:r>
    </w:p>
    <w:p w14:paraId="71937D7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  <w:lang w:val="sv-FI"/>
        </w:rPr>
        <w:t>A.5.1.56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E-UTRAN TDD - FDD inter-band inter-frequency synchronous DAPS handover</w:t>
      </w:r>
      <w:r>
        <w:rPr>
          <w:noProof/>
        </w:rPr>
        <w:tab/>
        <w:t>1420</w:t>
      </w:r>
    </w:p>
    <w:p w14:paraId="4240C71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1420</w:t>
      </w:r>
    </w:p>
    <w:p w14:paraId="4A21E82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1423</w:t>
      </w:r>
    </w:p>
    <w:p w14:paraId="11D458F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Inter-band Inter-frequency async DAPS handover</w:t>
      </w:r>
      <w:r>
        <w:rPr>
          <w:noProof/>
        </w:rPr>
        <w:tab/>
        <w:t>1424</w:t>
      </w:r>
    </w:p>
    <w:p w14:paraId="1A64EC8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1424</w:t>
      </w:r>
    </w:p>
    <w:p w14:paraId="2CD365E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1426</w:t>
      </w:r>
    </w:p>
    <w:p w14:paraId="44F99E8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Inter-band Inter-frequency async DAPS handover</w:t>
      </w:r>
      <w:r>
        <w:rPr>
          <w:noProof/>
        </w:rPr>
        <w:tab/>
        <w:t>1426</w:t>
      </w:r>
    </w:p>
    <w:p w14:paraId="374420D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1426</w:t>
      </w:r>
    </w:p>
    <w:p w14:paraId="4BAD035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1429</w:t>
      </w:r>
    </w:p>
    <w:p w14:paraId="47651623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Handover to other RATs</w:t>
      </w:r>
      <w:r>
        <w:rPr>
          <w:noProof/>
        </w:rPr>
        <w:tab/>
        <w:t>1429</w:t>
      </w:r>
    </w:p>
    <w:p w14:paraId="0C0F232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val="sv-SE"/>
        </w:rPr>
        <w:t>A.5.2.1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FDD – UTRAN FDD Handover</w:t>
      </w:r>
      <w:r>
        <w:rPr>
          <w:noProof/>
        </w:rPr>
        <w:tab/>
        <w:t>1429</w:t>
      </w:r>
    </w:p>
    <w:p w14:paraId="3BC4018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1429</w:t>
      </w:r>
    </w:p>
    <w:p w14:paraId="697B95F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1431</w:t>
      </w:r>
    </w:p>
    <w:p w14:paraId="45363E7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A.5.2.2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TDD - UTRAN FDD Handover</w:t>
      </w:r>
      <w:r>
        <w:rPr>
          <w:noProof/>
        </w:rPr>
        <w:tab/>
        <w:t>1432</w:t>
      </w:r>
    </w:p>
    <w:p w14:paraId="4D06309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1432</w:t>
      </w:r>
    </w:p>
    <w:p w14:paraId="018406C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1435</w:t>
      </w:r>
    </w:p>
    <w:p w14:paraId="4103B61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  <w:lang w:val="sv-SE"/>
        </w:rPr>
        <w:t xml:space="preserve">A.5.2.3 </w:t>
      </w:r>
      <w:r w:rsidRPr="003E52FD">
        <w:rPr>
          <w:noProof/>
          <w:lang w:val="sv-SE"/>
        </w:rPr>
        <w:t>E-UTRAN FDD- GSM Handover</w:t>
      </w:r>
      <w:r>
        <w:rPr>
          <w:noProof/>
        </w:rPr>
        <w:tab/>
        <w:t>1435</w:t>
      </w:r>
    </w:p>
    <w:p w14:paraId="466C542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1435</w:t>
      </w:r>
    </w:p>
    <w:p w14:paraId="44E49D3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1436</w:t>
      </w:r>
    </w:p>
    <w:p w14:paraId="1170A41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A.5.2.4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TDD - UTRAN TDD Handover</w:t>
      </w:r>
      <w:r>
        <w:rPr>
          <w:noProof/>
        </w:rPr>
        <w:tab/>
        <w:t>1437</w:t>
      </w:r>
    </w:p>
    <w:p w14:paraId="2954076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1437</w:t>
      </w:r>
    </w:p>
    <w:p w14:paraId="17AC0C3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1437</w:t>
      </w:r>
    </w:p>
    <w:p w14:paraId="3E5CD2F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1437</w:t>
      </w:r>
    </w:p>
    <w:p w14:paraId="0A1586A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1439</w:t>
      </w:r>
    </w:p>
    <w:p w14:paraId="76DA738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1439</w:t>
      </w:r>
    </w:p>
    <w:p w14:paraId="358DEB5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1439</w:t>
      </w:r>
    </w:p>
    <w:p w14:paraId="208B1DF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1439</w:t>
      </w:r>
    </w:p>
    <w:p w14:paraId="140A262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A.5.2.4.2.3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Void</w:t>
      </w:r>
      <w:r>
        <w:rPr>
          <w:noProof/>
        </w:rPr>
        <w:tab/>
        <w:t>1439</w:t>
      </w:r>
    </w:p>
    <w:p w14:paraId="6466D60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val="sv-SE"/>
        </w:rPr>
        <w:t>A.5.2.5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FDD – UTRAN TDD Handover</w:t>
      </w:r>
      <w:r>
        <w:rPr>
          <w:noProof/>
        </w:rPr>
        <w:tab/>
        <w:t>1439</w:t>
      </w:r>
    </w:p>
    <w:p w14:paraId="582D89E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1439</w:t>
      </w:r>
    </w:p>
    <w:p w14:paraId="661162E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1442</w:t>
      </w:r>
    </w:p>
    <w:p w14:paraId="440CF46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1442</w:t>
      </w:r>
    </w:p>
    <w:p w14:paraId="400969F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1442</w:t>
      </w:r>
    </w:p>
    <w:p w14:paraId="4431F77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1442</w:t>
      </w:r>
    </w:p>
    <w:p w14:paraId="4BEED9C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A.5.2.5.2.3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Void</w:t>
      </w:r>
      <w:r>
        <w:rPr>
          <w:noProof/>
        </w:rPr>
        <w:tab/>
        <w:t>1442</w:t>
      </w:r>
    </w:p>
    <w:p w14:paraId="2524BF4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  <w:lang w:val="sv-SE"/>
        </w:rPr>
        <w:t>A.5.2.6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TDD - GSM Handover</w:t>
      </w:r>
      <w:r>
        <w:rPr>
          <w:noProof/>
        </w:rPr>
        <w:tab/>
        <w:t>1442</w:t>
      </w:r>
    </w:p>
    <w:p w14:paraId="0DCB759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1442</w:t>
      </w:r>
    </w:p>
    <w:p w14:paraId="516AF76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1444</w:t>
      </w:r>
    </w:p>
    <w:p w14:paraId="0FA2D4B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FDD Handover; Unknown Target Cell</w:t>
      </w:r>
      <w:r>
        <w:rPr>
          <w:noProof/>
        </w:rPr>
        <w:tab/>
        <w:t>1445</w:t>
      </w:r>
    </w:p>
    <w:p w14:paraId="74C701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1445</w:t>
      </w:r>
    </w:p>
    <w:p w14:paraId="119F5A8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1447</w:t>
      </w:r>
    </w:p>
    <w:p w14:paraId="2960751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GSM Handover; Unknown Target Cell</w:t>
      </w:r>
      <w:r>
        <w:rPr>
          <w:noProof/>
        </w:rPr>
        <w:tab/>
        <w:t>1447</w:t>
      </w:r>
    </w:p>
    <w:p w14:paraId="7477AAF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1447</w:t>
      </w:r>
    </w:p>
    <w:p w14:paraId="2DE7DDB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A.5.2.8.2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1448</w:t>
      </w:r>
    </w:p>
    <w:p w14:paraId="333190A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GSM Handover; Unknown Target Cell</w:t>
      </w:r>
      <w:r>
        <w:rPr>
          <w:noProof/>
        </w:rPr>
        <w:tab/>
        <w:t>1449</w:t>
      </w:r>
    </w:p>
    <w:p w14:paraId="0F87CC2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1449</w:t>
      </w:r>
    </w:p>
    <w:p w14:paraId="67AF104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1450</w:t>
      </w:r>
    </w:p>
    <w:p w14:paraId="4210BBD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to UTRAN TDD handover: unknown target cell</w:t>
      </w:r>
      <w:r>
        <w:rPr>
          <w:noProof/>
        </w:rPr>
        <w:tab/>
        <w:t>1451</w:t>
      </w:r>
    </w:p>
    <w:p w14:paraId="1703734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1451</w:t>
      </w:r>
    </w:p>
    <w:p w14:paraId="7A6A903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1453</w:t>
      </w:r>
    </w:p>
    <w:p w14:paraId="652C2A0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A.5.2.10A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FDD Multicarrier Handover with two target cells</w:t>
      </w:r>
      <w:r>
        <w:rPr>
          <w:noProof/>
        </w:rPr>
        <w:tab/>
        <w:t>1453</w:t>
      </w:r>
    </w:p>
    <w:p w14:paraId="6A5565D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A.5.2.10A.1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1453</w:t>
      </w:r>
    </w:p>
    <w:p w14:paraId="69301F3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A.5.2.10A.2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1456</w:t>
      </w:r>
    </w:p>
    <w:p w14:paraId="762ACA2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A.5.2.10B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FDD Multicarrier Handover with two target cells</w:t>
      </w:r>
      <w:r>
        <w:rPr>
          <w:noProof/>
        </w:rPr>
        <w:tab/>
        <w:t>1456</w:t>
      </w:r>
    </w:p>
    <w:p w14:paraId="629A7BC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A.5.2.10B.1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1456</w:t>
      </w:r>
    </w:p>
    <w:p w14:paraId="5B8B8F4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A.5.2.10B.2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1459</w:t>
      </w:r>
    </w:p>
    <w:p w14:paraId="14049F0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val="sv-SE"/>
        </w:rPr>
        <w:t>A.5.2.11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FDD – UTRAN FDD Handover for 5MHz Bandwidth</w:t>
      </w:r>
      <w:r>
        <w:rPr>
          <w:noProof/>
        </w:rPr>
        <w:tab/>
        <w:t>1459</w:t>
      </w:r>
    </w:p>
    <w:p w14:paraId="1055187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1459</w:t>
      </w:r>
    </w:p>
    <w:p w14:paraId="2B98A06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1459</w:t>
      </w:r>
    </w:p>
    <w:p w14:paraId="194DEC4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FI"/>
        </w:rPr>
        <w:t>A.5.3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E-UTRAN Handover to Non-3GPP RATs</w:t>
      </w:r>
      <w:r>
        <w:rPr>
          <w:noProof/>
        </w:rPr>
        <w:tab/>
        <w:t>1460</w:t>
      </w:r>
    </w:p>
    <w:p w14:paraId="5D6E32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FI"/>
        </w:rPr>
        <w:t>A.5.3.1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E-UTRAN FDD – HRPD Handover</w:t>
      </w:r>
      <w:r>
        <w:rPr>
          <w:noProof/>
        </w:rPr>
        <w:tab/>
        <w:t>1460</w:t>
      </w:r>
    </w:p>
    <w:p w14:paraId="678EFA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1460</w:t>
      </w:r>
    </w:p>
    <w:p w14:paraId="731C47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1462</w:t>
      </w:r>
    </w:p>
    <w:p w14:paraId="1EF6881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FI"/>
        </w:rPr>
        <w:t>A.5.3.2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E-UTRAN FDD – cdma2000 1X Handover</w:t>
      </w:r>
      <w:r>
        <w:rPr>
          <w:noProof/>
        </w:rPr>
        <w:tab/>
        <w:t>1462</w:t>
      </w:r>
    </w:p>
    <w:p w14:paraId="72CFEF3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1462</w:t>
      </w:r>
    </w:p>
    <w:p w14:paraId="2E19CDE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1465</w:t>
      </w:r>
    </w:p>
    <w:p w14:paraId="2EFDE42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HRPD Handover; Unknown Target Cell</w:t>
      </w:r>
      <w:r>
        <w:rPr>
          <w:noProof/>
        </w:rPr>
        <w:tab/>
        <w:t>1465</w:t>
      </w:r>
    </w:p>
    <w:p w14:paraId="5D25701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1465</w:t>
      </w:r>
    </w:p>
    <w:p w14:paraId="004A4C1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1468</w:t>
      </w:r>
    </w:p>
    <w:p w14:paraId="3D5511F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cdma2000 1X Handover; Unknown Target cell</w:t>
      </w:r>
      <w:r>
        <w:rPr>
          <w:noProof/>
        </w:rPr>
        <w:tab/>
        <w:t>1468</w:t>
      </w:r>
    </w:p>
    <w:p w14:paraId="039F699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1468</w:t>
      </w:r>
    </w:p>
    <w:p w14:paraId="15A23F1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1469</w:t>
      </w:r>
    </w:p>
    <w:p w14:paraId="0C5C080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A.5.3.5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TDD – HRPD Handover</w:t>
      </w:r>
      <w:r>
        <w:rPr>
          <w:noProof/>
        </w:rPr>
        <w:tab/>
        <w:t>1470</w:t>
      </w:r>
    </w:p>
    <w:p w14:paraId="41AD2C9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1470</w:t>
      </w:r>
    </w:p>
    <w:p w14:paraId="2B9394B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1473</w:t>
      </w:r>
    </w:p>
    <w:p w14:paraId="57BCE26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FI"/>
        </w:rPr>
        <w:t>A.5.3.6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E-UTRAN TDD – cdma2000 1X Handover</w:t>
      </w:r>
      <w:r>
        <w:rPr>
          <w:noProof/>
        </w:rPr>
        <w:tab/>
        <w:t>1473</w:t>
      </w:r>
    </w:p>
    <w:p w14:paraId="0445A26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1473</w:t>
      </w:r>
    </w:p>
    <w:p w14:paraId="7E73B98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1476</w:t>
      </w:r>
    </w:p>
    <w:p w14:paraId="38A18321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RRC Connection Control</w:t>
      </w:r>
      <w:r>
        <w:rPr>
          <w:noProof/>
        </w:rPr>
        <w:tab/>
        <w:t>1476</w:t>
      </w:r>
    </w:p>
    <w:p w14:paraId="2730520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RRC Re-establishment</w:t>
      </w:r>
      <w:r>
        <w:rPr>
          <w:noProof/>
        </w:rPr>
        <w:tab/>
        <w:t>1476</w:t>
      </w:r>
    </w:p>
    <w:p w14:paraId="03C84DA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E-UTRAN FDD Intra-frequency RRC Re-establishment</w:t>
      </w:r>
      <w:r>
        <w:rPr>
          <w:noProof/>
        </w:rPr>
        <w:tab/>
        <w:t>1476</w:t>
      </w:r>
    </w:p>
    <w:p w14:paraId="365801D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1476</w:t>
      </w:r>
    </w:p>
    <w:p w14:paraId="694A9C5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1477</w:t>
      </w:r>
    </w:p>
    <w:p w14:paraId="6E5BD71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E-UTRAN FDD Inter-frequency RRC Re-establishment</w:t>
      </w:r>
      <w:r>
        <w:rPr>
          <w:noProof/>
        </w:rPr>
        <w:tab/>
        <w:t>1478</w:t>
      </w:r>
    </w:p>
    <w:p w14:paraId="5458983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1478</w:t>
      </w:r>
    </w:p>
    <w:p w14:paraId="65D4CC8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1479</w:t>
      </w:r>
    </w:p>
    <w:p w14:paraId="2FB625C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A.6.1.3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E-UTRAN TDD Intra-frequency RRC Re-establishment</w:t>
      </w:r>
      <w:r>
        <w:rPr>
          <w:noProof/>
        </w:rPr>
        <w:tab/>
        <w:t>1480</w:t>
      </w:r>
    </w:p>
    <w:p w14:paraId="79D38CD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1480</w:t>
      </w:r>
    </w:p>
    <w:p w14:paraId="43CE2C1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1481</w:t>
      </w:r>
    </w:p>
    <w:p w14:paraId="577EDD2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E-UTRAN TDD Inter-frequency RRC Re-establishment</w:t>
      </w:r>
      <w:r>
        <w:rPr>
          <w:noProof/>
        </w:rPr>
        <w:tab/>
        <w:t>1482</w:t>
      </w:r>
    </w:p>
    <w:p w14:paraId="38F6F6B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1482</w:t>
      </w:r>
    </w:p>
    <w:p w14:paraId="756474C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1483</w:t>
      </w:r>
    </w:p>
    <w:p w14:paraId="29E087A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E-UTRAN FDD Intra-frequency RRC Re-establishment for 5MHz bandwidth</w:t>
      </w:r>
      <w:r>
        <w:rPr>
          <w:noProof/>
        </w:rPr>
        <w:tab/>
        <w:t>1484</w:t>
      </w:r>
    </w:p>
    <w:p w14:paraId="25C1D71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1484</w:t>
      </w:r>
    </w:p>
    <w:p w14:paraId="1865154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1484</w:t>
      </w:r>
    </w:p>
    <w:p w14:paraId="78EEE83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E-UTRAN FD-FDD Intra-frequency RRC Re-establishment for UE category 0</w:t>
      </w:r>
      <w:r>
        <w:rPr>
          <w:noProof/>
        </w:rPr>
        <w:tab/>
        <w:t>1484</w:t>
      </w:r>
    </w:p>
    <w:p w14:paraId="004E62A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1484</w:t>
      </w:r>
    </w:p>
    <w:p w14:paraId="5A2AE1F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1486</w:t>
      </w:r>
    </w:p>
    <w:p w14:paraId="3A2B263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E-UTRAN HD-FDD Intra-frequency RRC Re-establishment for UE category 0</w:t>
      </w:r>
      <w:r>
        <w:rPr>
          <w:noProof/>
        </w:rPr>
        <w:tab/>
        <w:t>1487</w:t>
      </w:r>
    </w:p>
    <w:p w14:paraId="24659BF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1487</w:t>
      </w:r>
    </w:p>
    <w:p w14:paraId="691C3A7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1488</w:t>
      </w:r>
    </w:p>
    <w:p w14:paraId="7AFC308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E-UTRAN TDD Intra-frequency RRC Re-establishment for UE category 0</w:t>
      </w:r>
      <w:r>
        <w:rPr>
          <w:noProof/>
        </w:rPr>
        <w:tab/>
        <w:t>1489</w:t>
      </w:r>
    </w:p>
    <w:p w14:paraId="37DFE0C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1489</w:t>
      </w:r>
    </w:p>
    <w:p w14:paraId="22BEEB7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1490</w:t>
      </w:r>
    </w:p>
    <w:p w14:paraId="115BFE6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lastRenderedPageBreak/>
        <w:t>A.6.1.9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E-UTRAN FD-FDD Intra-frequency RRC Re-establishment for Cat-M1 UE in CEModeA</w:t>
      </w:r>
      <w:r>
        <w:rPr>
          <w:noProof/>
        </w:rPr>
        <w:tab/>
        <w:t>1491</w:t>
      </w:r>
    </w:p>
    <w:p w14:paraId="113BD53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1491</w:t>
      </w:r>
    </w:p>
    <w:p w14:paraId="3F706F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1492</w:t>
      </w:r>
    </w:p>
    <w:p w14:paraId="5780179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E-UTRAN HD-FDD Intra-frequency RRC Re-establishment for Cat-M1 UE in CEModeA</w:t>
      </w:r>
      <w:r>
        <w:rPr>
          <w:noProof/>
        </w:rPr>
        <w:tab/>
        <w:t>1493</w:t>
      </w:r>
    </w:p>
    <w:p w14:paraId="6815354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1493</w:t>
      </w:r>
    </w:p>
    <w:p w14:paraId="10A9943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1494</w:t>
      </w:r>
    </w:p>
    <w:p w14:paraId="54A827B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E-UTRAN TDD Intra-frequency RRC Re-establishment for Cat-M1 UE in CEModeA</w:t>
      </w:r>
      <w:r>
        <w:rPr>
          <w:noProof/>
        </w:rPr>
        <w:tab/>
        <w:t>1495</w:t>
      </w:r>
    </w:p>
    <w:p w14:paraId="5208B5F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1495</w:t>
      </w:r>
    </w:p>
    <w:p w14:paraId="3339320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1496</w:t>
      </w:r>
    </w:p>
    <w:p w14:paraId="343FF41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E-UTRAN FD-FDD Intra-frequency RRC Re-establishment for Cat-M1 UE in CEModeB</w:t>
      </w:r>
      <w:r>
        <w:rPr>
          <w:noProof/>
        </w:rPr>
        <w:tab/>
        <w:t>1497</w:t>
      </w:r>
    </w:p>
    <w:p w14:paraId="14847BF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1497</w:t>
      </w:r>
    </w:p>
    <w:p w14:paraId="39936EA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1498</w:t>
      </w:r>
    </w:p>
    <w:p w14:paraId="68087C3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E-UTRAN HD-FDD Intra-frequency RRC Re-establishment for Cat-M1 UE in CEModeB</w:t>
      </w:r>
      <w:r>
        <w:rPr>
          <w:noProof/>
        </w:rPr>
        <w:tab/>
        <w:t>1499</w:t>
      </w:r>
    </w:p>
    <w:p w14:paraId="289246B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1499</w:t>
      </w:r>
    </w:p>
    <w:p w14:paraId="0EB084B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1500</w:t>
      </w:r>
    </w:p>
    <w:p w14:paraId="24DF77C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E-UTRAN TDD Intra-frequency RRC Re-establishment for Cat-M1 UE in CEModeB</w:t>
      </w:r>
      <w:r>
        <w:rPr>
          <w:noProof/>
        </w:rPr>
        <w:tab/>
        <w:t>1501</w:t>
      </w:r>
    </w:p>
    <w:p w14:paraId="2C03FD3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1501</w:t>
      </w:r>
    </w:p>
    <w:p w14:paraId="3015151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1502</w:t>
      </w:r>
    </w:p>
    <w:p w14:paraId="33D720D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HD-FDD Intra-frequency RRC Re-establishment for UE category NB1 in In-Band mode under enhanced coverage</w:t>
      </w:r>
      <w:r>
        <w:rPr>
          <w:noProof/>
        </w:rPr>
        <w:tab/>
        <w:t>1503</w:t>
      </w:r>
    </w:p>
    <w:p w14:paraId="5F12EFB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1503</w:t>
      </w:r>
    </w:p>
    <w:p w14:paraId="7483B1C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1505</w:t>
      </w:r>
    </w:p>
    <w:p w14:paraId="7B48C94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 xml:space="preserve">HD-FDD Inter-frequency RRC Re-establishment for UE category NB1 in In-Band mode under </w:t>
      </w:r>
      <w:r w:rsidRPr="003E52FD">
        <w:rPr>
          <w:rFonts w:cs="Intel Clear Light"/>
          <w:noProof/>
        </w:rPr>
        <w:t>normal</w:t>
      </w:r>
      <w:r w:rsidRPr="003E52FD">
        <w:rPr>
          <w:rFonts w:cs="Arial"/>
          <w:noProof/>
        </w:rPr>
        <w:t xml:space="preserve"> </w:t>
      </w:r>
      <w:r w:rsidRPr="003E52FD">
        <w:rPr>
          <w:noProof/>
          <w:snapToGrid w:val="0"/>
        </w:rPr>
        <w:t>coverage</w:t>
      </w:r>
      <w:r>
        <w:rPr>
          <w:noProof/>
        </w:rPr>
        <w:tab/>
        <w:t>1506</w:t>
      </w:r>
    </w:p>
    <w:p w14:paraId="325EB7D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1506</w:t>
      </w:r>
    </w:p>
    <w:p w14:paraId="76BF36C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1508</w:t>
      </w:r>
    </w:p>
    <w:p w14:paraId="20A5465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E-UTRAN FD-FDD Inter-frequency RRC Re-establishment for Cat-M1 UE in CEModeA</w:t>
      </w:r>
      <w:r>
        <w:rPr>
          <w:noProof/>
        </w:rPr>
        <w:tab/>
        <w:t>1509</w:t>
      </w:r>
    </w:p>
    <w:p w14:paraId="7F87329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1509</w:t>
      </w:r>
    </w:p>
    <w:p w14:paraId="00ADC32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1510</w:t>
      </w:r>
    </w:p>
    <w:p w14:paraId="2524441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E-UTRAN HD-FDD Inter-frequency RRC Re-establishment for Cat-M1 UE in CEModeA</w:t>
      </w:r>
      <w:r>
        <w:rPr>
          <w:noProof/>
        </w:rPr>
        <w:tab/>
        <w:t>1511</w:t>
      </w:r>
    </w:p>
    <w:p w14:paraId="7B545A6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1511</w:t>
      </w:r>
    </w:p>
    <w:p w14:paraId="6E1C198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1512</w:t>
      </w:r>
    </w:p>
    <w:p w14:paraId="470C7A5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E-UTRAN TDD-TDD Inter-frequency RRC Re-establishment for Cat-M1 UE in CEModeA</w:t>
      </w:r>
      <w:r>
        <w:rPr>
          <w:noProof/>
        </w:rPr>
        <w:tab/>
        <w:t>1513</w:t>
      </w:r>
    </w:p>
    <w:p w14:paraId="44BEC9F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1513</w:t>
      </w:r>
    </w:p>
    <w:p w14:paraId="665667C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1514</w:t>
      </w:r>
    </w:p>
    <w:p w14:paraId="1BD780A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E-UTRAN FD-FDD Inter-frequency RRC Re-establishment for Cat-M1 UE in CEModeB</w:t>
      </w:r>
      <w:r>
        <w:rPr>
          <w:noProof/>
        </w:rPr>
        <w:tab/>
        <w:t>1515</w:t>
      </w:r>
    </w:p>
    <w:p w14:paraId="357048B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1515</w:t>
      </w:r>
    </w:p>
    <w:p w14:paraId="2FA23C1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1516</w:t>
      </w:r>
    </w:p>
    <w:p w14:paraId="7DE9281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E-UTRAN HD-FDD Inter-frequency RRC Re-establishment for Cat-M1 UE in CEModeB</w:t>
      </w:r>
      <w:r>
        <w:rPr>
          <w:noProof/>
        </w:rPr>
        <w:tab/>
        <w:t>1517</w:t>
      </w:r>
    </w:p>
    <w:p w14:paraId="74B4928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1517</w:t>
      </w:r>
    </w:p>
    <w:p w14:paraId="4E658B6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1518</w:t>
      </w:r>
    </w:p>
    <w:p w14:paraId="28A2945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E-UTRAN TDD Inter-frequency RRC Re-establishment for Cat-M1 UE in CEModeB</w:t>
      </w:r>
      <w:r>
        <w:rPr>
          <w:noProof/>
        </w:rPr>
        <w:tab/>
        <w:t>1519</w:t>
      </w:r>
    </w:p>
    <w:p w14:paraId="00227D5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1519</w:t>
      </w:r>
    </w:p>
    <w:p w14:paraId="463040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1520</w:t>
      </w:r>
    </w:p>
    <w:p w14:paraId="44351D3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 xml:space="preserve">E-UTRAN TDD Inter-frequency RRC Re-establishment for UE category NB1 in In-Band mode under </w:t>
      </w:r>
      <w:r w:rsidRPr="003E52FD">
        <w:rPr>
          <w:rFonts w:cs="Intel Clear Light"/>
          <w:noProof/>
        </w:rPr>
        <w:t>normal</w:t>
      </w:r>
      <w:r w:rsidRPr="003E52FD">
        <w:rPr>
          <w:rFonts w:cs="Arial"/>
          <w:noProof/>
        </w:rPr>
        <w:t xml:space="preserve"> </w:t>
      </w:r>
      <w:r w:rsidRPr="003E52FD">
        <w:rPr>
          <w:noProof/>
          <w:snapToGrid w:val="0"/>
        </w:rPr>
        <w:t>coverage</w:t>
      </w:r>
      <w:r>
        <w:rPr>
          <w:noProof/>
        </w:rPr>
        <w:tab/>
        <w:t>1521</w:t>
      </w:r>
    </w:p>
    <w:p w14:paraId="44AF12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1521</w:t>
      </w:r>
    </w:p>
    <w:p w14:paraId="0B56A66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1523</w:t>
      </w:r>
    </w:p>
    <w:p w14:paraId="163B467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E-UTRAN TDD - TDD Intra-frequency RRC Re-establishment for UE category NB1 in In-Band mode under enhanced coverage</w:t>
      </w:r>
      <w:r>
        <w:rPr>
          <w:noProof/>
        </w:rPr>
        <w:tab/>
        <w:t>1524</w:t>
      </w:r>
    </w:p>
    <w:p w14:paraId="7B0A224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1524</w:t>
      </w:r>
    </w:p>
    <w:p w14:paraId="4ED21E1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1526</w:t>
      </w:r>
    </w:p>
    <w:p w14:paraId="6DD83A0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</w:t>
      </w:r>
      <w:r>
        <w:rPr>
          <w:noProof/>
        </w:rPr>
        <w:tab/>
        <w:t>1527</w:t>
      </w:r>
    </w:p>
    <w:p w14:paraId="1B37262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Contention Based Random Access Test</w:t>
      </w:r>
      <w:r>
        <w:rPr>
          <w:noProof/>
        </w:rPr>
        <w:tab/>
        <w:t>1527</w:t>
      </w:r>
    </w:p>
    <w:p w14:paraId="2DBFEA6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Purpose and Environment</w:t>
      </w:r>
      <w:r>
        <w:rPr>
          <w:noProof/>
        </w:rPr>
        <w:tab/>
        <w:t>1527</w:t>
      </w:r>
    </w:p>
    <w:p w14:paraId="369066C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1528</w:t>
      </w:r>
    </w:p>
    <w:p w14:paraId="5CC2E52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1528</w:t>
      </w:r>
    </w:p>
    <w:p w14:paraId="3BDF2B9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1528</w:t>
      </w:r>
    </w:p>
    <w:p w14:paraId="7B973E4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1528</w:t>
      </w:r>
    </w:p>
    <w:p w14:paraId="743E0E0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1529</w:t>
      </w:r>
    </w:p>
    <w:p w14:paraId="0BAC03E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1529</w:t>
      </w:r>
    </w:p>
    <w:p w14:paraId="611F3A3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1529</w:t>
      </w:r>
    </w:p>
    <w:p w14:paraId="0608524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Non-Contention Based Random Access Test</w:t>
      </w:r>
      <w:r>
        <w:rPr>
          <w:noProof/>
        </w:rPr>
        <w:tab/>
        <w:t>1529</w:t>
      </w:r>
    </w:p>
    <w:p w14:paraId="0848430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1529</w:t>
      </w:r>
    </w:p>
    <w:p w14:paraId="5740655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1530</w:t>
      </w:r>
    </w:p>
    <w:p w14:paraId="5C7BC55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1531</w:t>
      </w:r>
    </w:p>
    <w:p w14:paraId="134E908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1531</w:t>
      </w:r>
    </w:p>
    <w:p w14:paraId="480BFA9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Contention Based Random Access Test</w:t>
      </w:r>
      <w:r>
        <w:rPr>
          <w:noProof/>
        </w:rPr>
        <w:tab/>
        <w:t>1531</w:t>
      </w:r>
    </w:p>
    <w:p w14:paraId="0E99416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1531</w:t>
      </w:r>
    </w:p>
    <w:p w14:paraId="286E0DD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1533</w:t>
      </w:r>
    </w:p>
    <w:p w14:paraId="2116B92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1533</w:t>
      </w:r>
    </w:p>
    <w:p w14:paraId="7FC97C7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1533</w:t>
      </w:r>
    </w:p>
    <w:p w14:paraId="6FB8814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1533</w:t>
      </w:r>
    </w:p>
    <w:p w14:paraId="144536E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1534</w:t>
      </w:r>
    </w:p>
    <w:p w14:paraId="3E58CE6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1534</w:t>
      </w:r>
    </w:p>
    <w:p w14:paraId="6FF2467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1534</w:t>
      </w:r>
    </w:p>
    <w:p w14:paraId="3C870EC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Non-Contention Based Random Access Test</w:t>
      </w:r>
      <w:r>
        <w:rPr>
          <w:noProof/>
        </w:rPr>
        <w:tab/>
        <w:t>1534</w:t>
      </w:r>
    </w:p>
    <w:p w14:paraId="244F2C1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1534</w:t>
      </w:r>
    </w:p>
    <w:p w14:paraId="0C5AED2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1536</w:t>
      </w:r>
    </w:p>
    <w:p w14:paraId="1748F4F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1536</w:t>
      </w:r>
    </w:p>
    <w:p w14:paraId="64EA94F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1536</w:t>
      </w:r>
    </w:p>
    <w:p w14:paraId="16620E3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Contention Based Random Access Test for 5MHz bandwidth</w:t>
      </w:r>
      <w:r>
        <w:rPr>
          <w:noProof/>
        </w:rPr>
        <w:tab/>
        <w:t>1536</w:t>
      </w:r>
    </w:p>
    <w:p w14:paraId="4AC8343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1536</w:t>
      </w:r>
    </w:p>
    <w:p w14:paraId="7D86F7F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1537</w:t>
      </w:r>
    </w:p>
    <w:p w14:paraId="3DE3B97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Non-contention Based Random Access Test for 5MHz bandwidth</w:t>
      </w:r>
      <w:r>
        <w:rPr>
          <w:noProof/>
        </w:rPr>
        <w:tab/>
        <w:t>1537</w:t>
      </w:r>
    </w:p>
    <w:p w14:paraId="644ED21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1537</w:t>
      </w:r>
    </w:p>
    <w:p w14:paraId="3EDE774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1537</w:t>
      </w:r>
    </w:p>
    <w:p w14:paraId="7791A33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Non-Contention Based Random Access Test For SCell</w:t>
      </w:r>
      <w:r>
        <w:rPr>
          <w:noProof/>
        </w:rPr>
        <w:tab/>
        <w:t>1538</w:t>
      </w:r>
    </w:p>
    <w:p w14:paraId="29308F4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1538</w:t>
      </w:r>
    </w:p>
    <w:p w14:paraId="46F5D6D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1540</w:t>
      </w:r>
    </w:p>
    <w:p w14:paraId="603F981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1540</w:t>
      </w:r>
    </w:p>
    <w:p w14:paraId="02BBC8F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1540</w:t>
      </w:r>
    </w:p>
    <w:p w14:paraId="7918535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1540</w:t>
      </w:r>
    </w:p>
    <w:p w14:paraId="3541F44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Non-Contention Based Random Access Test For SCell</w:t>
      </w:r>
      <w:r>
        <w:rPr>
          <w:noProof/>
        </w:rPr>
        <w:tab/>
        <w:t>1541</w:t>
      </w:r>
    </w:p>
    <w:p w14:paraId="3E44C65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1541</w:t>
      </w:r>
    </w:p>
    <w:p w14:paraId="6F7AF30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1543</w:t>
      </w:r>
    </w:p>
    <w:p w14:paraId="5ACAC03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1543</w:t>
      </w:r>
    </w:p>
    <w:p w14:paraId="2F3DDCD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1543</w:t>
      </w:r>
    </w:p>
    <w:p w14:paraId="734F226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1543</w:t>
      </w:r>
    </w:p>
    <w:p w14:paraId="3DE725D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3DL/3UL TDD CA Non-Contention Based Random Access Test for 2 SCells</w:t>
      </w:r>
      <w:r>
        <w:rPr>
          <w:noProof/>
        </w:rPr>
        <w:tab/>
        <w:t>1544</w:t>
      </w:r>
    </w:p>
    <w:p w14:paraId="67A3053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1544</w:t>
      </w:r>
    </w:p>
    <w:p w14:paraId="740BE89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1547</w:t>
      </w:r>
    </w:p>
    <w:p w14:paraId="07E6F25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1547</w:t>
      </w:r>
    </w:p>
    <w:p w14:paraId="41EC262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1548</w:t>
      </w:r>
    </w:p>
    <w:p w14:paraId="1B80C6F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1548</w:t>
      </w:r>
    </w:p>
    <w:p w14:paraId="365DC3E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Contention Based Random Access Test for Cat-M1 UEs in Normal Coverage</w:t>
      </w:r>
      <w:r>
        <w:rPr>
          <w:noProof/>
        </w:rPr>
        <w:tab/>
        <w:t>1549</w:t>
      </w:r>
    </w:p>
    <w:p w14:paraId="46323EE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1549</w:t>
      </w:r>
    </w:p>
    <w:p w14:paraId="10A3FBA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1551</w:t>
      </w:r>
    </w:p>
    <w:p w14:paraId="7DFA50C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1551</w:t>
      </w:r>
    </w:p>
    <w:p w14:paraId="06F96F4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1552</w:t>
      </w:r>
    </w:p>
    <w:p w14:paraId="2A2DFAC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1552</w:t>
      </w:r>
    </w:p>
    <w:p w14:paraId="40FAD99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1552</w:t>
      </w:r>
    </w:p>
    <w:p w14:paraId="727B721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1552</w:t>
      </w:r>
    </w:p>
    <w:p w14:paraId="04D5BC1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1552</w:t>
      </w:r>
    </w:p>
    <w:p w14:paraId="169CC9F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PRACH Resource Selection</w:t>
      </w:r>
      <w:r>
        <w:rPr>
          <w:noProof/>
        </w:rPr>
        <w:tab/>
        <w:t>1553</w:t>
      </w:r>
    </w:p>
    <w:p w14:paraId="17FDEBB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Contention Based Random Access Test for Cat-M1 UEs in Normal Coverage</w:t>
      </w:r>
      <w:r>
        <w:rPr>
          <w:noProof/>
        </w:rPr>
        <w:tab/>
        <w:t>1553</w:t>
      </w:r>
    </w:p>
    <w:p w14:paraId="0349A30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1553</w:t>
      </w:r>
    </w:p>
    <w:p w14:paraId="3B00169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1555</w:t>
      </w:r>
    </w:p>
    <w:p w14:paraId="0D6E760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1555</w:t>
      </w:r>
    </w:p>
    <w:p w14:paraId="61B36BC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1556</w:t>
      </w:r>
    </w:p>
    <w:p w14:paraId="3B3A545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1556</w:t>
      </w:r>
    </w:p>
    <w:p w14:paraId="47C3278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A.6.2.11.2.4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1556</w:t>
      </w:r>
    </w:p>
    <w:p w14:paraId="24D1867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1556</w:t>
      </w:r>
    </w:p>
    <w:p w14:paraId="15217F0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1556</w:t>
      </w:r>
    </w:p>
    <w:p w14:paraId="411398B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PRACH Resource Selection</w:t>
      </w:r>
      <w:r>
        <w:rPr>
          <w:noProof/>
        </w:rPr>
        <w:tab/>
        <w:t>1557</w:t>
      </w:r>
    </w:p>
    <w:p w14:paraId="27D6AEE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Contention Based Random Access Test for Cat-M1 UEs in Normal Coverage</w:t>
      </w:r>
      <w:r>
        <w:rPr>
          <w:noProof/>
        </w:rPr>
        <w:tab/>
        <w:t>1557</w:t>
      </w:r>
    </w:p>
    <w:p w14:paraId="71FF8DA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1557</w:t>
      </w:r>
    </w:p>
    <w:p w14:paraId="73EA4E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1559</w:t>
      </w:r>
    </w:p>
    <w:p w14:paraId="7ECEC6A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1559</w:t>
      </w:r>
    </w:p>
    <w:p w14:paraId="5DA874B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1560</w:t>
      </w:r>
    </w:p>
    <w:p w14:paraId="2291C42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1560</w:t>
      </w:r>
    </w:p>
    <w:p w14:paraId="4D1DFC4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1560</w:t>
      </w:r>
    </w:p>
    <w:p w14:paraId="12651FC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1560</w:t>
      </w:r>
    </w:p>
    <w:p w14:paraId="4C807D7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1560</w:t>
      </w:r>
    </w:p>
    <w:p w14:paraId="785A213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PRACH Resource Selection</w:t>
      </w:r>
      <w:r>
        <w:rPr>
          <w:noProof/>
        </w:rPr>
        <w:tab/>
        <w:t>1561</w:t>
      </w:r>
    </w:p>
    <w:p w14:paraId="34B8EC6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Contention Based Random Access Test for Cat-M1 UEs in Enhanced Coverage</w:t>
      </w:r>
      <w:r>
        <w:rPr>
          <w:noProof/>
        </w:rPr>
        <w:tab/>
        <w:t>1561</w:t>
      </w:r>
    </w:p>
    <w:p w14:paraId="355333A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A.6.2.13.1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Purpose and Environment</w:t>
      </w:r>
      <w:r>
        <w:rPr>
          <w:noProof/>
        </w:rPr>
        <w:tab/>
        <w:t>1561</w:t>
      </w:r>
    </w:p>
    <w:p w14:paraId="53F1FCB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1563</w:t>
      </w:r>
    </w:p>
    <w:p w14:paraId="0577D66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1563</w:t>
      </w:r>
    </w:p>
    <w:p w14:paraId="6169584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1564</w:t>
      </w:r>
    </w:p>
    <w:p w14:paraId="216B94D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1564</w:t>
      </w:r>
    </w:p>
    <w:p w14:paraId="373A1D8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1564</w:t>
      </w:r>
    </w:p>
    <w:p w14:paraId="4B8A9B1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1564</w:t>
      </w:r>
    </w:p>
    <w:p w14:paraId="1F6C377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1564</w:t>
      </w:r>
    </w:p>
    <w:p w14:paraId="1598AAF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PRACH Resource Selection</w:t>
      </w:r>
      <w:r>
        <w:rPr>
          <w:noProof/>
        </w:rPr>
        <w:tab/>
        <w:t>1565</w:t>
      </w:r>
    </w:p>
    <w:p w14:paraId="1CE3C4A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Contention Based Random Access Test for Cat-M1 UEs in Enhanced Coverage</w:t>
      </w:r>
      <w:r>
        <w:rPr>
          <w:noProof/>
        </w:rPr>
        <w:tab/>
        <w:t>1565</w:t>
      </w:r>
    </w:p>
    <w:p w14:paraId="68FC55B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A.6.2.14.1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Purpose and Environment</w:t>
      </w:r>
      <w:r>
        <w:rPr>
          <w:noProof/>
        </w:rPr>
        <w:tab/>
        <w:t>1565</w:t>
      </w:r>
    </w:p>
    <w:p w14:paraId="3370606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1567</w:t>
      </w:r>
    </w:p>
    <w:p w14:paraId="792E7DD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1567</w:t>
      </w:r>
    </w:p>
    <w:p w14:paraId="079DC28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1568</w:t>
      </w:r>
    </w:p>
    <w:p w14:paraId="4A3D460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1568</w:t>
      </w:r>
    </w:p>
    <w:p w14:paraId="2BB389B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1568</w:t>
      </w:r>
    </w:p>
    <w:p w14:paraId="21B6831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1568</w:t>
      </w:r>
    </w:p>
    <w:p w14:paraId="71D0459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1568</w:t>
      </w:r>
    </w:p>
    <w:p w14:paraId="5E09FD0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PRACH Resource Selection</w:t>
      </w:r>
      <w:r>
        <w:rPr>
          <w:noProof/>
        </w:rPr>
        <w:tab/>
        <w:t>1569</w:t>
      </w:r>
    </w:p>
    <w:p w14:paraId="403CF3A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Contention Based Random Access Test for Cat-M1 UEs in Enhanced Coverage</w:t>
      </w:r>
      <w:r>
        <w:rPr>
          <w:noProof/>
        </w:rPr>
        <w:tab/>
        <w:t>1569</w:t>
      </w:r>
    </w:p>
    <w:p w14:paraId="7D5BF5A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A.6.2.15.1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Purpose and Environment</w:t>
      </w:r>
      <w:r>
        <w:rPr>
          <w:noProof/>
        </w:rPr>
        <w:tab/>
        <w:t>1569</w:t>
      </w:r>
    </w:p>
    <w:p w14:paraId="4BECEDE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1571</w:t>
      </w:r>
    </w:p>
    <w:p w14:paraId="5B6F7AB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1571</w:t>
      </w:r>
    </w:p>
    <w:p w14:paraId="5EC41A2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1572</w:t>
      </w:r>
    </w:p>
    <w:p w14:paraId="242CD35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1572</w:t>
      </w:r>
    </w:p>
    <w:p w14:paraId="66B483C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1572</w:t>
      </w:r>
    </w:p>
    <w:p w14:paraId="3630349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1572</w:t>
      </w:r>
    </w:p>
    <w:p w14:paraId="725E9A1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1572</w:t>
      </w:r>
    </w:p>
    <w:p w14:paraId="324B1DC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PRACH Resource Selection</w:t>
      </w:r>
      <w:r>
        <w:rPr>
          <w:noProof/>
        </w:rPr>
        <w:tab/>
        <w:t>1573</w:t>
      </w:r>
    </w:p>
    <w:p w14:paraId="06C2540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Based Random Access Test for UE category NB1 UEs In-band mode in normal coverage</w:t>
      </w:r>
      <w:r>
        <w:rPr>
          <w:noProof/>
        </w:rPr>
        <w:tab/>
        <w:t>1573</w:t>
      </w:r>
    </w:p>
    <w:p w14:paraId="681D75B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1573</w:t>
      </w:r>
    </w:p>
    <w:p w14:paraId="4D3AC98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1576</w:t>
      </w:r>
    </w:p>
    <w:p w14:paraId="6351E8C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1576</w:t>
      </w:r>
    </w:p>
    <w:p w14:paraId="585CF97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1577</w:t>
      </w:r>
    </w:p>
    <w:p w14:paraId="01DBCAF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1577</w:t>
      </w:r>
    </w:p>
    <w:p w14:paraId="6805183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1577</w:t>
      </w:r>
    </w:p>
    <w:p w14:paraId="267E538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1577</w:t>
      </w:r>
    </w:p>
    <w:p w14:paraId="5756CA8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1577</w:t>
      </w:r>
    </w:p>
    <w:p w14:paraId="37A4027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NPRACH Resource Selection</w:t>
      </w:r>
      <w:r>
        <w:rPr>
          <w:noProof/>
        </w:rPr>
        <w:tab/>
        <w:t>1577</w:t>
      </w:r>
    </w:p>
    <w:p w14:paraId="29FE96B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Based Random Access Test for UE category NB1 UEs In-band mode in Enhanced Coverage</w:t>
      </w:r>
      <w:r>
        <w:rPr>
          <w:noProof/>
        </w:rPr>
        <w:tab/>
        <w:t>1578</w:t>
      </w:r>
    </w:p>
    <w:p w14:paraId="26E9F43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1578</w:t>
      </w:r>
    </w:p>
    <w:p w14:paraId="784B42E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1581</w:t>
      </w:r>
    </w:p>
    <w:p w14:paraId="7A52EFC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1581</w:t>
      </w:r>
    </w:p>
    <w:p w14:paraId="5AC5D7B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1582</w:t>
      </w:r>
    </w:p>
    <w:p w14:paraId="72F0B43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A.6.2.17.2.3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1582</w:t>
      </w:r>
    </w:p>
    <w:p w14:paraId="173F433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1582</w:t>
      </w:r>
    </w:p>
    <w:p w14:paraId="710200D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1582</w:t>
      </w:r>
    </w:p>
    <w:p w14:paraId="74E67DC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1582</w:t>
      </w:r>
    </w:p>
    <w:p w14:paraId="4975626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NPRACH Resource Selection</w:t>
      </w:r>
      <w:r>
        <w:rPr>
          <w:noProof/>
        </w:rPr>
        <w:tab/>
        <w:t>1582</w:t>
      </w:r>
    </w:p>
    <w:p w14:paraId="374D4BD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Based Random Access on Non-anchor Carrier Test for UE category NB1 UEs In-band mode in Enhanced Coverage</w:t>
      </w:r>
      <w:r>
        <w:rPr>
          <w:noProof/>
        </w:rPr>
        <w:tab/>
        <w:t>1583</w:t>
      </w:r>
    </w:p>
    <w:p w14:paraId="2B63F8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1583</w:t>
      </w:r>
    </w:p>
    <w:p w14:paraId="3532251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1586</w:t>
      </w:r>
    </w:p>
    <w:p w14:paraId="5FC496F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1586</w:t>
      </w:r>
    </w:p>
    <w:p w14:paraId="13DFD4B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1587</w:t>
      </w:r>
    </w:p>
    <w:p w14:paraId="0CEFAA8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1587</w:t>
      </w:r>
    </w:p>
    <w:p w14:paraId="616CB15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1587</w:t>
      </w:r>
    </w:p>
    <w:p w14:paraId="21DB287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1587</w:t>
      </w:r>
    </w:p>
    <w:p w14:paraId="6FAC7EB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1587</w:t>
      </w:r>
    </w:p>
    <w:p w14:paraId="4785839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NPRACH Resource Selection</w:t>
      </w:r>
      <w:r>
        <w:rPr>
          <w:noProof/>
        </w:rPr>
        <w:tab/>
        <w:t>1587</w:t>
      </w:r>
    </w:p>
    <w:p w14:paraId="681583A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Contention Based Random Access Test for UE category NB1 UEs In-band mode in normal coverage</w:t>
      </w:r>
      <w:r>
        <w:rPr>
          <w:noProof/>
        </w:rPr>
        <w:tab/>
        <w:t>1588</w:t>
      </w:r>
    </w:p>
    <w:p w14:paraId="1C67A08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1588</w:t>
      </w:r>
    </w:p>
    <w:p w14:paraId="4E869AE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1590</w:t>
      </w:r>
    </w:p>
    <w:p w14:paraId="1CF2A3A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1590</w:t>
      </w:r>
    </w:p>
    <w:p w14:paraId="237C4B6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1591</w:t>
      </w:r>
    </w:p>
    <w:p w14:paraId="7265882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1591</w:t>
      </w:r>
    </w:p>
    <w:p w14:paraId="3C263DC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1591</w:t>
      </w:r>
    </w:p>
    <w:p w14:paraId="221CD8E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1591</w:t>
      </w:r>
    </w:p>
    <w:p w14:paraId="47B9048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1591</w:t>
      </w:r>
    </w:p>
    <w:p w14:paraId="1FF0AD1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NPRACH Resource Selection</w:t>
      </w:r>
      <w:r>
        <w:rPr>
          <w:noProof/>
        </w:rPr>
        <w:tab/>
        <w:t>1591</w:t>
      </w:r>
    </w:p>
    <w:p w14:paraId="6F2D9F6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Contention Based Random Access Test for UE category NB1 UEs In-band mode in enhanced coverage</w:t>
      </w:r>
      <w:r>
        <w:rPr>
          <w:noProof/>
        </w:rPr>
        <w:tab/>
        <w:t>1592</w:t>
      </w:r>
    </w:p>
    <w:p w14:paraId="44490DE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1592</w:t>
      </w:r>
    </w:p>
    <w:p w14:paraId="41A74E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1594</w:t>
      </w:r>
    </w:p>
    <w:p w14:paraId="4A89E02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1594</w:t>
      </w:r>
    </w:p>
    <w:p w14:paraId="2669573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1595</w:t>
      </w:r>
    </w:p>
    <w:p w14:paraId="3244B0E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1595</w:t>
      </w:r>
    </w:p>
    <w:p w14:paraId="10435D6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1595</w:t>
      </w:r>
    </w:p>
    <w:p w14:paraId="0363A10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1595</w:t>
      </w:r>
    </w:p>
    <w:p w14:paraId="2024294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1595</w:t>
      </w:r>
    </w:p>
    <w:p w14:paraId="2650966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NPRACH Resource Selection</w:t>
      </w:r>
      <w:r>
        <w:rPr>
          <w:noProof/>
        </w:rPr>
        <w:tab/>
        <w:t>1595</w:t>
      </w:r>
    </w:p>
    <w:p w14:paraId="7CA6F92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Contention Based Random Access on Non-anchor Carrier Test for UE category NB1 UEs In-band mode in Enhanced Coverage</w:t>
      </w:r>
      <w:r>
        <w:rPr>
          <w:noProof/>
        </w:rPr>
        <w:tab/>
        <w:t>1596</w:t>
      </w:r>
    </w:p>
    <w:p w14:paraId="2CB16A8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1596</w:t>
      </w:r>
    </w:p>
    <w:p w14:paraId="2D5034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1598</w:t>
      </w:r>
    </w:p>
    <w:p w14:paraId="790956E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1598</w:t>
      </w:r>
    </w:p>
    <w:p w14:paraId="7658D55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1599</w:t>
      </w:r>
    </w:p>
    <w:p w14:paraId="48FCF4D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1599</w:t>
      </w:r>
    </w:p>
    <w:p w14:paraId="2B4AE48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1599</w:t>
      </w:r>
    </w:p>
    <w:p w14:paraId="732D0C5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1599</w:t>
      </w:r>
    </w:p>
    <w:p w14:paraId="2240546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1599</w:t>
      </w:r>
    </w:p>
    <w:p w14:paraId="18F1EC2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NPRACH Resource Selection</w:t>
      </w:r>
      <w:r>
        <w:rPr>
          <w:noProof/>
        </w:rPr>
        <w:tab/>
        <w:t>1599</w:t>
      </w:r>
    </w:p>
    <w:p w14:paraId="13FE332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1600</w:t>
      </w:r>
    </w:p>
    <w:p w14:paraId="19FCE02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FDD to UTRAN FDD</w:t>
      </w:r>
      <w:r>
        <w:rPr>
          <w:noProof/>
        </w:rPr>
        <w:tab/>
        <w:t>1600</w:t>
      </w:r>
    </w:p>
    <w:p w14:paraId="152FACC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1600</w:t>
      </w:r>
    </w:p>
    <w:p w14:paraId="6104371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1602</w:t>
      </w:r>
    </w:p>
    <w:p w14:paraId="79C3582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TDD to UTRAN FDD</w:t>
      </w:r>
      <w:r>
        <w:rPr>
          <w:noProof/>
        </w:rPr>
        <w:tab/>
        <w:t>1602</w:t>
      </w:r>
    </w:p>
    <w:p w14:paraId="5619E3B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1602</w:t>
      </w:r>
    </w:p>
    <w:p w14:paraId="3A413CE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1604</w:t>
      </w:r>
    </w:p>
    <w:p w14:paraId="73C9E21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FDD to GERAN when System Information is provided</w:t>
      </w:r>
      <w:r>
        <w:rPr>
          <w:noProof/>
        </w:rPr>
        <w:tab/>
        <w:t>1604</w:t>
      </w:r>
    </w:p>
    <w:p w14:paraId="22F4C3A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1604</w:t>
      </w:r>
    </w:p>
    <w:p w14:paraId="230302B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1605</w:t>
      </w:r>
    </w:p>
    <w:p w14:paraId="458CC60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TDD to GERAN when System Information is provided</w:t>
      </w:r>
      <w:r>
        <w:rPr>
          <w:noProof/>
        </w:rPr>
        <w:tab/>
        <w:t>1606</w:t>
      </w:r>
    </w:p>
    <w:p w14:paraId="4496E62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1606</w:t>
      </w:r>
    </w:p>
    <w:p w14:paraId="6C08ECB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1607</w:t>
      </w:r>
    </w:p>
    <w:p w14:paraId="2D6E144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A.6.3.5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RRC connection release redirection to UTRA TDD</w:t>
      </w:r>
      <w:r>
        <w:rPr>
          <w:noProof/>
        </w:rPr>
        <w:tab/>
        <w:t>1608</w:t>
      </w:r>
    </w:p>
    <w:p w14:paraId="730DB6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1608</w:t>
      </w:r>
    </w:p>
    <w:p w14:paraId="701F0EE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1610</w:t>
      </w:r>
    </w:p>
    <w:p w14:paraId="728AF1E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RRC connection release redirection to UTRA TDD</w:t>
      </w:r>
      <w:r>
        <w:rPr>
          <w:noProof/>
        </w:rPr>
        <w:tab/>
        <w:t>1610</w:t>
      </w:r>
    </w:p>
    <w:p w14:paraId="576F2A3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1610</w:t>
      </w:r>
    </w:p>
    <w:p w14:paraId="5EB3978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</w:t>
      </w:r>
      <w:r>
        <w:rPr>
          <w:noProof/>
        </w:rPr>
        <w:t xml:space="preserve"> 6.3.6.2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1613</w:t>
      </w:r>
    </w:p>
    <w:p w14:paraId="2ACA346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RRC connection release redirection to UTRA TDD without SI provided</w:t>
      </w:r>
      <w:r>
        <w:rPr>
          <w:noProof/>
        </w:rPr>
        <w:tab/>
        <w:t>1613</w:t>
      </w:r>
    </w:p>
    <w:p w14:paraId="2A48F2A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1613</w:t>
      </w:r>
    </w:p>
    <w:p w14:paraId="4B9233C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1616</w:t>
      </w:r>
    </w:p>
    <w:p w14:paraId="42D9593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RRC connection release redirection to UTRA TDD without SI provided</w:t>
      </w:r>
      <w:r>
        <w:rPr>
          <w:noProof/>
        </w:rPr>
        <w:tab/>
        <w:t>1616</w:t>
      </w:r>
    </w:p>
    <w:p w14:paraId="273FAF5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1616</w:t>
      </w:r>
    </w:p>
    <w:p w14:paraId="5135ED0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1619</w:t>
      </w:r>
    </w:p>
    <w:p w14:paraId="1CD2F24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FDD to UTRAN FDD without System Information</w:t>
      </w:r>
      <w:r>
        <w:rPr>
          <w:noProof/>
        </w:rPr>
        <w:tab/>
        <w:t>1619</w:t>
      </w:r>
    </w:p>
    <w:p w14:paraId="63A51AE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1619</w:t>
      </w:r>
    </w:p>
    <w:p w14:paraId="500607F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1621</w:t>
      </w:r>
    </w:p>
    <w:p w14:paraId="126BF50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FDD to GERAN when System Information is not provided</w:t>
      </w:r>
      <w:r>
        <w:rPr>
          <w:noProof/>
        </w:rPr>
        <w:tab/>
        <w:t>1621</w:t>
      </w:r>
    </w:p>
    <w:p w14:paraId="52A4022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1621</w:t>
      </w:r>
    </w:p>
    <w:p w14:paraId="78F29E1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1623</w:t>
      </w:r>
    </w:p>
    <w:p w14:paraId="0EA83DC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TDD to GERAN when System Information is not provided</w:t>
      </w:r>
      <w:r>
        <w:rPr>
          <w:noProof/>
        </w:rPr>
        <w:tab/>
        <w:t>1623</w:t>
      </w:r>
    </w:p>
    <w:p w14:paraId="6757290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1623</w:t>
      </w:r>
    </w:p>
    <w:p w14:paraId="15CEBA2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1625</w:t>
      </w:r>
    </w:p>
    <w:p w14:paraId="36C9441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RRC connection release redirection to UTRAN FDD without SI provided</w:t>
      </w:r>
      <w:r>
        <w:rPr>
          <w:noProof/>
        </w:rPr>
        <w:tab/>
        <w:t>1625</w:t>
      </w:r>
    </w:p>
    <w:p w14:paraId="6246D85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1625</w:t>
      </w:r>
    </w:p>
    <w:p w14:paraId="52E73AB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1628</w:t>
      </w:r>
    </w:p>
    <w:p w14:paraId="0BC4F4B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 to NR FR1 for redcap UE</w:t>
      </w:r>
      <w:r>
        <w:rPr>
          <w:noProof/>
        </w:rPr>
        <w:tab/>
        <w:t>1628</w:t>
      </w:r>
    </w:p>
    <w:p w14:paraId="1DEC258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1628</w:t>
      </w:r>
    </w:p>
    <w:p w14:paraId="0769B11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Parameters</w:t>
      </w:r>
      <w:r>
        <w:rPr>
          <w:noProof/>
        </w:rPr>
        <w:tab/>
        <w:t>1628</w:t>
      </w:r>
    </w:p>
    <w:p w14:paraId="7CBADC5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A.6.3.13.3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1632</w:t>
      </w:r>
    </w:p>
    <w:p w14:paraId="27A52ABD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1633</w:t>
      </w:r>
    </w:p>
    <w:p w14:paraId="066562D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1633</w:t>
      </w:r>
    </w:p>
    <w:p w14:paraId="7A8C8A5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</w:t>
      </w:r>
      <w:r>
        <w:rPr>
          <w:noProof/>
        </w:rPr>
        <w:tab/>
        <w:t>1633</w:t>
      </w:r>
    </w:p>
    <w:p w14:paraId="7CA4486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1633</w:t>
      </w:r>
    </w:p>
    <w:p w14:paraId="457B848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A.7.1.1.2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Requirements</w:t>
      </w:r>
      <w:r>
        <w:rPr>
          <w:noProof/>
        </w:rPr>
        <w:tab/>
        <w:t>1634</w:t>
      </w:r>
    </w:p>
    <w:p w14:paraId="2E98A79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</w:t>
      </w:r>
      <w:r>
        <w:rPr>
          <w:noProof/>
        </w:rPr>
        <w:tab/>
        <w:t>1635</w:t>
      </w:r>
    </w:p>
    <w:p w14:paraId="3161C5D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1635</w:t>
      </w:r>
    </w:p>
    <w:p w14:paraId="0EF074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A.7.1.2.2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Requirements</w:t>
      </w:r>
      <w:r>
        <w:rPr>
          <w:noProof/>
        </w:rPr>
        <w:tab/>
        <w:t>1637</w:t>
      </w:r>
    </w:p>
    <w:p w14:paraId="39BB857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SCell</w:t>
      </w:r>
      <w:r>
        <w:rPr>
          <w:noProof/>
        </w:rPr>
        <w:tab/>
        <w:t>1638</w:t>
      </w:r>
    </w:p>
    <w:p w14:paraId="69FC54B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1638</w:t>
      </w:r>
    </w:p>
    <w:p w14:paraId="104BB21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1640</w:t>
      </w:r>
    </w:p>
    <w:p w14:paraId="42FB4D7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SCell</w:t>
      </w:r>
      <w:r>
        <w:rPr>
          <w:noProof/>
        </w:rPr>
        <w:tab/>
        <w:t>1641</w:t>
      </w:r>
    </w:p>
    <w:p w14:paraId="3DD7511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1641</w:t>
      </w:r>
    </w:p>
    <w:p w14:paraId="084E42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1642</w:t>
      </w:r>
    </w:p>
    <w:p w14:paraId="3D5491F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SCell for 20 MHz + 10 MHz</w:t>
      </w:r>
      <w:r>
        <w:rPr>
          <w:noProof/>
        </w:rPr>
        <w:tab/>
        <w:t>1643</w:t>
      </w:r>
    </w:p>
    <w:p w14:paraId="706FD88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1643</w:t>
      </w:r>
    </w:p>
    <w:p w14:paraId="0DD307F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1643</w:t>
      </w:r>
    </w:p>
    <w:p w14:paraId="73E6577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5MHz Bandwidth</w:t>
      </w:r>
      <w:r>
        <w:rPr>
          <w:noProof/>
        </w:rPr>
        <w:tab/>
        <w:t>1643</w:t>
      </w:r>
    </w:p>
    <w:p w14:paraId="66B55E6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1643</w:t>
      </w:r>
    </w:p>
    <w:p w14:paraId="56F41D1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1644</w:t>
      </w:r>
    </w:p>
    <w:p w14:paraId="6E0CDC9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SCell in sTAG</w:t>
      </w:r>
      <w:r>
        <w:rPr>
          <w:noProof/>
        </w:rPr>
        <w:tab/>
        <w:t>1644</w:t>
      </w:r>
    </w:p>
    <w:p w14:paraId="7E78440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1644</w:t>
      </w:r>
    </w:p>
    <w:p w14:paraId="66D6CE6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1646</w:t>
      </w:r>
    </w:p>
    <w:p w14:paraId="59B8599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SCell in sTAG</w:t>
      </w:r>
      <w:r>
        <w:rPr>
          <w:noProof/>
        </w:rPr>
        <w:tab/>
        <w:t>1647</w:t>
      </w:r>
    </w:p>
    <w:p w14:paraId="10520DD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1647</w:t>
      </w:r>
    </w:p>
    <w:p w14:paraId="36E8A62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1648</w:t>
      </w:r>
    </w:p>
    <w:p w14:paraId="1639F0F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SCell in sTAG</w:t>
      </w:r>
      <w:r w:rsidRPr="003E52FD">
        <w:rPr>
          <w:noProof/>
          <w:snapToGrid w:val="0"/>
        </w:rPr>
        <w:t xml:space="preserve"> for 20MHz +20MHz</w:t>
      </w:r>
      <w:r>
        <w:rPr>
          <w:noProof/>
        </w:rPr>
        <w:tab/>
        <w:t>1649</w:t>
      </w:r>
    </w:p>
    <w:p w14:paraId="47DF122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1649</w:t>
      </w:r>
    </w:p>
    <w:p w14:paraId="53C8E9E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1649</w:t>
      </w:r>
    </w:p>
    <w:p w14:paraId="5DC29E3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- UE Transmit Timing Accuracy Tests for SCell in sTAG for </w:t>
      </w:r>
      <w:r w:rsidRPr="003E52FD">
        <w:rPr>
          <w:noProof/>
          <w:snapToGrid w:val="0"/>
        </w:rPr>
        <w:t>20MHz +10MHz</w:t>
      </w:r>
      <w:r>
        <w:rPr>
          <w:noProof/>
        </w:rPr>
        <w:tab/>
        <w:t>1649</w:t>
      </w:r>
    </w:p>
    <w:p w14:paraId="0E3D30A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1649</w:t>
      </w:r>
    </w:p>
    <w:p w14:paraId="5C811E4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1649</w:t>
      </w:r>
    </w:p>
    <w:p w14:paraId="6072B9C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fi-FI"/>
        </w:rPr>
        <w:t>A.7.1.8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fi-FI"/>
        </w:rPr>
        <w:t>Void</w:t>
      </w:r>
      <w:r>
        <w:rPr>
          <w:noProof/>
        </w:rPr>
        <w:tab/>
        <w:t>1650</w:t>
      </w:r>
    </w:p>
    <w:p w14:paraId="2C4D94B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fi-FI"/>
        </w:rPr>
        <w:lastRenderedPageBreak/>
        <w:t>A.7.1.8.1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fi-FI"/>
        </w:rPr>
        <w:t>Void</w:t>
      </w:r>
      <w:r>
        <w:rPr>
          <w:noProof/>
        </w:rPr>
        <w:tab/>
        <w:t>1650</w:t>
      </w:r>
    </w:p>
    <w:p w14:paraId="374EAAF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fi-FI"/>
        </w:rPr>
        <w:t>A.7.1.8.2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fi-FI"/>
        </w:rPr>
        <w:t>Void</w:t>
      </w:r>
      <w:r>
        <w:rPr>
          <w:noProof/>
        </w:rPr>
        <w:tab/>
        <w:t>1650</w:t>
      </w:r>
    </w:p>
    <w:p w14:paraId="6000821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fi-FI"/>
        </w:rPr>
        <w:t>A.7.1.9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fi-FI"/>
        </w:rPr>
        <w:t>Void</w:t>
      </w:r>
      <w:r>
        <w:rPr>
          <w:noProof/>
        </w:rPr>
        <w:tab/>
        <w:t>1650</w:t>
      </w:r>
    </w:p>
    <w:p w14:paraId="0E8BA27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fi-FI"/>
        </w:rPr>
        <w:t>A.7.1.9.1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fi-FI"/>
        </w:rPr>
        <w:t>Void</w:t>
      </w:r>
      <w:r>
        <w:rPr>
          <w:noProof/>
        </w:rPr>
        <w:tab/>
        <w:t>1650</w:t>
      </w:r>
    </w:p>
    <w:p w14:paraId="1DE3AD1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fi-FI"/>
        </w:rPr>
        <w:t>A.7.1.9.2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fi-FI"/>
        </w:rPr>
        <w:t>Void</w:t>
      </w:r>
      <w:r>
        <w:rPr>
          <w:noProof/>
        </w:rPr>
        <w:tab/>
        <w:t>1650</w:t>
      </w:r>
    </w:p>
    <w:p w14:paraId="4273C4E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Cat-M1 UE in CEModeA</w:t>
      </w:r>
      <w:r>
        <w:rPr>
          <w:noProof/>
        </w:rPr>
        <w:tab/>
        <w:t>1650</w:t>
      </w:r>
    </w:p>
    <w:p w14:paraId="6E56070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1650</w:t>
      </w:r>
    </w:p>
    <w:p w14:paraId="755825A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1652</w:t>
      </w:r>
    </w:p>
    <w:p w14:paraId="51A8710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Cat-M1 UE in CEModeA</w:t>
      </w:r>
      <w:r>
        <w:rPr>
          <w:noProof/>
        </w:rPr>
        <w:tab/>
        <w:t>1652</w:t>
      </w:r>
    </w:p>
    <w:p w14:paraId="4604BD6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1652</w:t>
      </w:r>
    </w:p>
    <w:p w14:paraId="3EE4256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1654</w:t>
      </w:r>
    </w:p>
    <w:p w14:paraId="517B2D8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Cat-M1 UE in CEModeA</w:t>
      </w:r>
      <w:r>
        <w:rPr>
          <w:noProof/>
        </w:rPr>
        <w:tab/>
        <w:t>1654</w:t>
      </w:r>
    </w:p>
    <w:p w14:paraId="7D8EFA8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1654</w:t>
      </w:r>
    </w:p>
    <w:p w14:paraId="712DB60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1656</w:t>
      </w:r>
    </w:p>
    <w:p w14:paraId="01AD122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3DL/3UL TDD CA UE Transmit Timing Accuracy Tests for 2 SCells</w:t>
      </w:r>
      <w:r>
        <w:rPr>
          <w:noProof/>
        </w:rPr>
        <w:tab/>
        <w:t>1656</w:t>
      </w:r>
    </w:p>
    <w:p w14:paraId="679EDD8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1656</w:t>
      </w:r>
    </w:p>
    <w:p w14:paraId="54A6539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1658</w:t>
      </w:r>
    </w:p>
    <w:p w14:paraId="0BE107B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Cat-M1 UE in CEModeB</w:t>
      </w:r>
      <w:r>
        <w:rPr>
          <w:noProof/>
        </w:rPr>
        <w:tab/>
        <w:t>1659</w:t>
      </w:r>
    </w:p>
    <w:p w14:paraId="52F1E51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1659</w:t>
      </w:r>
    </w:p>
    <w:p w14:paraId="24EEE65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A.7.1.14.2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Requirements</w:t>
      </w:r>
      <w:r>
        <w:rPr>
          <w:noProof/>
        </w:rPr>
        <w:tab/>
        <w:t>1660</w:t>
      </w:r>
    </w:p>
    <w:p w14:paraId="7C06A36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Cat-M1 UE in CEModeB</w:t>
      </w:r>
      <w:r>
        <w:rPr>
          <w:noProof/>
        </w:rPr>
        <w:tab/>
        <w:t>1660</w:t>
      </w:r>
    </w:p>
    <w:p w14:paraId="25B717B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1660</w:t>
      </w:r>
    </w:p>
    <w:p w14:paraId="7C164A0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A.7.1.15.2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Requirements</w:t>
      </w:r>
      <w:r>
        <w:rPr>
          <w:noProof/>
        </w:rPr>
        <w:tab/>
        <w:t>1661</w:t>
      </w:r>
    </w:p>
    <w:p w14:paraId="7E23F53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Cat-M1 UE in CEModeB</w:t>
      </w:r>
      <w:r>
        <w:rPr>
          <w:noProof/>
        </w:rPr>
        <w:tab/>
        <w:t>1662</w:t>
      </w:r>
    </w:p>
    <w:p w14:paraId="4483422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1662</w:t>
      </w:r>
    </w:p>
    <w:p w14:paraId="7A8EBAA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A.7.1.16.2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Requirements</w:t>
      </w:r>
      <w:r>
        <w:rPr>
          <w:noProof/>
        </w:rPr>
        <w:tab/>
        <w:t>1663</w:t>
      </w:r>
    </w:p>
    <w:p w14:paraId="509B474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Category NB1 UE In-Band mode under normal coverage</w:t>
      </w:r>
      <w:r>
        <w:rPr>
          <w:noProof/>
        </w:rPr>
        <w:tab/>
        <w:t>1664</w:t>
      </w:r>
    </w:p>
    <w:p w14:paraId="700A21A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1664</w:t>
      </w:r>
    </w:p>
    <w:p w14:paraId="4FBA83C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1666</w:t>
      </w:r>
    </w:p>
    <w:p w14:paraId="415E171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Category NB1 UE In-band mode under enhanced coverage</w:t>
      </w:r>
      <w:r>
        <w:rPr>
          <w:noProof/>
        </w:rPr>
        <w:tab/>
        <w:t>1667</w:t>
      </w:r>
    </w:p>
    <w:p w14:paraId="51A80D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1667</w:t>
      </w:r>
    </w:p>
    <w:p w14:paraId="370A24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1669</w:t>
      </w:r>
    </w:p>
    <w:p w14:paraId="1B34E40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UE Transmit Timing Accuracy Test for RACH-less Handover</w:t>
      </w:r>
      <w:r>
        <w:rPr>
          <w:noProof/>
        </w:rPr>
        <w:tab/>
        <w:t>1670</w:t>
      </w:r>
    </w:p>
    <w:p w14:paraId="571D1E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1670</w:t>
      </w:r>
    </w:p>
    <w:p w14:paraId="132766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1671</w:t>
      </w:r>
    </w:p>
    <w:p w14:paraId="6993DBB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 for RACH-less Handover</w:t>
      </w:r>
      <w:r>
        <w:rPr>
          <w:noProof/>
        </w:rPr>
        <w:tab/>
        <w:t>1671</w:t>
      </w:r>
    </w:p>
    <w:p w14:paraId="6861FE6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1671</w:t>
      </w:r>
    </w:p>
    <w:p w14:paraId="1269DBB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1673</w:t>
      </w:r>
    </w:p>
    <w:p w14:paraId="021DA4B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Cat-M2 UE in CEModeA</w:t>
      </w:r>
      <w:r>
        <w:rPr>
          <w:noProof/>
        </w:rPr>
        <w:tab/>
        <w:t>1673</w:t>
      </w:r>
    </w:p>
    <w:p w14:paraId="4645AA2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1673</w:t>
      </w:r>
    </w:p>
    <w:p w14:paraId="799E26B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1675</w:t>
      </w:r>
    </w:p>
    <w:p w14:paraId="434004F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Cat-M2 UE in CEModeA</w:t>
      </w:r>
      <w:r>
        <w:rPr>
          <w:noProof/>
        </w:rPr>
        <w:tab/>
        <w:t>1675</w:t>
      </w:r>
    </w:p>
    <w:p w14:paraId="0A0B1A2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1675</w:t>
      </w:r>
    </w:p>
    <w:p w14:paraId="66F5FF6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1677</w:t>
      </w:r>
    </w:p>
    <w:p w14:paraId="06544B6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Cat-M2 UE in CEModeA</w:t>
      </w:r>
      <w:r>
        <w:rPr>
          <w:noProof/>
        </w:rPr>
        <w:tab/>
        <w:t>1677</w:t>
      </w:r>
    </w:p>
    <w:p w14:paraId="6ADE0D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1677</w:t>
      </w:r>
    </w:p>
    <w:p w14:paraId="63B517D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1679</w:t>
      </w:r>
    </w:p>
    <w:p w14:paraId="35604A7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Cat-M2 UE in CEModeB</w:t>
      </w:r>
      <w:r>
        <w:rPr>
          <w:noProof/>
        </w:rPr>
        <w:tab/>
        <w:t>1679</w:t>
      </w:r>
    </w:p>
    <w:p w14:paraId="4A160D1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1679</w:t>
      </w:r>
    </w:p>
    <w:p w14:paraId="4B007B2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A.7.1.24.2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Requirements</w:t>
      </w:r>
      <w:r>
        <w:rPr>
          <w:noProof/>
        </w:rPr>
        <w:tab/>
        <w:t>1680</w:t>
      </w:r>
    </w:p>
    <w:p w14:paraId="6C824F0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Cat-M2 UE in CEModeB</w:t>
      </w:r>
      <w:r>
        <w:rPr>
          <w:noProof/>
        </w:rPr>
        <w:tab/>
        <w:t>1681</w:t>
      </w:r>
    </w:p>
    <w:p w14:paraId="5E1FA08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1681</w:t>
      </w:r>
    </w:p>
    <w:p w14:paraId="7E5E502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A.7.1.25.2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Requirements</w:t>
      </w:r>
      <w:r>
        <w:rPr>
          <w:noProof/>
        </w:rPr>
        <w:tab/>
        <w:t>1682</w:t>
      </w:r>
    </w:p>
    <w:p w14:paraId="0335E4B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Cat-M2 UE in CEModeB</w:t>
      </w:r>
      <w:r>
        <w:rPr>
          <w:noProof/>
        </w:rPr>
        <w:tab/>
        <w:t>1683</w:t>
      </w:r>
    </w:p>
    <w:p w14:paraId="45937C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1683</w:t>
      </w:r>
    </w:p>
    <w:p w14:paraId="46229D9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A.7.1.26.2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Requirements</w:t>
      </w:r>
      <w:r>
        <w:rPr>
          <w:noProof/>
        </w:rPr>
        <w:tab/>
        <w:t>1684</w:t>
      </w:r>
    </w:p>
    <w:p w14:paraId="39038E4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Transmit Timing Accuracy Tests for Category NB1 UE In-Band mode under normal coverage</w:t>
      </w:r>
      <w:r>
        <w:rPr>
          <w:noProof/>
        </w:rPr>
        <w:tab/>
        <w:t>1685</w:t>
      </w:r>
    </w:p>
    <w:p w14:paraId="58771CE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1685</w:t>
      </w:r>
    </w:p>
    <w:p w14:paraId="6C9BB5B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1687</w:t>
      </w:r>
    </w:p>
    <w:p w14:paraId="2C96D60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A.7.1.28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Transmit Timing Accuracy Tests for Category NB1 UE In-band mode under enhanced coverage</w:t>
      </w:r>
      <w:r>
        <w:rPr>
          <w:noProof/>
        </w:rPr>
        <w:tab/>
        <w:t>1687</w:t>
      </w:r>
    </w:p>
    <w:p w14:paraId="319D3BA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1687</w:t>
      </w:r>
    </w:p>
    <w:p w14:paraId="78058A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1689</w:t>
      </w:r>
    </w:p>
    <w:p w14:paraId="078EB4A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Timing Advance</w:t>
      </w:r>
      <w:r>
        <w:rPr>
          <w:noProof/>
        </w:rPr>
        <w:tab/>
        <w:t>1690</w:t>
      </w:r>
    </w:p>
    <w:p w14:paraId="08B6062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Timing Advance Adjustment Accuracy Test</w:t>
      </w:r>
      <w:r>
        <w:rPr>
          <w:noProof/>
        </w:rPr>
        <w:tab/>
        <w:t>1690</w:t>
      </w:r>
    </w:p>
    <w:p w14:paraId="4A15B2B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1690</w:t>
      </w:r>
    </w:p>
    <w:p w14:paraId="3D76266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A.7.2.1.2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Requirements</w:t>
      </w:r>
      <w:r>
        <w:rPr>
          <w:noProof/>
        </w:rPr>
        <w:tab/>
        <w:t>1691</w:t>
      </w:r>
    </w:p>
    <w:p w14:paraId="78ACAE1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Timing Advance Adjustment Accuracy Test</w:t>
      </w:r>
      <w:r>
        <w:rPr>
          <w:noProof/>
        </w:rPr>
        <w:tab/>
        <w:t>1692</w:t>
      </w:r>
    </w:p>
    <w:p w14:paraId="139F6C5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1692</w:t>
      </w:r>
    </w:p>
    <w:p w14:paraId="660B2F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A.7.2.2.2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Requirements</w:t>
      </w:r>
      <w:r>
        <w:rPr>
          <w:noProof/>
        </w:rPr>
        <w:tab/>
        <w:t>1694</w:t>
      </w:r>
    </w:p>
    <w:p w14:paraId="5630C7E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Timing Advance Adjustment Accuracy Test for 5MHz</w:t>
      </w:r>
      <w:r>
        <w:rPr>
          <w:noProof/>
        </w:rPr>
        <w:tab/>
        <w:t>1694</w:t>
      </w:r>
    </w:p>
    <w:p w14:paraId="2872C54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1694</w:t>
      </w:r>
    </w:p>
    <w:p w14:paraId="56065FF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1694</w:t>
      </w:r>
    </w:p>
    <w:p w14:paraId="4D9CBBF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Timing Advance Adjustment Accuracy Test for SCell in sTAG</w:t>
      </w:r>
      <w:r>
        <w:rPr>
          <w:noProof/>
        </w:rPr>
        <w:tab/>
        <w:t>1694</w:t>
      </w:r>
    </w:p>
    <w:p w14:paraId="10E474F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1694</w:t>
      </w:r>
    </w:p>
    <w:p w14:paraId="2766CC1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1697</w:t>
      </w:r>
    </w:p>
    <w:p w14:paraId="2DB165D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Timing Advance Adjustment Accuracy Test for Scell in sTAG</w:t>
      </w:r>
      <w:r>
        <w:rPr>
          <w:noProof/>
        </w:rPr>
        <w:tab/>
        <w:t>1697</w:t>
      </w:r>
    </w:p>
    <w:p w14:paraId="099C421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1697</w:t>
      </w:r>
    </w:p>
    <w:p w14:paraId="4A9F6E0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1699</w:t>
      </w:r>
    </w:p>
    <w:p w14:paraId="614CD2F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Timing Advance Adjustment Accuracy Test for Scell in sTAG for 20 MHz +20 MHz</w:t>
      </w:r>
      <w:r>
        <w:rPr>
          <w:noProof/>
        </w:rPr>
        <w:tab/>
        <w:t>1699</w:t>
      </w:r>
    </w:p>
    <w:p w14:paraId="5B453D9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1699</w:t>
      </w:r>
    </w:p>
    <w:p w14:paraId="0A57D19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1700</w:t>
      </w:r>
    </w:p>
    <w:p w14:paraId="66109FF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Timing Advance Adjustment Accuracy Test for Scell in sTAG for 20 MHz +10 MHz</w:t>
      </w:r>
      <w:r>
        <w:rPr>
          <w:noProof/>
        </w:rPr>
        <w:tab/>
        <w:t>1700</w:t>
      </w:r>
    </w:p>
    <w:p w14:paraId="26D5A83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1700</w:t>
      </w:r>
    </w:p>
    <w:p w14:paraId="6DA3058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1700</w:t>
      </w:r>
    </w:p>
    <w:p w14:paraId="22179A5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Timing Advance Adjustment Accuracy Test for Cat-M1 UE in CEModeA</w:t>
      </w:r>
      <w:r>
        <w:rPr>
          <w:noProof/>
        </w:rPr>
        <w:tab/>
        <w:t>1700</w:t>
      </w:r>
    </w:p>
    <w:p w14:paraId="7E89633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1700</w:t>
      </w:r>
    </w:p>
    <w:p w14:paraId="77AFD36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1703</w:t>
      </w:r>
    </w:p>
    <w:p w14:paraId="2F4DE6A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UE Timing Advance Adjustment Accuracy Test for Cat-M1 UE in CEModeA</w:t>
      </w:r>
      <w:r>
        <w:rPr>
          <w:noProof/>
        </w:rPr>
        <w:tab/>
        <w:t>1703</w:t>
      </w:r>
    </w:p>
    <w:p w14:paraId="5A96F64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1703</w:t>
      </w:r>
    </w:p>
    <w:p w14:paraId="6C72D88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1705</w:t>
      </w:r>
    </w:p>
    <w:p w14:paraId="0CEACCD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Timing Advance Adjustment Accuracy Test for Cat-M1 UE in CEModeA</w:t>
      </w:r>
      <w:r>
        <w:rPr>
          <w:noProof/>
        </w:rPr>
        <w:tab/>
        <w:t>1705</w:t>
      </w:r>
    </w:p>
    <w:p w14:paraId="26C0A3A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1705</w:t>
      </w:r>
    </w:p>
    <w:p w14:paraId="47521D5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1707</w:t>
      </w:r>
    </w:p>
    <w:p w14:paraId="343BB7B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1708</w:t>
      </w:r>
    </w:p>
    <w:p w14:paraId="7203DB0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Timing Advance Adjustment Accuracy Test in CEModeB</w:t>
      </w:r>
      <w:r>
        <w:rPr>
          <w:noProof/>
        </w:rPr>
        <w:tab/>
        <w:t>1709</w:t>
      </w:r>
    </w:p>
    <w:p w14:paraId="18F62C1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1709</w:t>
      </w:r>
    </w:p>
    <w:p w14:paraId="3706C0D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A.7.2.10.2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Requirements</w:t>
      </w:r>
      <w:r>
        <w:rPr>
          <w:noProof/>
        </w:rPr>
        <w:tab/>
        <w:t>1710</w:t>
      </w:r>
    </w:p>
    <w:p w14:paraId="192067A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UE Timing Advance Adjustment Accuracy Test in CEModeB</w:t>
      </w:r>
      <w:r>
        <w:rPr>
          <w:noProof/>
        </w:rPr>
        <w:tab/>
        <w:t>1710</w:t>
      </w:r>
    </w:p>
    <w:p w14:paraId="0B341A1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1710</w:t>
      </w:r>
    </w:p>
    <w:p w14:paraId="68DA1B0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A.7.2.11.2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Requirements</w:t>
      </w:r>
      <w:r>
        <w:rPr>
          <w:noProof/>
        </w:rPr>
        <w:tab/>
        <w:t>1712</w:t>
      </w:r>
    </w:p>
    <w:p w14:paraId="124BD59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Timing Advance Adjustment Accuracy Test in CEModeB</w:t>
      </w:r>
      <w:r>
        <w:rPr>
          <w:noProof/>
        </w:rPr>
        <w:tab/>
        <w:t>1712</w:t>
      </w:r>
    </w:p>
    <w:p w14:paraId="024E4AA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1712</w:t>
      </w:r>
    </w:p>
    <w:p w14:paraId="10932DC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A.7.2.12.2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Requirements</w:t>
      </w:r>
      <w:r>
        <w:rPr>
          <w:noProof/>
        </w:rPr>
        <w:tab/>
        <w:t>1714</w:t>
      </w:r>
    </w:p>
    <w:p w14:paraId="79510DB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 – UE Timing Advance Adjustment delay Test for sTTI and </w:t>
      </w:r>
      <w:r w:rsidRPr="003E52FD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1715</w:t>
      </w:r>
    </w:p>
    <w:p w14:paraId="3587A96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1715</w:t>
      </w:r>
    </w:p>
    <w:p w14:paraId="3079B2C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A.7.2.13.2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Requirements</w:t>
      </w:r>
      <w:r>
        <w:rPr>
          <w:noProof/>
        </w:rPr>
        <w:tab/>
        <w:t>1716</w:t>
      </w:r>
    </w:p>
    <w:p w14:paraId="47CD1DA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– UE Timing Advance Adjustment delay Test for sTTI and </w:t>
      </w:r>
      <w:r w:rsidRPr="003E52FD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1717</w:t>
      </w:r>
    </w:p>
    <w:p w14:paraId="22F7EFA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1717</w:t>
      </w:r>
    </w:p>
    <w:p w14:paraId="1CB0CA6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A.7.2.14.2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Requirements</w:t>
      </w:r>
      <w:r>
        <w:rPr>
          <w:noProof/>
        </w:rPr>
        <w:tab/>
        <w:t>1719</w:t>
      </w:r>
    </w:p>
    <w:p w14:paraId="4551C63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UE Timing Advance Adjustment Accuracy Test for UE Category NB1 in Standalone Mode under Enhanced Coverage</w:t>
      </w:r>
      <w:r>
        <w:rPr>
          <w:noProof/>
        </w:rPr>
        <w:tab/>
        <w:t>1719</w:t>
      </w:r>
    </w:p>
    <w:p w14:paraId="6D2EA61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1719</w:t>
      </w:r>
    </w:p>
    <w:p w14:paraId="31A6A65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1721</w:t>
      </w:r>
    </w:p>
    <w:p w14:paraId="6147ECF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Radio Link Monitoring</w:t>
      </w:r>
      <w:r>
        <w:rPr>
          <w:noProof/>
        </w:rPr>
        <w:tab/>
        <w:t>1721</w:t>
      </w:r>
    </w:p>
    <w:p w14:paraId="1F5A6A4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E-UTRAN FDD Radio Link Monitoring Test for Out-of-sync</w:t>
      </w:r>
      <w:r>
        <w:rPr>
          <w:noProof/>
        </w:rPr>
        <w:tab/>
        <w:t>1721</w:t>
      </w:r>
    </w:p>
    <w:p w14:paraId="6AAC795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1721</w:t>
      </w:r>
    </w:p>
    <w:p w14:paraId="75B6E9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lastRenderedPageBreak/>
        <w:t>A.7.3.1.2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1725</w:t>
      </w:r>
    </w:p>
    <w:p w14:paraId="05289B8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E-UTRAN FDD Radio Link Monitoring Test for In-sync</w:t>
      </w:r>
      <w:r>
        <w:rPr>
          <w:noProof/>
        </w:rPr>
        <w:tab/>
        <w:t>1725</w:t>
      </w:r>
    </w:p>
    <w:p w14:paraId="01E2932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1725</w:t>
      </w:r>
    </w:p>
    <w:p w14:paraId="6C334F1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1729</w:t>
      </w:r>
    </w:p>
    <w:p w14:paraId="076D6FF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E-UTRAN TDD Radio Link Monitoring Test for Out-of-sync</w:t>
      </w:r>
      <w:r>
        <w:rPr>
          <w:noProof/>
        </w:rPr>
        <w:tab/>
        <w:t>1729</w:t>
      </w:r>
    </w:p>
    <w:p w14:paraId="0C6C011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1729</w:t>
      </w:r>
    </w:p>
    <w:p w14:paraId="26736E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1733</w:t>
      </w:r>
    </w:p>
    <w:p w14:paraId="3562405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E-UTRAN TDD Radio Link Monitoring Test for In-sync</w:t>
      </w:r>
      <w:r>
        <w:rPr>
          <w:noProof/>
        </w:rPr>
        <w:tab/>
        <w:t>1733</w:t>
      </w:r>
    </w:p>
    <w:p w14:paraId="154A694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1733</w:t>
      </w:r>
    </w:p>
    <w:p w14:paraId="62B47F7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1737</w:t>
      </w:r>
    </w:p>
    <w:p w14:paraId="418AA91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Out-of-sync in DRX</w:t>
      </w:r>
      <w:r>
        <w:rPr>
          <w:noProof/>
        </w:rPr>
        <w:tab/>
        <w:t>1737</w:t>
      </w:r>
    </w:p>
    <w:p w14:paraId="7F8574F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1737</w:t>
      </w:r>
    </w:p>
    <w:p w14:paraId="3DE484D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1740</w:t>
      </w:r>
    </w:p>
    <w:p w14:paraId="02C8073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in DRX</w:t>
      </w:r>
      <w:r>
        <w:rPr>
          <w:noProof/>
        </w:rPr>
        <w:tab/>
        <w:t>1741</w:t>
      </w:r>
    </w:p>
    <w:p w14:paraId="4EC89E4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1741</w:t>
      </w:r>
    </w:p>
    <w:p w14:paraId="016D85A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1744</w:t>
      </w:r>
    </w:p>
    <w:p w14:paraId="61AC4EE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Out-of-sync in DRX</w:t>
      </w:r>
      <w:r>
        <w:rPr>
          <w:noProof/>
        </w:rPr>
        <w:tab/>
        <w:t>1744</w:t>
      </w:r>
    </w:p>
    <w:p w14:paraId="2A5CA0F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1744</w:t>
      </w:r>
    </w:p>
    <w:p w14:paraId="3E989C0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1747</w:t>
      </w:r>
    </w:p>
    <w:p w14:paraId="7FA72A2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in DRX</w:t>
      </w:r>
      <w:r>
        <w:rPr>
          <w:noProof/>
        </w:rPr>
        <w:tab/>
        <w:t>1747</w:t>
      </w:r>
    </w:p>
    <w:p w14:paraId="4B0A454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1747</w:t>
      </w:r>
    </w:p>
    <w:p w14:paraId="640FDC4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1750</w:t>
      </w:r>
    </w:p>
    <w:p w14:paraId="4F83625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A.7.3.9 E-UTRAN FDD Radio Link Monitoring Test for Out-of-sync under Time Domain Measurement Resource Restriction and Non-MBSFN ABS</w:t>
      </w:r>
      <w:r>
        <w:rPr>
          <w:noProof/>
        </w:rPr>
        <w:tab/>
        <w:t>1750</w:t>
      </w:r>
    </w:p>
    <w:p w14:paraId="7E5FB04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1753</w:t>
      </w:r>
    </w:p>
    <w:p w14:paraId="37FAF22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</w:t>
      </w: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3E52FD">
        <w:rPr>
          <w:rFonts w:eastAsia="MS Mincho"/>
          <w:noProof/>
        </w:rPr>
        <w:t xml:space="preserve">DD Radio Link Monitoring Test for Out-of-sync under </w:t>
      </w:r>
      <w:r>
        <w:rPr>
          <w:noProof/>
        </w:rPr>
        <w:t>T</w:t>
      </w:r>
      <w:r w:rsidRPr="003E52FD">
        <w:rPr>
          <w:rFonts w:eastAsia="MS Mincho"/>
          <w:noProof/>
        </w:rPr>
        <w:t xml:space="preserve">ime </w:t>
      </w:r>
      <w:r>
        <w:rPr>
          <w:noProof/>
        </w:rPr>
        <w:t>D</w:t>
      </w:r>
      <w:r w:rsidRPr="003E52FD">
        <w:rPr>
          <w:rFonts w:eastAsia="MS Mincho"/>
          <w:noProof/>
        </w:rPr>
        <w:t xml:space="preserve">omain </w:t>
      </w:r>
      <w:r>
        <w:rPr>
          <w:noProof/>
        </w:rPr>
        <w:t>M</w:t>
      </w:r>
      <w:r w:rsidRPr="003E52FD">
        <w:rPr>
          <w:rFonts w:eastAsia="MS Mincho"/>
          <w:noProof/>
        </w:rPr>
        <w:t xml:space="preserve">easurement </w:t>
      </w:r>
      <w:r>
        <w:rPr>
          <w:noProof/>
        </w:rPr>
        <w:t>R</w:t>
      </w:r>
      <w:r w:rsidRPr="003E52FD">
        <w:rPr>
          <w:rFonts w:eastAsia="MS Mincho"/>
          <w:noProof/>
        </w:rPr>
        <w:t xml:space="preserve">esource </w:t>
      </w:r>
      <w:r>
        <w:rPr>
          <w:noProof/>
        </w:rPr>
        <w:t>R</w:t>
      </w:r>
      <w:r w:rsidRPr="003E52FD">
        <w:rPr>
          <w:rFonts w:eastAsia="MS Mincho"/>
          <w:noProof/>
        </w:rPr>
        <w:t>estriction</w:t>
      </w:r>
      <w:r>
        <w:rPr>
          <w:noProof/>
        </w:rPr>
        <w:t xml:space="preserve"> with Non-MBSFN ABS</w:t>
      </w:r>
      <w:r>
        <w:rPr>
          <w:noProof/>
        </w:rPr>
        <w:tab/>
        <w:t>1753</w:t>
      </w:r>
    </w:p>
    <w:p w14:paraId="3129AC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  <w:snapToGrid w:val="0"/>
        </w:rPr>
        <w:t>A.7.3.</w:t>
      </w:r>
      <w:r w:rsidRPr="003E52FD">
        <w:rPr>
          <w:noProof/>
          <w:snapToGrid w:val="0"/>
        </w:rPr>
        <w:t>10</w:t>
      </w:r>
      <w:r w:rsidRPr="003E52FD">
        <w:rPr>
          <w:rFonts w:eastAsia="MS Mincho"/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1753</w:t>
      </w:r>
    </w:p>
    <w:p w14:paraId="26D4F3A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for Non-MBSFN ABS</w:t>
      </w:r>
      <w:r>
        <w:rPr>
          <w:noProof/>
        </w:rPr>
        <w:tab/>
        <w:t>1757</w:t>
      </w:r>
    </w:p>
    <w:p w14:paraId="5294267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1757</w:t>
      </w:r>
    </w:p>
    <w:p w14:paraId="189439B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1762</w:t>
      </w:r>
    </w:p>
    <w:p w14:paraId="0976C17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for Non-MBSFN ABS</w:t>
      </w:r>
      <w:r>
        <w:rPr>
          <w:noProof/>
        </w:rPr>
        <w:tab/>
        <w:t>1762</w:t>
      </w:r>
    </w:p>
    <w:p w14:paraId="2BE92E4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1762</w:t>
      </w:r>
    </w:p>
    <w:p w14:paraId="2BA216A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1767</w:t>
      </w:r>
    </w:p>
    <w:p w14:paraId="044C57A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A.7.3.13 E-UTRAN FDD Radio Link Monitoring Test for Out-of-sync under Time Domain Measurement Resource Restriction with MBSFN ABS</w:t>
      </w:r>
      <w:r>
        <w:rPr>
          <w:noProof/>
        </w:rPr>
        <w:tab/>
        <w:t>1767</w:t>
      </w:r>
    </w:p>
    <w:p w14:paraId="7FCC01C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1767</w:t>
      </w:r>
    </w:p>
    <w:p w14:paraId="506D142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1770</w:t>
      </w:r>
    </w:p>
    <w:p w14:paraId="03AABC2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A.7.3.14 E-UTRAN TDD Radio Link Monitoring Test for Out-of-sync under Time Domain Measurement Resource Restriction with MBSFN ABS</w:t>
      </w:r>
      <w:r>
        <w:rPr>
          <w:noProof/>
        </w:rPr>
        <w:tab/>
        <w:t>1770</w:t>
      </w:r>
    </w:p>
    <w:p w14:paraId="4801603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1770</w:t>
      </w:r>
    </w:p>
    <w:p w14:paraId="77D5DAD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1773</w:t>
      </w:r>
    </w:p>
    <w:p w14:paraId="6239BD1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under Time Domain Measurement Resource Restriction with MBSFN ABS</w:t>
      </w:r>
      <w:r>
        <w:rPr>
          <w:noProof/>
        </w:rPr>
        <w:tab/>
        <w:t>1773</w:t>
      </w:r>
    </w:p>
    <w:p w14:paraId="5C187B7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1773</w:t>
      </w:r>
    </w:p>
    <w:p w14:paraId="3245691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1777</w:t>
      </w:r>
    </w:p>
    <w:p w14:paraId="2BDD373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under Time Domain Measurement Resource Restriction with MBSFN ABS</w:t>
      </w:r>
      <w:r>
        <w:rPr>
          <w:noProof/>
        </w:rPr>
        <w:tab/>
        <w:t>1777</w:t>
      </w:r>
    </w:p>
    <w:p w14:paraId="609B80E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1777</w:t>
      </w:r>
    </w:p>
    <w:p w14:paraId="48AE2FC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1782</w:t>
      </w:r>
    </w:p>
    <w:p w14:paraId="5D6B04A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Out-of-sync under Time Domain Measurement Resource Restriction with CRS Assistance Information and Non-MBSFN ABS</w:t>
      </w:r>
      <w:r>
        <w:rPr>
          <w:noProof/>
        </w:rPr>
        <w:tab/>
        <w:t>1782</w:t>
      </w:r>
    </w:p>
    <w:p w14:paraId="6D9DAEE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1782</w:t>
      </w:r>
    </w:p>
    <w:p w14:paraId="554C2EB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1786</w:t>
      </w:r>
    </w:p>
    <w:p w14:paraId="66A8BE9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Out-of-sync under Time Domain Measurement Resource Restriction with CRS Assistance Information and Non-MBSFN ABS</w:t>
      </w:r>
      <w:r>
        <w:rPr>
          <w:noProof/>
        </w:rPr>
        <w:tab/>
        <w:t>1786</w:t>
      </w:r>
    </w:p>
    <w:p w14:paraId="72A4120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1786</w:t>
      </w:r>
    </w:p>
    <w:p w14:paraId="1B545D5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1790</w:t>
      </w:r>
    </w:p>
    <w:p w14:paraId="0E8E123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under Time Domain Measurement Resouce Restriction with CRS assistance information and Non-MBSFN ABS</w:t>
      </w:r>
      <w:r>
        <w:rPr>
          <w:noProof/>
        </w:rPr>
        <w:tab/>
        <w:t>1790</w:t>
      </w:r>
    </w:p>
    <w:p w14:paraId="7B5CF37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1790</w:t>
      </w:r>
    </w:p>
    <w:p w14:paraId="37F4D3E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1795</w:t>
      </w:r>
    </w:p>
    <w:p w14:paraId="46721D4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lastRenderedPageBreak/>
        <w:t>A.7.3.20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E-UTRAN TDD Radio Link Monitoring Test for In-sync under Time Domain Measurement Resouce Restriction with CRS assistance information and Non-MBSFN ABS</w:t>
      </w:r>
      <w:r>
        <w:rPr>
          <w:noProof/>
        </w:rPr>
        <w:tab/>
        <w:t>1795</w:t>
      </w:r>
    </w:p>
    <w:p w14:paraId="22D94CB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1795</w:t>
      </w:r>
    </w:p>
    <w:p w14:paraId="0561A76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1800</w:t>
      </w:r>
    </w:p>
    <w:p w14:paraId="0E5F215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under Time Domain Measurement Resouce Restriction with CRS assistance information and MBSFN ABS</w:t>
      </w:r>
      <w:r>
        <w:rPr>
          <w:noProof/>
        </w:rPr>
        <w:tab/>
        <w:t>1800</w:t>
      </w:r>
    </w:p>
    <w:p w14:paraId="728EA5B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1800</w:t>
      </w:r>
    </w:p>
    <w:p w14:paraId="6577AC7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1805</w:t>
      </w:r>
    </w:p>
    <w:p w14:paraId="3B20A64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under Time Domain Measurement Resouce Restriction with CRS assistance information and MBSFN ABS</w:t>
      </w:r>
      <w:r>
        <w:rPr>
          <w:noProof/>
        </w:rPr>
        <w:tab/>
        <w:t>1805</w:t>
      </w:r>
    </w:p>
    <w:p w14:paraId="6E96CE9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1805</w:t>
      </w:r>
    </w:p>
    <w:p w14:paraId="2A80AC4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1810</w:t>
      </w:r>
    </w:p>
    <w:p w14:paraId="255D306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Out-of-sync for 5MHz Bandwidth</w:t>
      </w:r>
      <w:r>
        <w:rPr>
          <w:noProof/>
        </w:rPr>
        <w:tab/>
        <w:t>1810</w:t>
      </w:r>
    </w:p>
    <w:p w14:paraId="0315A8E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1810</w:t>
      </w:r>
    </w:p>
    <w:p w14:paraId="70FD20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1811</w:t>
      </w:r>
    </w:p>
    <w:p w14:paraId="39DE2B2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for 5MHz Bandwidth</w:t>
      </w:r>
      <w:r>
        <w:rPr>
          <w:noProof/>
        </w:rPr>
        <w:tab/>
        <w:t>1811</w:t>
      </w:r>
    </w:p>
    <w:p w14:paraId="1B29AFE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1811</w:t>
      </w:r>
    </w:p>
    <w:p w14:paraId="294E617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1812</w:t>
      </w:r>
    </w:p>
    <w:p w14:paraId="3EFD508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in DRX for 5MHz Bandwidth</w:t>
      </w:r>
      <w:r>
        <w:rPr>
          <w:noProof/>
        </w:rPr>
        <w:tab/>
        <w:t>1812</w:t>
      </w:r>
    </w:p>
    <w:p w14:paraId="1706CCB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1812</w:t>
      </w:r>
    </w:p>
    <w:p w14:paraId="7AE77BF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1813</w:t>
      </w:r>
    </w:p>
    <w:p w14:paraId="1D8C830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E52FD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1813</w:t>
      </w:r>
    </w:p>
    <w:p w14:paraId="328AC55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1813</w:t>
      </w:r>
    </w:p>
    <w:p w14:paraId="10C227E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1816</w:t>
      </w:r>
    </w:p>
    <w:p w14:paraId="0381755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E52FD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1816</w:t>
      </w:r>
    </w:p>
    <w:p w14:paraId="187FCC8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1816</w:t>
      </w:r>
    </w:p>
    <w:p w14:paraId="79D5E77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1819</w:t>
      </w:r>
    </w:p>
    <w:p w14:paraId="1E1D1E8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Out-of-sync in DRX for UE category 0</w:t>
      </w:r>
      <w:r>
        <w:rPr>
          <w:noProof/>
        </w:rPr>
        <w:tab/>
        <w:t>1819</w:t>
      </w:r>
    </w:p>
    <w:p w14:paraId="5E286B9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1819</w:t>
      </w:r>
    </w:p>
    <w:p w14:paraId="4FB5790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1822</w:t>
      </w:r>
    </w:p>
    <w:p w14:paraId="7FF1835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In-sync in DRX for UE Category 0</w:t>
      </w:r>
      <w:r>
        <w:rPr>
          <w:noProof/>
        </w:rPr>
        <w:tab/>
        <w:t>1822</w:t>
      </w:r>
    </w:p>
    <w:p w14:paraId="6F49AE5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1822</w:t>
      </w:r>
    </w:p>
    <w:p w14:paraId="78B185A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1825</w:t>
      </w:r>
    </w:p>
    <w:p w14:paraId="4D627B3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3E52FD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1825</w:t>
      </w:r>
    </w:p>
    <w:p w14:paraId="561CE0F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1825</w:t>
      </w:r>
    </w:p>
    <w:p w14:paraId="2CEE44B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1828</w:t>
      </w:r>
    </w:p>
    <w:p w14:paraId="4BCFA93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3E52FD">
        <w:rPr>
          <w:rFonts w:eastAsia="MS Mincho"/>
          <w:noProof/>
        </w:rPr>
        <w:t xml:space="preserve">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1828</w:t>
      </w:r>
    </w:p>
    <w:p w14:paraId="789AFF9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1828</w:t>
      </w:r>
    </w:p>
    <w:p w14:paraId="6D4D0E1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1831</w:t>
      </w:r>
    </w:p>
    <w:p w14:paraId="4021688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Radio Link Monitoring Test for Out-of-sync in DRX for UE category 0</w:t>
      </w:r>
      <w:r>
        <w:rPr>
          <w:noProof/>
        </w:rPr>
        <w:tab/>
        <w:t>1831</w:t>
      </w:r>
    </w:p>
    <w:p w14:paraId="5CB418D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1831</w:t>
      </w:r>
    </w:p>
    <w:p w14:paraId="0429345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1834</w:t>
      </w:r>
    </w:p>
    <w:p w14:paraId="3BC8BCD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Radio Link Monitoring Test for In-sync in DRX for UE Category 0</w:t>
      </w:r>
      <w:r>
        <w:rPr>
          <w:noProof/>
        </w:rPr>
        <w:tab/>
        <w:t>1834</w:t>
      </w:r>
    </w:p>
    <w:p w14:paraId="1F01BE3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1834</w:t>
      </w:r>
    </w:p>
    <w:p w14:paraId="20EB986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1837</w:t>
      </w:r>
    </w:p>
    <w:p w14:paraId="09427F6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3E52FD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1837</w:t>
      </w:r>
    </w:p>
    <w:p w14:paraId="571DB5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1837</w:t>
      </w:r>
    </w:p>
    <w:p w14:paraId="29D76C6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1840</w:t>
      </w:r>
    </w:p>
    <w:p w14:paraId="48677CD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3E52FD">
        <w:rPr>
          <w:rFonts w:eastAsia="MS Mincho"/>
          <w:noProof/>
        </w:rPr>
        <w:t xml:space="preserve">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1840</w:t>
      </w:r>
    </w:p>
    <w:p w14:paraId="452C5B5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1840</w:t>
      </w:r>
    </w:p>
    <w:p w14:paraId="51B98E7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1843</w:t>
      </w:r>
    </w:p>
    <w:p w14:paraId="569A83D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Out-of-sync in DRX for UE category 0</w:t>
      </w:r>
      <w:r>
        <w:rPr>
          <w:noProof/>
        </w:rPr>
        <w:tab/>
        <w:t>1843</w:t>
      </w:r>
    </w:p>
    <w:p w14:paraId="00C042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1843</w:t>
      </w:r>
    </w:p>
    <w:p w14:paraId="6ACD4DF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1846</w:t>
      </w:r>
    </w:p>
    <w:p w14:paraId="6135AA0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in DRX for UE category 0</w:t>
      </w:r>
      <w:r>
        <w:rPr>
          <w:noProof/>
        </w:rPr>
        <w:tab/>
        <w:t>1846</w:t>
      </w:r>
    </w:p>
    <w:p w14:paraId="62C84F5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1846</w:t>
      </w:r>
    </w:p>
    <w:p w14:paraId="3999A2E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1849</w:t>
      </w:r>
    </w:p>
    <w:p w14:paraId="560BB5B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Radio Link Monitoring Test for Out-of-sync in DRX in synchronous DC</w:t>
      </w:r>
      <w:r>
        <w:rPr>
          <w:noProof/>
        </w:rPr>
        <w:tab/>
        <w:t>1849</w:t>
      </w:r>
    </w:p>
    <w:p w14:paraId="1A46E4A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1849</w:t>
      </w:r>
    </w:p>
    <w:p w14:paraId="2CBDC25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1852</w:t>
      </w:r>
    </w:p>
    <w:p w14:paraId="06D552E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Radio Link Monitoring Test for Out-of-sync in DRX in asynchronous DC</w:t>
      </w:r>
      <w:r>
        <w:rPr>
          <w:noProof/>
        </w:rPr>
        <w:tab/>
        <w:t>1852</w:t>
      </w:r>
    </w:p>
    <w:p w14:paraId="40D9625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lastRenderedPageBreak/>
        <w:t>A.7.3.39.1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1852</w:t>
      </w:r>
    </w:p>
    <w:p w14:paraId="6E9DC2C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1855</w:t>
      </w:r>
    </w:p>
    <w:p w14:paraId="3546F23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Radio Link Monitoring Test for Out-of-sync in DRX in synchronous DC</w:t>
      </w:r>
      <w:r>
        <w:rPr>
          <w:noProof/>
        </w:rPr>
        <w:tab/>
        <w:t>1856</w:t>
      </w:r>
    </w:p>
    <w:p w14:paraId="7DC7D7D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1856</w:t>
      </w:r>
    </w:p>
    <w:p w14:paraId="76AF359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1858</w:t>
      </w:r>
    </w:p>
    <w:p w14:paraId="3AA85CA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Radio Link Monitoring Test for In-sync in DRX in synchronous dual connectivity</w:t>
      </w:r>
      <w:r>
        <w:rPr>
          <w:noProof/>
        </w:rPr>
        <w:tab/>
        <w:t>1859</w:t>
      </w:r>
    </w:p>
    <w:p w14:paraId="67F6D79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1859</w:t>
      </w:r>
    </w:p>
    <w:p w14:paraId="03BAB2A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1862</w:t>
      </w:r>
    </w:p>
    <w:p w14:paraId="2C64538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Radio Link Monitoring Test for In-sync in DRX in asynchronous DC</w:t>
      </w:r>
      <w:r>
        <w:rPr>
          <w:noProof/>
        </w:rPr>
        <w:tab/>
        <w:t>1862</w:t>
      </w:r>
    </w:p>
    <w:p w14:paraId="1FE48DD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1862</w:t>
      </w:r>
    </w:p>
    <w:p w14:paraId="1E21AB3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1865</w:t>
      </w:r>
    </w:p>
    <w:p w14:paraId="0CB18B5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Radio Link Monitoring Test for In-sync in DRX in synchronous dual connectivity</w:t>
      </w:r>
      <w:r>
        <w:rPr>
          <w:noProof/>
        </w:rPr>
        <w:tab/>
        <w:t>1865</w:t>
      </w:r>
    </w:p>
    <w:p w14:paraId="123A2FF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1865</w:t>
      </w:r>
    </w:p>
    <w:p w14:paraId="5D4FD20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1868</w:t>
      </w:r>
    </w:p>
    <w:p w14:paraId="5A393D9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Radio Link Monitoring Test for Out-of-sync in DRX in synchronous DC with PCell in FDD</w:t>
      </w:r>
      <w:r>
        <w:rPr>
          <w:noProof/>
        </w:rPr>
        <w:tab/>
        <w:t>1868</w:t>
      </w:r>
    </w:p>
    <w:p w14:paraId="60FBDA8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1868</w:t>
      </w:r>
    </w:p>
    <w:p w14:paraId="38FAB09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1871</w:t>
      </w:r>
    </w:p>
    <w:p w14:paraId="0454E13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Radio Link Monitoring Test for Out-of-sync in DRX in synchronous DC with PCell in TDD</w:t>
      </w:r>
      <w:r>
        <w:rPr>
          <w:noProof/>
        </w:rPr>
        <w:tab/>
        <w:t>1872</w:t>
      </w:r>
    </w:p>
    <w:p w14:paraId="47504DA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1872</w:t>
      </w:r>
    </w:p>
    <w:p w14:paraId="6EBFB74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1874</w:t>
      </w:r>
    </w:p>
    <w:p w14:paraId="4BE67D0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Radio Link Monitoring Test for In-sync in DRX for PSCell in synchronous DC with PCell in FDD</w:t>
      </w:r>
      <w:r>
        <w:rPr>
          <w:noProof/>
        </w:rPr>
        <w:tab/>
        <w:t>1875</w:t>
      </w:r>
    </w:p>
    <w:p w14:paraId="645645F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1875</w:t>
      </w:r>
    </w:p>
    <w:p w14:paraId="5CC7BE5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1878</w:t>
      </w:r>
    </w:p>
    <w:p w14:paraId="75DE221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Radio Link Monitoring Test for In-sync in DRX for PSCell in synchronous DC with PCell in TDD</w:t>
      </w:r>
      <w:r>
        <w:rPr>
          <w:noProof/>
        </w:rPr>
        <w:tab/>
        <w:t>1878</w:t>
      </w:r>
    </w:p>
    <w:p w14:paraId="65CEAA5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1878</w:t>
      </w:r>
    </w:p>
    <w:p w14:paraId="4468B6D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1881</w:t>
      </w:r>
    </w:p>
    <w:p w14:paraId="003C73D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E52FD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Cat-M1 UE in CEMode A</w:t>
      </w:r>
      <w:r>
        <w:rPr>
          <w:noProof/>
        </w:rPr>
        <w:tab/>
        <w:t>1881</w:t>
      </w:r>
    </w:p>
    <w:p w14:paraId="2A35998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1881</w:t>
      </w:r>
    </w:p>
    <w:p w14:paraId="654F013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1884</w:t>
      </w:r>
    </w:p>
    <w:p w14:paraId="22EEA64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E52FD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1884</w:t>
      </w:r>
    </w:p>
    <w:p w14:paraId="386D989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1884</w:t>
      </w:r>
    </w:p>
    <w:p w14:paraId="5F844F9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1887</w:t>
      </w:r>
    </w:p>
    <w:p w14:paraId="71EE598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Out-of-sync in DRX for UE category M1 configured in CEMode A</w:t>
      </w:r>
      <w:r>
        <w:rPr>
          <w:noProof/>
        </w:rPr>
        <w:tab/>
        <w:t>1887</w:t>
      </w:r>
    </w:p>
    <w:p w14:paraId="5FED6BA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1887</w:t>
      </w:r>
    </w:p>
    <w:p w14:paraId="3248D1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1890</w:t>
      </w:r>
    </w:p>
    <w:p w14:paraId="2EA3569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In-sync in DRX for UE Category M1 configured in CEMode A</w:t>
      </w:r>
      <w:r>
        <w:rPr>
          <w:noProof/>
        </w:rPr>
        <w:tab/>
        <w:t>1890</w:t>
      </w:r>
    </w:p>
    <w:p w14:paraId="4B3CCBC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1890</w:t>
      </w:r>
    </w:p>
    <w:p w14:paraId="76622F4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1893</w:t>
      </w:r>
    </w:p>
    <w:p w14:paraId="2FBC105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E-UTRAN HD-FDD Radio Link Monitoring Test for Out-of-sync for Cat-M1 UE in CEMode A</w:t>
      </w:r>
      <w:r>
        <w:rPr>
          <w:noProof/>
        </w:rPr>
        <w:tab/>
        <w:t>1893</w:t>
      </w:r>
    </w:p>
    <w:p w14:paraId="5CCC460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1893</w:t>
      </w:r>
    </w:p>
    <w:p w14:paraId="23A6712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1896</w:t>
      </w:r>
    </w:p>
    <w:p w14:paraId="434EAD8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HD-</w:t>
      </w:r>
      <w:r w:rsidRPr="003E52FD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1896</w:t>
      </w:r>
    </w:p>
    <w:p w14:paraId="3C63997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1896</w:t>
      </w:r>
    </w:p>
    <w:p w14:paraId="54023A8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1899</w:t>
      </w:r>
    </w:p>
    <w:p w14:paraId="748C028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Radio Link Monitoring Test for Out-of-sync in DRX for UE category M1 configured in CEMode A</w:t>
      </w:r>
      <w:r>
        <w:rPr>
          <w:noProof/>
        </w:rPr>
        <w:tab/>
        <w:t>1899</w:t>
      </w:r>
    </w:p>
    <w:p w14:paraId="3A4A5C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1899</w:t>
      </w:r>
    </w:p>
    <w:p w14:paraId="51CB516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1902</w:t>
      </w:r>
    </w:p>
    <w:p w14:paraId="7FFF7B8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Radio Link Monitoring Test for In-sync in DRX for UE Category M1 configured in CEMode A</w:t>
      </w:r>
      <w:r>
        <w:rPr>
          <w:noProof/>
        </w:rPr>
        <w:tab/>
        <w:t>1902</w:t>
      </w:r>
    </w:p>
    <w:p w14:paraId="07335F2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1902</w:t>
      </w:r>
    </w:p>
    <w:p w14:paraId="58D57AE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1905</w:t>
      </w:r>
    </w:p>
    <w:p w14:paraId="10D820A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3E52FD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Cat-M1 UE in CEMode A</w:t>
      </w:r>
      <w:r>
        <w:rPr>
          <w:noProof/>
        </w:rPr>
        <w:tab/>
        <w:t>1905</w:t>
      </w:r>
    </w:p>
    <w:p w14:paraId="4E692D0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1905</w:t>
      </w:r>
    </w:p>
    <w:p w14:paraId="33F19CF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lastRenderedPageBreak/>
        <w:t>A.7.3.56.2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1908</w:t>
      </w:r>
    </w:p>
    <w:p w14:paraId="571FA2B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3E52FD">
        <w:rPr>
          <w:rFonts w:eastAsia="MS Mincho"/>
          <w:noProof/>
        </w:rPr>
        <w:t>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1908</w:t>
      </w:r>
    </w:p>
    <w:p w14:paraId="73B34C4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1908</w:t>
      </w:r>
    </w:p>
    <w:p w14:paraId="408155C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1911</w:t>
      </w:r>
    </w:p>
    <w:p w14:paraId="3CC43FA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Out-of-sync in DRX for UE category M1 configured in CEMode A</w:t>
      </w:r>
      <w:r>
        <w:rPr>
          <w:noProof/>
        </w:rPr>
        <w:tab/>
        <w:t>1911</w:t>
      </w:r>
    </w:p>
    <w:p w14:paraId="4FCAE8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1911</w:t>
      </w:r>
    </w:p>
    <w:p w14:paraId="364FC3A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1914</w:t>
      </w:r>
    </w:p>
    <w:p w14:paraId="2D109B9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in DRX for UE Category M1 configured in CEMode A</w:t>
      </w:r>
      <w:r>
        <w:rPr>
          <w:noProof/>
        </w:rPr>
        <w:tab/>
        <w:t>1914</w:t>
      </w:r>
    </w:p>
    <w:p w14:paraId="712E51E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1914</w:t>
      </w:r>
    </w:p>
    <w:p w14:paraId="1909583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1917</w:t>
      </w:r>
    </w:p>
    <w:p w14:paraId="168A50D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A.7.3.60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Out-of-sync in DRX for UE category NB1 In-band mode in normal coverage</w:t>
      </w:r>
      <w:r>
        <w:rPr>
          <w:noProof/>
        </w:rPr>
        <w:tab/>
        <w:t>1917</w:t>
      </w:r>
    </w:p>
    <w:p w14:paraId="534CCCB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1917</w:t>
      </w:r>
    </w:p>
    <w:p w14:paraId="44560BD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1921</w:t>
      </w:r>
    </w:p>
    <w:p w14:paraId="34118AB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A.7.3.61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Out-of-sync in DRX for UE category NB1 In-band mode in enhanced coverage</w:t>
      </w:r>
      <w:r>
        <w:rPr>
          <w:noProof/>
        </w:rPr>
        <w:tab/>
        <w:t>1921</w:t>
      </w:r>
    </w:p>
    <w:p w14:paraId="2002F36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1921</w:t>
      </w:r>
    </w:p>
    <w:p w14:paraId="2C41AD3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1925</w:t>
      </w:r>
    </w:p>
    <w:p w14:paraId="6E9EB9D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A.7.3.62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In-sync with DRX for UE Category NB1 In-Band mode in Enhanced Coverage</w:t>
      </w:r>
      <w:r>
        <w:rPr>
          <w:noProof/>
        </w:rPr>
        <w:tab/>
        <w:t>1925</w:t>
      </w:r>
    </w:p>
    <w:p w14:paraId="5A4B98E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1925</w:t>
      </w:r>
    </w:p>
    <w:p w14:paraId="2135100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1929</w:t>
      </w:r>
    </w:p>
    <w:p w14:paraId="0BB40AE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A.7.3.63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HD-FDD Radio Link Monitoring Test for In-sync with DRX for UE Category NB1 In-Band mode in Normal Coverage</w:t>
      </w:r>
      <w:r>
        <w:rPr>
          <w:noProof/>
        </w:rPr>
        <w:tab/>
        <w:t>1929</w:t>
      </w:r>
    </w:p>
    <w:p w14:paraId="1511E74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  <w:lang w:eastAsia="sv-SE"/>
        </w:rPr>
        <w:t>A.7.3.63.1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1929</w:t>
      </w:r>
    </w:p>
    <w:p w14:paraId="6AE34A1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  <w:lang w:eastAsia="sv-SE"/>
        </w:rPr>
        <w:t>A.7.3.63.2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1933</w:t>
      </w:r>
    </w:p>
    <w:p w14:paraId="2C9E3B6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A.7.3.64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In-sync without DRX for UE Category NB1 In-Band mode in Normal Coverage</w:t>
      </w:r>
      <w:r>
        <w:rPr>
          <w:noProof/>
        </w:rPr>
        <w:tab/>
        <w:t>1933</w:t>
      </w:r>
    </w:p>
    <w:p w14:paraId="4D58EF2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1933</w:t>
      </w:r>
    </w:p>
    <w:p w14:paraId="67DB68C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1936</w:t>
      </w:r>
    </w:p>
    <w:p w14:paraId="674EC02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A.7.3.65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In-sync without DRX for UE Category NB1 In-Band mode in Enhanced Coverage</w:t>
      </w:r>
      <w:r>
        <w:rPr>
          <w:noProof/>
        </w:rPr>
        <w:tab/>
        <w:t>1937</w:t>
      </w:r>
    </w:p>
    <w:p w14:paraId="532E84A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1937</w:t>
      </w:r>
    </w:p>
    <w:p w14:paraId="3AA4483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1940</w:t>
      </w:r>
    </w:p>
    <w:p w14:paraId="4B72893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A.7.3.66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</w:t>
      </w:r>
      <w:r w:rsidRPr="003E52FD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Standalone mode in Normal Coverage</w:t>
      </w:r>
      <w:r>
        <w:rPr>
          <w:noProof/>
        </w:rPr>
        <w:tab/>
        <w:t>1941</w:t>
      </w:r>
    </w:p>
    <w:p w14:paraId="0407082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1941</w:t>
      </w:r>
    </w:p>
    <w:p w14:paraId="1CCFAB3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1943</w:t>
      </w:r>
    </w:p>
    <w:p w14:paraId="65E80C8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A.7.3.67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</w:t>
      </w:r>
      <w:r w:rsidRPr="003E52FD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guard band mode in Enhanced Coverage</w:t>
      </w:r>
      <w:r>
        <w:rPr>
          <w:noProof/>
        </w:rPr>
        <w:tab/>
        <w:t>1944</w:t>
      </w:r>
    </w:p>
    <w:p w14:paraId="1236B0E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1944</w:t>
      </w:r>
    </w:p>
    <w:p w14:paraId="572D576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1947</w:t>
      </w:r>
    </w:p>
    <w:p w14:paraId="017FAB5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A.7.3.68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E52FD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 A</w:t>
      </w:r>
      <w:r>
        <w:rPr>
          <w:noProof/>
        </w:rPr>
        <w:tab/>
        <w:t>1948</w:t>
      </w:r>
    </w:p>
    <w:p w14:paraId="19DD120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1948</w:t>
      </w:r>
    </w:p>
    <w:p w14:paraId="5109863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1950</w:t>
      </w:r>
    </w:p>
    <w:p w14:paraId="756DB72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A.7.3.69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HD-</w:t>
      </w:r>
      <w:r w:rsidRPr="003E52FD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 A</w:t>
      </w:r>
      <w:r>
        <w:rPr>
          <w:noProof/>
        </w:rPr>
        <w:tab/>
        <w:t>1950</w:t>
      </w:r>
    </w:p>
    <w:p w14:paraId="0D17BE3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1950</w:t>
      </w:r>
    </w:p>
    <w:p w14:paraId="62E816A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1952</w:t>
      </w:r>
    </w:p>
    <w:p w14:paraId="7CBA992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A.7.3.70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3E52FD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 A</w:t>
      </w:r>
      <w:r>
        <w:rPr>
          <w:noProof/>
        </w:rPr>
        <w:tab/>
        <w:t>1952</w:t>
      </w:r>
    </w:p>
    <w:p w14:paraId="1D9250C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1952</w:t>
      </w:r>
    </w:p>
    <w:p w14:paraId="113098A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1954</w:t>
      </w:r>
    </w:p>
    <w:p w14:paraId="105D6D1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A.7.3.71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E-UTRAN FD-FDD Early In-Sync reporting Test for Cat-M1 UE in CEModeA</w:t>
      </w:r>
      <w:r>
        <w:rPr>
          <w:noProof/>
        </w:rPr>
        <w:tab/>
        <w:t>1954</w:t>
      </w:r>
    </w:p>
    <w:p w14:paraId="6B2F52E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1954</w:t>
      </w:r>
    </w:p>
    <w:p w14:paraId="118BC38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1957</w:t>
      </w:r>
    </w:p>
    <w:p w14:paraId="39D7FB3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A.7.3.72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E-UTRAN HD-FDD Early In-Sync reporting Test for Cat-M1 UE in CEModeA</w:t>
      </w:r>
      <w:r>
        <w:rPr>
          <w:noProof/>
        </w:rPr>
        <w:tab/>
        <w:t>1957</w:t>
      </w:r>
    </w:p>
    <w:p w14:paraId="2DCD2E2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1957</w:t>
      </w:r>
    </w:p>
    <w:p w14:paraId="3371028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1959</w:t>
      </w:r>
    </w:p>
    <w:p w14:paraId="117A1BB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A.7.3.73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E-UTRAN TDD Early In-Sync reporting Test for Cat-M1 UE in CEModeA</w:t>
      </w:r>
      <w:r>
        <w:rPr>
          <w:noProof/>
        </w:rPr>
        <w:tab/>
        <w:t>1959</w:t>
      </w:r>
    </w:p>
    <w:p w14:paraId="14869AF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1959</w:t>
      </w:r>
    </w:p>
    <w:p w14:paraId="0AF4D5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1961</w:t>
      </w:r>
    </w:p>
    <w:p w14:paraId="6DB8C13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lastRenderedPageBreak/>
        <w:t>A.7.3.74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E52FD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non-BL CE UE in CEMode A</w:t>
      </w:r>
      <w:r>
        <w:rPr>
          <w:noProof/>
        </w:rPr>
        <w:tab/>
        <w:t>1961</w:t>
      </w:r>
    </w:p>
    <w:p w14:paraId="63D89FE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1961</w:t>
      </w:r>
    </w:p>
    <w:p w14:paraId="087C8EE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1964</w:t>
      </w:r>
    </w:p>
    <w:p w14:paraId="2D842B0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A.7.3.75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E52FD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non-BL CE UE in CEMode A</w:t>
      </w:r>
      <w:r>
        <w:rPr>
          <w:noProof/>
        </w:rPr>
        <w:tab/>
        <w:t>1964</w:t>
      </w:r>
    </w:p>
    <w:p w14:paraId="4272D0C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1964</w:t>
      </w:r>
    </w:p>
    <w:p w14:paraId="49C149F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1966</w:t>
      </w:r>
    </w:p>
    <w:p w14:paraId="173EC45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A.7.3.76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Out-of-sync in DRX for non-BL CE UE configured in CEMode A</w:t>
      </w:r>
      <w:r>
        <w:rPr>
          <w:noProof/>
        </w:rPr>
        <w:tab/>
        <w:t>1967</w:t>
      </w:r>
    </w:p>
    <w:p w14:paraId="5DFE5DD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1967</w:t>
      </w:r>
    </w:p>
    <w:p w14:paraId="0263226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1970</w:t>
      </w:r>
    </w:p>
    <w:p w14:paraId="302C8C3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A.7.3.77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In-sync in DRX for non-BL CE UE configured in CEMode A</w:t>
      </w:r>
      <w:r>
        <w:rPr>
          <w:noProof/>
        </w:rPr>
        <w:tab/>
        <w:t>1970</w:t>
      </w:r>
    </w:p>
    <w:p w14:paraId="380BBA9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1970</w:t>
      </w:r>
    </w:p>
    <w:p w14:paraId="35018AC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1973</w:t>
      </w:r>
    </w:p>
    <w:p w14:paraId="17357A9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A.7.3.78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3E52FD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non-BL CE UE in CEMode A</w:t>
      </w:r>
      <w:r>
        <w:rPr>
          <w:noProof/>
        </w:rPr>
        <w:tab/>
        <w:t>1973</w:t>
      </w:r>
    </w:p>
    <w:p w14:paraId="79ACB03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1973</w:t>
      </w:r>
    </w:p>
    <w:p w14:paraId="70F14B7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1976</w:t>
      </w:r>
    </w:p>
    <w:p w14:paraId="73E9805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A.7.3.79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3E52FD">
        <w:rPr>
          <w:rFonts w:eastAsia="MS Mincho"/>
          <w:noProof/>
        </w:rPr>
        <w:t>DD Radio Link Monitoring Test for In-Sync</w:t>
      </w:r>
      <w:r>
        <w:rPr>
          <w:noProof/>
        </w:rPr>
        <w:t xml:space="preserve"> for non-BL CE UE in CEMode A</w:t>
      </w:r>
      <w:r>
        <w:rPr>
          <w:noProof/>
        </w:rPr>
        <w:tab/>
        <w:t>1976</w:t>
      </w:r>
    </w:p>
    <w:p w14:paraId="5FECFDD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1976</w:t>
      </w:r>
    </w:p>
    <w:p w14:paraId="21D30D8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1979</w:t>
      </w:r>
    </w:p>
    <w:p w14:paraId="38BAC78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A.7.3.80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Out-of-sync in DRX for non-BL CE UE configured in CEMode A</w:t>
      </w:r>
      <w:r>
        <w:rPr>
          <w:noProof/>
        </w:rPr>
        <w:tab/>
        <w:t>1979</w:t>
      </w:r>
    </w:p>
    <w:p w14:paraId="7084D3C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1979</w:t>
      </w:r>
    </w:p>
    <w:p w14:paraId="32BCE49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1982</w:t>
      </w:r>
    </w:p>
    <w:p w14:paraId="139B2FC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A.7.3.81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in DRX for non-BL CE UE configured in CEMode A</w:t>
      </w:r>
      <w:r>
        <w:rPr>
          <w:noProof/>
        </w:rPr>
        <w:tab/>
        <w:t>1982</w:t>
      </w:r>
    </w:p>
    <w:p w14:paraId="4384CFD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1982</w:t>
      </w:r>
    </w:p>
    <w:p w14:paraId="5926502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1985</w:t>
      </w:r>
    </w:p>
    <w:p w14:paraId="2DDEF63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A.7.3.82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E52FD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CEModeB</w:t>
      </w:r>
      <w:r>
        <w:rPr>
          <w:noProof/>
        </w:rPr>
        <w:tab/>
        <w:t>1985</w:t>
      </w:r>
    </w:p>
    <w:p w14:paraId="5D97647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1985</w:t>
      </w:r>
    </w:p>
    <w:p w14:paraId="13F6A2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1988</w:t>
      </w:r>
    </w:p>
    <w:p w14:paraId="77CE279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A.7.3.83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E-UTRAN FD-FDD Early In-Sync reporting Test for Cat-M1 UE in CEModeB</w:t>
      </w:r>
      <w:r>
        <w:rPr>
          <w:noProof/>
        </w:rPr>
        <w:tab/>
        <w:t>1988</w:t>
      </w:r>
    </w:p>
    <w:p w14:paraId="3AD2B50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1988</w:t>
      </w:r>
    </w:p>
    <w:p w14:paraId="4076FB0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1989</w:t>
      </w:r>
    </w:p>
    <w:p w14:paraId="2F89D5B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A.7.3.84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3E52FD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</w:t>
      </w:r>
      <w:r>
        <w:rPr>
          <w:noProof/>
        </w:rPr>
        <w:tab/>
        <w:t>1990</w:t>
      </w:r>
    </w:p>
    <w:p w14:paraId="55D8F64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1990</w:t>
      </w:r>
    </w:p>
    <w:p w14:paraId="7F6D7E2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1992</w:t>
      </w:r>
    </w:p>
    <w:p w14:paraId="268D6F0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A.7.3.85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E-UTRAN HD-FDD Early In-Sync reporting Test for Cat-M1 UE in CEModeB</w:t>
      </w:r>
      <w:r>
        <w:rPr>
          <w:noProof/>
        </w:rPr>
        <w:tab/>
        <w:t>1992</w:t>
      </w:r>
    </w:p>
    <w:p w14:paraId="1AE8C5F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1992</w:t>
      </w:r>
    </w:p>
    <w:p w14:paraId="6F007D6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1993</w:t>
      </w:r>
    </w:p>
    <w:p w14:paraId="00D8F53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A.7.3.86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3E52FD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</w:t>
      </w:r>
      <w:r>
        <w:rPr>
          <w:noProof/>
        </w:rPr>
        <w:tab/>
        <w:t>1994</w:t>
      </w:r>
    </w:p>
    <w:p w14:paraId="1E43725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1994</w:t>
      </w:r>
    </w:p>
    <w:p w14:paraId="1C85E15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1996</w:t>
      </w:r>
    </w:p>
    <w:p w14:paraId="5722063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A.7.3.87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E-UTRAN TDD Early In-Sync reporting Test for Cat-M1 UE in CEModeB</w:t>
      </w:r>
      <w:r>
        <w:rPr>
          <w:noProof/>
        </w:rPr>
        <w:tab/>
        <w:t>1996</w:t>
      </w:r>
    </w:p>
    <w:p w14:paraId="4F54E14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1996</w:t>
      </w:r>
    </w:p>
    <w:p w14:paraId="0654386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1998</w:t>
      </w:r>
    </w:p>
    <w:p w14:paraId="6805147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A.7.3.88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Radio Link Monitoring Test for Out-of-sync in DRX for UE category NB1 In-band mode in normal coverage</w:t>
      </w:r>
      <w:r>
        <w:rPr>
          <w:noProof/>
        </w:rPr>
        <w:tab/>
        <w:t>1999</w:t>
      </w:r>
    </w:p>
    <w:p w14:paraId="25F02B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1999</w:t>
      </w:r>
    </w:p>
    <w:p w14:paraId="09CB0F8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2003</w:t>
      </w:r>
    </w:p>
    <w:p w14:paraId="4E1FC9B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A.7.3.89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Radio Link Monitoring Test for Out-of-sync in DRX for UE category NB1 In-band mode in enhanced coverage</w:t>
      </w:r>
      <w:r>
        <w:rPr>
          <w:noProof/>
        </w:rPr>
        <w:tab/>
        <w:t>2003</w:t>
      </w:r>
    </w:p>
    <w:p w14:paraId="348B691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2003</w:t>
      </w:r>
    </w:p>
    <w:p w14:paraId="634BAD3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2007</w:t>
      </w:r>
    </w:p>
    <w:p w14:paraId="6940D53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A.7.3.90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TDD Radio Link Monitoring Test for In-sync with DRX for UE Category NB1 In-Band mode in Normal Coverage</w:t>
      </w:r>
      <w:r>
        <w:rPr>
          <w:noProof/>
        </w:rPr>
        <w:tab/>
        <w:t>2007</w:t>
      </w:r>
    </w:p>
    <w:p w14:paraId="7741A98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  <w:lang w:eastAsia="sv-SE"/>
        </w:rPr>
        <w:t>A.7.3.90.1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2007</w:t>
      </w:r>
    </w:p>
    <w:p w14:paraId="2D1273F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  <w:lang w:eastAsia="sv-SE"/>
        </w:rPr>
        <w:t>A.7.3.90.2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2011</w:t>
      </w:r>
    </w:p>
    <w:p w14:paraId="37F8B52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A.7.3.91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Radio Link Monitoring Test for In-sync with DRX for UE Category NB1 In-Band mode in Enhanced Coverage</w:t>
      </w:r>
      <w:r>
        <w:rPr>
          <w:noProof/>
        </w:rPr>
        <w:tab/>
        <w:t>2011</w:t>
      </w:r>
    </w:p>
    <w:p w14:paraId="5B4AB03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A.7.3.91.1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2011</w:t>
      </w:r>
    </w:p>
    <w:p w14:paraId="5B575BB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A.7.3.91.2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2015</w:t>
      </w:r>
    </w:p>
    <w:p w14:paraId="4167441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A.7.3.92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Radio Link Monitoring Test for In-sync without DRX for UE Category NB1 In-Band mode in Normal Coverage</w:t>
      </w:r>
      <w:r>
        <w:rPr>
          <w:noProof/>
        </w:rPr>
        <w:tab/>
        <w:t>2015</w:t>
      </w:r>
    </w:p>
    <w:p w14:paraId="31AD004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A.7.3.92.1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2015</w:t>
      </w:r>
    </w:p>
    <w:p w14:paraId="54F155C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A.7.3.92.2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2018</w:t>
      </w:r>
    </w:p>
    <w:p w14:paraId="49756C6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A.7.3.93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Radio Link Monitoring Test for In-sync without DRX for UE Category NB1 In-Band mode in Enhanced Coverage</w:t>
      </w:r>
      <w:r>
        <w:rPr>
          <w:noProof/>
        </w:rPr>
        <w:tab/>
        <w:t>2019</w:t>
      </w:r>
    </w:p>
    <w:p w14:paraId="38CD21A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A.7.3.93.1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2019</w:t>
      </w:r>
    </w:p>
    <w:p w14:paraId="309018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A.7.3.93.2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2022</w:t>
      </w:r>
    </w:p>
    <w:p w14:paraId="2312298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A.7.3.94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</w:t>
      </w:r>
      <w:r w:rsidRPr="003E52FD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Standalone mode in Normal Coverage</w:t>
      </w:r>
      <w:r>
        <w:rPr>
          <w:noProof/>
        </w:rPr>
        <w:tab/>
        <w:t>2023</w:t>
      </w:r>
    </w:p>
    <w:p w14:paraId="0ACF3D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A.7.3.94.1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2023</w:t>
      </w:r>
    </w:p>
    <w:p w14:paraId="4B666AA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A.7.3.94.2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2025</w:t>
      </w:r>
    </w:p>
    <w:p w14:paraId="33173CD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A.7.3.95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</w:t>
      </w:r>
      <w:r w:rsidRPr="003E52FD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guard band mode in Enhanced Coverage</w:t>
      </w:r>
      <w:r>
        <w:rPr>
          <w:noProof/>
        </w:rPr>
        <w:tab/>
        <w:t>2026</w:t>
      </w:r>
    </w:p>
    <w:p w14:paraId="1D862E0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A.7.3.95.1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2026</w:t>
      </w:r>
    </w:p>
    <w:p w14:paraId="3FA1345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A.7.3.95.2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2029</w:t>
      </w:r>
    </w:p>
    <w:p w14:paraId="2661A70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A.7.3.96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E52FD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Cat-M1 UE in CEMode A for MPDCCH performance improvement</w:t>
      </w:r>
      <w:r>
        <w:rPr>
          <w:noProof/>
        </w:rPr>
        <w:tab/>
        <w:t>2030</w:t>
      </w:r>
    </w:p>
    <w:p w14:paraId="0B508A1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A.7.3.96.1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2030</w:t>
      </w:r>
    </w:p>
    <w:p w14:paraId="2BCE34B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A.7.3.97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E-UTRAN HD-FDD Radio Link Monitoring Test for Out-of-sync for Cat-M1 UE in CEMode A</w:t>
      </w:r>
      <w:r>
        <w:rPr>
          <w:noProof/>
        </w:rPr>
        <w:t xml:space="preserve"> for MPDCCH performance improvement</w:t>
      </w:r>
      <w:r>
        <w:rPr>
          <w:noProof/>
        </w:rPr>
        <w:tab/>
        <w:t>2031</w:t>
      </w:r>
    </w:p>
    <w:p w14:paraId="20C9890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A.7.3.97.1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2031</w:t>
      </w:r>
    </w:p>
    <w:p w14:paraId="6E9AB9F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A.7.3.97.2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2034</w:t>
      </w:r>
    </w:p>
    <w:p w14:paraId="40DE270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A.7.3.98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3E52FD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Cat-M1 UE in CEMode A for MPDCCH performance improvement</w:t>
      </w:r>
      <w:r>
        <w:rPr>
          <w:noProof/>
        </w:rPr>
        <w:tab/>
        <w:t>2034</w:t>
      </w:r>
    </w:p>
    <w:p w14:paraId="258D1F9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A.7.3.98.1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2034</w:t>
      </w:r>
    </w:p>
    <w:p w14:paraId="32011BE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A.7.3.98.2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2037</w:t>
      </w:r>
    </w:p>
    <w:p w14:paraId="6F991E8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A.7.3.99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E52FD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2037</w:t>
      </w:r>
    </w:p>
    <w:p w14:paraId="6035DDB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A.7.3.99.1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2037</w:t>
      </w:r>
    </w:p>
    <w:p w14:paraId="0D869A7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A.7.3.99.2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2040</w:t>
      </w:r>
    </w:p>
    <w:p w14:paraId="7FE0351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A.7.3.100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3E52FD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2040</w:t>
      </w:r>
    </w:p>
    <w:p w14:paraId="5761DB9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A.7.3.100.1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2040</w:t>
      </w:r>
    </w:p>
    <w:p w14:paraId="603141A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A.7.3.100.2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2042</w:t>
      </w:r>
    </w:p>
    <w:p w14:paraId="5CAFDCA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A.7.3.101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3E52FD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2042</w:t>
      </w:r>
    </w:p>
    <w:p w14:paraId="61B02B8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A.7.3.101.1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2042</w:t>
      </w:r>
    </w:p>
    <w:p w14:paraId="3E83FEB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A.7.3.101.2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2044</w:t>
      </w:r>
    </w:p>
    <w:p w14:paraId="68CE9BC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for Dual Connectivity</w:t>
      </w:r>
      <w:r>
        <w:rPr>
          <w:noProof/>
        </w:rPr>
        <w:tab/>
        <w:t>2044</w:t>
      </w:r>
    </w:p>
    <w:p w14:paraId="593BD69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interruption at transitions between active and non-active during DRX in synchronous DC</w:t>
      </w:r>
      <w:r>
        <w:rPr>
          <w:noProof/>
        </w:rPr>
        <w:tab/>
        <w:t>2044</w:t>
      </w:r>
    </w:p>
    <w:p w14:paraId="67A47E3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2044</w:t>
      </w:r>
    </w:p>
    <w:p w14:paraId="2C8B5E5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2047</w:t>
      </w:r>
    </w:p>
    <w:p w14:paraId="79AE552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interruption at transitions between active and non-active during DRX in synchronous DC</w:t>
      </w:r>
      <w:r>
        <w:rPr>
          <w:noProof/>
        </w:rPr>
        <w:tab/>
        <w:t>2047</w:t>
      </w:r>
    </w:p>
    <w:p w14:paraId="3006233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2047</w:t>
      </w:r>
    </w:p>
    <w:p w14:paraId="7682EC7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2049</w:t>
      </w:r>
    </w:p>
    <w:p w14:paraId="17B5B2F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Interruption at transitions between active and non-active during DRX in asynchronous dual connectivity</w:t>
      </w:r>
      <w:r>
        <w:rPr>
          <w:noProof/>
        </w:rPr>
        <w:tab/>
        <w:t>2049</w:t>
      </w:r>
    </w:p>
    <w:p w14:paraId="309FC11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2049</w:t>
      </w:r>
    </w:p>
    <w:p w14:paraId="7BC05A6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2051</w:t>
      </w:r>
    </w:p>
    <w:p w14:paraId="1D58748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DC interruption at transitions between active and non-active during DRX in synchronous DC</w:t>
      </w:r>
      <w:r>
        <w:rPr>
          <w:noProof/>
        </w:rPr>
        <w:tab/>
        <w:t>2051</w:t>
      </w:r>
    </w:p>
    <w:p w14:paraId="657B8D4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2051</w:t>
      </w:r>
    </w:p>
    <w:p w14:paraId="4FE6B62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2054</w:t>
      </w:r>
    </w:p>
    <w:p w14:paraId="60E6D13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interruption at transitions between active and non-active during DRX in synchronous DC</w:t>
      </w:r>
      <w:r>
        <w:rPr>
          <w:noProof/>
        </w:rPr>
        <w:tab/>
        <w:t>2054</w:t>
      </w:r>
    </w:p>
    <w:p w14:paraId="11F4AC5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2054</w:t>
      </w:r>
    </w:p>
    <w:p w14:paraId="7283F6B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A.7.4.5.2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2056</w:t>
      </w:r>
    </w:p>
    <w:p w14:paraId="4B9BDEE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DC interruption at SRS carrier based switching</w:t>
      </w:r>
      <w:r>
        <w:rPr>
          <w:noProof/>
        </w:rPr>
        <w:tab/>
        <w:t>2056</w:t>
      </w:r>
    </w:p>
    <w:p w14:paraId="35C2643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2056</w:t>
      </w:r>
    </w:p>
    <w:p w14:paraId="7D8C2D5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lastRenderedPageBreak/>
        <w:t>A.7.4.6.2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2058</w:t>
      </w:r>
    </w:p>
    <w:p w14:paraId="05B4FAE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interruption at SRS carrier based switching</w:t>
      </w:r>
      <w:r>
        <w:rPr>
          <w:noProof/>
        </w:rPr>
        <w:tab/>
        <w:t>2058</w:t>
      </w:r>
    </w:p>
    <w:p w14:paraId="0B0AAA6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2058</w:t>
      </w:r>
    </w:p>
    <w:p w14:paraId="3338825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A.7.4.7.2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2062</w:t>
      </w:r>
    </w:p>
    <w:p w14:paraId="19EC472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Proximity-based Services</w:t>
      </w:r>
      <w:r>
        <w:rPr>
          <w:noProof/>
        </w:rPr>
        <w:tab/>
        <w:t>2062</w:t>
      </w:r>
    </w:p>
    <w:p w14:paraId="187261F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ProSe Direct Discovery Transmission Timing Accuracy Test</w:t>
      </w:r>
      <w:r>
        <w:rPr>
          <w:noProof/>
        </w:rPr>
        <w:tab/>
        <w:t>2062</w:t>
      </w:r>
    </w:p>
    <w:p w14:paraId="7724D61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2062</w:t>
      </w:r>
    </w:p>
    <w:p w14:paraId="5B35DAE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2063</w:t>
      </w:r>
    </w:p>
    <w:p w14:paraId="3C1C237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ProSe Direct Discovery Transmission Timing Accuracy Test</w:t>
      </w:r>
      <w:r>
        <w:rPr>
          <w:noProof/>
        </w:rPr>
        <w:tab/>
        <w:t>2064</w:t>
      </w:r>
    </w:p>
    <w:p w14:paraId="1E88772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2064</w:t>
      </w:r>
    </w:p>
    <w:p w14:paraId="744ECEA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2064</w:t>
      </w:r>
    </w:p>
    <w:p w14:paraId="0E59E5A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Interruptions due to ProSe Direct Discovery</w:t>
      </w:r>
      <w:r>
        <w:rPr>
          <w:noProof/>
        </w:rPr>
        <w:tab/>
        <w:t>2065</w:t>
      </w:r>
    </w:p>
    <w:p w14:paraId="29CD335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2065</w:t>
      </w:r>
    </w:p>
    <w:p w14:paraId="403705A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2066</w:t>
      </w:r>
    </w:p>
    <w:p w14:paraId="19E1370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2067</w:t>
      </w:r>
    </w:p>
    <w:p w14:paraId="7008F37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2067</w:t>
      </w:r>
    </w:p>
    <w:p w14:paraId="226FFF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2068</w:t>
      </w:r>
    </w:p>
    <w:p w14:paraId="3D9A8C8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Interruptions due to ProSe Direct Communication</w:t>
      </w:r>
      <w:r>
        <w:rPr>
          <w:noProof/>
        </w:rPr>
        <w:tab/>
        <w:t>2069</w:t>
      </w:r>
    </w:p>
    <w:p w14:paraId="6D0E934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2069</w:t>
      </w:r>
    </w:p>
    <w:p w14:paraId="6333E78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2071</w:t>
      </w:r>
    </w:p>
    <w:p w14:paraId="5945E17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Interruptions due to ProSe Direct Discovery with discovery period less than 320ms</w:t>
      </w:r>
      <w:r>
        <w:rPr>
          <w:noProof/>
        </w:rPr>
        <w:tab/>
        <w:t>2072</w:t>
      </w:r>
    </w:p>
    <w:p w14:paraId="68E7474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2072</w:t>
      </w:r>
    </w:p>
    <w:p w14:paraId="0BA65FB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2073</w:t>
      </w:r>
    </w:p>
    <w:p w14:paraId="08B298B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- Interruptions due to ProSe Direct Discovery</w:t>
      </w:r>
      <w:r>
        <w:rPr>
          <w:noProof/>
        </w:rPr>
        <w:tab/>
        <w:t>2074</w:t>
      </w:r>
    </w:p>
    <w:p w14:paraId="4698946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2074</w:t>
      </w:r>
    </w:p>
    <w:p w14:paraId="6681B53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2076</w:t>
      </w:r>
    </w:p>
    <w:p w14:paraId="1911E69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- Cell reselection and timing accuracy for ProSe Direct Discovery transmission on non-serving frequency</w:t>
      </w:r>
      <w:r>
        <w:rPr>
          <w:noProof/>
        </w:rPr>
        <w:tab/>
        <w:t>2076</w:t>
      </w:r>
    </w:p>
    <w:p w14:paraId="5EC8AA2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2076</w:t>
      </w:r>
    </w:p>
    <w:p w14:paraId="5334EFA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2078</w:t>
      </w:r>
    </w:p>
    <w:p w14:paraId="30DA2D0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FDD-FDD - </w:t>
      </w:r>
      <w:r w:rsidRPr="003E52FD">
        <w:rPr>
          <w:noProof/>
          <w:lang w:val="en-US"/>
        </w:rPr>
        <w:t xml:space="preserve">Interruptions due to ProSe Direct Discovery reception on non-serving </w:t>
      </w:r>
      <w:r>
        <w:rPr>
          <w:noProof/>
        </w:rPr>
        <w:t>frequency</w:t>
      </w:r>
      <w:r>
        <w:rPr>
          <w:noProof/>
        </w:rPr>
        <w:tab/>
        <w:t>2079</w:t>
      </w:r>
    </w:p>
    <w:p w14:paraId="3CFD9C0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2079</w:t>
      </w:r>
    </w:p>
    <w:p w14:paraId="6857FE3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2081</w:t>
      </w:r>
    </w:p>
    <w:p w14:paraId="12BFF12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FDD-FDD - </w:t>
      </w:r>
      <w:r w:rsidRPr="003E52FD">
        <w:rPr>
          <w:noProof/>
          <w:lang w:val="en-US"/>
        </w:rPr>
        <w:t xml:space="preserve">Interruptions due to ProSe Direct Discovery transmission on non-serving </w:t>
      </w:r>
      <w:r>
        <w:rPr>
          <w:noProof/>
        </w:rPr>
        <w:t>frequency</w:t>
      </w:r>
      <w:r>
        <w:rPr>
          <w:noProof/>
        </w:rPr>
        <w:tab/>
        <w:t>2082</w:t>
      </w:r>
    </w:p>
    <w:p w14:paraId="68940E7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2082</w:t>
      </w:r>
    </w:p>
    <w:p w14:paraId="12FC7B4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2084</w:t>
      </w:r>
    </w:p>
    <w:p w14:paraId="7B12DAB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FDD-FDD - </w:t>
      </w:r>
      <w:r w:rsidRPr="003E52FD">
        <w:rPr>
          <w:noProof/>
          <w:lang w:val="en-US"/>
        </w:rPr>
        <w:t xml:space="preserve">Interruptions due to ProSe Direct Communication on non-serving </w:t>
      </w:r>
      <w:r>
        <w:rPr>
          <w:noProof/>
        </w:rPr>
        <w:t>frequency</w:t>
      </w:r>
      <w:r>
        <w:rPr>
          <w:noProof/>
        </w:rPr>
        <w:tab/>
        <w:t>2085</w:t>
      </w:r>
    </w:p>
    <w:p w14:paraId="1D5C881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2085</w:t>
      </w:r>
    </w:p>
    <w:p w14:paraId="01DE122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2087</w:t>
      </w:r>
    </w:p>
    <w:p w14:paraId="3F6B51A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Selection / Reselection of ProSe relay UE</w:t>
      </w:r>
      <w:r>
        <w:rPr>
          <w:noProof/>
        </w:rPr>
        <w:tab/>
        <w:t>2087</w:t>
      </w:r>
    </w:p>
    <w:p w14:paraId="1328A50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2087</w:t>
      </w:r>
    </w:p>
    <w:p w14:paraId="194FC5D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2091</w:t>
      </w:r>
    </w:p>
    <w:p w14:paraId="2465FA8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for carrier aggregation</w:t>
      </w:r>
      <w:r>
        <w:rPr>
          <w:noProof/>
        </w:rPr>
        <w:tab/>
        <w:t>2092</w:t>
      </w:r>
    </w:p>
    <w:p w14:paraId="7749386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CA interruption at SRS carrier based switching</w:t>
      </w:r>
      <w:r>
        <w:rPr>
          <w:noProof/>
        </w:rPr>
        <w:tab/>
        <w:t>2092</w:t>
      </w:r>
    </w:p>
    <w:p w14:paraId="4F05B1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2092</w:t>
      </w:r>
    </w:p>
    <w:p w14:paraId="2866B78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2095</w:t>
      </w:r>
    </w:p>
    <w:p w14:paraId="079AEA5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CA interruption at SRS carrier based switching</w:t>
      </w:r>
      <w:r>
        <w:rPr>
          <w:noProof/>
        </w:rPr>
        <w:tab/>
        <w:t>2095</w:t>
      </w:r>
    </w:p>
    <w:p w14:paraId="5D1DE07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2095</w:t>
      </w:r>
    </w:p>
    <w:p w14:paraId="5E38A6D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2098</w:t>
      </w:r>
    </w:p>
    <w:p w14:paraId="3E658B1B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A.8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UE Measurements Procedures</w:t>
      </w:r>
      <w:r>
        <w:rPr>
          <w:noProof/>
        </w:rPr>
        <w:tab/>
        <w:t>2099</w:t>
      </w:r>
    </w:p>
    <w:p w14:paraId="58964E1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2099</w:t>
      </w:r>
    </w:p>
    <w:p w14:paraId="193ECCE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asynchronous cells</w:t>
      </w:r>
      <w:r>
        <w:rPr>
          <w:noProof/>
        </w:rPr>
        <w:tab/>
        <w:t>2099</w:t>
      </w:r>
    </w:p>
    <w:p w14:paraId="1947A01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2099</w:t>
      </w:r>
    </w:p>
    <w:p w14:paraId="6BD695C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2100</w:t>
      </w:r>
    </w:p>
    <w:p w14:paraId="223E0A2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FDD-FDD intra-frequency event triggered reporting under fading propagation conditions in synchronous cells</w:t>
      </w:r>
      <w:r>
        <w:rPr>
          <w:noProof/>
        </w:rPr>
        <w:tab/>
        <w:t>2101</w:t>
      </w:r>
    </w:p>
    <w:p w14:paraId="41185FF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2101</w:t>
      </w:r>
    </w:p>
    <w:p w14:paraId="5F278DB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lastRenderedPageBreak/>
        <w:t>A.8.1.2.2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2102</w:t>
      </w:r>
    </w:p>
    <w:p w14:paraId="0B742AF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FDD-FDD intra-frequency event triggered reporting under fading propagation conditions in synchronous cells with DRX</w:t>
      </w:r>
      <w:r>
        <w:rPr>
          <w:noProof/>
        </w:rPr>
        <w:tab/>
        <w:t>2103</w:t>
      </w:r>
    </w:p>
    <w:p w14:paraId="02A0901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2103</w:t>
      </w:r>
    </w:p>
    <w:p w14:paraId="64C44D5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2105</w:t>
      </w:r>
    </w:p>
    <w:p w14:paraId="59D903E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Void</w:t>
      </w:r>
      <w:r>
        <w:rPr>
          <w:noProof/>
        </w:rPr>
        <w:tab/>
        <w:t>2105</w:t>
      </w:r>
    </w:p>
    <w:p w14:paraId="75770C2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Intra-frequency identification of a new CGI of E-UTRA cell using autonomous gaps</w:t>
      </w:r>
      <w:r>
        <w:rPr>
          <w:noProof/>
        </w:rPr>
        <w:tab/>
        <w:t>2105</w:t>
      </w:r>
    </w:p>
    <w:p w14:paraId="731A3B9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2105</w:t>
      </w:r>
    </w:p>
    <w:p w14:paraId="506BE5D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2107</w:t>
      </w:r>
    </w:p>
    <w:p w14:paraId="565D63E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Intra-frequency identification of a new CGI of E-UTRA cell using autonomous gaps</w:t>
      </w:r>
      <w:r w:rsidRPr="003E52FD">
        <w:rPr>
          <w:rFonts w:cs="v4.2.0"/>
          <w:noProof/>
        </w:rPr>
        <w:t xml:space="preserve"> with DRX</w:t>
      </w:r>
      <w:r>
        <w:rPr>
          <w:noProof/>
        </w:rPr>
        <w:tab/>
        <w:t>2107</w:t>
      </w:r>
    </w:p>
    <w:p w14:paraId="57CED6A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2107</w:t>
      </w:r>
    </w:p>
    <w:p w14:paraId="350EC6C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2109</w:t>
      </w:r>
    </w:p>
    <w:p w14:paraId="12EC738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A.8.1.7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Event-Triggered Reporting under Time Domain Measurement Resource Restriction with Non-MBSFN ABS</w:t>
      </w:r>
      <w:r>
        <w:rPr>
          <w:noProof/>
        </w:rPr>
        <w:tab/>
        <w:t>2109</w:t>
      </w:r>
    </w:p>
    <w:p w14:paraId="14197EA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2109</w:t>
      </w:r>
    </w:p>
    <w:p w14:paraId="311BA5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2111</w:t>
      </w:r>
    </w:p>
    <w:p w14:paraId="0CB775D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Event-Triggered Reporting under Time Domain Measurement Resource Restriction with CRS Assistance Information and Non-MBSFN ABS</w:t>
      </w:r>
      <w:r>
        <w:rPr>
          <w:noProof/>
        </w:rPr>
        <w:tab/>
        <w:t>2112</w:t>
      </w:r>
    </w:p>
    <w:p w14:paraId="75308F6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2112</w:t>
      </w:r>
    </w:p>
    <w:p w14:paraId="62FB05A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2114</w:t>
      </w:r>
    </w:p>
    <w:p w14:paraId="5315261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asynchronous cells for 5MHz bandwidth</w:t>
      </w:r>
      <w:r>
        <w:rPr>
          <w:noProof/>
        </w:rPr>
        <w:tab/>
        <w:t>2115</w:t>
      </w:r>
    </w:p>
    <w:p w14:paraId="6D6350A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2115</w:t>
      </w:r>
    </w:p>
    <w:p w14:paraId="161A83D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2115</w:t>
      </w:r>
    </w:p>
    <w:p w14:paraId="123FBEB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Synchronous Cells with DRX for 5 MHz Bandwidth</w:t>
      </w:r>
      <w:r>
        <w:rPr>
          <w:noProof/>
        </w:rPr>
        <w:tab/>
        <w:t>2115</w:t>
      </w:r>
    </w:p>
    <w:p w14:paraId="328471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2115</w:t>
      </w:r>
    </w:p>
    <w:p w14:paraId="1E10D6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2116</w:t>
      </w:r>
    </w:p>
    <w:p w14:paraId="07083E7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asynchronous cells for UE category 0</w:t>
      </w:r>
      <w:r>
        <w:rPr>
          <w:noProof/>
        </w:rPr>
        <w:tab/>
        <w:t>2116</w:t>
      </w:r>
    </w:p>
    <w:p w14:paraId="6251BEC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2116</w:t>
      </w:r>
    </w:p>
    <w:p w14:paraId="7511178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2118</w:t>
      </w:r>
    </w:p>
    <w:p w14:paraId="2BBFC50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FDD-FDD intra-frequency event triggered reporting under fading propagation conditions in synchronous cells for UE category 0</w:t>
      </w:r>
      <w:r>
        <w:rPr>
          <w:noProof/>
        </w:rPr>
        <w:tab/>
        <w:t>2119</w:t>
      </w:r>
    </w:p>
    <w:p w14:paraId="76F729B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2119</w:t>
      </w:r>
    </w:p>
    <w:p w14:paraId="0308087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2120</w:t>
      </w:r>
    </w:p>
    <w:p w14:paraId="663A16B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FDD-FDD intra-frequency event triggered reporting under fading propagation conditions in synchronous cells with DRX for UE category 0</w:t>
      </w:r>
      <w:r>
        <w:rPr>
          <w:noProof/>
        </w:rPr>
        <w:tab/>
        <w:t>2121</w:t>
      </w:r>
    </w:p>
    <w:p w14:paraId="5D8782D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2121</w:t>
      </w:r>
    </w:p>
    <w:p w14:paraId="32B360B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2123</w:t>
      </w:r>
    </w:p>
    <w:p w14:paraId="269190C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event triggered reporting under fading propagation conditions in asynchronous cells for UE category 0</w:t>
      </w:r>
      <w:r>
        <w:rPr>
          <w:noProof/>
        </w:rPr>
        <w:tab/>
        <w:t>2123</w:t>
      </w:r>
    </w:p>
    <w:p w14:paraId="396B6B9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2123</w:t>
      </w:r>
    </w:p>
    <w:p w14:paraId="690B8F7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2125</w:t>
      </w:r>
    </w:p>
    <w:p w14:paraId="7B8CB67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HD-FDD intra-frequency event triggered reporting under fading propagation conditions in synchronous cells for UE category 0</w:t>
      </w:r>
      <w:r>
        <w:rPr>
          <w:noProof/>
        </w:rPr>
        <w:tab/>
        <w:t>2126</w:t>
      </w:r>
    </w:p>
    <w:p w14:paraId="6041612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2126</w:t>
      </w:r>
    </w:p>
    <w:p w14:paraId="4737FDB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2127</w:t>
      </w:r>
    </w:p>
    <w:p w14:paraId="4A0E11D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HD-FDD intra-frequency event triggered reporting under fading propagation conditions in synchronous cells with DRX for UE category 0</w:t>
      </w:r>
      <w:r>
        <w:rPr>
          <w:noProof/>
        </w:rPr>
        <w:tab/>
        <w:t>2128</w:t>
      </w:r>
    </w:p>
    <w:p w14:paraId="18CEC78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2128</w:t>
      </w:r>
    </w:p>
    <w:p w14:paraId="4FC8A9B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2130</w:t>
      </w:r>
    </w:p>
    <w:p w14:paraId="60244D2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2130</w:t>
      </w:r>
    </w:p>
    <w:p w14:paraId="6BB1231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Void</w:t>
      </w:r>
      <w:r>
        <w:rPr>
          <w:noProof/>
        </w:rPr>
        <w:tab/>
        <w:t>2130</w:t>
      </w:r>
    </w:p>
    <w:p w14:paraId="059D0E1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identification of a new CGI of E-UTRA cell using autonomous gaps for UE category 0</w:t>
      </w:r>
      <w:r>
        <w:rPr>
          <w:noProof/>
        </w:rPr>
        <w:tab/>
        <w:t>2130</w:t>
      </w:r>
    </w:p>
    <w:p w14:paraId="75325A4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2130</w:t>
      </w:r>
    </w:p>
    <w:p w14:paraId="27BD378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2132</w:t>
      </w:r>
    </w:p>
    <w:p w14:paraId="2108B7B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Intra-frequency identification of a new CGI of E-UTRA cell using autonomous gaps</w:t>
      </w:r>
      <w:r w:rsidRPr="003E52FD">
        <w:rPr>
          <w:rFonts w:cs="v4.2.0"/>
          <w:noProof/>
        </w:rPr>
        <w:t xml:space="preserve"> with DRX for UE category 0</w:t>
      </w:r>
      <w:r>
        <w:rPr>
          <w:noProof/>
        </w:rPr>
        <w:tab/>
        <w:t>2133</w:t>
      </w:r>
    </w:p>
    <w:p w14:paraId="667D011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lastRenderedPageBreak/>
        <w:t>A.8.1.20.1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2133</w:t>
      </w:r>
    </w:p>
    <w:p w14:paraId="649F6A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2135</w:t>
      </w:r>
    </w:p>
    <w:p w14:paraId="52C1E13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- FDD Intra-frequency identification of a new CGI of E-UTRA cell using autonomous gaps for UE category 0</w:t>
      </w:r>
      <w:r>
        <w:rPr>
          <w:noProof/>
        </w:rPr>
        <w:tab/>
        <w:t>2135</w:t>
      </w:r>
    </w:p>
    <w:p w14:paraId="72E9AEC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2135</w:t>
      </w:r>
    </w:p>
    <w:p w14:paraId="09E20FA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2137</w:t>
      </w:r>
    </w:p>
    <w:p w14:paraId="407F8F7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- FDD Intra-frequency identification of a new CGI of E-UTRA cell using autonomous gaps</w:t>
      </w:r>
      <w:r w:rsidRPr="003E52FD">
        <w:rPr>
          <w:rFonts w:cs="v4.2.0"/>
          <w:noProof/>
        </w:rPr>
        <w:t xml:space="preserve"> with DRX for UE category 0</w:t>
      </w:r>
      <w:r>
        <w:rPr>
          <w:noProof/>
        </w:rPr>
        <w:tab/>
        <w:t>2138</w:t>
      </w:r>
    </w:p>
    <w:p w14:paraId="78AF0C6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2138</w:t>
      </w:r>
    </w:p>
    <w:p w14:paraId="6E7D007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2140</w:t>
      </w:r>
    </w:p>
    <w:p w14:paraId="4C880F6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asynchronous cells for Cat-M1 UE in CEModeA</w:t>
      </w:r>
      <w:r>
        <w:rPr>
          <w:noProof/>
        </w:rPr>
        <w:tab/>
        <w:t>2140</w:t>
      </w:r>
    </w:p>
    <w:p w14:paraId="1AC4B0F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2140</w:t>
      </w:r>
    </w:p>
    <w:p w14:paraId="06C61B4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2141</w:t>
      </w:r>
    </w:p>
    <w:p w14:paraId="7911059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synchronous cells for Cat-M1 UE in CEModeA</w:t>
      </w:r>
      <w:r>
        <w:rPr>
          <w:noProof/>
        </w:rPr>
        <w:tab/>
        <w:t>2142</w:t>
      </w:r>
    </w:p>
    <w:p w14:paraId="1D10AF2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2142</w:t>
      </w:r>
    </w:p>
    <w:p w14:paraId="241B31D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2144</w:t>
      </w:r>
    </w:p>
    <w:p w14:paraId="42550A4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synchronous cells for Cat-M1 UE in CEModeA in DRX</w:t>
      </w:r>
      <w:r>
        <w:rPr>
          <w:noProof/>
        </w:rPr>
        <w:tab/>
        <w:t>2144</w:t>
      </w:r>
    </w:p>
    <w:p w14:paraId="537856E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2144</w:t>
      </w:r>
    </w:p>
    <w:p w14:paraId="4AABBC1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2146</w:t>
      </w:r>
    </w:p>
    <w:p w14:paraId="395B406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event triggered reporting under fading propagation conditions in asynchronous cells for Cat-M1 UE in CEModeA</w:t>
      </w:r>
      <w:r>
        <w:rPr>
          <w:noProof/>
        </w:rPr>
        <w:tab/>
        <w:t>2146</w:t>
      </w:r>
    </w:p>
    <w:p w14:paraId="7CC19F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2146</w:t>
      </w:r>
    </w:p>
    <w:p w14:paraId="2B0D2E4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event triggered reporting under fading propagation conditions in synchronous cells for Cat-M1 UE in CEModeA</w:t>
      </w:r>
      <w:r>
        <w:rPr>
          <w:noProof/>
        </w:rPr>
        <w:tab/>
        <w:t>2149</w:t>
      </w:r>
    </w:p>
    <w:p w14:paraId="33B5170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2149</w:t>
      </w:r>
    </w:p>
    <w:p w14:paraId="454090E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2151</w:t>
      </w:r>
    </w:p>
    <w:p w14:paraId="5904AED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event triggered reporting under fading propagation conditions in synchronous cells for Cat-M1 UE in CEModeA in DRX</w:t>
      </w:r>
      <w:r>
        <w:rPr>
          <w:noProof/>
        </w:rPr>
        <w:tab/>
        <w:t>2151</w:t>
      </w:r>
    </w:p>
    <w:p w14:paraId="23B4204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2151</w:t>
      </w:r>
    </w:p>
    <w:p w14:paraId="5048450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2153</w:t>
      </w:r>
    </w:p>
    <w:p w14:paraId="7F8BE3B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event triggered reporting under fading propagation conditions in synchronous cells for Cat-M1 UE in CEModeA</w:t>
      </w:r>
      <w:r>
        <w:rPr>
          <w:noProof/>
        </w:rPr>
        <w:tab/>
        <w:t>2153</w:t>
      </w:r>
    </w:p>
    <w:p w14:paraId="34ABF81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2153</w:t>
      </w:r>
    </w:p>
    <w:p w14:paraId="44585F2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2155</w:t>
      </w:r>
    </w:p>
    <w:p w14:paraId="0D46E66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event triggered reporting under fading propagation conditions in synchronous cells for Cat-M1 UE in CEModeA in DRX</w:t>
      </w:r>
      <w:r>
        <w:rPr>
          <w:noProof/>
        </w:rPr>
        <w:tab/>
        <w:t>2156</w:t>
      </w:r>
    </w:p>
    <w:p w14:paraId="7402070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2156</w:t>
      </w:r>
    </w:p>
    <w:p w14:paraId="0CD5BE2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2158</w:t>
      </w:r>
    </w:p>
    <w:p w14:paraId="7EEC2FE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A.8.1.31 E-UTRAN FDD-FDD intra-frequency event triggered reporting under fading propagation conditions in asynchronous cells for Cat-M1 UE in CEModeB</w:t>
      </w:r>
      <w:r>
        <w:rPr>
          <w:noProof/>
        </w:rPr>
        <w:tab/>
        <w:t>2158</w:t>
      </w:r>
    </w:p>
    <w:p w14:paraId="45F7E14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2158</w:t>
      </w:r>
    </w:p>
    <w:p w14:paraId="5189572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2160</w:t>
      </w:r>
    </w:p>
    <w:p w14:paraId="1CE1332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A.8.1.32 E-UTRAN FDD-FDD intra-frequency event triggered reporting under fading propagation conditions in synchronous cells for Cat-M1 UE in CEModeB</w:t>
      </w:r>
      <w:r>
        <w:rPr>
          <w:noProof/>
        </w:rPr>
        <w:tab/>
        <w:t>2161</w:t>
      </w:r>
    </w:p>
    <w:p w14:paraId="0674640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2161</w:t>
      </w:r>
    </w:p>
    <w:p w14:paraId="3A2DC92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2162</w:t>
      </w:r>
    </w:p>
    <w:p w14:paraId="098B36B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event triggered reporting under fading propagation conditions in asynchronous cells for Cat-M1 UE in CEModeB</w:t>
      </w:r>
      <w:r>
        <w:rPr>
          <w:noProof/>
        </w:rPr>
        <w:tab/>
        <w:t>2163</w:t>
      </w:r>
    </w:p>
    <w:p w14:paraId="3CBDBD0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2163</w:t>
      </w:r>
    </w:p>
    <w:p w14:paraId="56098D2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2164</w:t>
      </w:r>
    </w:p>
    <w:p w14:paraId="4778382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A.8.1.34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HD-FDD intra-frequency event triggered reporting under fading propagation conditions in synchronous cells for Cat-M1 UE in CEModeB</w:t>
      </w:r>
      <w:r>
        <w:rPr>
          <w:noProof/>
        </w:rPr>
        <w:tab/>
        <w:t>2165</w:t>
      </w:r>
    </w:p>
    <w:p w14:paraId="6A0F121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2165</w:t>
      </w:r>
    </w:p>
    <w:p w14:paraId="5F36326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2166</w:t>
      </w:r>
    </w:p>
    <w:p w14:paraId="3D398EA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event triggered reporting under fading propagation conditions in synchronous cells for Cat-M1 UE in CEModeB</w:t>
      </w:r>
      <w:r>
        <w:rPr>
          <w:noProof/>
        </w:rPr>
        <w:tab/>
        <w:t>2167</w:t>
      </w:r>
    </w:p>
    <w:p w14:paraId="6421D38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2167</w:t>
      </w:r>
    </w:p>
    <w:p w14:paraId="00BD243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2168</w:t>
      </w:r>
    </w:p>
    <w:p w14:paraId="7321EAC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lastRenderedPageBreak/>
        <w:t>A.8.1.36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identification of a new CGI of E-UTRA cell using autonomous gaps for Cat-M1 UE in CEModeB</w:t>
      </w:r>
      <w:r>
        <w:rPr>
          <w:noProof/>
        </w:rPr>
        <w:tab/>
        <w:t>2169</w:t>
      </w:r>
    </w:p>
    <w:p w14:paraId="7737B31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2169</w:t>
      </w:r>
    </w:p>
    <w:p w14:paraId="2EDF9C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2170</w:t>
      </w:r>
    </w:p>
    <w:p w14:paraId="53923DE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identification of a new CGI of E-UTRA cell using autonomous gaps with DRX for Cat-M1 UE in CEModeB</w:t>
      </w:r>
      <w:r>
        <w:rPr>
          <w:noProof/>
        </w:rPr>
        <w:tab/>
        <w:t>2171</w:t>
      </w:r>
    </w:p>
    <w:p w14:paraId="2C5CA7E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2171</w:t>
      </w:r>
    </w:p>
    <w:p w14:paraId="79A2D1A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2173</w:t>
      </w:r>
    </w:p>
    <w:p w14:paraId="7651504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- FDD Intra-frequency identification of a new CGI of E-UTRA cell using autonomous gaps for Cat-M1 UE in CEModeB</w:t>
      </w:r>
      <w:r>
        <w:rPr>
          <w:noProof/>
        </w:rPr>
        <w:tab/>
        <w:t>2173</w:t>
      </w:r>
    </w:p>
    <w:p w14:paraId="28827E0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2173</w:t>
      </w:r>
    </w:p>
    <w:p w14:paraId="3128B2B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2174</w:t>
      </w:r>
    </w:p>
    <w:p w14:paraId="015D2C3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- FDD Intra-frequency identification of a new CGI of E-UTRA cell using autonomous gaps with DRX for Cat-M1 UE in CEModeB</w:t>
      </w:r>
      <w:r>
        <w:rPr>
          <w:noProof/>
        </w:rPr>
        <w:tab/>
        <w:t>2175</w:t>
      </w:r>
    </w:p>
    <w:p w14:paraId="6E75042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2175</w:t>
      </w:r>
    </w:p>
    <w:p w14:paraId="1A2C45E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2177</w:t>
      </w:r>
    </w:p>
    <w:p w14:paraId="2F825AC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A.8.1.40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 xml:space="preserve">E-UTRAN FDD-FDD intra-frequency event triggered reporting with DRX for UE configured with </w:t>
      </w:r>
      <w:r w:rsidRPr="003E52FD">
        <w:rPr>
          <w:rFonts w:cs="Arial"/>
          <w:i/>
          <w:noProof/>
        </w:rPr>
        <w:t>highSpeedEnhancedMeasFlag</w:t>
      </w:r>
      <w:r>
        <w:rPr>
          <w:noProof/>
        </w:rPr>
        <w:tab/>
        <w:t>2177</w:t>
      </w:r>
    </w:p>
    <w:p w14:paraId="36E05B8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  <w:snapToGrid w:val="0"/>
        </w:rPr>
        <w:t>A.8.1.40.1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2177</w:t>
      </w:r>
    </w:p>
    <w:p w14:paraId="58252E5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  <w:snapToGrid w:val="0"/>
        </w:rPr>
        <w:t>A.8.1.40.2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  <w:snapToGrid w:val="0"/>
        </w:rPr>
        <w:t>Test Requirements</w:t>
      </w:r>
      <w:r>
        <w:rPr>
          <w:noProof/>
        </w:rPr>
        <w:tab/>
        <w:t>2179</w:t>
      </w:r>
    </w:p>
    <w:p w14:paraId="256F1AE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FDD intra-frequency event triggered reporting for serving cell under fading propagation conditions for UE category M1 in CEModeA without gap</w:t>
      </w:r>
      <w:r>
        <w:rPr>
          <w:noProof/>
        </w:rPr>
        <w:tab/>
        <w:t>2179</w:t>
      </w:r>
    </w:p>
    <w:p w14:paraId="3267768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2179</w:t>
      </w:r>
    </w:p>
    <w:p w14:paraId="463A900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</w:t>
      </w:r>
      <w:r>
        <w:rPr>
          <w:noProof/>
        </w:rPr>
        <w:tab/>
        <w:t>2181</w:t>
      </w:r>
    </w:p>
    <w:p w14:paraId="4FB5245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HD-FDD intra-frequency event triggered reporting for serving cell under fading propagation conditions for UE category M1 in CEModeA without gap</w:t>
      </w:r>
      <w:r>
        <w:rPr>
          <w:noProof/>
        </w:rPr>
        <w:tab/>
        <w:t>2181</w:t>
      </w:r>
    </w:p>
    <w:p w14:paraId="7340848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2181</w:t>
      </w:r>
    </w:p>
    <w:p w14:paraId="0D294E9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</w:t>
      </w:r>
      <w:r>
        <w:rPr>
          <w:noProof/>
        </w:rPr>
        <w:tab/>
        <w:t>2182</w:t>
      </w:r>
    </w:p>
    <w:p w14:paraId="04B7DF9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A.8.1.4</w:t>
      </w:r>
      <w:r w:rsidRPr="003E52FD">
        <w:rPr>
          <w:rFonts w:eastAsia="PMingLiU" w:cs="Arial"/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 xml:space="preserve">E-UTRAN FDD-FDD intra-frequency event triggered reporting with DRX for UE configured with </w:t>
      </w:r>
      <w:r w:rsidRPr="003E52FD">
        <w:rPr>
          <w:i/>
          <w:noProof/>
        </w:rPr>
        <w:t>highSpeedEnhMeasFlag</w:t>
      </w:r>
      <w:r w:rsidRPr="003E52FD">
        <w:rPr>
          <w:i/>
          <w:noProof/>
          <w:lang w:eastAsia="ja-JP"/>
        </w:rPr>
        <w:t>2</w:t>
      </w:r>
      <w:r w:rsidRPr="003E52FD">
        <w:rPr>
          <w:i/>
          <w:noProof/>
        </w:rPr>
        <w:t>-</w:t>
      </w:r>
      <w:r w:rsidRPr="003E52FD">
        <w:rPr>
          <w:i/>
          <w:noProof/>
          <w:lang w:eastAsia="ja-JP"/>
        </w:rPr>
        <w:t>r16</w:t>
      </w:r>
      <w:r>
        <w:rPr>
          <w:noProof/>
        </w:rPr>
        <w:tab/>
        <w:t>2182</w:t>
      </w:r>
    </w:p>
    <w:p w14:paraId="1D08EE8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  <w:snapToGrid w:val="0"/>
        </w:rPr>
        <w:t>A.8.1.43.1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2182</w:t>
      </w:r>
    </w:p>
    <w:p w14:paraId="7AB2BE7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  <w:snapToGrid w:val="0"/>
        </w:rPr>
        <w:t>A.8.1.43.2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  <w:snapToGrid w:val="0"/>
        </w:rPr>
        <w:t>Test Requirements</w:t>
      </w:r>
      <w:r>
        <w:rPr>
          <w:noProof/>
        </w:rPr>
        <w:tab/>
        <w:t>2185</w:t>
      </w:r>
    </w:p>
    <w:p w14:paraId="3642329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HD-FDD Intra-frequency neighbour cell measurement for UE category NB1 in In-Band mode under normal coverage</w:t>
      </w:r>
      <w:r>
        <w:rPr>
          <w:noProof/>
        </w:rPr>
        <w:tab/>
        <w:t>2185</w:t>
      </w:r>
    </w:p>
    <w:p w14:paraId="249B0CB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2185</w:t>
      </w:r>
    </w:p>
    <w:p w14:paraId="6B44989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2188</w:t>
      </w:r>
    </w:p>
    <w:p w14:paraId="419F6C5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HD-FDD Intra-frequency neighbour cell measurement for UE category NB1 in guard-band mode under normal coverage</w:t>
      </w:r>
      <w:r>
        <w:rPr>
          <w:noProof/>
        </w:rPr>
        <w:tab/>
        <w:t>2189</w:t>
      </w:r>
    </w:p>
    <w:p w14:paraId="1C0D27F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2189</w:t>
      </w:r>
    </w:p>
    <w:p w14:paraId="3FC2219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2191</w:t>
      </w:r>
    </w:p>
    <w:p w14:paraId="158E896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HD-FDD Intra-frequency neighbour cell measurement for UE category NB1 in standalone mode under normal coverage</w:t>
      </w:r>
      <w:r>
        <w:rPr>
          <w:noProof/>
        </w:rPr>
        <w:tab/>
        <w:t>2192</w:t>
      </w:r>
    </w:p>
    <w:p w14:paraId="183AD49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2192</w:t>
      </w:r>
    </w:p>
    <w:p w14:paraId="23FA955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2193</w:t>
      </w:r>
    </w:p>
    <w:p w14:paraId="5F3F5D4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TDD Intra-frequency neighbour cell measurement for UE category NB1 in In-Band mode under normal coverage</w:t>
      </w:r>
      <w:r>
        <w:rPr>
          <w:noProof/>
        </w:rPr>
        <w:tab/>
        <w:t>2194</w:t>
      </w:r>
    </w:p>
    <w:p w14:paraId="1CEA5B9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2194</w:t>
      </w:r>
    </w:p>
    <w:p w14:paraId="65C9624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2196</w:t>
      </w:r>
    </w:p>
    <w:p w14:paraId="79CD6D7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TDD Intra-frequency neighbour cell measurement for UE category NB1 in guard-band mode under normal coverage</w:t>
      </w:r>
      <w:r>
        <w:rPr>
          <w:noProof/>
        </w:rPr>
        <w:tab/>
        <w:t>2197</w:t>
      </w:r>
    </w:p>
    <w:p w14:paraId="58ECE58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2197</w:t>
      </w:r>
    </w:p>
    <w:p w14:paraId="132EB64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2199</w:t>
      </w:r>
    </w:p>
    <w:p w14:paraId="02137EC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TDD Intra-frequency neighbour cell measurement for UE category NB1 in standalone mode under normal coverage</w:t>
      </w:r>
      <w:r>
        <w:rPr>
          <w:noProof/>
        </w:rPr>
        <w:tab/>
        <w:t>2200</w:t>
      </w:r>
    </w:p>
    <w:p w14:paraId="40F3B95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2200</w:t>
      </w:r>
    </w:p>
    <w:p w14:paraId="6119192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2201</w:t>
      </w:r>
    </w:p>
    <w:p w14:paraId="1AE74EB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HD-FDD Inter-frequency neighbour cell measurement for UE category NB1 in In-Band mode under normal coverage</w:t>
      </w:r>
      <w:r>
        <w:rPr>
          <w:noProof/>
        </w:rPr>
        <w:tab/>
        <w:t>2202</w:t>
      </w:r>
    </w:p>
    <w:p w14:paraId="36C31F3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2202</w:t>
      </w:r>
    </w:p>
    <w:p w14:paraId="76905F6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2204</w:t>
      </w:r>
    </w:p>
    <w:p w14:paraId="1BAA0DD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HD-FDD Inter-frequency neighbour cell measurement for UE category NB1 in guard-band mode under normal coverage</w:t>
      </w:r>
      <w:r>
        <w:rPr>
          <w:noProof/>
        </w:rPr>
        <w:tab/>
        <w:t>2205</w:t>
      </w:r>
    </w:p>
    <w:p w14:paraId="65E226A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2205</w:t>
      </w:r>
    </w:p>
    <w:p w14:paraId="2FF1D94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2207</w:t>
      </w:r>
    </w:p>
    <w:p w14:paraId="6C29D90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HD-FDD Inter-frequency neighbour cell measurement for UE category NB1 in standalone mode under normal coverage</w:t>
      </w:r>
      <w:r>
        <w:rPr>
          <w:noProof/>
        </w:rPr>
        <w:tab/>
        <w:t>2208</w:t>
      </w:r>
    </w:p>
    <w:p w14:paraId="1C78BA8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2208</w:t>
      </w:r>
    </w:p>
    <w:p w14:paraId="5E9817E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2209</w:t>
      </w:r>
    </w:p>
    <w:p w14:paraId="0BDA748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TDD Inter-frequency neighbour cell measurement for UE category NB1 in In-Band mode under normal coverage</w:t>
      </w:r>
      <w:r>
        <w:rPr>
          <w:noProof/>
        </w:rPr>
        <w:tab/>
        <w:t>2210</w:t>
      </w:r>
    </w:p>
    <w:p w14:paraId="56B536E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2210</w:t>
      </w:r>
    </w:p>
    <w:p w14:paraId="01094B2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2212</w:t>
      </w:r>
    </w:p>
    <w:p w14:paraId="5C944F2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TDD Inter-frequency neighbour cell measurement for UE category NB1 in guard-band mode under normal coverage</w:t>
      </w:r>
      <w:r>
        <w:rPr>
          <w:noProof/>
        </w:rPr>
        <w:tab/>
        <w:t>2213</w:t>
      </w:r>
    </w:p>
    <w:p w14:paraId="40ADC2B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2213</w:t>
      </w:r>
    </w:p>
    <w:p w14:paraId="6514D91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2215</w:t>
      </w:r>
    </w:p>
    <w:p w14:paraId="6BD896E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TDD Inter-frequency neighbour cell measurement for UE category NB1 in standalone mode under normal coverage</w:t>
      </w:r>
      <w:r>
        <w:rPr>
          <w:noProof/>
        </w:rPr>
        <w:tab/>
        <w:t>2216</w:t>
      </w:r>
    </w:p>
    <w:p w14:paraId="6F20FB9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2216</w:t>
      </w:r>
    </w:p>
    <w:p w14:paraId="5F5FF4F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2217</w:t>
      </w:r>
    </w:p>
    <w:p w14:paraId="7F459B5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2218</w:t>
      </w:r>
    </w:p>
    <w:p w14:paraId="2C65633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intra-frequency event triggered reporting under fading propagation conditions in synchronous cells</w:t>
      </w:r>
      <w:r>
        <w:rPr>
          <w:noProof/>
        </w:rPr>
        <w:tab/>
        <w:t>2218</w:t>
      </w:r>
    </w:p>
    <w:p w14:paraId="489C5D0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2218</w:t>
      </w:r>
    </w:p>
    <w:p w14:paraId="31AA58F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2219</w:t>
      </w:r>
    </w:p>
    <w:p w14:paraId="6F230F9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TDD-TDD intra-frequency event triggered reporting under fading propagation conditions in synchronous cells with DRX</w:t>
      </w:r>
      <w:r>
        <w:rPr>
          <w:noProof/>
        </w:rPr>
        <w:tab/>
        <w:t>2219</w:t>
      </w:r>
    </w:p>
    <w:p w14:paraId="2F1AA96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2219</w:t>
      </w:r>
    </w:p>
    <w:p w14:paraId="2CE1336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2222</w:t>
      </w:r>
    </w:p>
    <w:p w14:paraId="567CBFB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- TDD Intra-frequency identification of a new CGI of E-UTRA cell </w:t>
      </w:r>
      <w:r w:rsidRPr="003E52FD">
        <w:rPr>
          <w:noProof/>
          <w:lang w:val="en-US"/>
        </w:rPr>
        <w:t>using autonomous gaps</w:t>
      </w:r>
      <w:r>
        <w:rPr>
          <w:noProof/>
        </w:rPr>
        <w:tab/>
        <w:t>2222</w:t>
      </w:r>
    </w:p>
    <w:p w14:paraId="0AD4BC0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2222</w:t>
      </w:r>
    </w:p>
    <w:p w14:paraId="1E3D665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2224</w:t>
      </w:r>
    </w:p>
    <w:p w14:paraId="348C6B6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- TDD Intra-frequency identification of a new CGI of E-UTRA cell </w:t>
      </w:r>
      <w:r w:rsidRPr="003E52FD">
        <w:rPr>
          <w:noProof/>
          <w:lang w:val="en-US"/>
        </w:rPr>
        <w:t>using autonomous gaps with DRX</w:t>
      </w:r>
      <w:r>
        <w:rPr>
          <w:noProof/>
        </w:rPr>
        <w:tab/>
        <w:t>2225</w:t>
      </w:r>
    </w:p>
    <w:p w14:paraId="0A02218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2225</w:t>
      </w:r>
    </w:p>
    <w:p w14:paraId="0ECDAF6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2227</w:t>
      </w:r>
    </w:p>
    <w:p w14:paraId="03CE0CE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Intra-Frequency Event-Triggered Reporting under Time Domain Measurement Resource Restriction with Non-MBSFN ABS</w:t>
      </w:r>
      <w:r>
        <w:rPr>
          <w:noProof/>
        </w:rPr>
        <w:tab/>
        <w:t>2227</w:t>
      </w:r>
    </w:p>
    <w:p w14:paraId="12D2E7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2227</w:t>
      </w:r>
    </w:p>
    <w:p w14:paraId="4007AF3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2229</w:t>
      </w:r>
    </w:p>
    <w:p w14:paraId="01DA37D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Intra-Frequency Event-Triggered Reporting under Time Domain Measurement Resource Restriction with CRS Assistance Information and Non-MBSFN ABS</w:t>
      </w:r>
      <w:r>
        <w:rPr>
          <w:noProof/>
        </w:rPr>
        <w:tab/>
        <w:t>2230</w:t>
      </w:r>
    </w:p>
    <w:p w14:paraId="2B9CD89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2230</w:t>
      </w:r>
    </w:p>
    <w:p w14:paraId="3B2D2BF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2233</w:t>
      </w:r>
    </w:p>
    <w:p w14:paraId="4EFD564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Intra-frequency identification of a new CGI of E-UTRA cell </w:t>
      </w:r>
      <w:r w:rsidRPr="003E52FD">
        <w:rPr>
          <w:noProof/>
          <w:lang w:val="en-US"/>
        </w:rPr>
        <w:t>using autonomous gaps</w:t>
      </w:r>
      <w:r>
        <w:rPr>
          <w:noProof/>
        </w:rPr>
        <w:tab/>
        <w:t>2234</w:t>
      </w:r>
    </w:p>
    <w:p w14:paraId="67E506E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2234</w:t>
      </w:r>
    </w:p>
    <w:p w14:paraId="58462BC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2235</w:t>
      </w:r>
    </w:p>
    <w:p w14:paraId="170A27B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Intra-frequency identification of a new CGI of E-UTRA cell </w:t>
      </w:r>
      <w:r w:rsidRPr="003E52FD">
        <w:rPr>
          <w:noProof/>
          <w:lang w:val="en-US"/>
        </w:rPr>
        <w:t>using autonomous gaps with DRX</w:t>
      </w:r>
      <w:r>
        <w:rPr>
          <w:noProof/>
        </w:rPr>
        <w:tab/>
        <w:t>2236</w:t>
      </w:r>
    </w:p>
    <w:p w14:paraId="7BA1863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2236</w:t>
      </w:r>
    </w:p>
    <w:p w14:paraId="7EA5FE4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2238</w:t>
      </w:r>
    </w:p>
    <w:p w14:paraId="4119135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Intra-frequency identification of a new CGI of E-UTRA cell </w:t>
      </w:r>
      <w:r w:rsidRPr="003E52FD">
        <w:rPr>
          <w:noProof/>
          <w:lang w:val="en-US"/>
        </w:rPr>
        <w:t>using autonomous gaps for Cat-M1 UE in CEModeB</w:t>
      </w:r>
      <w:r>
        <w:rPr>
          <w:noProof/>
        </w:rPr>
        <w:tab/>
        <w:t>2238</w:t>
      </w:r>
    </w:p>
    <w:p w14:paraId="7A0865F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2238</w:t>
      </w:r>
    </w:p>
    <w:p w14:paraId="2F3DBC9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2240</w:t>
      </w:r>
    </w:p>
    <w:p w14:paraId="6E795F8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Intra-frequency identification of a new CGI of E-UTRA cell </w:t>
      </w:r>
      <w:r w:rsidRPr="003E52FD">
        <w:rPr>
          <w:noProof/>
          <w:lang w:val="en-US"/>
        </w:rPr>
        <w:t>using autonomous gaps with DRX for Cat-M1 UE in CEModeB</w:t>
      </w:r>
      <w:r>
        <w:rPr>
          <w:noProof/>
        </w:rPr>
        <w:tab/>
        <w:t>2241</w:t>
      </w:r>
    </w:p>
    <w:p w14:paraId="4153648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2241</w:t>
      </w:r>
    </w:p>
    <w:p w14:paraId="3743C9B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2243</w:t>
      </w:r>
    </w:p>
    <w:p w14:paraId="3E9F0A7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A.8.2.11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 xml:space="preserve">E-UTRAN TDD-TDD intra-frequency event triggered reporting with DRX for UE configured with </w:t>
      </w:r>
      <w:r w:rsidRPr="003E52FD">
        <w:rPr>
          <w:rFonts w:cs="Arial"/>
          <w:i/>
          <w:noProof/>
        </w:rPr>
        <w:t>highSpeedEnhancedMeasFlag</w:t>
      </w:r>
      <w:r>
        <w:rPr>
          <w:noProof/>
        </w:rPr>
        <w:tab/>
        <w:t>2243</w:t>
      </w:r>
    </w:p>
    <w:p w14:paraId="7661308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2243</w:t>
      </w:r>
    </w:p>
    <w:p w14:paraId="0990695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  <w:snapToGrid w:val="0"/>
        </w:rPr>
        <w:lastRenderedPageBreak/>
        <w:t>A.8.2.11.2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  <w:snapToGrid w:val="0"/>
        </w:rPr>
        <w:t>Test Requirements</w:t>
      </w:r>
      <w:r>
        <w:rPr>
          <w:noProof/>
        </w:rPr>
        <w:tab/>
        <w:t>2245</w:t>
      </w:r>
    </w:p>
    <w:p w14:paraId="0425F97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intra-frequency event triggered reporting under fading propagation conditions in synchronous cells for UE category 0</w:t>
      </w:r>
      <w:r>
        <w:rPr>
          <w:noProof/>
        </w:rPr>
        <w:tab/>
        <w:t>2245</w:t>
      </w:r>
    </w:p>
    <w:p w14:paraId="3FDFE8F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2245</w:t>
      </w:r>
    </w:p>
    <w:p w14:paraId="0BF89E4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2247</w:t>
      </w:r>
    </w:p>
    <w:p w14:paraId="5BDBCD4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TDD-TDD intra-frequency event triggered reporting under fading propagation conditions in synchronous cells with DRX for UE category 0</w:t>
      </w:r>
      <w:r>
        <w:rPr>
          <w:noProof/>
        </w:rPr>
        <w:tab/>
        <w:t>2248</w:t>
      </w:r>
    </w:p>
    <w:p w14:paraId="1A5ECFF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2248</w:t>
      </w:r>
    </w:p>
    <w:p w14:paraId="425D394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2250</w:t>
      </w:r>
    </w:p>
    <w:p w14:paraId="0D6A5C7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TDD intra-frequency event triggered reporting for serving cell under fading propagation conditions for UE category M1 in CEModeA without gap</w:t>
      </w:r>
      <w:r>
        <w:rPr>
          <w:noProof/>
        </w:rPr>
        <w:tab/>
        <w:t>2250</w:t>
      </w:r>
    </w:p>
    <w:p w14:paraId="446AF42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2250</w:t>
      </w:r>
    </w:p>
    <w:p w14:paraId="5624BC8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</w:t>
      </w:r>
      <w:r>
        <w:rPr>
          <w:noProof/>
        </w:rPr>
        <w:tab/>
        <w:t>2252</w:t>
      </w:r>
    </w:p>
    <w:p w14:paraId="5A62654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A.8.2.1</w:t>
      </w:r>
      <w:r w:rsidRPr="003E52FD">
        <w:rPr>
          <w:rFonts w:eastAsia="PMingLiU" w:cs="Arial"/>
          <w:noProof/>
          <w:lang w:eastAsia="zh-TW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 xml:space="preserve">E-UTRAN TDD-TDD intra-frequency event triggered reporting with DRX for UE configured with </w:t>
      </w:r>
      <w:r w:rsidRPr="003E52FD">
        <w:rPr>
          <w:i/>
          <w:noProof/>
        </w:rPr>
        <w:t>highSpeedEnhMeasFlag</w:t>
      </w:r>
      <w:r w:rsidRPr="003E52FD">
        <w:rPr>
          <w:i/>
          <w:noProof/>
          <w:lang w:eastAsia="ja-JP"/>
        </w:rPr>
        <w:t>2</w:t>
      </w:r>
      <w:r w:rsidRPr="003E52FD">
        <w:rPr>
          <w:i/>
          <w:noProof/>
        </w:rPr>
        <w:t>-</w:t>
      </w:r>
      <w:r w:rsidRPr="003E52FD">
        <w:rPr>
          <w:i/>
          <w:noProof/>
          <w:lang w:eastAsia="ja-JP"/>
        </w:rPr>
        <w:t>r16</w:t>
      </w:r>
      <w:r>
        <w:rPr>
          <w:noProof/>
        </w:rPr>
        <w:tab/>
        <w:t>2252</w:t>
      </w:r>
    </w:p>
    <w:p w14:paraId="0BD36E5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2252</w:t>
      </w:r>
    </w:p>
    <w:p w14:paraId="493DDA6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  <w:snapToGrid w:val="0"/>
        </w:rPr>
        <w:t>A.8.2.15.2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  <w:snapToGrid w:val="0"/>
        </w:rPr>
        <w:t>Test Requirements</w:t>
      </w:r>
      <w:r>
        <w:rPr>
          <w:noProof/>
        </w:rPr>
        <w:tab/>
        <w:t>2254</w:t>
      </w:r>
    </w:p>
    <w:p w14:paraId="64EF60A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Inter-frequency Measurements</w:t>
      </w:r>
      <w:r>
        <w:rPr>
          <w:noProof/>
        </w:rPr>
        <w:tab/>
        <w:t>2254</w:t>
      </w:r>
    </w:p>
    <w:p w14:paraId="4E5ACC7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2254</w:t>
      </w:r>
    </w:p>
    <w:p w14:paraId="0C62D21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2254</w:t>
      </w:r>
    </w:p>
    <w:p w14:paraId="4623770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2256</w:t>
      </w:r>
    </w:p>
    <w:p w14:paraId="599B29B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FDD-FDD Inter-frequency event triggered reporting when DRX is used under fading propagation conditions in asynchronous cells</w:t>
      </w:r>
      <w:r>
        <w:rPr>
          <w:noProof/>
        </w:rPr>
        <w:tab/>
        <w:t>2256</w:t>
      </w:r>
    </w:p>
    <w:p w14:paraId="309CB60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2256</w:t>
      </w:r>
    </w:p>
    <w:p w14:paraId="06FF6B1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2259</w:t>
      </w:r>
    </w:p>
    <w:p w14:paraId="0FBBBDE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FDD-FDD inter-frequency event triggered reporting under AWGN propagation conditions in asynchronous cells with DRX when L3 filtering is used</w:t>
      </w:r>
      <w:r>
        <w:rPr>
          <w:noProof/>
        </w:rPr>
        <w:tab/>
        <w:t>2259</w:t>
      </w:r>
    </w:p>
    <w:p w14:paraId="30700B8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2259</w:t>
      </w:r>
    </w:p>
    <w:p w14:paraId="5576E2A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2262</w:t>
      </w:r>
    </w:p>
    <w:p w14:paraId="4CE20BB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Inter-frequency identification of a new CGI of E-UTRA cell using autonomous gaps</w:t>
      </w:r>
      <w:r>
        <w:rPr>
          <w:noProof/>
        </w:rPr>
        <w:tab/>
        <w:t>2262</w:t>
      </w:r>
    </w:p>
    <w:p w14:paraId="16E9412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2262</w:t>
      </w:r>
    </w:p>
    <w:p w14:paraId="0D7559C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2264</w:t>
      </w:r>
    </w:p>
    <w:p w14:paraId="6A02BEC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Inter-frequency identification of a new CGI of E-UTRA cell using autonomous gaps with DRX</w:t>
      </w:r>
      <w:r>
        <w:rPr>
          <w:noProof/>
        </w:rPr>
        <w:tab/>
        <w:t>2264</w:t>
      </w:r>
    </w:p>
    <w:p w14:paraId="065D9FB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2266</w:t>
      </w:r>
    </w:p>
    <w:p w14:paraId="50C473D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without measurement gaps under AWGN propagation conditions in asynchronous cells</w:t>
      </w:r>
      <w:r>
        <w:rPr>
          <w:noProof/>
        </w:rPr>
        <w:tab/>
        <w:t>2266</w:t>
      </w:r>
    </w:p>
    <w:p w14:paraId="1B9CC27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2266</w:t>
      </w:r>
    </w:p>
    <w:p w14:paraId="67DD346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2268</w:t>
      </w:r>
    </w:p>
    <w:p w14:paraId="2C2F75A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 for Increased Carrier Monitoring without Reduced Performance Group</w:t>
      </w:r>
      <w:r>
        <w:rPr>
          <w:noProof/>
        </w:rPr>
        <w:tab/>
        <w:t>2269</w:t>
      </w:r>
    </w:p>
    <w:p w14:paraId="33C28B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2269</w:t>
      </w:r>
    </w:p>
    <w:p w14:paraId="496E679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2271</w:t>
      </w:r>
    </w:p>
    <w:p w14:paraId="2B881D1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FDD-FDD Interfrequency correct reporting of measurement events with reduced performance group configured, non DRX</w:t>
      </w:r>
      <w:r>
        <w:rPr>
          <w:noProof/>
        </w:rPr>
        <w:tab/>
        <w:t>2272</w:t>
      </w:r>
    </w:p>
    <w:p w14:paraId="1FD1A98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2272</w:t>
      </w:r>
    </w:p>
    <w:p w14:paraId="4962025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2275</w:t>
      </w:r>
    </w:p>
    <w:p w14:paraId="5000194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FDD-FDD Inter-frequency correct reporting of measurement events with reduced performance group configured, DRX</w:t>
      </w:r>
      <w:r>
        <w:rPr>
          <w:noProof/>
        </w:rPr>
        <w:tab/>
        <w:t>2275</w:t>
      </w:r>
    </w:p>
    <w:p w14:paraId="2ED6543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2275</w:t>
      </w:r>
    </w:p>
    <w:p w14:paraId="6F69AE4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2279</w:t>
      </w:r>
    </w:p>
    <w:p w14:paraId="444EB92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with MGL=3ms under fading propagation conditions in synchronous cells</w:t>
      </w:r>
      <w:r>
        <w:rPr>
          <w:noProof/>
        </w:rPr>
        <w:tab/>
        <w:t>2280</w:t>
      </w:r>
    </w:p>
    <w:p w14:paraId="1B21AFD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2280</w:t>
      </w:r>
    </w:p>
    <w:p w14:paraId="7664689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2281</w:t>
      </w:r>
    </w:p>
    <w:p w14:paraId="050CF7E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 with burst gap</w:t>
      </w:r>
      <w:r>
        <w:rPr>
          <w:noProof/>
        </w:rPr>
        <w:tab/>
        <w:t>2281</w:t>
      </w:r>
    </w:p>
    <w:p w14:paraId="5D8FB97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2281</w:t>
      </w:r>
    </w:p>
    <w:p w14:paraId="6DCB659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</w:t>
      </w:r>
      <w:r>
        <w:rPr>
          <w:noProof/>
        </w:rPr>
        <w:tab/>
        <w:t>2283</w:t>
      </w:r>
    </w:p>
    <w:p w14:paraId="2F06589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2284</w:t>
      </w:r>
    </w:p>
    <w:p w14:paraId="2182160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2284</w:t>
      </w:r>
    </w:p>
    <w:p w14:paraId="16944E6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</w:t>
      </w:r>
      <w:r>
        <w:rPr>
          <w:noProof/>
        </w:rPr>
        <w:tab/>
        <w:t>2285</w:t>
      </w:r>
    </w:p>
    <w:p w14:paraId="5290BE4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2286</w:t>
      </w:r>
    </w:p>
    <w:p w14:paraId="15E083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2286</w:t>
      </w:r>
    </w:p>
    <w:p w14:paraId="6112906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</w:t>
      </w:r>
      <w:r>
        <w:rPr>
          <w:noProof/>
        </w:rPr>
        <w:tab/>
        <w:t>2287</w:t>
      </w:r>
    </w:p>
    <w:p w14:paraId="203B9BD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2288</w:t>
      </w:r>
    </w:p>
    <w:p w14:paraId="29D62C5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2288</w:t>
      </w:r>
    </w:p>
    <w:p w14:paraId="1870106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</w:t>
      </w:r>
      <w:r>
        <w:rPr>
          <w:noProof/>
        </w:rPr>
        <w:tab/>
        <w:t>2289</w:t>
      </w:r>
    </w:p>
    <w:p w14:paraId="1E30F5A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2290</w:t>
      </w:r>
    </w:p>
    <w:p w14:paraId="574C41F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2290</w:t>
      </w:r>
    </w:p>
    <w:p w14:paraId="238C3D3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</w:t>
      </w:r>
      <w:r>
        <w:rPr>
          <w:noProof/>
        </w:rPr>
        <w:tab/>
        <w:t>2291</w:t>
      </w:r>
    </w:p>
    <w:p w14:paraId="5615F4B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 for UE category M1 in CEModeA when DRX is used</w:t>
      </w:r>
      <w:r>
        <w:rPr>
          <w:noProof/>
        </w:rPr>
        <w:tab/>
        <w:t>2292</w:t>
      </w:r>
    </w:p>
    <w:p w14:paraId="235A337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2292</w:t>
      </w:r>
    </w:p>
    <w:p w14:paraId="56749F3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</w:t>
      </w:r>
      <w:r>
        <w:rPr>
          <w:noProof/>
        </w:rPr>
        <w:tab/>
        <w:t>2294</w:t>
      </w:r>
    </w:p>
    <w:p w14:paraId="530DC68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event triggered reporting under fading propagation conditions in asynchronous cells for UE category M1 in CEModeA in DRX</w:t>
      </w:r>
      <w:r>
        <w:rPr>
          <w:noProof/>
        </w:rPr>
        <w:tab/>
        <w:t>2294</w:t>
      </w:r>
    </w:p>
    <w:p w14:paraId="5286A51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2294</w:t>
      </w:r>
    </w:p>
    <w:p w14:paraId="1278B1C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</w:t>
      </w:r>
      <w:r>
        <w:rPr>
          <w:noProof/>
        </w:rPr>
        <w:tab/>
        <w:t>2297</w:t>
      </w:r>
    </w:p>
    <w:p w14:paraId="3B492F9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 for UE category M1 in CEModeB in DRX</w:t>
      </w:r>
      <w:r>
        <w:rPr>
          <w:noProof/>
        </w:rPr>
        <w:tab/>
        <w:t>2297</w:t>
      </w:r>
    </w:p>
    <w:p w14:paraId="01B4210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2297</w:t>
      </w:r>
    </w:p>
    <w:p w14:paraId="7662F91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</w:t>
      </w:r>
      <w:r>
        <w:rPr>
          <w:noProof/>
        </w:rPr>
        <w:tab/>
        <w:t>2300</w:t>
      </w:r>
    </w:p>
    <w:p w14:paraId="4DFA6CA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event triggered reporting under fading propagation conditions in asynchronous cells for UE category M1 in CEModeB in DRX</w:t>
      </w:r>
      <w:r>
        <w:rPr>
          <w:noProof/>
        </w:rPr>
        <w:tab/>
        <w:t>2300</w:t>
      </w:r>
    </w:p>
    <w:p w14:paraId="1B2815B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2300</w:t>
      </w:r>
    </w:p>
    <w:p w14:paraId="6BD60AC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</w:t>
      </w:r>
      <w:r>
        <w:rPr>
          <w:noProof/>
        </w:rPr>
        <w:tab/>
        <w:t>2303</w:t>
      </w:r>
    </w:p>
    <w:p w14:paraId="0D67A94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Inter-frequency Measurements</w:t>
      </w:r>
      <w:r>
        <w:rPr>
          <w:noProof/>
        </w:rPr>
        <w:tab/>
        <w:t>2303</w:t>
      </w:r>
    </w:p>
    <w:p w14:paraId="5CD65C9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2303</w:t>
      </w:r>
    </w:p>
    <w:p w14:paraId="26ABDFF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2303</w:t>
      </w:r>
    </w:p>
    <w:p w14:paraId="2ABC7E1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2305</w:t>
      </w:r>
    </w:p>
    <w:p w14:paraId="1C3D42D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TDD-TDD Inter-frequency event triggered reporting when DRX is used under fading propagation conditions in synchronous cells</w:t>
      </w:r>
      <w:r>
        <w:rPr>
          <w:noProof/>
        </w:rPr>
        <w:tab/>
        <w:t>2305</w:t>
      </w:r>
    </w:p>
    <w:p w14:paraId="753B1FA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2305</w:t>
      </w:r>
    </w:p>
    <w:p w14:paraId="783B38A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2308</w:t>
      </w:r>
    </w:p>
    <w:p w14:paraId="12F9C5A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AWGN propagation conditions in synchronous cells with DRX when L3 filtering is used</w:t>
      </w:r>
      <w:r>
        <w:rPr>
          <w:noProof/>
        </w:rPr>
        <w:tab/>
        <w:t>2308</w:t>
      </w:r>
    </w:p>
    <w:p w14:paraId="1321315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2308</w:t>
      </w:r>
    </w:p>
    <w:p w14:paraId="7B6E0ED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2310</w:t>
      </w:r>
    </w:p>
    <w:p w14:paraId="483B8E0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- TDD Inter-frequency identification of a new CGI of E-UTRA cell </w:t>
      </w:r>
      <w:r w:rsidRPr="003E52FD">
        <w:rPr>
          <w:noProof/>
          <w:lang w:val="en-US"/>
        </w:rPr>
        <w:t>using autonomous gaps</w:t>
      </w:r>
      <w:r>
        <w:rPr>
          <w:noProof/>
        </w:rPr>
        <w:tab/>
        <w:t>2311</w:t>
      </w:r>
    </w:p>
    <w:p w14:paraId="2FC50A4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2311</w:t>
      </w:r>
    </w:p>
    <w:p w14:paraId="3528D85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2313</w:t>
      </w:r>
    </w:p>
    <w:p w14:paraId="7AFFFCB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- TDD Inter-frequency identification of a new CGI of E-UTRA cell </w:t>
      </w:r>
      <w:r w:rsidRPr="003E52FD">
        <w:rPr>
          <w:noProof/>
          <w:lang w:val="en-US"/>
        </w:rPr>
        <w:t>using autonomous gaps with DRX</w:t>
      </w:r>
      <w:r>
        <w:rPr>
          <w:noProof/>
        </w:rPr>
        <w:tab/>
        <w:t>2314</w:t>
      </w:r>
    </w:p>
    <w:p w14:paraId="498F998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2314</w:t>
      </w:r>
    </w:p>
    <w:p w14:paraId="2502ADB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2316</w:t>
      </w:r>
    </w:p>
    <w:p w14:paraId="72CFD44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for TDD UL/DL configuration 0</w:t>
      </w:r>
      <w:r>
        <w:rPr>
          <w:noProof/>
        </w:rPr>
        <w:tab/>
        <w:t>2316</w:t>
      </w:r>
    </w:p>
    <w:p w14:paraId="2A0F462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2316</w:t>
      </w:r>
    </w:p>
    <w:p w14:paraId="27029C4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2317</w:t>
      </w:r>
    </w:p>
    <w:p w14:paraId="2A3261C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synchronous cells for Increased Carrier Monitoring without Reduced Performance Group</w:t>
      </w:r>
      <w:r>
        <w:rPr>
          <w:noProof/>
        </w:rPr>
        <w:tab/>
        <w:t>2317</w:t>
      </w:r>
    </w:p>
    <w:p w14:paraId="69DCFCA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2317</w:t>
      </w:r>
    </w:p>
    <w:p w14:paraId="5DD5A72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A.8.4.7.2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2321</w:t>
      </w:r>
    </w:p>
    <w:p w14:paraId="687B43A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A.8.4.8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TDD-TDD Interfrequency correct reporting of measurement events with reduced performance group configured, non DRX</w:t>
      </w:r>
      <w:r>
        <w:rPr>
          <w:noProof/>
        </w:rPr>
        <w:tab/>
        <w:t>2321</w:t>
      </w:r>
    </w:p>
    <w:p w14:paraId="5BDE995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2321</w:t>
      </w:r>
    </w:p>
    <w:p w14:paraId="05AD38E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2324</w:t>
      </w:r>
    </w:p>
    <w:p w14:paraId="616CECC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TDD-TDD Inter-frequency correct reporting of measurement events with reduced performance group configured, DRX</w:t>
      </w:r>
      <w:r>
        <w:rPr>
          <w:noProof/>
        </w:rPr>
        <w:tab/>
        <w:t>2324</w:t>
      </w:r>
    </w:p>
    <w:p w14:paraId="2AC3851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2324</w:t>
      </w:r>
    </w:p>
    <w:p w14:paraId="29D5F9E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2329</w:t>
      </w:r>
    </w:p>
    <w:p w14:paraId="10E018D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with MGL=3ms under fading propagation conditions in synchronous cells</w:t>
      </w:r>
      <w:r>
        <w:rPr>
          <w:noProof/>
        </w:rPr>
        <w:tab/>
        <w:t>2329</w:t>
      </w:r>
    </w:p>
    <w:p w14:paraId="00268DE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A.8.4.10.1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2329</w:t>
      </w:r>
    </w:p>
    <w:p w14:paraId="621DE86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A.8.4.10.2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2331</w:t>
      </w:r>
    </w:p>
    <w:p w14:paraId="30696DF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synchronous cells with burst gap</w:t>
      </w:r>
      <w:r>
        <w:rPr>
          <w:noProof/>
        </w:rPr>
        <w:tab/>
        <w:t>2331</w:t>
      </w:r>
    </w:p>
    <w:p w14:paraId="57AC8DF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2331</w:t>
      </w:r>
    </w:p>
    <w:p w14:paraId="11CE68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</w:t>
      </w:r>
      <w:r>
        <w:rPr>
          <w:noProof/>
        </w:rPr>
        <w:tab/>
        <w:t>2333</w:t>
      </w:r>
    </w:p>
    <w:p w14:paraId="36867D6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2333</w:t>
      </w:r>
    </w:p>
    <w:p w14:paraId="60855BB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2333</w:t>
      </w:r>
    </w:p>
    <w:p w14:paraId="771C550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</w:t>
      </w:r>
      <w:r>
        <w:rPr>
          <w:noProof/>
        </w:rPr>
        <w:tab/>
        <w:t>2335</w:t>
      </w:r>
    </w:p>
    <w:p w14:paraId="14F67CF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2336</w:t>
      </w:r>
    </w:p>
    <w:p w14:paraId="4F256CD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2336</w:t>
      </w:r>
    </w:p>
    <w:p w14:paraId="69CD752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</w:t>
      </w:r>
      <w:r>
        <w:rPr>
          <w:noProof/>
        </w:rPr>
        <w:tab/>
        <w:t>2337</w:t>
      </w:r>
    </w:p>
    <w:p w14:paraId="0A136AF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asynchronous cells for UE category M1 in CEModeA in DRX</w:t>
      </w:r>
      <w:r>
        <w:rPr>
          <w:noProof/>
        </w:rPr>
        <w:tab/>
        <w:t>2338</w:t>
      </w:r>
    </w:p>
    <w:p w14:paraId="25FABEB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2338</w:t>
      </w:r>
    </w:p>
    <w:p w14:paraId="1F72AB6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</w:t>
      </w:r>
      <w:r>
        <w:rPr>
          <w:noProof/>
        </w:rPr>
        <w:tab/>
        <w:t>2340</w:t>
      </w:r>
    </w:p>
    <w:p w14:paraId="0D254D4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asynchronous cells for UE category M1 in CEModeB in DRX</w:t>
      </w:r>
      <w:r>
        <w:rPr>
          <w:noProof/>
        </w:rPr>
        <w:tab/>
        <w:t>2340</w:t>
      </w:r>
    </w:p>
    <w:p w14:paraId="6B1186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2340</w:t>
      </w:r>
    </w:p>
    <w:p w14:paraId="1A52D5A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</w:t>
      </w:r>
      <w:r>
        <w:rPr>
          <w:noProof/>
        </w:rPr>
        <w:tab/>
        <w:t>2343</w:t>
      </w:r>
    </w:p>
    <w:p w14:paraId="76DB870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A.8.5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FDD - UTRAN FDD Measurements</w:t>
      </w:r>
      <w:r>
        <w:rPr>
          <w:noProof/>
        </w:rPr>
        <w:tab/>
        <w:t>2343</w:t>
      </w:r>
    </w:p>
    <w:p w14:paraId="5ED871E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FDD - UTRAN FDD event triggered reporting under fading propagation conditions</w:t>
      </w:r>
      <w:r>
        <w:rPr>
          <w:noProof/>
        </w:rPr>
        <w:tab/>
        <w:t>2343</w:t>
      </w:r>
    </w:p>
    <w:p w14:paraId="3095D0A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2343</w:t>
      </w:r>
    </w:p>
    <w:p w14:paraId="7E718F0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2345</w:t>
      </w:r>
    </w:p>
    <w:p w14:paraId="6589A20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UTRAN FDD SON ANR cell search reporting under AWGN propagation conditions</w:t>
      </w:r>
      <w:r>
        <w:rPr>
          <w:noProof/>
        </w:rPr>
        <w:tab/>
        <w:t>2345</w:t>
      </w:r>
    </w:p>
    <w:p w14:paraId="6C1A3C0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2345</w:t>
      </w:r>
    </w:p>
    <w:p w14:paraId="457D2BE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2347</w:t>
      </w:r>
    </w:p>
    <w:p w14:paraId="6E09736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FDD-UTRAN FDD event triggered reporting when DRX is used under fading propagation conditions</w:t>
      </w:r>
      <w:r>
        <w:rPr>
          <w:noProof/>
        </w:rPr>
        <w:tab/>
        <w:t>2347</w:t>
      </w:r>
    </w:p>
    <w:p w14:paraId="7B9D7C1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2347</w:t>
      </w:r>
    </w:p>
    <w:p w14:paraId="63ADEBB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2350</w:t>
      </w:r>
    </w:p>
    <w:p w14:paraId="2238032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UTRAN FDD enhanced cell identification under AWGN propagation conditions</w:t>
      </w:r>
      <w:r>
        <w:rPr>
          <w:noProof/>
        </w:rPr>
        <w:tab/>
        <w:t>2350</w:t>
      </w:r>
    </w:p>
    <w:p w14:paraId="59DEA45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2350</w:t>
      </w:r>
    </w:p>
    <w:p w14:paraId="4D52C8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2352</w:t>
      </w:r>
    </w:p>
    <w:p w14:paraId="7BF08F6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 UTRAN FDD - UTRAN FDD identification of a new CGI of UTRAN cell using autonomous gaps</w:t>
      </w:r>
      <w:r>
        <w:rPr>
          <w:noProof/>
        </w:rPr>
        <w:tab/>
        <w:t>2352</w:t>
      </w:r>
    </w:p>
    <w:p w14:paraId="56BABA2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A.8.5.5.1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2352</w:t>
      </w:r>
    </w:p>
    <w:p w14:paraId="5483A87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A.8.5.5.2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2355</w:t>
      </w:r>
    </w:p>
    <w:p w14:paraId="59E25EE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UTRAN FDD event triggered reporting without measurement gaps under AWGN propagation conditions</w:t>
      </w:r>
      <w:r>
        <w:rPr>
          <w:noProof/>
        </w:rPr>
        <w:tab/>
        <w:t>2355</w:t>
      </w:r>
    </w:p>
    <w:p w14:paraId="5C5EB76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A.8.5.6.1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2355</w:t>
      </w:r>
    </w:p>
    <w:p w14:paraId="38AFBAB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A.8.5.6.2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2356</w:t>
      </w:r>
    </w:p>
    <w:p w14:paraId="489A204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UTRAN FDD Event Triggered Reporting under Fading Propagation Conditions for 5 MHz Bandwidth</w:t>
      </w:r>
      <w:r>
        <w:rPr>
          <w:noProof/>
        </w:rPr>
        <w:tab/>
        <w:t>2357</w:t>
      </w:r>
    </w:p>
    <w:p w14:paraId="5BD5D11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A.8.5.7.1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2357</w:t>
      </w:r>
    </w:p>
    <w:p w14:paraId="34C30BC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A.8.5.7.2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2357</w:t>
      </w:r>
    </w:p>
    <w:p w14:paraId="39A8133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InterRAT UTRA FDD correct reporting of measurement events with reduced performance group configured, non DRX</w:t>
      </w:r>
      <w:r>
        <w:rPr>
          <w:noProof/>
        </w:rPr>
        <w:tab/>
        <w:t>2357</w:t>
      </w:r>
    </w:p>
    <w:p w14:paraId="7FF5B56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A.8.5.8.1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2357</w:t>
      </w:r>
    </w:p>
    <w:p w14:paraId="103C8EB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A.8.5.8.2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2360</w:t>
      </w:r>
    </w:p>
    <w:p w14:paraId="7E3B4D0E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A.8.6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TDD - UTRAN FDD Measurements</w:t>
      </w:r>
      <w:r>
        <w:rPr>
          <w:noProof/>
        </w:rPr>
        <w:tab/>
        <w:t>2360</w:t>
      </w:r>
    </w:p>
    <w:p w14:paraId="4407FEB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TDD - UTRAN FDD event triggered reporting under fading propagation conditions</w:t>
      </w:r>
      <w:r>
        <w:rPr>
          <w:noProof/>
        </w:rPr>
        <w:tab/>
        <w:t>2360</w:t>
      </w:r>
    </w:p>
    <w:p w14:paraId="01C4347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2360</w:t>
      </w:r>
    </w:p>
    <w:p w14:paraId="5F1D554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2362</w:t>
      </w:r>
    </w:p>
    <w:p w14:paraId="035C75E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 UTRAN TDD - UTRAN FDD identification of a new CGI of UTRAN cell using autonomous gaps</w:t>
      </w:r>
      <w:r>
        <w:rPr>
          <w:noProof/>
        </w:rPr>
        <w:tab/>
        <w:t>2362</w:t>
      </w:r>
    </w:p>
    <w:p w14:paraId="0D24273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2362</w:t>
      </w:r>
    </w:p>
    <w:p w14:paraId="3F012BF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2365</w:t>
      </w:r>
    </w:p>
    <w:p w14:paraId="2B008B6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InterRAT UTRA FDD correct reporting of measurement events with reduced performance group configured, non DRX</w:t>
      </w:r>
      <w:r>
        <w:rPr>
          <w:noProof/>
        </w:rPr>
        <w:tab/>
        <w:t>2365</w:t>
      </w:r>
    </w:p>
    <w:p w14:paraId="4EF0E51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2365</w:t>
      </w:r>
    </w:p>
    <w:p w14:paraId="0A920BD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2368</w:t>
      </w:r>
    </w:p>
    <w:p w14:paraId="1FDDC29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2368</w:t>
      </w:r>
    </w:p>
    <w:p w14:paraId="197F52F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TDD to UTRAN TDD cell search under fading propagation conditions</w:t>
      </w:r>
      <w:r>
        <w:rPr>
          <w:noProof/>
        </w:rPr>
        <w:tab/>
        <w:t>2368</w:t>
      </w:r>
    </w:p>
    <w:p w14:paraId="449E3FA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Purpose and Environment</w:t>
      </w:r>
      <w:r>
        <w:rPr>
          <w:noProof/>
        </w:rPr>
        <w:tab/>
        <w:t>2368</w:t>
      </w:r>
    </w:p>
    <w:p w14:paraId="05FC711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A.8.7.1.1.1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Void</w:t>
      </w:r>
      <w:r>
        <w:rPr>
          <w:noProof/>
        </w:rPr>
        <w:tab/>
        <w:t>2368</w:t>
      </w:r>
    </w:p>
    <w:p w14:paraId="408B322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2368</w:t>
      </w:r>
    </w:p>
    <w:p w14:paraId="3710083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2370</w:t>
      </w:r>
    </w:p>
    <w:p w14:paraId="7D17FE1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Requirements</w:t>
      </w:r>
      <w:r>
        <w:rPr>
          <w:noProof/>
        </w:rPr>
        <w:tab/>
        <w:t>2370</w:t>
      </w:r>
    </w:p>
    <w:p w14:paraId="1C7BCFF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A.8.7.1.2.1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Void</w:t>
      </w:r>
      <w:r>
        <w:rPr>
          <w:noProof/>
        </w:rPr>
        <w:tab/>
        <w:t>2370</w:t>
      </w:r>
    </w:p>
    <w:p w14:paraId="54E4EF5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2370</w:t>
      </w:r>
    </w:p>
    <w:p w14:paraId="6DBEF5E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A.8.7.1.2.3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Void</w:t>
      </w:r>
      <w:r>
        <w:rPr>
          <w:noProof/>
        </w:rPr>
        <w:tab/>
        <w:t>2370</w:t>
      </w:r>
    </w:p>
    <w:p w14:paraId="51ECB78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TDD-UTRAN TDD cell search when DRX is used under fading propagation conditions</w:t>
      </w:r>
      <w:r>
        <w:rPr>
          <w:noProof/>
        </w:rPr>
        <w:tab/>
        <w:t>2370</w:t>
      </w:r>
    </w:p>
    <w:p w14:paraId="014A4FD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2370</w:t>
      </w:r>
    </w:p>
    <w:p w14:paraId="1AE6177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2373</w:t>
      </w:r>
    </w:p>
    <w:p w14:paraId="081E1B3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UTRAN TDD SON ANR cell search reporting in AWGN propagation conditions</w:t>
      </w:r>
      <w:r>
        <w:rPr>
          <w:noProof/>
        </w:rPr>
        <w:tab/>
        <w:t>2374</w:t>
      </w:r>
    </w:p>
    <w:p w14:paraId="06064E0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2374</w:t>
      </w:r>
    </w:p>
    <w:p w14:paraId="3AEB4FB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Parameters</w:t>
      </w:r>
      <w:r>
        <w:rPr>
          <w:noProof/>
        </w:rPr>
        <w:tab/>
        <w:t>2374</w:t>
      </w:r>
    </w:p>
    <w:p w14:paraId="705E35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2375</w:t>
      </w:r>
    </w:p>
    <w:p w14:paraId="6940D81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UTRAN TDD enhanced cell identification under AWGN propagation conditions</w:t>
      </w:r>
      <w:r>
        <w:rPr>
          <w:noProof/>
        </w:rPr>
        <w:tab/>
        <w:t>2376</w:t>
      </w:r>
    </w:p>
    <w:p w14:paraId="77B0014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2376</w:t>
      </w:r>
    </w:p>
    <w:p w14:paraId="362E608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2378</w:t>
      </w:r>
    </w:p>
    <w:p w14:paraId="2C3A039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InterRAT UTRA TDD correct reporting of measurement events with reduced performance group configured, non DRX</w:t>
      </w:r>
      <w:r>
        <w:rPr>
          <w:noProof/>
        </w:rPr>
        <w:tab/>
        <w:t>2378</w:t>
      </w:r>
    </w:p>
    <w:p w14:paraId="48A7BA6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2378</w:t>
      </w:r>
    </w:p>
    <w:p w14:paraId="65A7BEE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2380</w:t>
      </w:r>
    </w:p>
    <w:p w14:paraId="6F52FBC1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2380</w:t>
      </w:r>
    </w:p>
    <w:p w14:paraId="5D910D8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InterRAT UTRA TDD correct reporting of measurement events with reduced performance group configured, non DRX</w:t>
      </w:r>
      <w:r>
        <w:rPr>
          <w:noProof/>
        </w:rPr>
        <w:tab/>
        <w:t>2380</w:t>
      </w:r>
    </w:p>
    <w:p w14:paraId="20C0DBF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A.8.7A.1.1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2380</w:t>
      </w:r>
    </w:p>
    <w:p w14:paraId="21C3907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2383</w:t>
      </w:r>
    </w:p>
    <w:p w14:paraId="6689D0C3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2383</w:t>
      </w:r>
    </w:p>
    <w:p w14:paraId="501AB72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FDD – GSM event triggered reporting in AWGN</w:t>
      </w:r>
      <w:r>
        <w:rPr>
          <w:noProof/>
        </w:rPr>
        <w:tab/>
        <w:t>2383</w:t>
      </w:r>
    </w:p>
    <w:p w14:paraId="2BF07B9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2383</w:t>
      </w:r>
    </w:p>
    <w:p w14:paraId="43C1A9A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2385</w:t>
      </w:r>
    </w:p>
    <w:p w14:paraId="7795E05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FDD-GSM event triggered reporting when DRX is used in AWGN</w:t>
      </w:r>
      <w:r>
        <w:rPr>
          <w:noProof/>
        </w:rPr>
        <w:tab/>
        <w:t>2385</w:t>
      </w:r>
    </w:p>
    <w:p w14:paraId="4BCCCC7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2385</w:t>
      </w:r>
    </w:p>
    <w:p w14:paraId="0ACDB18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2387</w:t>
      </w:r>
    </w:p>
    <w:p w14:paraId="1021356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GSM event triggered reporting in AWGN with enhanced BSIC identification</w:t>
      </w:r>
      <w:r>
        <w:rPr>
          <w:noProof/>
        </w:rPr>
        <w:tab/>
        <w:t>2388</w:t>
      </w:r>
    </w:p>
    <w:p w14:paraId="650A9FA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2388</w:t>
      </w:r>
    </w:p>
    <w:p w14:paraId="639CF2A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2389</w:t>
      </w:r>
    </w:p>
    <w:p w14:paraId="1716216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  <w:lang w:val="sv-SE"/>
        </w:rPr>
        <w:t>A.8</w:t>
      </w:r>
      <w:r w:rsidRPr="003E52FD">
        <w:rPr>
          <w:noProof/>
          <w:lang w:val="sv-SE"/>
        </w:rPr>
        <w:t>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FDD - UTRAN TDD measurements</w:t>
      </w:r>
      <w:r>
        <w:rPr>
          <w:noProof/>
        </w:rPr>
        <w:tab/>
        <w:t>2390</w:t>
      </w:r>
    </w:p>
    <w:p w14:paraId="470D18E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UTRAN TDD</w:t>
      </w:r>
      <w:r w:rsidRPr="003E52FD">
        <w:rPr>
          <w:rFonts w:cs="v4.2.0"/>
          <w:noProof/>
        </w:rPr>
        <w:t xml:space="preserve"> event triggered reporting in fading propagation conditions</w:t>
      </w:r>
      <w:r>
        <w:rPr>
          <w:noProof/>
        </w:rPr>
        <w:tab/>
        <w:t>2390</w:t>
      </w:r>
    </w:p>
    <w:p w14:paraId="5C80581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2390</w:t>
      </w:r>
    </w:p>
    <w:p w14:paraId="42C12B5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2391</w:t>
      </w:r>
    </w:p>
    <w:p w14:paraId="07A8D4D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 xml:space="preserve">E-UTRAN FDD - UTRAN TDD </w:t>
      </w:r>
      <w:r>
        <w:rPr>
          <w:noProof/>
        </w:rPr>
        <w:t>enhanced cell identification under AWGN propagation conditions</w:t>
      </w:r>
      <w:r>
        <w:rPr>
          <w:noProof/>
        </w:rPr>
        <w:tab/>
        <w:t>2392</w:t>
      </w:r>
    </w:p>
    <w:p w14:paraId="72FB12D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2392</w:t>
      </w:r>
    </w:p>
    <w:p w14:paraId="250E221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2394</w:t>
      </w:r>
    </w:p>
    <w:p w14:paraId="2A3F76F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lastRenderedPageBreak/>
        <w:t>A.8.10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TDD – GSM Measurements</w:t>
      </w:r>
      <w:r>
        <w:rPr>
          <w:noProof/>
        </w:rPr>
        <w:tab/>
        <w:t>2394</w:t>
      </w:r>
    </w:p>
    <w:p w14:paraId="5FC2F58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GSM event triggered reporting in AWGN</w:t>
      </w:r>
      <w:r>
        <w:rPr>
          <w:noProof/>
        </w:rPr>
        <w:tab/>
        <w:t>2394</w:t>
      </w:r>
    </w:p>
    <w:p w14:paraId="5552578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2394</w:t>
      </w:r>
    </w:p>
    <w:p w14:paraId="52F45F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2395</w:t>
      </w:r>
    </w:p>
    <w:p w14:paraId="03FFED8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TDD-GSM event triggered reporting when DRX is used in AWGN</w:t>
      </w:r>
      <w:r>
        <w:rPr>
          <w:noProof/>
        </w:rPr>
        <w:tab/>
        <w:t>2396</w:t>
      </w:r>
    </w:p>
    <w:p w14:paraId="0C48AAA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2396</w:t>
      </w:r>
    </w:p>
    <w:p w14:paraId="5AC7117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2398</w:t>
      </w:r>
    </w:p>
    <w:p w14:paraId="21F5214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A.</w:t>
      </w:r>
      <w:r>
        <w:rPr>
          <w:noProof/>
        </w:rPr>
        <w:t>8.</w:t>
      </w:r>
      <w:r w:rsidRPr="003E52FD">
        <w:rPr>
          <w:rFonts w:eastAsia="SimSun"/>
          <w:noProof/>
        </w:rPr>
        <w:t>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Monitoring of Multiple Layers</w:t>
      </w:r>
      <w:r>
        <w:rPr>
          <w:noProof/>
        </w:rPr>
        <w:tab/>
        <w:t>2398</w:t>
      </w:r>
    </w:p>
    <w:p w14:paraId="540A529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Multiple E-UTRAN FDD-FDD Inter-frequency event triggered reporting under fading propagation conditions</w:t>
      </w:r>
      <w:r>
        <w:rPr>
          <w:noProof/>
        </w:rPr>
        <w:tab/>
        <w:t>2398</w:t>
      </w:r>
    </w:p>
    <w:p w14:paraId="2B106F9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2398</w:t>
      </w:r>
    </w:p>
    <w:p w14:paraId="30958E7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2400</w:t>
      </w:r>
    </w:p>
    <w:p w14:paraId="7486E47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E-UTRAN TDD and E-UTRAN TDD Inter-frequency event triggered reporting under fading propagation conditions</w:t>
      </w:r>
      <w:r>
        <w:rPr>
          <w:noProof/>
        </w:rPr>
        <w:tab/>
        <w:t>2401</w:t>
      </w:r>
    </w:p>
    <w:p w14:paraId="75F85BE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2401</w:t>
      </w:r>
    </w:p>
    <w:p w14:paraId="53EAE50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2402</w:t>
      </w:r>
    </w:p>
    <w:p w14:paraId="7560AF8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FDD-FDD Inter-frequency and UTRAN FDD event triggered reporting under fading propagation conditions</w:t>
      </w:r>
      <w:r>
        <w:rPr>
          <w:noProof/>
        </w:rPr>
        <w:tab/>
        <w:t>2403</w:t>
      </w:r>
    </w:p>
    <w:p w14:paraId="193ACF8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2403</w:t>
      </w:r>
    </w:p>
    <w:p w14:paraId="0037F6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2405</w:t>
      </w:r>
    </w:p>
    <w:p w14:paraId="7DF3077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InterRAT E-UTRA TDD to E-UTRA TDD and UTRA TDD cell search test case</w:t>
      </w:r>
      <w:r>
        <w:rPr>
          <w:noProof/>
        </w:rPr>
        <w:tab/>
        <w:t>2405</w:t>
      </w:r>
    </w:p>
    <w:p w14:paraId="6F72CE4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2405</w:t>
      </w:r>
    </w:p>
    <w:p w14:paraId="226064D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2408</w:t>
      </w:r>
    </w:p>
    <w:p w14:paraId="670A61D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Combined E-UTRAN FDD – E-UTRA FDD and GSM cell search. E-UTRA cells in fading; GSM cell in static propagation conditions</w:t>
      </w:r>
      <w:r>
        <w:rPr>
          <w:noProof/>
        </w:rPr>
        <w:tab/>
        <w:t>2408</w:t>
      </w:r>
    </w:p>
    <w:p w14:paraId="1458D3C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2408</w:t>
      </w:r>
    </w:p>
    <w:p w14:paraId="2EC1E64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2410</w:t>
      </w:r>
    </w:p>
    <w:p w14:paraId="5FAC930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A.8.11.6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Combined E-UTRAN TDD – E-UTRA TDD and GSM cell search. E-UTRA cells in fading; GSM cell in static propagation conditions</w:t>
      </w:r>
      <w:r>
        <w:rPr>
          <w:noProof/>
        </w:rPr>
        <w:tab/>
        <w:t>2411</w:t>
      </w:r>
    </w:p>
    <w:p w14:paraId="7A914DD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2411</w:t>
      </w:r>
    </w:p>
    <w:p w14:paraId="3363B98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2413</w:t>
      </w:r>
    </w:p>
    <w:p w14:paraId="13D0242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Intra-frequency Measurements</w:t>
      </w:r>
      <w:r>
        <w:rPr>
          <w:noProof/>
        </w:rPr>
        <w:tab/>
        <w:t>2414</w:t>
      </w:r>
    </w:p>
    <w:p w14:paraId="33082FB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RSTD measurement reporting delay test case</w:t>
      </w:r>
      <w:r>
        <w:rPr>
          <w:noProof/>
        </w:rPr>
        <w:tab/>
        <w:t>2414</w:t>
      </w:r>
    </w:p>
    <w:p w14:paraId="5C1BF5E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2414</w:t>
      </w:r>
    </w:p>
    <w:p w14:paraId="37B6222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2418</w:t>
      </w:r>
    </w:p>
    <w:p w14:paraId="6149B7B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2418</w:t>
      </w:r>
    </w:p>
    <w:p w14:paraId="641AD1F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RSTD measurement reporting delay test case</w:t>
      </w:r>
      <w:r>
        <w:rPr>
          <w:noProof/>
        </w:rPr>
        <w:tab/>
        <w:t>2418</w:t>
      </w:r>
    </w:p>
    <w:p w14:paraId="73F681D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2418</w:t>
      </w:r>
    </w:p>
    <w:p w14:paraId="52E0186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2423</w:t>
      </w:r>
    </w:p>
    <w:p w14:paraId="7A1424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2423</w:t>
      </w:r>
    </w:p>
    <w:p w14:paraId="71B8906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RSTD measurement period test case in CE Mode A</w:t>
      </w:r>
      <w:r>
        <w:rPr>
          <w:noProof/>
        </w:rPr>
        <w:tab/>
        <w:t>2423</w:t>
      </w:r>
    </w:p>
    <w:p w14:paraId="5089369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2423</w:t>
      </w:r>
    </w:p>
    <w:p w14:paraId="3B00BB2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2429</w:t>
      </w:r>
    </w:p>
    <w:p w14:paraId="26181DF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RSTD measurement period test case in CE Mode A</w:t>
      </w:r>
      <w:r>
        <w:rPr>
          <w:noProof/>
        </w:rPr>
        <w:tab/>
        <w:t>2429</w:t>
      </w:r>
    </w:p>
    <w:p w14:paraId="06421D9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2429</w:t>
      </w:r>
    </w:p>
    <w:p w14:paraId="3175FEA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2434</w:t>
      </w:r>
    </w:p>
    <w:p w14:paraId="16B7FE0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RSTD measurement period test case in CE Mode A</w:t>
      </w:r>
      <w:r>
        <w:rPr>
          <w:noProof/>
        </w:rPr>
        <w:tab/>
        <w:t>2434</w:t>
      </w:r>
    </w:p>
    <w:p w14:paraId="2B9826F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2434</w:t>
      </w:r>
    </w:p>
    <w:p w14:paraId="071B60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2439</w:t>
      </w:r>
    </w:p>
    <w:p w14:paraId="4051934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RSTD measurement period test case in CE Mode B</w:t>
      </w:r>
      <w:r>
        <w:rPr>
          <w:noProof/>
        </w:rPr>
        <w:tab/>
        <w:t>2439</w:t>
      </w:r>
    </w:p>
    <w:p w14:paraId="148C96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2439</w:t>
      </w:r>
    </w:p>
    <w:p w14:paraId="7065BA4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2444</w:t>
      </w:r>
    </w:p>
    <w:p w14:paraId="09A8272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RSTD measurement period test case in CE Mode B</w:t>
      </w:r>
      <w:r>
        <w:rPr>
          <w:noProof/>
        </w:rPr>
        <w:tab/>
        <w:t>2444</w:t>
      </w:r>
    </w:p>
    <w:p w14:paraId="12F322F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2444</w:t>
      </w:r>
    </w:p>
    <w:p w14:paraId="14922E9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2449</w:t>
      </w:r>
    </w:p>
    <w:p w14:paraId="4712E35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RSTD measurement period test case in CE Mode B</w:t>
      </w:r>
      <w:r>
        <w:rPr>
          <w:noProof/>
        </w:rPr>
        <w:tab/>
        <w:t>2449</w:t>
      </w:r>
    </w:p>
    <w:p w14:paraId="3AA7BA0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2449</w:t>
      </w:r>
    </w:p>
    <w:p w14:paraId="4F984DF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2454</w:t>
      </w:r>
    </w:p>
    <w:p w14:paraId="20F4227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RSTD measurement period test case in CE Mode A with longer PRS occasions</w:t>
      </w:r>
      <w:r>
        <w:rPr>
          <w:noProof/>
        </w:rPr>
        <w:tab/>
        <w:t>2454</w:t>
      </w:r>
    </w:p>
    <w:p w14:paraId="50DB4DB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2454</w:t>
      </w:r>
    </w:p>
    <w:p w14:paraId="0840D2C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2459</w:t>
      </w:r>
    </w:p>
    <w:p w14:paraId="39E1D9D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RSTD measurement period test case in CE Mode A with longer PRS occasions</w:t>
      </w:r>
      <w:r>
        <w:rPr>
          <w:noProof/>
        </w:rPr>
        <w:tab/>
        <w:t>2459</w:t>
      </w:r>
    </w:p>
    <w:p w14:paraId="286F72B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2459</w:t>
      </w:r>
    </w:p>
    <w:p w14:paraId="568F926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2464</w:t>
      </w:r>
    </w:p>
    <w:p w14:paraId="5CEFF8F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RSTD measurement period test case in CE Mode A with longer PRS occasions</w:t>
      </w:r>
      <w:r>
        <w:rPr>
          <w:noProof/>
        </w:rPr>
        <w:tab/>
        <w:t>2464</w:t>
      </w:r>
    </w:p>
    <w:p w14:paraId="7D2F18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2464</w:t>
      </w:r>
    </w:p>
    <w:p w14:paraId="12CB377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2469</w:t>
      </w:r>
    </w:p>
    <w:p w14:paraId="191AE78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RSTD measurement period test case in CE Mode B with longer PRS occasions</w:t>
      </w:r>
      <w:r>
        <w:rPr>
          <w:noProof/>
        </w:rPr>
        <w:tab/>
        <w:t>2469</w:t>
      </w:r>
    </w:p>
    <w:p w14:paraId="383215F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2469</w:t>
      </w:r>
    </w:p>
    <w:p w14:paraId="748092D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2474</w:t>
      </w:r>
    </w:p>
    <w:p w14:paraId="038E4F9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RSTD measurement period test case in CE Mode B with longer PRS occasions</w:t>
      </w:r>
      <w:r>
        <w:rPr>
          <w:noProof/>
        </w:rPr>
        <w:tab/>
        <w:t>2474</w:t>
      </w:r>
    </w:p>
    <w:p w14:paraId="058F6B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2474</w:t>
      </w:r>
    </w:p>
    <w:p w14:paraId="6A1B268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2479</w:t>
      </w:r>
    </w:p>
    <w:p w14:paraId="2EA2B30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RSTD measurement period test case in CE Mode B with longer PRS occasions</w:t>
      </w:r>
      <w:r>
        <w:rPr>
          <w:noProof/>
        </w:rPr>
        <w:tab/>
        <w:t>2479</w:t>
      </w:r>
    </w:p>
    <w:p w14:paraId="32BB228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2479</w:t>
      </w:r>
    </w:p>
    <w:p w14:paraId="50279E9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2484</w:t>
      </w:r>
    </w:p>
    <w:p w14:paraId="1AFB8D4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Inter-frequency Measurements</w:t>
      </w:r>
      <w:r>
        <w:rPr>
          <w:noProof/>
        </w:rPr>
        <w:tab/>
        <w:t>2484</w:t>
      </w:r>
    </w:p>
    <w:p w14:paraId="3F688E4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RSTD measurement reporting delay test case with the reference cell on the serving carrier frequency</w:t>
      </w:r>
      <w:r>
        <w:rPr>
          <w:noProof/>
        </w:rPr>
        <w:tab/>
        <w:t>2484</w:t>
      </w:r>
    </w:p>
    <w:p w14:paraId="2927025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2484</w:t>
      </w:r>
    </w:p>
    <w:p w14:paraId="5890FD6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2489</w:t>
      </w:r>
    </w:p>
    <w:p w14:paraId="4D56045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2489</w:t>
      </w:r>
    </w:p>
    <w:p w14:paraId="77F0CEE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RSTD measurement reporting delay test case with the reference cell on the serving carrier frequency</w:t>
      </w:r>
      <w:r>
        <w:rPr>
          <w:noProof/>
        </w:rPr>
        <w:tab/>
        <w:t>2489</w:t>
      </w:r>
    </w:p>
    <w:p w14:paraId="6C3F2DB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2489</w:t>
      </w:r>
    </w:p>
    <w:p w14:paraId="4EC9BA9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2495</w:t>
      </w:r>
    </w:p>
    <w:p w14:paraId="2C082F7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2495</w:t>
      </w:r>
    </w:p>
    <w:p w14:paraId="51119E5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RSTD measurement period test case in CE Mode A</w:t>
      </w:r>
      <w:r>
        <w:rPr>
          <w:noProof/>
        </w:rPr>
        <w:tab/>
        <w:t>2495</w:t>
      </w:r>
    </w:p>
    <w:p w14:paraId="2BF3DBE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2495</w:t>
      </w:r>
    </w:p>
    <w:p w14:paraId="4547E92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2502</w:t>
      </w:r>
    </w:p>
    <w:p w14:paraId="72C8A53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RSTD measurement period test case in CE Mode A</w:t>
      </w:r>
      <w:r>
        <w:rPr>
          <w:noProof/>
        </w:rPr>
        <w:tab/>
        <w:t>2502</w:t>
      </w:r>
    </w:p>
    <w:p w14:paraId="1677B26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2502</w:t>
      </w:r>
    </w:p>
    <w:p w14:paraId="09032D7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2508</w:t>
      </w:r>
    </w:p>
    <w:p w14:paraId="59F3521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RSTD measurement period test case in CE Mode A</w:t>
      </w:r>
      <w:r>
        <w:rPr>
          <w:noProof/>
        </w:rPr>
        <w:tab/>
        <w:t>2508</w:t>
      </w:r>
    </w:p>
    <w:p w14:paraId="66A0465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2508</w:t>
      </w:r>
    </w:p>
    <w:p w14:paraId="2DB7749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2514</w:t>
      </w:r>
    </w:p>
    <w:p w14:paraId="7200776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RSTD measurement period test case in CE Mode B</w:t>
      </w:r>
      <w:r>
        <w:rPr>
          <w:noProof/>
        </w:rPr>
        <w:tab/>
        <w:t>2514</w:t>
      </w:r>
    </w:p>
    <w:p w14:paraId="16F2A81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2514</w:t>
      </w:r>
    </w:p>
    <w:p w14:paraId="7627D21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2520</w:t>
      </w:r>
    </w:p>
    <w:p w14:paraId="70B2FA9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RSTD measurement period test case in CE Mode B</w:t>
      </w:r>
      <w:r>
        <w:rPr>
          <w:noProof/>
        </w:rPr>
        <w:tab/>
        <w:t>2520</w:t>
      </w:r>
    </w:p>
    <w:p w14:paraId="1D437A9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2520</w:t>
      </w:r>
    </w:p>
    <w:p w14:paraId="40C3050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2526</w:t>
      </w:r>
    </w:p>
    <w:p w14:paraId="14A5391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RSTD measurement period test case in CE Mode B</w:t>
      </w:r>
      <w:r>
        <w:rPr>
          <w:noProof/>
        </w:rPr>
        <w:tab/>
        <w:t>2526</w:t>
      </w:r>
    </w:p>
    <w:p w14:paraId="218BBC6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2526</w:t>
      </w:r>
    </w:p>
    <w:p w14:paraId="08C7E39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2532</w:t>
      </w:r>
    </w:p>
    <w:p w14:paraId="7771AF8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RSTD measurement period test case in CE Mode A with longer PRS occasions</w:t>
      </w:r>
      <w:r>
        <w:rPr>
          <w:noProof/>
        </w:rPr>
        <w:tab/>
        <w:t>2532</w:t>
      </w:r>
    </w:p>
    <w:p w14:paraId="5F66B77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2532</w:t>
      </w:r>
    </w:p>
    <w:p w14:paraId="029819E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2538</w:t>
      </w:r>
    </w:p>
    <w:p w14:paraId="20279BE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RSTD measurement period test case in CE Mode A with longer PRS occasions</w:t>
      </w:r>
      <w:r>
        <w:rPr>
          <w:noProof/>
        </w:rPr>
        <w:tab/>
        <w:t>2538</w:t>
      </w:r>
    </w:p>
    <w:p w14:paraId="2A958C1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2538</w:t>
      </w:r>
    </w:p>
    <w:p w14:paraId="462D548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2544</w:t>
      </w:r>
    </w:p>
    <w:p w14:paraId="540FD17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RSTD measurement period test case in CE Mode A with longer PRS occasions</w:t>
      </w:r>
      <w:r>
        <w:rPr>
          <w:noProof/>
        </w:rPr>
        <w:tab/>
        <w:t>2544</w:t>
      </w:r>
    </w:p>
    <w:p w14:paraId="7DE4DFE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2544</w:t>
      </w:r>
    </w:p>
    <w:p w14:paraId="506EC14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2550</w:t>
      </w:r>
    </w:p>
    <w:p w14:paraId="43F91C7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RSTD measurement period test case in CE Mode B with longer PRS occasions</w:t>
      </w:r>
      <w:r>
        <w:rPr>
          <w:noProof/>
        </w:rPr>
        <w:tab/>
        <w:t>2550</w:t>
      </w:r>
    </w:p>
    <w:p w14:paraId="46C5644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2550</w:t>
      </w:r>
    </w:p>
    <w:p w14:paraId="1DA6003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2556</w:t>
      </w:r>
    </w:p>
    <w:p w14:paraId="04623B4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RSTD measurement period test case in CE Mode B with longer PRS occasions</w:t>
      </w:r>
      <w:r>
        <w:rPr>
          <w:noProof/>
        </w:rPr>
        <w:tab/>
        <w:t>2556</w:t>
      </w:r>
    </w:p>
    <w:p w14:paraId="478A019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2556</w:t>
      </w:r>
    </w:p>
    <w:p w14:paraId="146AF68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2562</w:t>
      </w:r>
    </w:p>
    <w:p w14:paraId="6680BDF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RSTD measurement period test case in CE Mode B with longer PRS occasions</w:t>
      </w:r>
      <w:r>
        <w:rPr>
          <w:noProof/>
        </w:rPr>
        <w:tab/>
        <w:t>2562</w:t>
      </w:r>
    </w:p>
    <w:p w14:paraId="7404583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2562</w:t>
      </w:r>
    </w:p>
    <w:p w14:paraId="65B810C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2568</w:t>
      </w:r>
    </w:p>
    <w:p w14:paraId="6167F54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FDD Inter-frequency Measurements</w:t>
      </w:r>
      <w:r>
        <w:rPr>
          <w:noProof/>
        </w:rPr>
        <w:tab/>
        <w:t>2568</w:t>
      </w:r>
    </w:p>
    <w:p w14:paraId="6C38DEC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Inter-frequency event triggered reporting under fading propagation conditions in asynchronous cells</w:t>
      </w:r>
      <w:r>
        <w:rPr>
          <w:noProof/>
        </w:rPr>
        <w:tab/>
        <w:t>2568</w:t>
      </w:r>
    </w:p>
    <w:p w14:paraId="5CC8926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2568</w:t>
      </w:r>
    </w:p>
    <w:p w14:paraId="15A44B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2570</w:t>
      </w:r>
    </w:p>
    <w:p w14:paraId="5AEBE42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Inter-frequency event triggered reporting when DRX is used under fading propagation conditions in asynchronous cells</w:t>
      </w:r>
      <w:r>
        <w:rPr>
          <w:noProof/>
        </w:rPr>
        <w:tab/>
        <w:t>2570</w:t>
      </w:r>
    </w:p>
    <w:p w14:paraId="269BD2C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2570</w:t>
      </w:r>
    </w:p>
    <w:p w14:paraId="42F201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2573</w:t>
      </w:r>
    </w:p>
    <w:p w14:paraId="5939D3F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FDD Inter-frequency identification of a new CGI of E-UTRA cell using autonomous gaps</w:t>
      </w:r>
      <w:r>
        <w:rPr>
          <w:noProof/>
        </w:rPr>
        <w:tab/>
        <w:t>2573</w:t>
      </w:r>
    </w:p>
    <w:p w14:paraId="1A8604A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2573</w:t>
      </w:r>
    </w:p>
    <w:p w14:paraId="226C29B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2575</w:t>
      </w:r>
    </w:p>
    <w:p w14:paraId="2A8854A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TDD Inter-frequency Measurements</w:t>
      </w:r>
      <w:r>
        <w:rPr>
          <w:noProof/>
        </w:rPr>
        <w:tab/>
        <w:t>2576</w:t>
      </w:r>
    </w:p>
    <w:p w14:paraId="4B244CF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Inter-frequency event triggered reporting under fading propagation conditions in asynchronous cells</w:t>
      </w:r>
      <w:r>
        <w:rPr>
          <w:noProof/>
        </w:rPr>
        <w:tab/>
        <w:t>2576</w:t>
      </w:r>
    </w:p>
    <w:p w14:paraId="4AAA098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2576</w:t>
      </w:r>
    </w:p>
    <w:p w14:paraId="783B8F4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2577</w:t>
      </w:r>
    </w:p>
    <w:p w14:paraId="1FF4627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Inter-frequency event triggered reporting when DRX is used under fading propagation conditions in asynchronous cells</w:t>
      </w:r>
      <w:r>
        <w:rPr>
          <w:noProof/>
        </w:rPr>
        <w:tab/>
        <w:t>2577</w:t>
      </w:r>
    </w:p>
    <w:p w14:paraId="7D72811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2577</w:t>
      </w:r>
    </w:p>
    <w:p w14:paraId="2CD0287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2580</w:t>
      </w:r>
    </w:p>
    <w:p w14:paraId="48AD9C5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TDD Inter-frequency identification of a new CGI of E-UTRA cell using autonomous gaps</w:t>
      </w:r>
      <w:r>
        <w:rPr>
          <w:noProof/>
        </w:rPr>
        <w:tab/>
        <w:t>2580</w:t>
      </w:r>
    </w:p>
    <w:p w14:paraId="4754D0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2580</w:t>
      </w:r>
    </w:p>
    <w:p w14:paraId="1BCA503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2582</w:t>
      </w:r>
    </w:p>
    <w:p w14:paraId="3B72F11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Carrier Aggregation Measurements</w:t>
      </w:r>
      <w:r>
        <w:rPr>
          <w:noProof/>
        </w:rPr>
        <w:tab/>
        <w:t>2583</w:t>
      </w:r>
    </w:p>
    <w:p w14:paraId="4397ED4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event triggered reporting under deactivated SCell in non-DRX</w:t>
      </w:r>
      <w:r>
        <w:rPr>
          <w:noProof/>
        </w:rPr>
        <w:tab/>
        <w:t>2583</w:t>
      </w:r>
    </w:p>
    <w:p w14:paraId="3676822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2583</w:t>
      </w:r>
    </w:p>
    <w:p w14:paraId="7B6CD9D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2585</w:t>
      </w:r>
    </w:p>
    <w:p w14:paraId="19ED7FE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under deactivated SCell in non-DRX</w:t>
      </w:r>
      <w:r>
        <w:rPr>
          <w:noProof/>
        </w:rPr>
        <w:tab/>
        <w:t>2585</w:t>
      </w:r>
    </w:p>
    <w:p w14:paraId="4751356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2585</w:t>
      </w:r>
    </w:p>
    <w:p w14:paraId="117ACB3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2587</w:t>
      </w:r>
    </w:p>
    <w:p w14:paraId="2ED3078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Event triggered reporting on deactivated SCell with PCell interruption in non-DRX</w:t>
      </w:r>
      <w:r>
        <w:rPr>
          <w:noProof/>
        </w:rPr>
        <w:tab/>
        <w:t>2587</w:t>
      </w:r>
    </w:p>
    <w:p w14:paraId="70D473E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2587</w:t>
      </w:r>
    </w:p>
    <w:p w14:paraId="216F1EB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2589</w:t>
      </w:r>
    </w:p>
    <w:p w14:paraId="3EF9219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Event triggered reporting on deactivated SCell with network controlled PCell interruption in non-DRX</w:t>
      </w:r>
      <w:r>
        <w:rPr>
          <w:noProof/>
        </w:rPr>
        <w:tab/>
        <w:t>2590</w:t>
      </w:r>
    </w:p>
    <w:p w14:paraId="7689E3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2590</w:t>
      </w:r>
    </w:p>
    <w:p w14:paraId="22F758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2591</w:t>
      </w:r>
    </w:p>
    <w:p w14:paraId="060AD76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Event triggered reporting on deactivated SCell  with PCell interruption in non-DRX</w:t>
      </w:r>
      <w:r>
        <w:rPr>
          <w:noProof/>
        </w:rPr>
        <w:tab/>
        <w:t>2592</w:t>
      </w:r>
    </w:p>
    <w:p w14:paraId="68F761E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2592</w:t>
      </w:r>
    </w:p>
    <w:p w14:paraId="757333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2593</w:t>
      </w:r>
    </w:p>
    <w:p w14:paraId="5F9A269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Event triggered reporting on deactivated SCell with PCell interruption in non-DRX</w:t>
      </w:r>
      <w:r>
        <w:rPr>
          <w:noProof/>
        </w:rPr>
        <w:tab/>
        <w:t>2594</w:t>
      </w:r>
    </w:p>
    <w:p w14:paraId="37C73F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2594</w:t>
      </w:r>
    </w:p>
    <w:p w14:paraId="71D8365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2596</w:t>
      </w:r>
    </w:p>
    <w:p w14:paraId="0EAAC03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event triggered reporting under deactivated SCell in non-DRX for 20 MHz bandwidth</w:t>
      </w:r>
      <w:r>
        <w:rPr>
          <w:noProof/>
        </w:rPr>
        <w:tab/>
        <w:t>2597</w:t>
      </w:r>
    </w:p>
    <w:p w14:paraId="479BDE0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2597</w:t>
      </w:r>
    </w:p>
    <w:p w14:paraId="41A0D42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2597</w:t>
      </w:r>
    </w:p>
    <w:p w14:paraId="51F6FB4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under deactivated SCell in non-DRX for 20 MHz bandwidth</w:t>
      </w:r>
      <w:r>
        <w:rPr>
          <w:noProof/>
        </w:rPr>
        <w:tab/>
        <w:t>2597</w:t>
      </w:r>
    </w:p>
    <w:p w14:paraId="0B12FEA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2597</w:t>
      </w:r>
    </w:p>
    <w:p w14:paraId="72C126E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2598</w:t>
      </w:r>
    </w:p>
    <w:p w14:paraId="76FEA05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event triggered reporting on deactivated SCell with PCell interruption in non-DRX for 20 MHz bandwidth</w:t>
      </w:r>
      <w:r>
        <w:rPr>
          <w:noProof/>
        </w:rPr>
        <w:tab/>
        <w:t>2598</w:t>
      </w:r>
    </w:p>
    <w:p w14:paraId="215A38C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2598</w:t>
      </w:r>
    </w:p>
    <w:p w14:paraId="1D41A21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2599</w:t>
      </w:r>
    </w:p>
    <w:p w14:paraId="79F3CD6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event triggered reporting on deactivated SCell with PCell interruption in non-DRX for 20 MHz bandwidth</w:t>
      </w:r>
      <w:r>
        <w:rPr>
          <w:noProof/>
        </w:rPr>
        <w:tab/>
        <w:t>2599</w:t>
      </w:r>
    </w:p>
    <w:p w14:paraId="191BD71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2599</w:t>
      </w:r>
    </w:p>
    <w:p w14:paraId="5C174BC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2600</w:t>
      </w:r>
    </w:p>
    <w:p w14:paraId="04C2AA2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event triggered reporting under deactivated SCell in non-DRX for 10MHz+5MHz</w:t>
      </w:r>
      <w:r>
        <w:rPr>
          <w:noProof/>
        </w:rPr>
        <w:tab/>
        <w:t>2600</w:t>
      </w:r>
    </w:p>
    <w:p w14:paraId="3B07192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2600</w:t>
      </w:r>
    </w:p>
    <w:p w14:paraId="1A5CA55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2601</w:t>
      </w:r>
    </w:p>
    <w:p w14:paraId="6F40C37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under deactivated SCell in non-DRX for 10MHz+5MHz</w:t>
      </w:r>
      <w:r>
        <w:rPr>
          <w:noProof/>
        </w:rPr>
        <w:tab/>
        <w:t>2601</w:t>
      </w:r>
    </w:p>
    <w:p w14:paraId="22978E8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2601</w:t>
      </w:r>
    </w:p>
    <w:p w14:paraId="2B44039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2602</w:t>
      </w:r>
    </w:p>
    <w:p w14:paraId="6B4AD8A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event triggered reporting on deactivating SCell with PCell interruption in non-DRX for 10MHz+5MHz</w:t>
      </w:r>
      <w:r>
        <w:rPr>
          <w:noProof/>
        </w:rPr>
        <w:tab/>
        <w:t>2602</w:t>
      </w:r>
    </w:p>
    <w:p w14:paraId="316650D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2602</w:t>
      </w:r>
    </w:p>
    <w:p w14:paraId="3D39122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2603</w:t>
      </w:r>
    </w:p>
    <w:p w14:paraId="517AB3F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on deactivating SCell with PCell interruption in non-DRX for 10MHz+5MHz</w:t>
      </w:r>
      <w:r>
        <w:rPr>
          <w:noProof/>
        </w:rPr>
        <w:tab/>
        <w:t>2603</w:t>
      </w:r>
    </w:p>
    <w:p w14:paraId="6B56FB5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2603</w:t>
      </w:r>
    </w:p>
    <w:p w14:paraId="02F55F6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2603</w:t>
      </w:r>
    </w:p>
    <w:p w14:paraId="1A598C6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event triggered reporting under deactivated SCell in non-DRX for 5MHz +5 MHz bandwidth</w:t>
      </w:r>
      <w:r>
        <w:rPr>
          <w:noProof/>
        </w:rPr>
        <w:tab/>
        <w:t>2603</w:t>
      </w:r>
    </w:p>
    <w:p w14:paraId="786CBFD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2603</w:t>
      </w:r>
    </w:p>
    <w:p w14:paraId="7F0852D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2604</w:t>
      </w:r>
    </w:p>
    <w:p w14:paraId="7D5F546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under deactivated SCell in non-DRX for 5 MHz +5 MHz bandwidth</w:t>
      </w:r>
      <w:r>
        <w:rPr>
          <w:noProof/>
        </w:rPr>
        <w:tab/>
        <w:t>2604</w:t>
      </w:r>
    </w:p>
    <w:p w14:paraId="4D36D4B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2604</w:t>
      </w:r>
    </w:p>
    <w:p w14:paraId="4B8AE80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2605</w:t>
      </w:r>
    </w:p>
    <w:p w14:paraId="2AF3A72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event triggered reporting on deactivated SCell with PCell interruption in non-DRX for 5 +5 MHz bandwidth</w:t>
      </w:r>
      <w:r>
        <w:rPr>
          <w:noProof/>
        </w:rPr>
        <w:tab/>
        <w:t>2605</w:t>
      </w:r>
    </w:p>
    <w:p w14:paraId="605FC0B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2605</w:t>
      </w:r>
    </w:p>
    <w:p w14:paraId="5470B52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2605</w:t>
      </w:r>
    </w:p>
    <w:p w14:paraId="02E3358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event triggered reporting on deactivated SCell with PCell interruption in non-DRX for 5+5 MHz bandwidth</w:t>
      </w:r>
      <w:r>
        <w:rPr>
          <w:noProof/>
        </w:rPr>
        <w:tab/>
        <w:t>2605</w:t>
      </w:r>
    </w:p>
    <w:p w14:paraId="618915A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2605</w:t>
      </w:r>
    </w:p>
    <w:p w14:paraId="63111F9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2606</w:t>
      </w:r>
    </w:p>
    <w:p w14:paraId="22F6700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known SCell in non-DRX</w:t>
      </w:r>
      <w:r>
        <w:rPr>
          <w:noProof/>
        </w:rPr>
        <w:tab/>
        <w:t>2606</w:t>
      </w:r>
    </w:p>
    <w:p w14:paraId="6334738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2606</w:t>
      </w:r>
    </w:p>
    <w:p w14:paraId="6E415B6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2608</w:t>
      </w:r>
    </w:p>
    <w:p w14:paraId="5C5CA2A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known SCell in non-DRX for 20MHz</w:t>
      </w:r>
      <w:r>
        <w:rPr>
          <w:noProof/>
        </w:rPr>
        <w:tab/>
        <w:t>2609</w:t>
      </w:r>
    </w:p>
    <w:p w14:paraId="68D90D3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2609</w:t>
      </w:r>
    </w:p>
    <w:p w14:paraId="69DD501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2609</w:t>
      </w:r>
    </w:p>
    <w:p w14:paraId="6A579E3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known SCell in non-DRX for 10MHz + 5MHz</w:t>
      </w:r>
      <w:r>
        <w:rPr>
          <w:noProof/>
        </w:rPr>
        <w:tab/>
        <w:t>2609</w:t>
      </w:r>
    </w:p>
    <w:p w14:paraId="3E5E4FF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2609</w:t>
      </w:r>
    </w:p>
    <w:p w14:paraId="432FA83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2610</w:t>
      </w:r>
    </w:p>
    <w:p w14:paraId="1654A01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known SCell in non-DRX for 5MHz + 5MHz</w:t>
      </w:r>
      <w:r>
        <w:rPr>
          <w:noProof/>
        </w:rPr>
        <w:tab/>
        <w:t>2610</w:t>
      </w:r>
    </w:p>
    <w:p w14:paraId="478D897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2610</w:t>
      </w:r>
    </w:p>
    <w:p w14:paraId="1BDF532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2610</w:t>
      </w:r>
    </w:p>
    <w:p w14:paraId="6186C0F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known SCell in non-DRX</w:t>
      </w:r>
      <w:r>
        <w:rPr>
          <w:noProof/>
        </w:rPr>
        <w:tab/>
        <w:t>2610</w:t>
      </w:r>
    </w:p>
    <w:p w14:paraId="09A6630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2610</w:t>
      </w:r>
    </w:p>
    <w:p w14:paraId="4F3106F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2612</w:t>
      </w:r>
    </w:p>
    <w:p w14:paraId="26E3FC6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known SCell in non-DRX for 20MHz</w:t>
      </w:r>
      <w:r>
        <w:rPr>
          <w:noProof/>
        </w:rPr>
        <w:tab/>
        <w:t>2613</w:t>
      </w:r>
    </w:p>
    <w:p w14:paraId="1356E5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A.8.16.18A.1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2613</w:t>
      </w:r>
    </w:p>
    <w:p w14:paraId="07B87A3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2613</w:t>
      </w:r>
    </w:p>
    <w:p w14:paraId="4B34B7A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known SCell in non-DRX for 10MHz + 5MHz</w:t>
      </w:r>
      <w:r>
        <w:rPr>
          <w:noProof/>
        </w:rPr>
        <w:tab/>
        <w:t>2613</w:t>
      </w:r>
    </w:p>
    <w:p w14:paraId="4075E28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2613</w:t>
      </w:r>
    </w:p>
    <w:p w14:paraId="057F0CC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2614</w:t>
      </w:r>
    </w:p>
    <w:p w14:paraId="76195A8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known SCell in non-DRX for 5MHz + 5MHz</w:t>
      </w:r>
      <w:r>
        <w:rPr>
          <w:noProof/>
        </w:rPr>
        <w:tab/>
        <w:t>2614</w:t>
      </w:r>
    </w:p>
    <w:p w14:paraId="45B29D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2614</w:t>
      </w:r>
    </w:p>
    <w:p w14:paraId="7057A4F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2614</w:t>
      </w:r>
    </w:p>
    <w:p w14:paraId="6D60EE5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known SCell in non-DRX for 20MHz + 10MHz</w:t>
      </w:r>
      <w:r>
        <w:rPr>
          <w:noProof/>
        </w:rPr>
        <w:tab/>
        <w:t>2614</w:t>
      </w:r>
    </w:p>
    <w:p w14:paraId="3AA3C86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A.8.16.18D.1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2614</w:t>
      </w:r>
    </w:p>
    <w:p w14:paraId="384B368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2615</w:t>
      </w:r>
    </w:p>
    <w:p w14:paraId="387804E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unknown SCell in non-DRX</w:t>
      </w:r>
      <w:r>
        <w:rPr>
          <w:noProof/>
        </w:rPr>
        <w:tab/>
        <w:t>2615</w:t>
      </w:r>
    </w:p>
    <w:p w14:paraId="6F61EC2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2615</w:t>
      </w:r>
    </w:p>
    <w:p w14:paraId="1AADC89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2617</w:t>
      </w:r>
    </w:p>
    <w:p w14:paraId="17F5580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unknown SCell in non-DRX for 20MHz</w:t>
      </w:r>
      <w:r>
        <w:rPr>
          <w:noProof/>
        </w:rPr>
        <w:tab/>
        <w:t>2617</w:t>
      </w:r>
    </w:p>
    <w:p w14:paraId="3A3F7C4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2617</w:t>
      </w:r>
    </w:p>
    <w:p w14:paraId="308EB6C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2618</w:t>
      </w:r>
    </w:p>
    <w:p w14:paraId="6E07097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A.8.16.19B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unknown SCell in non-DRX for 10MHz + 5MHz</w:t>
      </w:r>
      <w:r>
        <w:rPr>
          <w:noProof/>
        </w:rPr>
        <w:tab/>
        <w:t>2618</w:t>
      </w:r>
    </w:p>
    <w:p w14:paraId="1F023E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2618</w:t>
      </w:r>
    </w:p>
    <w:p w14:paraId="342DE14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2618</w:t>
      </w:r>
    </w:p>
    <w:p w14:paraId="5F27597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unknown SCell in non-DRX for 5MHz + 5MHz</w:t>
      </w:r>
      <w:r>
        <w:rPr>
          <w:noProof/>
        </w:rPr>
        <w:tab/>
        <w:t>2618</w:t>
      </w:r>
    </w:p>
    <w:p w14:paraId="03A04F2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2618</w:t>
      </w:r>
    </w:p>
    <w:p w14:paraId="380936A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2619</w:t>
      </w:r>
    </w:p>
    <w:p w14:paraId="54817F7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unknown SCell in non-DRX</w:t>
      </w:r>
      <w:r>
        <w:rPr>
          <w:noProof/>
        </w:rPr>
        <w:tab/>
        <w:t>2619</w:t>
      </w:r>
    </w:p>
    <w:p w14:paraId="07034B2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2619</w:t>
      </w:r>
    </w:p>
    <w:p w14:paraId="2465D72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2621</w:t>
      </w:r>
    </w:p>
    <w:p w14:paraId="71FAD1E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unknown SCell in non-DRX for 20MHz</w:t>
      </w:r>
      <w:r>
        <w:rPr>
          <w:noProof/>
        </w:rPr>
        <w:tab/>
        <w:t>2622</w:t>
      </w:r>
    </w:p>
    <w:p w14:paraId="3E5428C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2622</w:t>
      </w:r>
    </w:p>
    <w:p w14:paraId="3DACE5E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2622</w:t>
      </w:r>
    </w:p>
    <w:p w14:paraId="2CFCD50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unknown SCell in non-DRX for 10MHz + 5MHz</w:t>
      </w:r>
      <w:r>
        <w:rPr>
          <w:noProof/>
        </w:rPr>
        <w:tab/>
        <w:t>2622</w:t>
      </w:r>
    </w:p>
    <w:p w14:paraId="7A85BFB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2622</w:t>
      </w:r>
    </w:p>
    <w:p w14:paraId="7818BC9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2623</w:t>
      </w:r>
    </w:p>
    <w:p w14:paraId="68073F3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unknown SCell in non-DRX for 5MHz + 5MHz</w:t>
      </w:r>
      <w:r>
        <w:rPr>
          <w:noProof/>
        </w:rPr>
        <w:tab/>
        <w:t>2623</w:t>
      </w:r>
    </w:p>
    <w:p w14:paraId="7911563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2623</w:t>
      </w:r>
    </w:p>
    <w:p w14:paraId="2925FE2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2623</w:t>
      </w:r>
    </w:p>
    <w:p w14:paraId="3195288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unknown SCell in non-DRX for 20MHz + 10MHz</w:t>
      </w:r>
      <w:r>
        <w:rPr>
          <w:noProof/>
        </w:rPr>
        <w:tab/>
        <w:t>2623</w:t>
      </w:r>
    </w:p>
    <w:p w14:paraId="424028D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A.8.16.20D.1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2623</w:t>
      </w:r>
    </w:p>
    <w:p w14:paraId="326AC41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2624</w:t>
      </w:r>
    </w:p>
    <w:p w14:paraId="44F1DBA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under deactivated SCell in non-DRX for 20MHz+10MHz</w:t>
      </w:r>
      <w:r>
        <w:rPr>
          <w:noProof/>
        </w:rPr>
        <w:tab/>
        <w:t>2624</w:t>
      </w:r>
    </w:p>
    <w:p w14:paraId="0D8591E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2624</w:t>
      </w:r>
    </w:p>
    <w:p w14:paraId="583C2AA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2626</w:t>
      </w:r>
    </w:p>
    <w:p w14:paraId="173C542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on deactivating SCell with PCell interruption in non-DRX for 20MHz+10MHz</w:t>
      </w:r>
      <w:r>
        <w:rPr>
          <w:noProof/>
        </w:rPr>
        <w:tab/>
        <w:t>2626</w:t>
      </w:r>
    </w:p>
    <w:p w14:paraId="00754B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2626</w:t>
      </w:r>
    </w:p>
    <w:p w14:paraId="2ECD780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2628</w:t>
      </w:r>
    </w:p>
    <w:p w14:paraId="1B83A9B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Event Triggered Reporting Under Deactivated SCell in Non-DRX with PCell in FDD</w:t>
      </w:r>
      <w:r>
        <w:rPr>
          <w:noProof/>
        </w:rPr>
        <w:tab/>
        <w:t>2628</w:t>
      </w:r>
    </w:p>
    <w:p w14:paraId="2512EE1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2628</w:t>
      </w:r>
    </w:p>
    <w:p w14:paraId="6245D72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2631</w:t>
      </w:r>
    </w:p>
    <w:p w14:paraId="2C5C5BC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Event Triggered Reporting Under Deactivated SCell in Non-DRX with PCell in TDD</w:t>
      </w:r>
      <w:r>
        <w:rPr>
          <w:noProof/>
        </w:rPr>
        <w:tab/>
        <w:t>2631</w:t>
      </w:r>
    </w:p>
    <w:p w14:paraId="6E39F10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2631</w:t>
      </w:r>
    </w:p>
    <w:p w14:paraId="3FDF9C0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2634</w:t>
      </w:r>
    </w:p>
    <w:p w14:paraId="0071FC0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Event triggered reporting on deactivated SCell with PCell interruption in non-DRX with PCell in FDD</w:t>
      </w:r>
      <w:r>
        <w:rPr>
          <w:noProof/>
        </w:rPr>
        <w:tab/>
        <w:t>2634</w:t>
      </w:r>
    </w:p>
    <w:p w14:paraId="2FDE94E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2634</w:t>
      </w:r>
    </w:p>
    <w:p w14:paraId="09040FA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2637</w:t>
      </w:r>
    </w:p>
    <w:p w14:paraId="7BD970E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Event triggered reporting on deactivated SCell with PCell interruption in non-DRX with PCell in TDD</w:t>
      </w:r>
      <w:r>
        <w:rPr>
          <w:noProof/>
        </w:rPr>
        <w:tab/>
        <w:t>2637</w:t>
      </w:r>
    </w:p>
    <w:p w14:paraId="5FCDB12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2637</w:t>
      </w:r>
    </w:p>
    <w:p w14:paraId="7111722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2640</w:t>
      </w:r>
    </w:p>
    <w:p w14:paraId="4554B48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FDD CA Event Triggered Reporting with 2 Deactivated SCells in Non-DRX</w:t>
      </w:r>
      <w:r>
        <w:rPr>
          <w:noProof/>
        </w:rPr>
        <w:tab/>
        <w:t>2640</w:t>
      </w:r>
    </w:p>
    <w:p w14:paraId="5D9E9D2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A.8.16.27.1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2640</w:t>
      </w:r>
    </w:p>
    <w:p w14:paraId="28FF892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A.8.16.27.2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Test Requirements</w:t>
      </w:r>
      <w:r>
        <w:rPr>
          <w:noProof/>
        </w:rPr>
        <w:tab/>
        <w:t>2645</w:t>
      </w:r>
    </w:p>
    <w:p w14:paraId="6E3E836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TDD CA Event Triggered Reporting with 2 Deactivated SCells in Non-DRX</w:t>
      </w:r>
      <w:r>
        <w:rPr>
          <w:noProof/>
        </w:rPr>
        <w:tab/>
        <w:t>2645</w:t>
      </w:r>
    </w:p>
    <w:p w14:paraId="6F43CA2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2645</w:t>
      </w:r>
    </w:p>
    <w:p w14:paraId="16AF1BC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A.8.16.28.2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Test Requirements</w:t>
      </w:r>
      <w:r>
        <w:rPr>
          <w:noProof/>
        </w:rPr>
        <w:tab/>
        <w:t>2650</w:t>
      </w:r>
    </w:p>
    <w:p w14:paraId="56CA550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FDD CA Event Triggered Reporting under Deactivated SCells in Non-DRX</w:t>
      </w:r>
      <w:r>
        <w:rPr>
          <w:noProof/>
        </w:rPr>
        <w:tab/>
        <w:t>2650</w:t>
      </w:r>
    </w:p>
    <w:p w14:paraId="2B2CA0F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2650</w:t>
      </w:r>
    </w:p>
    <w:p w14:paraId="6A272E9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2655</w:t>
      </w:r>
    </w:p>
    <w:p w14:paraId="7C3440E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TDD CA Event Triggered Reporting under Deactivated SCells in Non-DRX</w:t>
      </w:r>
      <w:r>
        <w:rPr>
          <w:noProof/>
        </w:rPr>
        <w:tab/>
        <w:t>2655</w:t>
      </w:r>
    </w:p>
    <w:p w14:paraId="7BAAF87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2655</w:t>
      </w:r>
    </w:p>
    <w:p w14:paraId="690BEF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2660</w:t>
      </w:r>
    </w:p>
    <w:p w14:paraId="09EF4FA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3 DL CA Event Triggered Reporting on Deactivated SCell with PCell and SCell Interruptions in Non-DRX and with PCell in FDD</w:t>
      </w:r>
      <w:r>
        <w:rPr>
          <w:noProof/>
        </w:rPr>
        <w:tab/>
        <w:t>2660</w:t>
      </w:r>
    </w:p>
    <w:p w14:paraId="3CD05B5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2660</w:t>
      </w:r>
    </w:p>
    <w:p w14:paraId="204CFAF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2665</w:t>
      </w:r>
    </w:p>
    <w:p w14:paraId="4445825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3 DL CA Event Triggered Reporting on Deactivated SCell with PCell and SCell Interruptions in Non-DRX and with PCell in TDD</w:t>
      </w:r>
      <w:r>
        <w:rPr>
          <w:noProof/>
        </w:rPr>
        <w:tab/>
        <w:t>2665</w:t>
      </w:r>
    </w:p>
    <w:p w14:paraId="39A639E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2665</w:t>
      </w:r>
    </w:p>
    <w:p w14:paraId="3908BEF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2670</w:t>
      </w:r>
    </w:p>
    <w:p w14:paraId="1F9203D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3 DL CA Event Triggered Reporting on Deactivated SCell with PCell and SCell Interruptions in Non-DRX</w:t>
      </w:r>
      <w:r>
        <w:rPr>
          <w:noProof/>
        </w:rPr>
        <w:tab/>
        <w:t>2670</w:t>
      </w:r>
    </w:p>
    <w:p w14:paraId="3FA9EB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2670</w:t>
      </w:r>
    </w:p>
    <w:p w14:paraId="74CAE6F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2675</w:t>
      </w:r>
    </w:p>
    <w:p w14:paraId="270C3FF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3 DL CA Event Triggered Reporting on Deactivated SCell with PCell and SCell Interruptions in Non-DRX</w:t>
      </w:r>
      <w:r>
        <w:rPr>
          <w:noProof/>
        </w:rPr>
        <w:tab/>
        <w:t>2675</w:t>
      </w:r>
    </w:p>
    <w:p w14:paraId="1BFFC33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2675</w:t>
      </w:r>
    </w:p>
    <w:p w14:paraId="3DF1344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2680</w:t>
      </w:r>
    </w:p>
    <w:p w14:paraId="696F681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FDD CA Activation and Deactivation of Known SCell in Non-DRX</w:t>
      </w:r>
      <w:r>
        <w:rPr>
          <w:noProof/>
        </w:rPr>
        <w:tab/>
        <w:t>2680</w:t>
      </w:r>
    </w:p>
    <w:p w14:paraId="71F88A6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2680</w:t>
      </w:r>
    </w:p>
    <w:p w14:paraId="66E261A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2682</w:t>
      </w:r>
    </w:p>
    <w:p w14:paraId="15C9A54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TDD CA Activation and Deactivation of Known SCell in Non-DRX</w:t>
      </w:r>
      <w:r>
        <w:rPr>
          <w:noProof/>
        </w:rPr>
        <w:tab/>
        <w:t>2683</w:t>
      </w:r>
    </w:p>
    <w:p w14:paraId="73D66B8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2683</w:t>
      </w:r>
    </w:p>
    <w:p w14:paraId="03E933D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2685</w:t>
      </w:r>
    </w:p>
    <w:p w14:paraId="24760EA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FDD CA activation and deactivation of known SCell in non-DRX</w:t>
      </w:r>
      <w:r>
        <w:rPr>
          <w:noProof/>
        </w:rPr>
        <w:tab/>
        <w:t>2686</w:t>
      </w:r>
    </w:p>
    <w:p w14:paraId="601BFC5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2686</w:t>
      </w:r>
    </w:p>
    <w:p w14:paraId="2CABBAB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2688</w:t>
      </w:r>
    </w:p>
    <w:p w14:paraId="5326F20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TDD CA activation and deactivation of known SCell in non-DRX</w:t>
      </w:r>
      <w:r>
        <w:rPr>
          <w:noProof/>
        </w:rPr>
        <w:tab/>
        <w:t>2689</w:t>
      </w:r>
    </w:p>
    <w:p w14:paraId="181F871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2689</w:t>
      </w:r>
    </w:p>
    <w:p w14:paraId="0C8ECFC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2691</w:t>
      </w:r>
    </w:p>
    <w:p w14:paraId="5DC4FAC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TDD-FDD 3DL CA Activation and Deactivation of Unknown SCell in Non-DRX with PCell in FDD</w:t>
      </w:r>
      <w:r>
        <w:rPr>
          <w:noProof/>
        </w:rPr>
        <w:tab/>
        <w:t>2692</w:t>
      </w:r>
    </w:p>
    <w:p w14:paraId="68D4773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2692</w:t>
      </w:r>
    </w:p>
    <w:p w14:paraId="39EE15D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2695</w:t>
      </w:r>
    </w:p>
    <w:p w14:paraId="7DC83D3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TDD-FDD 3DL CA Activation and Deactivation of Unknown SCell in Non-DRX with PCell in TDD</w:t>
      </w:r>
      <w:r>
        <w:rPr>
          <w:noProof/>
        </w:rPr>
        <w:tab/>
        <w:t>2695</w:t>
      </w:r>
    </w:p>
    <w:p w14:paraId="05E1EAC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2695</w:t>
      </w:r>
    </w:p>
    <w:p w14:paraId="46F7E4B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2698</w:t>
      </w:r>
    </w:p>
    <w:p w14:paraId="2F0E7BA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FDD CA activation and deactivation of unknown SCell in non-DRX</w:t>
      </w:r>
      <w:r>
        <w:rPr>
          <w:noProof/>
        </w:rPr>
        <w:tab/>
        <w:t>2698</w:t>
      </w:r>
    </w:p>
    <w:p w14:paraId="59AA857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2698</w:t>
      </w:r>
    </w:p>
    <w:p w14:paraId="7DCF113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2700</w:t>
      </w:r>
    </w:p>
    <w:p w14:paraId="0BD4C69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TDD CA activation and deactivation of unknown SCell in non-DRX</w:t>
      </w:r>
      <w:r>
        <w:rPr>
          <w:noProof/>
        </w:rPr>
        <w:tab/>
        <w:t>2701</w:t>
      </w:r>
    </w:p>
    <w:p w14:paraId="7CD39E0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2701</w:t>
      </w:r>
    </w:p>
    <w:p w14:paraId="5D62EA4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2703</w:t>
      </w:r>
    </w:p>
    <w:p w14:paraId="36C1ACE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activation and deactivation of known SCell in non-DRX with PCell in FDD</w:t>
      </w:r>
      <w:r>
        <w:rPr>
          <w:noProof/>
        </w:rPr>
        <w:tab/>
        <w:t>2704</w:t>
      </w:r>
    </w:p>
    <w:p w14:paraId="3F14273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2704</w:t>
      </w:r>
    </w:p>
    <w:p w14:paraId="0330388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2707</w:t>
      </w:r>
    </w:p>
    <w:p w14:paraId="6BF54F9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activation and deactivation of unknown SCell in non-DRX with PCell in FDD</w:t>
      </w:r>
      <w:r>
        <w:rPr>
          <w:noProof/>
        </w:rPr>
        <w:tab/>
        <w:t>2707</w:t>
      </w:r>
    </w:p>
    <w:p w14:paraId="3CFAFE5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2707</w:t>
      </w:r>
    </w:p>
    <w:p w14:paraId="03FC401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2710</w:t>
      </w:r>
    </w:p>
    <w:p w14:paraId="7F32E50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A.8.16.45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activation and deactivation of known SCell in non-DRX with PCell in TDD</w:t>
      </w:r>
      <w:r>
        <w:rPr>
          <w:noProof/>
        </w:rPr>
        <w:tab/>
        <w:t>2710</w:t>
      </w:r>
    </w:p>
    <w:p w14:paraId="5E892C5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2710</w:t>
      </w:r>
    </w:p>
    <w:p w14:paraId="4F77B82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2713</w:t>
      </w:r>
    </w:p>
    <w:p w14:paraId="3EDFF41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activation and deactivation of unknown SCell in non-DRX with PCell in TDD</w:t>
      </w:r>
      <w:r>
        <w:rPr>
          <w:noProof/>
        </w:rPr>
        <w:tab/>
        <w:t>2713</w:t>
      </w:r>
    </w:p>
    <w:p w14:paraId="30A3632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2713</w:t>
      </w:r>
    </w:p>
    <w:p w14:paraId="0720B33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2715</w:t>
      </w:r>
    </w:p>
    <w:p w14:paraId="0C8897E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2DL/2UL FDD CA activation and deactivation of known PUCCH SCell without valid TA in non-DRX</w:t>
      </w:r>
      <w:r>
        <w:rPr>
          <w:noProof/>
        </w:rPr>
        <w:tab/>
        <w:t>2716</w:t>
      </w:r>
    </w:p>
    <w:p w14:paraId="6F385EF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2716</w:t>
      </w:r>
    </w:p>
    <w:p w14:paraId="60A039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2718</w:t>
      </w:r>
    </w:p>
    <w:p w14:paraId="7DBA2D7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A.8.16.48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2DL/2UL TDD CA activation and deactivation of known PUCCH SCell without valid TA in non-DRX</w:t>
      </w:r>
      <w:r>
        <w:rPr>
          <w:noProof/>
        </w:rPr>
        <w:tab/>
        <w:t>2719</w:t>
      </w:r>
    </w:p>
    <w:p w14:paraId="6A6E5A4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A.8.16.48.1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Test Purpose and Environment</w:t>
      </w:r>
      <w:r>
        <w:rPr>
          <w:noProof/>
        </w:rPr>
        <w:tab/>
        <w:t>2719</w:t>
      </w:r>
    </w:p>
    <w:p w14:paraId="268B781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A.8.16.48.2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Test Requirements</w:t>
      </w:r>
      <w:r>
        <w:rPr>
          <w:noProof/>
        </w:rPr>
        <w:tab/>
        <w:t>2721</w:t>
      </w:r>
    </w:p>
    <w:p w14:paraId="4F8BF48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2DL/2UL TDD-FDD CA (FDD PCell) activation and deactivation of known PUCCH SCell without valid TA in non-DRX</w:t>
      </w:r>
      <w:r>
        <w:rPr>
          <w:noProof/>
        </w:rPr>
        <w:tab/>
        <w:t>2722</w:t>
      </w:r>
    </w:p>
    <w:p w14:paraId="4731EDB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2722</w:t>
      </w:r>
    </w:p>
    <w:p w14:paraId="617A32B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2725</w:t>
      </w:r>
    </w:p>
    <w:p w14:paraId="27F791A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2DL/2UL TDD-FDD CA (TDD PCell) activation and deactivation of known PUCCH SCell without valid TA in non-DRX</w:t>
      </w:r>
      <w:r>
        <w:rPr>
          <w:noProof/>
        </w:rPr>
        <w:tab/>
        <w:t>2725</w:t>
      </w:r>
    </w:p>
    <w:p w14:paraId="5F9ACBD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2725</w:t>
      </w:r>
    </w:p>
    <w:p w14:paraId="5089F43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2727</w:t>
      </w:r>
    </w:p>
    <w:p w14:paraId="576A629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4 DL FDD CA Event Triggered Reporting with 3 deactivated SCells in Non-DRX</w:t>
      </w:r>
      <w:r>
        <w:rPr>
          <w:noProof/>
        </w:rPr>
        <w:tab/>
        <w:t>2728</w:t>
      </w:r>
    </w:p>
    <w:p w14:paraId="2754B2F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2728</w:t>
      </w:r>
    </w:p>
    <w:p w14:paraId="77636AF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2733</w:t>
      </w:r>
    </w:p>
    <w:p w14:paraId="3C0BD53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4 DL TDD CA Event Triggered Reporting with 3 deactivated SCells in Non-DRX</w:t>
      </w:r>
      <w:r>
        <w:rPr>
          <w:noProof/>
        </w:rPr>
        <w:tab/>
        <w:t>2733</w:t>
      </w:r>
    </w:p>
    <w:p w14:paraId="2CFF2A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2733</w:t>
      </w:r>
    </w:p>
    <w:p w14:paraId="5417A8B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2738</w:t>
      </w:r>
    </w:p>
    <w:p w14:paraId="2AB071B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PCell in FDD CA Event Triggered Reporting with 3 Deactivated SCells in Non-DRX</w:t>
      </w:r>
      <w:r>
        <w:rPr>
          <w:noProof/>
        </w:rPr>
        <w:tab/>
        <w:t>2738</w:t>
      </w:r>
    </w:p>
    <w:p w14:paraId="4E06346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2738</w:t>
      </w:r>
    </w:p>
    <w:p w14:paraId="5F15D1A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A.8.16.53.2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Test Requirements</w:t>
      </w:r>
      <w:r>
        <w:rPr>
          <w:noProof/>
        </w:rPr>
        <w:tab/>
        <w:t>2742</w:t>
      </w:r>
    </w:p>
    <w:p w14:paraId="6318B2E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PCell in TDD CA Event Triggered Reporting with 3 Deactivated SCells in Non-DRX</w:t>
      </w:r>
      <w:r>
        <w:rPr>
          <w:noProof/>
        </w:rPr>
        <w:tab/>
        <w:t>2742</w:t>
      </w:r>
    </w:p>
    <w:p w14:paraId="459453C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2742</w:t>
      </w:r>
    </w:p>
    <w:p w14:paraId="66600AC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A.8.16.54.2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Test Requirements</w:t>
      </w:r>
      <w:r>
        <w:rPr>
          <w:noProof/>
        </w:rPr>
        <w:tab/>
        <w:t>2746</w:t>
      </w:r>
    </w:p>
    <w:p w14:paraId="0D89972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4 DL CA Event Triggered Reporting on Deactivated SCell with PCell and SCell Interruptions in Non-DRX</w:t>
      </w:r>
      <w:r>
        <w:rPr>
          <w:noProof/>
        </w:rPr>
        <w:tab/>
        <w:t>2746</w:t>
      </w:r>
    </w:p>
    <w:p w14:paraId="7278BBD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2746</w:t>
      </w:r>
    </w:p>
    <w:p w14:paraId="1CCAE69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2752</w:t>
      </w:r>
    </w:p>
    <w:p w14:paraId="2EFC432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4 DL CA Event Triggered Reporting on Deactivated SCell with PCell and SCell Interruptions in Non-DRX</w:t>
      </w:r>
      <w:r>
        <w:rPr>
          <w:noProof/>
        </w:rPr>
        <w:tab/>
        <w:t>2752</w:t>
      </w:r>
    </w:p>
    <w:p w14:paraId="1EAA3B3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2752</w:t>
      </w:r>
    </w:p>
    <w:p w14:paraId="03AF72D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2758</w:t>
      </w:r>
    </w:p>
    <w:p w14:paraId="7CD5A09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4DL CA activation and deactivation of know SCell in non-DRX</w:t>
      </w:r>
      <w:r>
        <w:rPr>
          <w:noProof/>
        </w:rPr>
        <w:tab/>
        <w:t>2758</w:t>
      </w:r>
    </w:p>
    <w:p w14:paraId="2A7E655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2758</w:t>
      </w:r>
    </w:p>
    <w:p w14:paraId="4E02CC7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2760</w:t>
      </w:r>
    </w:p>
    <w:p w14:paraId="5C6BCA5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4DL CA activation and deactivation of know SCell in non-DRX</w:t>
      </w:r>
      <w:r>
        <w:rPr>
          <w:noProof/>
        </w:rPr>
        <w:tab/>
        <w:t>2761</w:t>
      </w:r>
    </w:p>
    <w:p w14:paraId="2E3EAA9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2761</w:t>
      </w:r>
    </w:p>
    <w:p w14:paraId="352389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2763</w:t>
      </w:r>
    </w:p>
    <w:p w14:paraId="2F5EA5C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FDD FDD-TDD 4 DL CA activation and deactivation of known SCell in non-DRX</w:t>
      </w:r>
      <w:r>
        <w:rPr>
          <w:noProof/>
        </w:rPr>
        <w:tab/>
        <w:t>2764</w:t>
      </w:r>
    </w:p>
    <w:p w14:paraId="5D0A988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2764</w:t>
      </w:r>
    </w:p>
    <w:p w14:paraId="7A8B9AE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2768</w:t>
      </w:r>
    </w:p>
    <w:p w14:paraId="58C2CB3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TDD FDD-TDD 4 DL CA activation and deactivation of known SCell in non-DRX</w:t>
      </w:r>
      <w:r>
        <w:rPr>
          <w:noProof/>
        </w:rPr>
        <w:tab/>
        <w:t>2769</w:t>
      </w:r>
    </w:p>
    <w:p w14:paraId="43FBC0E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2769</w:t>
      </w:r>
    </w:p>
    <w:p w14:paraId="2C23F3F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2772</w:t>
      </w:r>
    </w:p>
    <w:p w14:paraId="7A52742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4DL CA activation and deactivation of unknown SCell in non-DRX</w:t>
      </w:r>
      <w:r>
        <w:rPr>
          <w:noProof/>
        </w:rPr>
        <w:tab/>
        <w:t>2773</w:t>
      </w:r>
    </w:p>
    <w:p w14:paraId="4840372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2773</w:t>
      </w:r>
    </w:p>
    <w:p w14:paraId="62905AE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2776</w:t>
      </w:r>
    </w:p>
    <w:p w14:paraId="56FB852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4DL CA activation and deactivation of unknown SCell in non-DRX</w:t>
      </w:r>
      <w:r>
        <w:rPr>
          <w:noProof/>
        </w:rPr>
        <w:tab/>
        <w:t>2776</w:t>
      </w:r>
    </w:p>
    <w:p w14:paraId="0A2F854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A.8.16.62.1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2776</w:t>
      </w:r>
    </w:p>
    <w:p w14:paraId="5C18CE6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2778</w:t>
      </w:r>
    </w:p>
    <w:p w14:paraId="3EB34EE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FDD FDD-TDD 4 DL CA activation and deactivation of unknown SCell in non-DRX</w:t>
      </w:r>
      <w:r>
        <w:rPr>
          <w:noProof/>
        </w:rPr>
        <w:tab/>
        <w:t>2779</w:t>
      </w:r>
    </w:p>
    <w:p w14:paraId="7FE7266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2779</w:t>
      </w:r>
    </w:p>
    <w:p w14:paraId="61B8E42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2782</w:t>
      </w:r>
    </w:p>
    <w:p w14:paraId="0D15A8E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TDD FDD-TDD 4 DL CA activation and deactivation of unknown SCell in non-DRX</w:t>
      </w:r>
      <w:r>
        <w:rPr>
          <w:noProof/>
        </w:rPr>
        <w:tab/>
        <w:t>2783</w:t>
      </w:r>
    </w:p>
    <w:p w14:paraId="12FE502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2783</w:t>
      </w:r>
    </w:p>
    <w:p w14:paraId="4154FF7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2787</w:t>
      </w:r>
    </w:p>
    <w:p w14:paraId="74DA682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FDD CA Event Triggered Reporting with 4 Deactivated SCells in Non-DRX</w:t>
      </w:r>
      <w:r>
        <w:rPr>
          <w:noProof/>
        </w:rPr>
        <w:tab/>
        <w:t>2787</w:t>
      </w:r>
    </w:p>
    <w:p w14:paraId="79D98E4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2787</w:t>
      </w:r>
    </w:p>
    <w:p w14:paraId="2A34475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A.8.16.65.2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Test Requirements</w:t>
      </w:r>
      <w:r>
        <w:rPr>
          <w:noProof/>
        </w:rPr>
        <w:tab/>
        <w:t>2792</w:t>
      </w:r>
    </w:p>
    <w:p w14:paraId="32A1665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TDD CA Event Triggered Reporting with 4 Deactivated SCells in Non-DRX</w:t>
      </w:r>
      <w:r>
        <w:rPr>
          <w:noProof/>
        </w:rPr>
        <w:tab/>
        <w:t>2792</w:t>
      </w:r>
    </w:p>
    <w:p w14:paraId="74E0D9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2792</w:t>
      </w:r>
    </w:p>
    <w:p w14:paraId="7104C39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A.8.16.66.2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Test Requirements</w:t>
      </w:r>
      <w:r>
        <w:rPr>
          <w:noProof/>
        </w:rPr>
        <w:tab/>
        <w:t>2797</w:t>
      </w:r>
    </w:p>
    <w:p w14:paraId="5ECF50D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FDD CA activation and deactivation of Unknown SCell in non-DRX</w:t>
      </w:r>
      <w:r>
        <w:rPr>
          <w:noProof/>
        </w:rPr>
        <w:tab/>
        <w:t>2797</w:t>
      </w:r>
    </w:p>
    <w:p w14:paraId="525D26B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2797</w:t>
      </w:r>
    </w:p>
    <w:p w14:paraId="5AA40A4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2802</w:t>
      </w:r>
    </w:p>
    <w:p w14:paraId="622C56E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TDD CA activation and deactivation of Unknown SCell in non-DRX</w:t>
      </w:r>
      <w:r>
        <w:rPr>
          <w:noProof/>
        </w:rPr>
        <w:tab/>
        <w:t>2802</w:t>
      </w:r>
    </w:p>
    <w:p w14:paraId="5A0E024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2802</w:t>
      </w:r>
    </w:p>
    <w:p w14:paraId="667B3AE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2807</w:t>
      </w:r>
    </w:p>
    <w:p w14:paraId="208ED40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 CA activation and deactivation of unknown SCell in non-DRX</w:t>
      </w:r>
      <w:r>
        <w:rPr>
          <w:noProof/>
        </w:rPr>
        <w:tab/>
        <w:t>2807</w:t>
      </w:r>
    </w:p>
    <w:p w14:paraId="226A02C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2807</w:t>
      </w:r>
    </w:p>
    <w:p w14:paraId="57F8DF5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2811</w:t>
      </w:r>
    </w:p>
    <w:p w14:paraId="019CC0A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TDD CA activation and deactivation of unknown SCell in non-DRX</w:t>
      </w:r>
      <w:r>
        <w:rPr>
          <w:noProof/>
        </w:rPr>
        <w:tab/>
        <w:t>2811</w:t>
      </w:r>
    </w:p>
    <w:p w14:paraId="7598B64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2811</w:t>
      </w:r>
    </w:p>
    <w:p w14:paraId="7E952D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2815</w:t>
      </w:r>
    </w:p>
    <w:p w14:paraId="3BFEF13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 CA Event Triggered Reporting with Deactivated SCells in Non-DRX</w:t>
      </w:r>
      <w:r>
        <w:rPr>
          <w:noProof/>
        </w:rPr>
        <w:tab/>
        <w:t>2815</w:t>
      </w:r>
    </w:p>
    <w:p w14:paraId="3E79D9D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2815</w:t>
      </w:r>
    </w:p>
    <w:p w14:paraId="63A6489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2820</w:t>
      </w:r>
    </w:p>
    <w:p w14:paraId="7D3CD4D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TDD CA Event Triggered Reporting with Deactivated SCells in Non-DRX</w:t>
      </w:r>
      <w:r>
        <w:rPr>
          <w:noProof/>
        </w:rPr>
        <w:tab/>
        <w:t>2820</w:t>
      </w:r>
    </w:p>
    <w:p w14:paraId="21BE87E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2820</w:t>
      </w:r>
    </w:p>
    <w:p w14:paraId="2570D1E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2825</w:t>
      </w:r>
    </w:p>
    <w:p w14:paraId="7430959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 CA Event Triggered Reporting on Deactivated SCell with PCell and SCell Interruptions in Non-DRX</w:t>
      </w:r>
      <w:r>
        <w:rPr>
          <w:noProof/>
        </w:rPr>
        <w:tab/>
        <w:t>2825</w:t>
      </w:r>
    </w:p>
    <w:p w14:paraId="06E73DB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2825</w:t>
      </w:r>
    </w:p>
    <w:p w14:paraId="70382F9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A.8.16.73.2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2832</w:t>
      </w:r>
    </w:p>
    <w:p w14:paraId="3686629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TDD CA Event Triggered Reporting on Deactivated SCell with PCell and SCell Interruptions in Non-DRX</w:t>
      </w:r>
      <w:r>
        <w:rPr>
          <w:noProof/>
        </w:rPr>
        <w:tab/>
        <w:t>2832</w:t>
      </w:r>
    </w:p>
    <w:p w14:paraId="5C81E1B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2832</w:t>
      </w:r>
    </w:p>
    <w:p w14:paraId="7DBC60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A.8.16.74.2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2838</w:t>
      </w:r>
    </w:p>
    <w:p w14:paraId="3ECEEB7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FDD CA activation and deactivation of known SCell in non-DRX</w:t>
      </w:r>
      <w:r>
        <w:rPr>
          <w:noProof/>
        </w:rPr>
        <w:tab/>
        <w:t>2838</w:t>
      </w:r>
    </w:p>
    <w:p w14:paraId="232CDDE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2838</w:t>
      </w:r>
    </w:p>
    <w:p w14:paraId="0B4A737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2844</w:t>
      </w:r>
    </w:p>
    <w:p w14:paraId="423C4FB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TDD CA activation and deactivation of known SCell in non-DRX</w:t>
      </w:r>
      <w:r>
        <w:rPr>
          <w:noProof/>
        </w:rPr>
        <w:tab/>
        <w:t>2844</w:t>
      </w:r>
    </w:p>
    <w:p w14:paraId="1ECAA46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2844</w:t>
      </w:r>
    </w:p>
    <w:p w14:paraId="5F12C2F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2850</w:t>
      </w:r>
    </w:p>
    <w:p w14:paraId="6DCF322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 CA activation and deactivation of know SCell in non-DRX</w:t>
      </w:r>
      <w:r>
        <w:rPr>
          <w:noProof/>
        </w:rPr>
        <w:tab/>
        <w:t>2850</w:t>
      </w:r>
    </w:p>
    <w:p w14:paraId="40C3347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2850</w:t>
      </w:r>
    </w:p>
    <w:p w14:paraId="1BC0ABA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2854</w:t>
      </w:r>
    </w:p>
    <w:p w14:paraId="4985C0C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TDD CA activation and deactivation of know SCell in non-DRX</w:t>
      </w:r>
      <w:r>
        <w:rPr>
          <w:noProof/>
        </w:rPr>
        <w:tab/>
        <w:t>2854</w:t>
      </w:r>
    </w:p>
    <w:p w14:paraId="2B41FC2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2854</w:t>
      </w:r>
    </w:p>
    <w:p w14:paraId="1D72ED7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2856</w:t>
      </w:r>
    </w:p>
    <w:p w14:paraId="5D0C8F6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FDD FDD-TDD 4 DL CA Event Triggered Reporting on Deactivated SCell with PCell and SCell Interruptions in Non-DRX</w:t>
      </w:r>
      <w:r>
        <w:rPr>
          <w:noProof/>
        </w:rPr>
        <w:tab/>
        <w:t>2857</w:t>
      </w:r>
    </w:p>
    <w:p w14:paraId="45E70DF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2857</w:t>
      </w:r>
    </w:p>
    <w:p w14:paraId="4C1037A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A.8.16.79.2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2864</w:t>
      </w:r>
    </w:p>
    <w:p w14:paraId="25345AA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TDD TDD-FDD 4 DL CA Event Triggered Reporting on Deactivated SCell with PCell and SCell Interruptions in Non-DRX</w:t>
      </w:r>
      <w:r>
        <w:rPr>
          <w:noProof/>
        </w:rPr>
        <w:tab/>
        <w:t>2864</w:t>
      </w:r>
    </w:p>
    <w:p w14:paraId="6486E06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A.8.16.80.1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2864</w:t>
      </w:r>
    </w:p>
    <w:p w14:paraId="255CD0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A.8.16.80.2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2871</w:t>
      </w:r>
    </w:p>
    <w:p w14:paraId="74B3BD3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FDD FDD-TDD 5 DL CA Event Triggered Reporting on Deactivated SCell with PCell and SCell Interruptions in Non-DRX</w:t>
      </w:r>
      <w:r>
        <w:rPr>
          <w:noProof/>
        </w:rPr>
        <w:tab/>
        <w:t>2871</w:t>
      </w:r>
    </w:p>
    <w:p w14:paraId="2E6F7B0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2871</w:t>
      </w:r>
    </w:p>
    <w:p w14:paraId="05CF289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A.8.16.81.2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2877</w:t>
      </w:r>
    </w:p>
    <w:p w14:paraId="7754DE0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TDD TDD-FDD 5 DL CA Event Triggered Reporting on Deactivated SCell with PCell and SCell Interruptions in Non-DRX</w:t>
      </w:r>
      <w:r>
        <w:rPr>
          <w:noProof/>
        </w:rPr>
        <w:tab/>
        <w:t>2877</w:t>
      </w:r>
    </w:p>
    <w:p w14:paraId="0DD7979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2877</w:t>
      </w:r>
    </w:p>
    <w:p w14:paraId="22DED02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A.8.16.82.2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2883</w:t>
      </w:r>
    </w:p>
    <w:p w14:paraId="58E505C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CA Event Triggered Reporting under Deactivated SCells in Non-DRX with generic duplex modes</w:t>
      </w:r>
      <w:r>
        <w:rPr>
          <w:noProof/>
        </w:rPr>
        <w:tab/>
        <w:t>2883</w:t>
      </w:r>
    </w:p>
    <w:p w14:paraId="651C267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2883</w:t>
      </w:r>
    </w:p>
    <w:p w14:paraId="03FCAEC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A.8.16.83.2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Test Requirements</w:t>
      </w:r>
      <w:r>
        <w:rPr>
          <w:noProof/>
        </w:rPr>
        <w:tab/>
        <w:t>2888</w:t>
      </w:r>
    </w:p>
    <w:p w14:paraId="0FC8B77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CA Event Triggered Reporting on Deactivated SCell with PCell and SCell Interruptions in Non-DRX with generic duplex modes</w:t>
      </w:r>
      <w:r>
        <w:rPr>
          <w:noProof/>
        </w:rPr>
        <w:tab/>
        <w:t>2888</w:t>
      </w:r>
    </w:p>
    <w:p w14:paraId="2233478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2888</w:t>
      </w:r>
    </w:p>
    <w:p w14:paraId="244B736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A.8.16.84.2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2894</w:t>
      </w:r>
    </w:p>
    <w:p w14:paraId="7D966E0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CA Activation and Deactivation of Known SCell in Non-DRX with generic duplex modes</w:t>
      </w:r>
      <w:r>
        <w:rPr>
          <w:noProof/>
        </w:rPr>
        <w:tab/>
        <w:t>2894</w:t>
      </w:r>
    </w:p>
    <w:p w14:paraId="0F083DA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2894</w:t>
      </w:r>
    </w:p>
    <w:p w14:paraId="4A3185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2898</w:t>
      </w:r>
    </w:p>
    <w:p w14:paraId="68DAB5C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CA Activation and Deactivation of Unknown SCell in Non-DRX with generic duplex modes</w:t>
      </w:r>
      <w:r>
        <w:rPr>
          <w:noProof/>
        </w:rPr>
        <w:tab/>
        <w:t>2898</w:t>
      </w:r>
    </w:p>
    <w:p w14:paraId="297C2A9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2898</w:t>
      </w:r>
    </w:p>
    <w:p w14:paraId="1B7AF5D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2901</w:t>
      </w:r>
    </w:p>
    <w:p w14:paraId="573707A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Event Triggered Reporting under Deactivated SCells in Non-DRX with generic duplex modes</w:t>
      </w:r>
      <w:r>
        <w:rPr>
          <w:noProof/>
        </w:rPr>
        <w:tab/>
        <w:t>2901</w:t>
      </w:r>
    </w:p>
    <w:p w14:paraId="752DB93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2901</w:t>
      </w:r>
    </w:p>
    <w:p w14:paraId="762705C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A.8.16.87.2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Test Requirements</w:t>
      </w:r>
      <w:r>
        <w:rPr>
          <w:noProof/>
        </w:rPr>
        <w:tab/>
        <w:t>2907</w:t>
      </w:r>
    </w:p>
    <w:p w14:paraId="5215E0A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  <w:lang w:eastAsia="ja-JP"/>
        </w:rPr>
        <w:t>4 DL CA Event Triggered Reporting on Deactivated SCell with PCell and SCell Interruptions in Non-DRX with generic duplex modes</w:t>
      </w:r>
      <w:r>
        <w:rPr>
          <w:noProof/>
        </w:rPr>
        <w:tab/>
        <w:t>2907</w:t>
      </w:r>
    </w:p>
    <w:p w14:paraId="2C57A75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2907</w:t>
      </w:r>
    </w:p>
    <w:p w14:paraId="39BC153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A.8.16.88.2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2915</w:t>
      </w:r>
    </w:p>
    <w:p w14:paraId="7F87B46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Activation and Deactivation of Known SCell in Non-DRX with generic duplex modes</w:t>
      </w:r>
      <w:r>
        <w:rPr>
          <w:noProof/>
        </w:rPr>
        <w:tab/>
        <w:t>2915</w:t>
      </w:r>
    </w:p>
    <w:p w14:paraId="1421AFB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2915</w:t>
      </w:r>
    </w:p>
    <w:p w14:paraId="6B5DB09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2922</w:t>
      </w:r>
    </w:p>
    <w:p w14:paraId="044CF09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Activation and Deactivation of Unknown SCell in Non-DRX with generic duplex modes</w:t>
      </w:r>
      <w:r>
        <w:rPr>
          <w:noProof/>
        </w:rPr>
        <w:tab/>
        <w:t>2922</w:t>
      </w:r>
    </w:p>
    <w:p w14:paraId="16B6B96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2922</w:t>
      </w:r>
    </w:p>
    <w:p w14:paraId="7AF2A6F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2929</w:t>
      </w:r>
    </w:p>
    <w:p w14:paraId="49FD0F3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CA Event Triggered Reporting under Deactivated SCells in Non-DRX with generic duplex modes</w:t>
      </w:r>
      <w:r>
        <w:rPr>
          <w:noProof/>
        </w:rPr>
        <w:tab/>
        <w:t>2929</w:t>
      </w:r>
    </w:p>
    <w:p w14:paraId="0C3D08E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2929</w:t>
      </w:r>
    </w:p>
    <w:p w14:paraId="1C8B0C3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A.8.16.91.2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Test Requirements</w:t>
      </w:r>
      <w:r>
        <w:rPr>
          <w:noProof/>
        </w:rPr>
        <w:tab/>
        <w:t>2935</w:t>
      </w:r>
    </w:p>
    <w:p w14:paraId="1D60575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CA Event Triggered Reporting on Deactivated SCell with PCell and SCell Interruptions in Non-DRX with generic duplex modes</w:t>
      </w:r>
      <w:r>
        <w:rPr>
          <w:noProof/>
        </w:rPr>
        <w:tab/>
        <w:t>2935</w:t>
      </w:r>
    </w:p>
    <w:p w14:paraId="1403C2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2935</w:t>
      </w:r>
    </w:p>
    <w:p w14:paraId="6F3A584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A.8.16.92.2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2943</w:t>
      </w:r>
    </w:p>
    <w:p w14:paraId="2C5A81A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CA Activation and Deactivation of Known SCell in Non-DRX with generic duplex modes</w:t>
      </w:r>
      <w:r>
        <w:rPr>
          <w:noProof/>
        </w:rPr>
        <w:tab/>
        <w:t>2943</w:t>
      </w:r>
    </w:p>
    <w:p w14:paraId="272CAAE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2943</w:t>
      </w:r>
    </w:p>
    <w:p w14:paraId="77A615F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2950</w:t>
      </w:r>
    </w:p>
    <w:p w14:paraId="39A5BD0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CA Activation and Deactivation of Unknown SCell in Non-DRX with generic duplex modes</w:t>
      </w:r>
      <w:r>
        <w:rPr>
          <w:noProof/>
        </w:rPr>
        <w:tab/>
        <w:t>2950</w:t>
      </w:r>
    </w:p>
    <w:p w14:paraId="2652CCE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2950</w:t>
      </w:r>
    </w:p>
    <w:p w14:paraId="518C903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2957</w:t>
      </w:r>
    </w:p>
    <w:p w14:paraId="1884777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6 DL CA Event Triggered Reporting under Deactivated SCells in Non-DRX with generic duplex modes</w:t>
      </w:r>
      <w:r>
        <w:rPr>
          <w:noProof/>
        </w:rPr>
        <w:tab/>
        <w:t>2957</w:t>
      </w:r>
    </w:p>
    <w:p w14:paraId="2CE753D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2957</w:t>
      </w:r>
    </w:p>
    <w:p w14:paraId="4188298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2965</w:t>
      </w:r>
    </w:p>
    <w:p w14:paraId="1FAD483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6 DL CA Event Triggered Reporting on Deactivated SCell with PCell and SCell Interruptions in Non-DRX with generic duplex modes</w:t>
      </w:r>
      <w:r>
        <w:rPr>
          <w:noProof/>
        </w:rPr>
        <w:tab/>
        <w:t>2965</w:t>
      </w:r>
    </w:p>
    <w:p w14:paraId="55B8B7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2965</w:t>
      </w:r>
    </w:p>
    <w:p w14:paraId="2A60DE8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A.8.16.96.2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2975</w:t>
      </w:r>
    </w:p>
    <w:p w14:paraId="6146DC4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6 DL CA Activation and Deactivation of Known SCell in Non-DRX with generic duplex modes</w:t>
      </w:r>
      <w:r>
        <w:rPr>
          <w:noProof/>
        </w:rPr>
        <w:tab/>
        <w:t>2975</w:t>
      </w:r>
    </w:p>
    <w:p w14:paraId="767C8E5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2975</w:t>
      </w:r>
    </w:p>
    <w:p w14:paraId="236C981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A.8.16.97.2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2982</w:t>
      </w:r>
    </w:p>
    <w:p w14:paraId="1812612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6 DL CA Activation and Deactivation of Unknown SCell in Non-DRX with generic duplex modes</w:t>
      </w:r>
      <w:r>
        <w:rPr>
          <w:noProof/>
        </w:rPr>
        <w:tab/>
        <w:t>2982</w:t>
      </w:r>
    </w:p>
    <w:p w14:paraId="1426BA2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2982</w:t>
      </w:r>
    </w:p>
    <w:p w14:paraId="2CBFB2C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2990</w:t>
      </w:r>
    </w:p>
    <w:p w14:paraId="513B0D0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7 DL CA Event Triggered Reporting under Deactivated SCells in Non-DRX with generic duplex modes</w:t>
      </w:r>
      <w:r>
        <w:rPr>
          <w:noProof/>
        </w:rPr>
        <w:tab/>
        <w:t>2990</w:t>
      </w:r>
    </w:p>
    <w:p w14:paraId="616FCC5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2990</w:t>
      </w:r>
    </w:p>
    <w:p w14:paraId="18FEF6A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3000</w:t>
      </w:r>
    </w:p>
    <w:p w14:paraId="084A393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7 DL CA Event Triggered Reporting on Deactivated SCell with PCell and SCell Interruptions in Non-DRX with generic duplex modes</w:t>
      </w:r>
      <w:r>
        <w:rPr>
          <w:noProof/>
        </w:rPr>
        <w:tab/>
        <w:t>3000</w:t>
      </w:r>
    </w:p>
    <w:p w14:paraId="2281E22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3000</w:t>
      </w:r>
    </w:p>
    <w:p w14:paraId="6BCEA11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A.8.16.100.2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3010</w:t>
      </w:r>
    </w:p>
    <w:p w14:paraId="71074A9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7 DL CA Activation and Deactivation of Known SCell in Non-DRX with generic duplex modes</w:t>
      </w:r>
      <w:r>
        <w:rPr>
          <w:noProof/>
        </w:rPr>
        <w:tab/>
        <w:t>3010</w:t>
      </w:r>
    </w:p>
    <w:p w14:paraId="3FC595A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3010</w:t>
      </w:r>
    </w:p>
    <w:p w14:paraId="1A0A882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3020</w:t>
      </w:r>
    </w:p>
    <w:p w14:paraId="2114FB6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7 DL CA Activation and Deactivation of Unknown SCell in Non-DRX with generic duplex modes</w:t>
      </w:r>
      <w:r>
        <w:rPr>
          <w:noProof/>
        </w:rPr>
        <w:tab/>
        <w:t>3020</w:t>
      </w:r>
    </w:p>
    <w:p w14:paraId="3CFD9F1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3020</w:t>
      </w:r>
    </w:p>
    <w:p w14:paraId="68CC4AA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3031</w:t>
      </w:r>
    </w:p>
    <w:p w14:paraId="0058F61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Hibernation and Activation of Known SCell in Non-DRX with generic duplex modes</w:t>
      </w:r>
      <w:r>
        <w:rPr>
          <w:noProof/>
        </w:rPr>
        <w:tab/>
        <w:t>3031</w:t>
      </w:r>
    </w:p>
    <w:p w14:paraId="6FE46DE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3031</w:t>
      </w:r>
    </w:p>
    <w:p w14:paraId="2959D3B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3036</w:t>
      </w:r>
    </w:p>
    <w:p w14:paraId="761C321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Hibernation and Activation of Unknown SCell in Non-DRX with generic duplex modes</w:t>
      </w:r>
      <w:r>
        <w:rPr>
          <w:noProof/>
        </w:rPr>
        <w:tab/>
        <w:t>3037</w:t>
      </w:r>
    </w:p>
    <w:p w14:paraId="32BAFDB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3037</w:t>
      </w:r>
    </w:p>
    <w:p w14:paraId="4AA523E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3041</w:t>
      </w:r>
    </w:p>
    <w:p w14:paraId="3C5E885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A.8.16.105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Idle Mode measurements of inter-frequency CA candidate cells for early reporting</w:t>
      </w:r>
      <w:r>
        <w:rPr>
          <w:noProof/>
        </w:rPr>
        <w:tab/>
        <w:t>3042</w:t>
      </w:r>
    </w:p>
    <w:p w14:paraId="11A1596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A.8.16.105.1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3042</w:t>
      </w:r>
    </w:p>
    <w:p w14:paraId="75EECE0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</w:t>
      </w:r>
      <w:r>
        <w:rPr>
          <w:noProof/>
        </w:rPr>
        <w:t>8.16.105</w:t>
      </w:r>
      <w:r w:rsidRPr="003E52FD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3046</w:t>
      </w:r>
    </w:p>
    <w:p w14:paraId="6562E30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Direct Activation of Known SCell in Non-DRX with generic duplex modes</w:t>
      </w:r>
      <w:r>
        <w:rPr>
          <w:noProof/>
        </w:rPr>
        <w:tab/>
        <w:t>3047</w:t>
      </w:r>
    </w:p>
    <w:p w14:paraId="1DAD0A9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3047</w:t>
      </w:r>
    </w:p>
    <w:p w14:paraId="127D1F4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3051</w:t>
      </w:r>
    </w:p>
    <w:p w14:paraId="65258C0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 event triggered reporting under deactivated SCell in non-DRX </w:t>
      </w:r>
      <w:r w:rsidRPr="003E52FD">
        <w:rPr>
          <w:rFonts w:cs="Arial"/>
          <w:noProof/>
        </w:rPr>
        <w:t xml:space="preserve">with </w:t>
      </w:r>
      <w:r w:rsidRPr="003E52FD">
        <w:rPr>
          <w:i/>
          <w:noProof/>
        </w:rPr>
        <w:t>highSpeedEnhMeasFlag</w:t>
      </w:r>
      <w:r w:rsidRPr="003E52FD">
        <w:rPr>
          <w:i/>
          <w:noProof/>
          <w:lang w:eastAsia="ja-JP"/>
        </w:rPr>
        <w:t>2</w:t>
      </w:r>
      <w:r w:rsidRPr="003E52FD">
        <w:rPr>
          <w:i/>
          <w:noProof/>
        </w:rPr>
        <w:t>-</w:t>
      </w:r>
      <w:r w:rsidRPr="003E52FD">
        <w:rPr>
          <w:i/>
          <w:noProof/>
          <w:lang w:eastAsia="ja-JP"/>
        </w:rPr>
        <w:t>r16</w:t>
      </w:r>
      <w:r>
        <w:rPr>
          <w:noProof/>
        </w:rPr>
        <w:tab/>
        <w:t>3051</w:t>
      </w:r>
    </w:p>
    <w:p w14:paraId="6C79F34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3051</w:t>
      </w:r>
    </w:p>
    <w:p w14:paraId="1D7806D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3053</w:t>
      </w:r>
    </w:p>
    <w:p w14:paraId="20AAA08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event triggered reporting under deactivated SCell in non-DRX with </w:t>
      </w:r>
      <w:r w:rsidRPr="003E52FD">
        <w:rPr>
          <w:i/>
          <w:noProof/>
        </w:rPr>
        <w:t>highSpeedEnhMeasFlag</w:t>
      </w:r>
      <w:r w:rsidRPr="003E52FD">
        <w:rPr>
          <w:i/>
          <w:noProof/>
          <w:lang w:eastAsia="ja-JP"/>
        </w:rPr>
        <w:t>2</w:t>
      </w:r>
      <w:r w:rsidRPr="003E52FD">
        <w:rPr>
          <w:i/>
          <w:noProof/>
        </w:rPr>
        <w:t>-</w:t>
      </w:r>
      <w:r w:rsidRPr="003E52FD">
        <w:rPr>
          <w:i/>
          <w:noProof/>
          <w:lang w:eastAsia="ja-JP"/>
        </w:rPr>
        <w:t>r16</w:t>
      </w:r>
      <w:r>
        <w:rPr>
          <w:noProof/>
        </w:rPr>
        <w:tab/>
        <w:t>3054</w:t>
      </w:r>
    </w:p>
    <w:p w14:paraId="4CDC0BC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3054</w:t>
      </w:r>
    </w:p>
    <w:p w14:paraId="30BD348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3056</w:t>
      </w:r>
    </w:p>
    <w:p w14:paraId="6595DBD6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Measurements for E-UTRAN Carrier Aggregation</w:t>
      </w:r>
      <w:r>
        <w:rPr>
          <w:noProof/>
        </w:rPr>
        <w:tab/>
        <w:t>3057</w:t>
      </w:r>
    </w:p>
    <w:p w14:paraId="411FA00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measurement reporting delay test case</w:t>
      </w:r>
      <w:r>
        <w:rPr>
          <w:noProof/>
        </w:rPr>
        <w:tab/>
        <w:t>3057</w:t>
      </w:r>
    </w:p>
    <w:p w14:paraId="754BB72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3057</w:t>
      </w:r>
    </w:p>
    <w:p w14:paraId="74BD9E3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3063</w:t>
      </w:r>
    </w:p>
    <w:p w14:paraId="296AADF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measurement reporting delay test case</w:t>
      </w:r>
      <w:r>
        <w:rPr>
          <w:noProof/>
        </w:rPr>
        <w:tab/>
        <w:t>3063</w:t>
      </w:r>
    </w:p>
    <w:p w14:paraId="7CA0D9C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3063</w:t>
      </w:r>
    </w:p>
    <w:p w14:paraId="41CFD3E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3070</w:t>
      </w:r>
    </w:p>
    <w:p w14:paraId="5D02181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Measurement Reporting Test Case for 20 MHz</w:t>
      </w:r>
      <w:r>
        <w:rPr>
          <w:noProof/>
        </w:rPr>
        <w:tab/>
        <w:t>3070</w:t>
      </w:r>
    </w:p>
    <w:p w14:paraId="34641BC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3070</w:t>
      </w:r>
    </w:p>
    <w:p w14:paraId="7F89815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3071</w:t>
      </w:r>
    </w:p>
    <w:p w14:paraId="5933083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Measurement Reporting Test Case for 20 MHz</w:t>
      </w:r>
      <w:r>
        <w:rPr>
          <w:noProof/>
        </w:rPr>
        <w:tab/>
        <w:t>3071</w:t>
      </w:r>
    </w:p>
    <w:p w14:paraId="15CE451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3071</w:t>
      </w:r>
    </w:p>
    <w:p w14:paraId="253DAF3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3072</w:t>
      </w:r>
    </w:p>
    <w:p w14:paraId="4A78AB3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Measurement Reporting Test Case for 10MHz+5MHz</w:t>
      </w:r>
      <w:r>
        <w:rPr>
          <w:noProof/>
        </w:rPr>
        <w:tab/>
        <w:t>3072</w:t>
      </w:r>
    </w:p>
    <w:p w14:paraId="124D916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3072</w:t>
      </w:r>
    </w:p>
    <w:p w14:paraId="44D02B9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3073</w:t>
      </w:r>
    </w:p>
    <w:p w14:paraId="0125B79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Measurement Reporting Test Case for 10MHz+5MHz</w:t>
      </w:r>
      <w:r>
        <w:rPr>
          <w:noProof/>
        </w:rPr>
        <w:tab/>
        <w:t>3073</w:t>
      </w:r>
    </w:p>
    <w:p w14:paraId="1F0022D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3073</w:t>
      </w:r>
    </w:p>
    <w:p w14:paraId="6345AB4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3074</w:t>
      </w:r>
    </w:p>
    <w:p w14:paraId="02C7F2D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Measurement Reporting Test Case for 5 + 5 MHz Bandwidth</w:t>
      </w:r>
      <w:r>
        <w:rPr>
          <w:noProof/>
        </w:rPr>
        <w:tab/>
        <w:t>3075</w:t>
      </w:r>
    </w:p>
    <w:p w14:paraId="4BBAB9A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3075</w:t>
      </w:r>
    </w:p>
    <w:p w14:paraId="557210D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3075</w:t>
      </w:r>
    </w:p>
    <w:p w14:paraId="13FC132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Measurement Reporting Test Case for 5+5 MHz bandwidth</w:t>
      </w:r>
      <w:r>
        <w:rPr>
          <w:noProof/>
        </w:rPr>
        <w:tab/>
        <w:t>3076</w:t>
      </w:r>
    </w:p>
    <w:p w14:paraId="4877378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3076</w:t>
      </w:r>
    </w:p>
    <w:p w14:paraId="2099FBA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A.8.17.8.2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3076</w:t>
      </w:r>
    </w:p>
    <w:p w14:paraId="4E5805B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Measurement Reporting Test Case for 20MHz+10MHz</w:t>
      </w:r>
      <w:r>
        <w:rPr>
          <w:noProof/>
        </w:rPr>
        <w:tab/>
        <w:t>3077</w:t>
      </w:r>
    </w:p>
    <w:p w14:paraId="21DF30D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3077</w:t>
      </w:r>
    </w:p>
    <w:p w14:paraId="0A61844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3078</w:t>
      </w:r>
    </w:p>
    <w:p w14:paraId="5A1C0E9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3 DL FDD CA RSTD Measurement Reporting Delay Test Case</w:t>
      </w:r>
      <w:r>
        <w:rPr>
          <w:noProof/>
        </w:rPr>
        <w:tab/>
        <w:t>3078</w:t>
      </w:r>
    </w:p>
    <w:p w14:paraId="016810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3078</w:t>
      </w:r>
    </w:p>
    <w:p w14:paraId="104D8B9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3085</w:t>
      </w:r>
    </w:p>
    <w:p w14:paraId="09F1D7B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3 DL TDD CA RSTD Measurement Reporting Delay Test Case</w:t>
      </w:r>
      <w:r>
        <w:rPr>
          <w:noProof/>
        </w:rPr>
        <w:tab/>
        <w:t>3086</w:t>
      </w:r>
    </w:p>
    <w:p w14:paraId="1DED1FA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3086</w:t>
      </w:r>
    </w:p>
    <w:p w14:paraId="2CE3D9D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3092</w:t>
      </w:r>
    </w:p>
    <w:p w14:paraId="3C27F31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3093</w:t>
      </w:r>
    </w:p>
    <w:p w14:paraId="63A5987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TDD-HRPD event triggered reporting under fading propagation conditions</w:t>
      </w:r>
      <w:r>
        <w:rPr>
          <w:noProof/>
        </w:rPr>
        <w:tab/>
        <w:t>3093</w:t>
      </w:r>
    </w:p>
    <w:p w14:paraId="62D75DA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3093</w:t>
      </w:r>
    </w:p>
    <w:p w14:paraId="7B31C2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3095</w:t>
      </w:r>
    </w:p>
    <w:p w14:paraId="3EFF0CE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CDMA2000 1X Measurements</w:t>
      </w:r>
      <w:r>
        <w:rPr>
          <w:noProof/>
        </w:rPr>
        <w:tab/>
        <w:t>3095</w:t>
      </w:r>
    </w:p>
    <w:p w14:paraId="599FBFE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CDMA2000 1X event triggered reporting under fading propagation conditions</w:t>
      </w:r>
      <w:r>
        <w:rPr>
          <w:noProof/>
        </w:rPr>
        <w:tab/>
        <w:t>3095</w:t>
      </w:r>
    </w:p>
    <w:p w14:paraId="6092F38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3095</w:t>
      </w:r>
    </w:p>
    <w:p w14:paraId="0094D19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3096</w:t>
      </w:r>
    </w:p>
    <w:p w14:paraId="68386D8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Inter-frequency/RAT Measurements in CA mode</w:t>
      </w:r>
      <w:r>
        <w:rPr>
          <w:noProof/>
        </w:rPr>
        <w:tab/>
        <w:t>3097</w:t>
      </w:r>
    </w:p>
    <w:p w14:paraId="57CDF92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3097</w:t>
      </w:r>
    </w:p>
    <w:p w14:paraId="13DC4C2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3097</w:t>
      </w:r>
    </w:p>
    <w:p w14:paraId="0563094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3098</w:t>
      </w:r>
    </w:p>
    <w:p w14:paraId="4366D13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3098</w:t>
      </w:r>
    </w:p>
    <w:p w14:paraId="5A74F33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3099</w:t>
      </w:r>
    </w:p>
    <w:p w14:paraId="53A33C5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3100</w:t>
      </w:r>
    </w:p>
    <w:p w14:paraId="384F2B7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synchronous cells for 20 MHz +20 MHz bandwidth.</w:t>
      </w:r>
      <w:r>
        <w:rPr>
          <w:noProof/>
        </w:rPr>
        <w:tab/>
        <w:t>3101</w:t>
      </w:r>
    </w:p>
    <w:p w14:paraId="5042C40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A.8.20.2A.1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3101</w:t>
      </w:r>
    </w:p>
    <w:p w14:paraId="2C68086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A.8.20.2A.2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3101</w:t>
      </w:r>
    </w:p>
    <w:p w14:paraId="2E18386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A.8.20.2B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synchronous cells for 20 MHz +10 MHz bandwidth.</w:t>
      </w:r>
      <w:r>
        <w:rPr>
          <w:noProof/>
        </w:rPr>
        <w:tab/>
        <w:t>3101</w:t>
      </w:r>
    </w:p>
    <w:p w14:paraId="7238BC7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A.8.20.2B.1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3101</w:t>
      </w:r>
    </w:p>
    <w:p w14:paraId="05A2A3B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A.8.20.2B.2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3104</w:t>
      </w:r>
    </w:p>
    <w:p w14:paraId="4B6F0A1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UTRAN FDD event triggered reporting under fading propagation conditions</w:t>
      </w:r>
      <w:r>
        <w:rPr>
          <w:noProof/>
        </w:rPr>
        <w:tab/>
        <w:t>3104</w:t>
      </w:r>
    </w:p>
    <w:p w14:paraId="7DE28B5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3104</w:t>
      </w:r>
    </w:p>
    <w:p w14:paraId="7709506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A.8.20.3.2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3106</w:t>
      </w:r>
    </w:p>
    <w:p w14:paraId="3B5EE66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to UTRAN TDD cell search under fading propagation conditions</w:t>
      </w:r>
      <w:r>
        <w:rPr>
          <w:noProof/>
        </w:rPr>
        <w:tab/>
        <w:t>3106</w:t>
      </w:r>
    </w:p>
    <w:p w14:paraId="42BA971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3106</w:t>
      </w:r>
    </w:p>
    <w:p w14:paraId="0B42859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3106</w:t>
      </w:r>
    </w:p>
    <w:p w14:paraId="120B31C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3108</w:t>
      </w:r>
    </w:p>
    <w:p w14:paraId="528206F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3108</w:t>
      </w:r>
    </w:p>
    <w:p w14:paraId="61524A3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with 20 MHz +20 MHz bandwidth to UTRAN TDD cell search under fading propagation conditions</w:t>
      </w:r>
      <w:r>
        <w:rPr>
          <w:noProof/>
        </w:rPr>
        <w:tab/>
        <w:t>3108</w:t>
      </w:r>
    </w:p>
    <w:p w14:paraId="2CF5C59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3108</w:t>
      </w:r>
    </w:p>
    <w:p w14:paraId="6BAA391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3108</w:t>
      </w:r>
    </w:p>
    <w:p w14:paraId="7C5D6EF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3108</w:t>
      </w:r>
    </w:p>
    <w:p w14:paraId="2776CF6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3108</w:t>
      </w:r>
    </w:p>
    <w:p w14:paraId="13FE610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with 20 MHz +10 MHz bandwidth to UTRAN TDD cell search under fading propagation conditions</w:t>
      </w:r>
      <w:r>
        <w:rPr>
          <w:noProof/>
        </w:rPr>
        <w:tab/>
        <w:t>3109</w:t>
      </w:r>
    </w:p>
    <w:p w14:paraId="20DD2A8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3109</w:t>
      </w:r>
    </w:p>
    <w:p w14:paraId="5FB44BF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A.8.20.4B.1.1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3109</w:t>
      </w:r>
    </w:p>
    <w:p w14:paraId="22D3FA6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3111</w:t>
      </w:r>
    </w:p>
    <w:p w14:paraId="393B3FC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A.8.20.4B.2.1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3111</w:t>
      </w:r>
    </w:p>
    <w:p w14:paraId="310A8BC3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CSG Proximity Indication Testing Case for E-UTRAN FDD – FDD Inter frequency</w:t>
      </w:r>
      <w:r>
        <w:rPr>
          <w:noProof/>
        </w:rPr>
        <w:tab/>
        <w:t>3111</w:t>
      </w:r>
    </w:p>
    <w:p w14:paraId="7CA082D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Purpose and Environment</w:t>
      </w:r>
      <w:r>
        <w:rPr>
          <w:noProof/>
        </w:rPr>
        <w:tab/>
        <w:t>3111</w:t>
      </w:r>
    </w:p>
    <w:p w14:paraId="34C86B7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A.8.21.2 Test Requirements</w:t>
      </w:r>
      <w:r>
        <w:rPr>
          <w:noProof/>
        </w:rPr>
        <w:tab/>
        <w:t>3115</w:t>
      </w:r>
    </w:p>
    <w:p w14:paraId="07D07E2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Discovery Signal Measurements</w:t>
      </w:r>
      <w:r>
        <w:rPr>
          <w:noProof/>
        </w:rPr>
        <w:tab/>
        <w:t>3115</w:t>
      </w:r>
    </w:p>
    <w:p w14:paraId="6483FBD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synchronous cells in DRX based on CRS based discovery signal</w:t>
      </w:r>
      <w:r>
        <w:rPr>
          <w:noProof/>
        </w:rPr>
        <w:tab/>
        <w:t>3115</w:t>
      </w:r>
    </w:p>
    <w:p w14:paraId="3661ACB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3115</w:t>
      </w:r>
    </w:p>
    <w:p w14:paraId="5C2ADB9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lastRenderedPageBreak/>
        <w:t>A.8.22.1.2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3118</w:t>
      </w:r>
    </w:p>
    <w:p w14:paraId="733803A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intra-frequency event triggered reporting under fading propagation conditions in synchronous cells in DRX based on CRS based discovery signal</w:t>
      </w:r>
      <w:r>
        <w:rPr>
          <w:noProof/>
        </w:rPr>
        <w:tab/>
        <w:t>3118</w:t>
      </w:r>
    </w:p>
    <w:p w14:paraId="46F113E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3118</w:t>
      </w:r>
    </w:p>
    <w:p w14:paraId="2995770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3121</w:t>
      </w:r>
    </w:p>
    <w:p w14:paraId="6604603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DRX based on CRS based discovery signal</w:t>
      </w:r>
      <w:r>
        <w:rPr>
          <w:noProof/>
        </w:rPr>
        <w:tab/>
        <w:t>3121</w:t>
      </w:r>
    </w:p>
    <w:p w14:paraId="50ED31C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3121</w:t>
      </w:r>
    </w:p>
    <w:p w14:paraId="369B271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3124</w:t>
      </w:r>
    </w:p>
    <w:p w14:paraId="79374CA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DRX based on CRS based discovery signal</w:t>
      </w:r>
      <w:r>
        <w:rPr>
          <w:noProof/>
        </w:rPr>
        <w:tab/>
        <w:t>3124</w:t>
      </w:r>
    </w:p>
    <w:p w14:paraId="5983D44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3124</w:t>
      </w:r>
    </w:p>
    <w:p w14:paraId="31741B6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3127</w:t>
      </w:r>
    </w:p>
    <w:p w14:paraId="4E4B6C2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FDD-FDD intra-frequency event triggered reporting </w:t>
      </w:r>
      <w:r w:rsidRPr="003E52FD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3127</w:t>
      </w:r>
    </w:p>
    <w:p w14:paraId="3E80B6B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3127</w:t>
      </w:r>
    </w:p>
    <w:p w14:paraId="6AEE33D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3131</w:t>
      </w:r>
    </w:p>
    <w:p w14:paraId="4F47A32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TDD-TDD intra-frequency event triggered reporting </w:t>
      </w:r>
      <w:r w:rsidRPr="003E52FD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3131</w:t>
      </w:r>
    </w:p>
    <w:p w14:paraId="0A4A3C1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3131</w:t>
      </w:r>
    </w:p>
    <w:p w14:paraId="5CEF6DE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A.8.22.6.2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3135</w:t>
      </w:r>
    </w:p>
    <w:p w14:paraId="68574DC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in DRX based on</w:t>
      </w:r>
      <w:r w:rsidRPr="003E52FD">
        <w:rPr>
          <w:bCs/>
          <w:noProof/>
        </w:rPr>
        <w:t xml:space="preserve"> CSI-RS based discovery signal</w:t>
      </w:r>
      <w:r>
        <w:rPr>
          <w:noProof/>
        </w:rPr>
        <w:tab/>
        <w:t>3135</w:t>
      </w:r>
    </w:p>
    <w:p w14:paraId="785044A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3135</w:t>
      </w:r>
    </w:p>
    <w:p w14:paraId="3A66A7B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3139</w:t>
      </w:r>
    </w:p>
    <w:p w14:paraId="0F3BEFD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bCs/>
          <w:noProof/>
        </w:rPr>
        <w:t>E-UTRAN TDD-TDD inter-frequency event triggered reporting under fading propagation condition in DRX based on CSI-RS based discovery signal</w:t>
      </w:r>
      <w:r>
        <w:rPr>
          <w:noProof/>
        </w:rPr>
        <w:tab/>
        <w:t>3139</w:t>
      </w:r>
    </w:p>
    <w:p w14:paraId="096DE4D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A.8.22.8.1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3139</w:t>
      </w:r>
    </w:p>
    <w:p w14:paraId="57F04FF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3143</w:t>
      </w:r>
    </w:p>
    <w:p w14:paraId="3937897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event triggered reporting under deactivated SCell in non-DRX based on CRS based discovery signal</w:t>
      </w:r>
      <w:r>
        <w:rPr>
          <w:noProof/>
        </w:rPr>
        <w:tab/>
        <w:t>3143</w:t>
      </w:r>
    </w:p>
    <w:p w14:paraId="22A2A8C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3143</w:t>
      </w:r>
    </w:p>
    <w:p w14:paraId="5531936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3145</w:t>
      </w:r>
    </w:p>
    <w:p w14:paraId="69F0268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under deactivated SCell in non-DRX based on CRS based discovery signal</w:t>
      </w:r>
      <w:r>
        <w:rPr>
          <w:noProof/>
        </w:rPr>
        <w:tab/>
        <w:t>3146</w:t>
      </w:r>
    </w:p>
    <w:p w14:paraId="3D03535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3146</w:t>
      </w:r>
    </w:p>
    <w:p w14:paraId="43A167A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3148</w:t>
      </w:r>
    </w:p>
    <w:p w14:paraId="2212683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bCs/>
          <w:noProof/>
        </w:rPr>
        <w:t>E-UTRAN FDD event triggered reporting under deactivated SCell in non-DRX based on CSI-RS based discovery signal</w:t>
      </w:r>
      <w:r>
        <w:rPr>
          <w:noProof/>
        </w:rPr>
        <w:tab/>
        <w:t>3149</w:t>
      </w:r>
    </w:p>
    <w:p w14:paraId="37347A5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3149</w:t>
      </w:r>
    </w:p>
    <w:p w14:paraId="73473C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3152</w:t>
      </w:r>
    </w:p>
    <w:p w14:paraId="0ED842C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bCs/>
          <w:noProof/>
        </w:rPr>
        <w:t>E-UTRAN TDD event triggered reporting under deactivated SCell in non-DRX based on CSI-RS based discovery signal</w:t>
      </w:r>
      <w:r>
        <w:rPr>
          <w:noProof/>
        </w:rPr>
        <w:tab/>
        <w:t>3152</w:t>
      </w:r>
    </w:p>
    <w:p w14:paraId="1987783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3152</w:t>
      </w:r>
    </w:p>
    <w:p w14:paraId="7D1C4D6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3156</w:t>
      </w:r>
    </w:p>
    <w:p w14:paraId="41D1ECF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Dual Connectivity Measurements</w:t>
      </w:r>
      <w:r>
        <w:rPr>
          <w:noProof/>
        </w:rPr>
        <w:tab/>
        <w:t>3156</w:t>
      </w:r>
    </w:p>
    <w:p w14:paraId="2D7D82E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intra-frequency event triggered reporting with DRX in synchronous DC</w:t>
      </w:r>
      <w:r>
        <w:rPr>
          <w:noProof/>
        </w:rPr>
        <w:tab/>
        <w:t>3156</w:t>
      </w:r>
    </w:p>
    <w:p w14:paraId="431374F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3156</w:t>
      </w:r>
    </w:p>
    <w:p w14:paraId="5C7BFA0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3159</w:t>
      </w:r>
    </w:p>
    <w:p w14:paraId="1B33E2D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intra-frequency event triggered reporting with DRX in asynchronous DC</w:t>
      </w:r>
      <w:r>
        <w:rPr>
          <w:noProof/>
        </w:rPr>
        <w:tab/>
        <w:t>3159</w:t>
      </w:r>
    </w:p>
    <w:p w14:paraId="30932FF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3159</w:t>
      </w:r>
    </w:p>
    <w:p w14:paraId="19A333D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3162</w:t>
      </w:r>
    </w:p>
    <w:p w14:paraId="2508087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intra-frequency event triggered reporting with DRX in synchronous DC</w:t>
      </w:r>
      <w:r>
        <w:rPr>
          <w:noProof/>
        </w:rPr>
        <w:tab/>
        <w:t>3162</w:t>
      </w:r>
    </w:p>
    <w:p w14:paraId="403A46E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3162</w:t>
      </w:r>
    </w:p>
    <w:p w14:paraId="16BFCFB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3165</w:t>
      </w:r>
    </w:p>
    <w:p w14:paraId="578F416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inter-frequency event triggered reporting with DRX in synchronous DC</w:t>
      </w:r>
      <w:r>
        <w:rPr>
          <w:noProof/>
        </w:rPr>
        <w:tab/>
        <w:t>3165</w:t>
      </w:r>
    </w:p>
    <w:p w14:paraId="2DCC8AD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3165</w:t>
      </w:r>
    </w:p>
    <w:p w14:paraId="1AF7616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3168</w:t>
      </w:r>
    </w:p>
    <w:p w14:paraId="1F616E1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inter-frequency event triggered reporting with DRX in asynchronous DC</w:t>
      </w:r>
      <w:r>
        <w:rPr>
          <w:noProof/>
        </w:rPr>
        <w:tab/>
        <w:t>3168</w:t>
      </w:r>
    </w:p>
    <w:p w14:paraId="77C9138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3168</w:t>
      </w:r>
    </w:p>
    <w:p w14:paraId="77FE7A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3171</w:t>
      </w:r>
    </w:p>
    <w:p w14:paraId="78AABE5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inter-frequency event triggered reporting with DRX in synchronous DC</w:t>
      </w:r>
      <w:r>
        <w:rPr>
          <w:noProof/>
        </w:rPr>
        <w:tab/>
        <w:t>3171</w:t>
      </w:r>
    </w:p>
    <w:p w14:paraId="4954483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lastRenderedPageBreak/>
        <w:t>A.8.23.6.1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3171</w:t>
      </w:r>
    </w:p>
    <w:p w14:paraId="4162A27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3174</w:t>
      </w:r>
    </w:p>
    <w:p w14:paraId="7FFFBC8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Addition and Release Delay of known PSCell in Synchronous DC</w:t>
      </w:r>
      <w:r>
        <w:rPr>
          <w:noProof/>
        </w:rPr>
        <w:tab/>
        <w:t>3174</w:t>
      </w:r>
    </w:p>
    <w:p w14:paraId="10F1105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3174</w:t>
      </w:r>
    </w:p>
    <w:p w14:paraId="0B0DA0F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3176</w:t>
      </w:r>
    </w:p>
    <w:p w14:paraId="24E5142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Addition and Release Delay of known PSCell in Asynchronous DC</w:t>
      </w:r>
      <w:r>
        <w:rPr>
          <w:noProof/>
        </w:rPr>
        <w:tab/>
        <w:t>3177</w:t>
      </w:r>
    </w:p>
    <w:p w14:paraId="0341D4C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3177</w:t>
      </w:r>
    </w:p>
    <w:p w14:paraId="0F8CEF9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3179</w:t>
      </w:r>
    </w:p>
    <w:p w14:paraId="2CD08C7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Addition and Release Delay of known PSCell in Synchronous DC</w:t>
      </w:r>
      <w:r>
        <w:rPr>
          <w:noProof/>
        </w:rPr>
        <w:tab/>
        <w:t>3180</w:t>
      </w:r>
    </w:p>
    <w:p w14:paraId="57AA61F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3180</w:t>
      </w:r>
    </w:p>
    <w:p w14:paraId="3E7D104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3183</w:t>
      </w:r>
    </w:p>
    <w:p w14:paraId="5EE7566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intra-frequency event triggered reporting with DRX in synchronous DC with PCell in FDD</w:t>
      </w:r>
      <w:r>
        <w:rPr>
          <w:noProof/>
        </w:rPr>
        <w:tab/>
        <w:t>3183</w:t>
      </w:r>
    </w:p>
    <w:p w14:paraId="6BEB88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3183</w:t>
      </w:r>
    </w:p>
    <w:p w14:paraId="45DFE4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3186</w:t>
      </w:r>
    </w:p>
    <w:p w14:paraId="39547C6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intra-frequency event triggered reporting with DRX in synchronous DC with PCell in TDD</w:t>
      </w:r>
      <w:r>
        <w:rPr>
          <w:noProof/>
        </w:rPr>
        <w:tab/>
        <w:t>3186</w:t>
      </w:r>
    </w:p>
    <w:p w14:paraId="7935D7D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3186</w:t>
      </w:r>
    </w:p>
    <w:p w14:paraId="21A6D53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3189</w:t>
      </w:r>
    </w:p>
    <w:p w14:paraId="184F2F3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inter-frequency event triggered reporting with DRX in synchronous DC with PCell in FDD</w:t>
      </w:r>
      <w:r>
        <w:rPr>
          <w:noProof/>
        </w:rPr>
        <w:tab/>
        <w:t>3189</w:t>
      </w:r>
    </w:p>
    <w:p w14:paraId="30D2672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3189</w:t>
      </w:r>
    </w:p>
    <w:p w14:paraId="12CD3DA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3192</w:t>
      </w:r>
    </w:p>
    <w:p w14:paraId="66C2353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inter-frequency event triggered reporting with DRX in synchronous DC with PCell in TDD</w:t>
      </w:r>
      <w:r>
        <w:rPr>
          <w:noProof/>
        </w:rPr>
        <w:tab/>
        <w:t>3192</w:t>
      </w:r>
    </w:p>
    <w:p w14:paraId="4381204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3192</w:t>
      </w:r>
    </w:p>
    <w:p w14:paraId="4BC029B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3195</w:t>
      </w:r>
    </w:p>
    <w:p w14:paraId="260C6CB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Addition and Release Delay of known PSCell in Synchronous DC with PCell in FDD</w:t>
      </w:r>
      <w:r>
        <w:rPr>
          <w:noProof/>
        </w:rPr>
        <w:tab/>
        <w:t>3195</w:t>
      </w:r>
    </w:p>
    <w:p w14:paraId="45B3037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3195</w:t>
      </w:r>
    </w:p>
    <w:p w14:paraId="7F98D06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3198</w:t>
      </w:r>
    </w:p>
    <w:p w14:paraId="2480205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Addition and Release Delay of known PSCell in Synchronous DC with PCell in TDD</w:t>
      </w:r>
      <w:r>
        <w:rPr>
          <w:noProof/>
        </w:rPr>
        <w:tab/>
        <w:t>3198</w:t>
      </w:r>
    </w:p>
    <w:p w14:paraId="62666FE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3198</w:t>
      </w:r>
    </w:p>
    <w:p w14:paraId="0EE065F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3201</w:t>
      </w:r>
    </w:p>
    <w:p w14:paraId="51B35A5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SSTD measurement reporting delay with no DRX in asynchronous DC</w:t>
      </w:r>
      <w:r>
        <w:rPr>
          <w:noProof/>
        </w:rPr>
        <w:tab/>
        <w:t>3201</w:t>
      </w:r>
    </w:p>
    <w:p w14:paraId="689C9CC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3201</w:t>
      </w:r>
    </w:p>
    <w:p w14:paraId="5B36955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3202</w:t>
      </w:r>
    </w:p>
    <w:p w14:paraId="580B324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SSTD measurement reporting delay with DRX in asynchronous DC</w:t>
      </w:r>
      <w:r>
        <w:rPr>
          <w:noProof/>
        </w:rPr>
        <w:tab/>
        <w:t>3203</w:t>
      </w:r>
    </w:p>
    <w:p w14:paraId="409465D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3203</w:t>
      </w:r>
    </w:p>
    <w:p w14:paraId="1813F51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3205</w:t>
      </w:r>
    </w:p>
    <w:p w14:paraId="50AD991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DC Intra-frequency identification of a new CGI of E-UTRA cell using autonomous gaps in synchronous DC</w:t>
      </w:r>
      <w:r>
        <w:rPr>
          <w:noProof/>
        </w:rPr>
        <w:tab/>
        <w:t>3205</w:t>
      </w:r>
    </w:p>
    <w:p w14:paraId="2ED5FFB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3205</w:t>
      </w:r>
    </w:p>
    <w:p w14:paraId="62C0B1F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3206</w:t>
      </w:r>
    </w:p>
    <w:p w14:paraId="1578A62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DC Intra-frequency identification of a new CGI of E-UTRA cell using autonomous gaps in asynchronous DC</w:t>
      </w:r>
      <w:r>
        <w:rPr>
          <w:noProof/>
        </w:rPr>
        <w:tab/>
        <w:t>3207</w:t>
      </w:r>
    </w:p>
    <w:p w14:paraId="5089FF7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3207</w:t>
      </w:r>
    </w:p>
    <w:p w14:paraId="5919D93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3208</w:t>
      </w:r>
    </w:p>
    <w:p w14:paraId="4FAEBED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DC Intra-frequency identification of a new CGI of E-UTRA cell using autonomous gaps in synchronous DC</w:t>
      </w:r>
      <w:r>
        <w:rPr>
          <w:noProof/>
        </w:rPr>
        <w:tab/>
        <w:t>3209</w:t>
      </w:r>
    </w:p>
    <w:p w14:paraId="7DDB15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3209</w:t>
      </w:r>
    </w:p>
    <w:p w14:paraId="58CF8EE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3210</w:t>
      </w:r>
    </w:p>
    <w:p w14:paraId="2DA98F4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DC Inter-frequency identification of a new CGI of E-UTRA cell using autonomous gaps in synchronous DC</w:t>
      </w:r>
      <w:r>
        <w:rPr>
          <w:noProof/>
        </w:rPr>
        <w:tab/>
        <w:t>3211</w:t>
      </w:r>
    </w:p>
    <w:p w14:paraId="5CEA777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3211</w:t>
      </w:r>
    </w:p>
    <w:p w14:paraId="29F55CC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A.8.23.21</w:t>
      </w:r>
      <w:r w:rsidRPr="003E52FD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3212</w:t>
      </w:r>
    </w:p>
    <w:p w14:paraId="44F43A1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DC Inter-frequency identification of a new CGI of E-UTRA cell using autonomous gaps in asynchronous DC</w:t>
      </w:r>
      <w:r>
        <w:rPr>
          <w:noProof/>
        </w:rPr>
        <w:tab/>
        <w:t>3213</w:t>
      </w:r>
    </w:p>
    <w:p w14:paraId="6866813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3213</w:t>
      </w:r>
    </w:p>
    <w:p w14:paraId="3F77FF8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A.8.23.22</w:t>
      </w:r>
      <w:r w:rsidRPr="003E52FD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3214</w:t>
      </w:r>
    </w:p>
    <w:p w14:paraId="7992FB7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lastRenderedPageBreak/>
        <w:t>A.8.23.23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DC Inter-frequency identification of a new CGI of E-UTRA cell using autonomous gaps in synchronous DC</w:t>
      </w:r>
      <w:r>
        <w:rPr>
          <w:noProof/>
        </w:rPr>
        <w:tab/>
        <w:t>3215</w:t>
      </w:r>
    </w:p>
    <w:p w14:paraId="16C5F62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3215</w:t>
      </w:r>
    </w:p>
    <w:p w14:paraId="437FE0B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3216</w:t>
      </w:r>
    </w:p>
    <w:p w14:paraId="1BDBF9E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activation and deactivation of known SCell in Non-DRX in synchronous DC</w:t>
      </w:r>
      <w:r>
        <w:rPr>
          <w:noProof/>
        </w:rPr>
        <w:tab/>
        <w:t>3217</w:t>
      </w:r>
    </w:p>
    <w:p w14:paraId="610F330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3217</w:t>
      </w:r>
    </w:p>
    <w:p w14:paraId="1F25E6D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3219</w:t>
      </w:r>
    </w:p>
    <w:p w14:paraId="0C15A8A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activation and deactivation of known SCell in Non-DRX in asynchronous DC</w:t>
      </w:r>
      <w:r>
        <w:rPr>
          <w:noProof/>
        </w:rPr>
        <w:tab/>
        <w:t>3220</w:t>
      </w:r>
    </w:p>
    <w:p w14:paraId="35F3499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3220</w:t>
      </w:r>
    </w:p>
    <w:p w14:paraId="515AC73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3222</w:t>
      </w:r>
    </w:p>
    <w:p w14:paraId="2298C2D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activation and deactivation of known SCell in Non-DRX in synchronous DC</w:t>
      </w:r>
      <w:r>
        <w:rPr>
          <w:noProof/>
        </w:rPr>
        <w:tab/>
        <w:t>3223</w:t>
      </w:r>
    </w:p>
    <w:p w14:paraId="5977D81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3223</w:t>
      </w:r>
    </w:p>
    <w:p w14:paraId="65A9113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3225</w:t>
      </w:r>
    </w:p>
    <w:p w14:paraId="220558C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event triggered reporting under deactivated SCell with PCell and PSCell interruption in non-DRX in synchronous DC</w:t>
      </w:r>
      <w:r>
        <w:rPr>
          <w:noProof/>
        </w:rPr>
        <w:tab/>
        <w:t>3226</w:t>
      </w:r>
    </w:p>
    <w:p w14:paraId="422C555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3226</w:t>
      </w:r>
    </w:p>
    <w:p w14:paraId="39D2AC2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3229</w:t>
      </w:r>
    </w:p>
    <w:p w14:paraId="6223C4F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event triggered reporting under deactivated SCell with PCell and PSCell interruption in non-DRX in asynchronous DC</w:t>
      </w:r>
      <w:r>
        <w:rPr>
          <w:noProof/>
        </w:rPr>
        <w:tab/>
        <w:t>3229</w:t>
      </w:r>
    </w:p>
    <w:p w14:paraId="1148EFC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3229</w:t>
      </w:r>
    </w:p>
    <w:p w14:paraId="3624A02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3233</w:t>
      </w:r>
    </w:p>
    <w:p w14:paraId="361FFA3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event triggered reporting under deactivated SCell with PCell and PSCell interruption in non-DRX in synchronous DC</w:t>
      </w:r>
      <w:r>
        <w:rPr>
          <w:noProof/>
        </w:rPr>
        <w:tab/>
        <w:t>3233</w:t>
      </w:r>
    </w:p>
    <w:p w14:paraId="03CEDC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3233</w:t>
      </w:r>
    </w:p>
    <w:p w14:paraId="31FBA55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3237</w:t>
      </w:r>
    </w:p>
    <w:p w14:paraId="1E029DA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Proximity-based Services</w:t>
      </w:r>
      <w:r>
        <w:rPr>
          <w:noProof/>
        </w:rPr>
        <w:tab/>
        <w:t>3237</w:t>
      </w:r>
    </w:p>
    <w:p w14:paraId="6567A99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Initiation/Cease of SLSS Transmission with ProSe Direct Discovery</w:t>
      </w:r>
      <w:r>
        <w:rPr>
          <w:noProof/>
        </w:rPr>
        <w:tab/>
        <w:t>3237</w:t>
      </w:r>
    </w:p>
    <w:p w14:paraId="54E3264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3237</w:t>
      </w:r>
    </w:p>
    <w:p w14:paraId="29416D9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3238</w:t>
      </w:r>
    </w:p>
    <w:p w14:paraId="4E16A30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Initiation/Cease of SLSS Transmission with ProSe Direct Discovery</w:t>
      </w:r>
      <w:r>
        <w:rPr>
          <w:noProof/>
        </w:rPr>
        <w:tab/>
        <w:t>3239</w:t>
      </w:r>
    </w:p>
    <w:p w14:paraId="55794DE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3239</w:t>
      </w:r>
    </w:p>
    <w:p w14:paraId="29AFB67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3240</w:t>
      </w:r>
    </w:p>
    <w:p w14:paraId="54F801F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Initiation/Cease of SLSS Transmission with ProSe Direct Communication</w:t>
      </w:r>
      <w:r>
        <w:rPr>
          <w:noProof/>
        </w:rPr>
        <w:tab/>
        <w:t>3240</w:t>
      </w:r>
    </w:p>
    <w:p w14:paraId="497061E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3241</w:t>
      </w:r>
    </w:p>
    <w:p w14:paraId="7768E0D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3242</w:t>
      </w:r>
    </w:p>
    <w:p w14:paraId="0D857C1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E-UTRAN-WLAN Measurements</w:t>
      </w:r>
      <w:r>
        <w:rPr>
          <w:noProof/>
        </w:rPr>
        <w:tab/>
        <w:t>3243</w:t>
      </w:r>
    </w:p>
    <w:p w14:paraId="54F6EB0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FDD-WLAN Event Triggered Reporting in non-DRX under AWGN</w:t>
      </w:r>
      <w:r>
        <w:rPr>
          <w:noProof/>
        </w:rPr>
        <w:tab/>
        <w:t>3243</w:t>
      </w:r>
    </w:p>
    <w:p w14:paraId="1FA44A5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3243</w:t>
      </w:r>
    </w:p>
    <w:p w14:paraId="7CC56FD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A.8.25.1.2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Test Requirements</w:t>
      </w:r>
      <w:r>
        <w:rPr>
          <w:noProof/>
        </w:rPr>
        <w:tab/>
        <w:t>3245</w:t>
      </w:r>
    </w:p>
    <w:p w14:paraId="3D60120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TDD-WLAN Event Triggered Reporting in non-DRX under AWGN</w:t>
      </w:r>
      <w:r>
        <w:rPr>
          <w:noProof/>
        </w:rPr>
        <w:tab/>
        <w:t>3245</w:t>
      </w:r>
    </w:p>
    <w:p w14:paraId="299F58C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3245</w:t>
      </w:r>
    </w:p>
    <w:p w14:paraId="611C93E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A.8.25.2.2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Test Requirements</w:t>
      </w:r>
      <w:r>
        <w:rPr>
          <w:noProof/>
        </w:rPr>
        <w:tab/>
        <w:t>3247</w:t>
      </w:r>
    </w:p>
    <w:p w14:paraId="206373DE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 Frame Structure 3 (FS3)</w:t>
      </w:r>
      <w:r>
        <w:rPr>
          <w:noProof/>
        </w:rPr>
        <w:tab/>
        <w:t>3247</w:t>
      </w:r>
    </w:p>
    <w:p w14:paraId="2260C8C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Activation and deactivation of known FS3 SCell with FDD PCell in non-DRX</w:t>
      </w:r>
      <w:r>
        <w:rPr>
          <w:noProof/>
        </w:rPr>
        <w:tab/>
        <w:t>3247</w:t>
      </w:r>
    </w:p>
    <w:p w14:paraId="7603CF9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3247</w:t>
      </w:r>
    </w:p>
    <w:p w14:paraId="0B4098E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3249</w:t>
      </w:r>
    </w:p>
    <w:p w14:paraId="4836618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TDD-FS3 Activation and deactivation of known FS3 SCell with TDD PCell in non-DRX</w:t>
      </w:r>
      <w:r>
        <w:rPr>
          <w:noProof/>
        </w:rPr>
        <w:tab/>
        <w:t>3250</w:t>
      </w:r>
    </w:p>
    <w:p w14:paraId="69487E2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3250</w:t>
      </w:r>
    </w:p>
    <w:p w14:paraId="1D1CF05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3252</w:t>
      </w:r>
    </w:p>
    <w:p w14:paraId="7A3D26B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Event triggered reporting on deactivated FS3 SCell and FDD PCell interruption in non-DRX</w:t>
      </w:r>
      <w:r>
        <w:rPr>
          <w:noProof/>
        </w:rPr>
        <w:tab/>
        <w:t>3253</w:t>
      </w:r>
    </w:p>
    <w:p w14:paraId="17028CD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3253</w:t>
      </w:r>
    </w:p>
    <w:p w14:paraId="57E2495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3256</w:t>
      </w:r>
    </w:p>
    <w:p w14:paraId="1F2510D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3DL Event triggered reporting on deactivated FS3 SCell and FDD PCell interruption in non-DRX</w:t>
      </w:r>
      <w:r>
        <w:rPr>
          <w:noProof/>
        </w:rPr>
        <w:tab/>
        <w:t>3256</w:t>
      </w:r>
    </w:p>
    <w:p w14:paraId="6C02AC7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3256</w:t>
      </w:r>
    </w:p>
    <w:p w14:paraId="3DA028B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A.8.26.3A.2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3259</w:t>
      </w:r>
    </w:p>
    <w:p w14:paraId="44464D7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TDD-FS3 Event triggered reporting on deactivated FS3 SCell and TDD PCell interruption in non-DRX</w:t>
      </w:r>
      <w:r>
        <w:rPr>
          <w:noProof/>
        </w:rPr>
        <w:tab/>
        <w:t>3259</w:t>
      </w:r>
    </w:p>
    <w:p w14:paraId="5815CFE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A.8.26.4.1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3259</w:t>
      </w:r>
    </w:p>
    <w:p w14:paraId="57D5A15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3263</w:t>
      </w:r>
    </w:p>
    <w:p w14:paraId="399A767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3DL Event triggered reporting on deactivated FS3 SCell and FDD PCell interruption in non-DRX</w:t>
      </w:r>
      <w:r>
        <w:rPr>
          <w:noProof/>
        </w:rPr>
        <w:tab/>
        <w:t>3263</w:t>
      </w:r>
    </w:p>
    <w:p w14:paraId="75BEBAF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3263</w:t>
      </w:r>
    </w:p>
    <w:p w14:paraId="3117A7D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A.8.26.4A.2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3267</w:t>
      </w:r>
    </w:p>
    <w:p w14:paraId="738EC4B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Intra-frequency event triggered reporting in non-DRX for CRS based discovery signal</w:t>
      </w:r>
      <w:r>
        <w:rPr>
          <w:noProof/>
        </w:rPr>
        <w:tab/>
        <w:t>3267</w:t>
      </w:r>
    </w:p>
    <w:p w14:paraId="471E542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A.8.26.5.1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3267</w:t>
      </w:r>
    </w:p>
    <w:p w14:paraId="718E95A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A.8.26.5.2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3270</w:t>
      </w:r>
    </w:p>
    <w:p w14:paraId="0610512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A.8.26.5A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Intra-frequency event triggered reporting in non-DRX for CRS based discovery signal with 2 SCells</w:t>
      </w:r>
      <w:r>
        <w:rPr>
          <w:noProof/>
        </w:rPr>
        <w:tab/>
        <w:t>3270</w:t>
      </w:r>
    </w:p>
    <w:p w14:paraId="3B06409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A.8.26.5A.1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3270</w:t>
      </w:r>
    </w:p>
    <w:p w14:paraId="79E8277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A.8.26.5A.2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3274</w:t>
      </w:r>
    </w:p>
    <w:p w14:paraId="5A3EAE7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TDD-FS3 Intra-frequency event triggered reporting in non-DRX for CRS based discovery signal</w:t>
      </w:r>
      <w:r>
        <w:rPr>
          <w:noProof/>
        </w:rPr>
        <w:tab/>
        <w:t>3274</w:t>
      </w:r>
    </w:p>
    <w:p w14:paraId="31B7C18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A.8.26.6.1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3274</w:t>
      </w:r>
    </w:p>
    <w:p w14:paraId="7189328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A.8.26.6.2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3278</w:t>
      </w:r>
    </w:p>
    <w:p w14:paraId="3763A1D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A.8.26.6A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TDD-FS3 Intra-frequency event triggered reporting in non-DRX for CRS based discovery signal with 2 SCells</w:t>
      </w:r>
      <w:r>
        <w:rPr>
          <w:noProof/>
        </w:rPr>
        <w:tab/>
        <w:t>3278</w:t>
      </w:r>
    </w:p>
    <w:p w14:paraId="044444E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A.8.26.6A.1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3278</w:t>
      </w:r>
    </w:p>
    <w:p w14:paraId="4A14AB5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A.8.26.6A.2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3282</w:t>
      </w:r>
    </w:p>
    <w:p w14:paraId="15FEC6E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Intra-frequency event triggered reporting in DRX for CRS based discovery signal</w:t>
      </w:r>
      <w:r>
        <w:rPr>
          <w:noProof/>
        </w:rPr>
        <w:tab/>
        <w:t>3282</w:t>
      </w:r>
    </w:p>
    <w:p w14:paraId="6A218DF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A.8.26.7.1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3282</w:t>
      </w:r>
    </w:p>
    <w:p w14:paraId="24512FB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3285</w:t>
      </w:r>
    </w:p>
    <w:p w14:paraId="599FCB7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TDD-FS3 Intra-frequency event triggered reporting in DRX for CRS based discovery signal</w:t>
      </w:r>
      <w:r>
        <w:rPr>
          <w:noProof/>
        </w:rPr>
        <w:tab/>
        <w:t>3285</w:t>
      </w:r>
    </w:p>
    <w:p w14:paraId="624E054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A.8.26.8.1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3285</w:t>
      </w:r>
    </w:p>
    <w:p w14:paraId="662D353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A.8.26.8.2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3289</w:t>
      </w:r>
    </w:p>
    <w:p w14:paraId="6F5FFA5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Inter-frequency event triggered reporting under fading propagation conditions in synchronous cells</w:t>
      </w:r>
      <w:r>
        <w:rPr>
          <w:noProof/>
        </w:rPr>
        <w:tab/>
        <w:t>3289</w:t>
      </w:r>
    </w:p>
    <w:p w14:paraId="5014AB2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A.8.26.9.1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3289</w:t>
      </w:r>
    </w:p>
    <w:p w14:paraId="43F6202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A.8.26.9.2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3292</w:t>
      </w:r>
    </w:p>
    <w:p w14:paraId="543D3C9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TDD-FS3 inter-frequency event triggered reporting under fading propagation conditions in synchronous cells</w:t>
      </w:r>
      <w:r>
        <w:rPr>
          <w:noProof/>
        </w:rPr>
        <w:tab/>
        <w:t>3292</w:t>
      </w:r>
    </w:p>
    <w:p w14:paraId="4C4AF37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A.8.26.10.1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3292</w:t>
      </w:r>
    </w:p>
    <w:p w14:paraId="726B82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A.8.26.10.2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3295</w:t>
      </w:r>
    </w:p>
    <w:p w14:paraId="216B5081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A.9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3295</w:t>
      </w:r>
    </w:p>
    <w:p w14:paraId="2CFC20B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</w:t>
      </w:r>
      <w:r>
        <w:rPr>
          <w:noProof/>
        </w:rPr>
        <w:tab/>
        <w:t>3295</w:t>
      </w:r>
    </w:p>
    <w:p w14:paraId="5F8084C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case</w:t>
      </w:r>
      <w:r>
        <w:rPr>
          <w:noProof/>
        </w:rPr>
        <w:tab/>
        <w:t>3295</w:t>
      </w:r>
    </w:p>
    <w:p w14:paraId="607337E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3295</w:t>
      </w:r>
    </w:p>
    <w:p w14:paraId="3F35C40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3295</w:t>
      </w:r>
    </w:p>
    <w:p w14:paraId="0CAD680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3298</w:t>
      </w:r>
    </w:p>
    <w:p w14:paraId="737DA71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case</w:t>
      </w:r>
      <w:r>
        <w:rPr>
          <w:noProof/>
        </w:rPr>
        <w:tab/>
        <w:t>3298</w:t>
      </w:r>
    </w:p>
    <w:p w14:paraId="367F2A0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3298</w:t>
      </w:r>
    </w:p>
    <w:p w14:paraId="477CAD0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3298</w:t>
      </w:r>
    </w:p>
    <w:p w14:paraId="1505E45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3299</w:t>
      </w:r>
    </w:p>
    <w:p w14:paraId="1E16BE4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3300</w:t>
      </w:r>
    </w:p>
    <w:p w14:paraId="698F1C6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3300</w:t>
      </w:r>
    </w:p>
    <w:p w14:paraId="3241C7D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3300</w:t>
      </w:r>
    </w:p>
    <w:p w14:paraId="209BE82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3303</w:t>
      </w:r>
    </w:p>
    <w:p w14:paraId="18252B3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3303</w:t>
      </w:r>
    </w:p>
    <w:p w14:paraId="64F7555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3303</w:t>
      </w:r>
    </w:p>
    <w:p w14:paraId="7F91B03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3303</w:t>
      </w:r>
    </w:p>
    <w:p w14:paraId="1321FE0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3305</w:t>
      </w:r>
    </w:p>
    <w:p w14:paraId="1A1A45E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3306</w:t>
      </w:r>
    </w:p>
    <w:p w14:paraId="7CF88B1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3306</w:t>
      </w:r>
    </w:p>
    <w:p w14:paraId="65FC682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3306</w:t>
      </w:r>
    </w:p>
    <w:p w14:paraId="1F33F9E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3307</w:t>
      </w:r>
    </w:p>
    <w:p w14:paraId="28060D8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for E-UTRAN Carrier Aggregation</w:t>
      </w:r>
      <w:r>
        <w:rPr>
          <w:noProof/>
        </w:rPr>
        <w:tab/>
        <w:t>3308</w:t>
      </w:r>
    </w:p>
    <w:p w14:paraId="0B42816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3308</w:t>
      </w:r>
    </w:p>
    <w:p w14:paraId="116B72E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3308</w:t>
      </w:r>
    </w:p>
    <w:p w14:paraId="62241F5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3311</w:t>
      </w:r>
    </w:p>
    <w:p w14:paraId="1ED376D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for E-UTRAN Carrier Aggregation</w:t>
      </w:r>
      <w:r>
        <w:rPr>
          <w:noProof/>
        </w:rPr>
        <w:tab/>
        <w:t>3311</w:t>
      </w:r>
    </w:p>
    <w:p w14:paraId="31830A5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3311</w:t>
      </w:r>
    </w:p>
    <w:p w14:paraId="0B2FBB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3311</w:t>
      </w:r>
    </w:p>
    <w:p w14:paraId="4128356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3314</w:t>
      </w:r>
    </w:p>
    <w:p w14:paraId="3E9542B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under Time-Domain Measurement Resource Restriction with Non-MBSFN ABS</w:t>
      </w:r>
      <w:r>
        <w:rPr>
          <w:noProof/>
        </w:rPr>
        <w:tab/>
        <w:t>3314</w:t>
      </w:r>
    </w:p>
    <w:p w14:paraId="7F2CB32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3314</w:t>
      </w:r>
    </w:p>
    <w:p w14:paraId="70E1CF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3314</w:t>
      </w:r>
    </w:p>
    <w:p w14:paraId="21D34D6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3318</w:t>
      </w:r>
    </w:p>
    <w:p w14:paraId="424D0F0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under Time-Domain Measurement Resource Restriction with Non-MBSFN ABS</w:t>
      </w:r>
      <w:r>
        <w:rPr>
          <w:noProof/>
        </w:rPr>
        <w:tab/>
        <w:t>3318</w:t>
      </w:r>
    </w:p>
    <w:p w14:paraId="214588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3318</w:t>
      </w:r>
    </w:p>
    <w:p w14:paraId="03835F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3318</w:t>
      </w:r>
    </w:p>
    <w:p w14:paraId="61F2CC3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3321</w:t>
      </w:r>
    </w:p>
    <w:p w14:paraId="3A90843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under Time-Domain Measurement Resource Restriction with MBSFN ABS</w:t>
      </w:r>
      <w:r>
        <w:rPr>
          <w:noProof/>
        </w:rPr>
        <w:tab/>
        <w:t>3321</w:t>
      </w:r>
    </w:p>
    <w:p w14:paraId="552C001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3321</w:t>
      </w:r>
    </w:p>
    <w:p w14:paraId="140CB70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3321</w:t>
      </w:r>
    </w:p>
    <w:p w14:paraId="46D6F36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3324</w:t>
      </w:r>
    </w:p>
    <w:p w14:paraId="3F45223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under Time-Domain Measurement Resource Restriction with MBSFN ABS</w:t>
      </w:r>
      <w:r>
        <w:rPr>
          <w:noProof/>
        </w:rPr>
        <w:tab/>
        <w:t>3324</w:t>
      </w:r>
    </w:p>
    <w:p w14:paraId="5A3E89B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3324</w:t>
      </w:r>
    </w:p>
    <w:p w14:paraId="2C364DB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3324</w:t>
      </w:r>
    </w:p>
    <w:p w14:paraId="3A4FE7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3328</w:t>
      </w:r>
    </w:p>
    <w:p w14:paraId="267F756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for E-UTRAN Carrier Aggregation for 20MHz</w:t>
      </w:r>
      <w:r>
        <w:rPr>
          <w:noProof/>
        </w:rPr>
        <w:tab/>
        <w:t>3328</w:t>
      </w:r>
    </w:p>
    <w:p w14:paraId="02C717D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3328</w:t>
      </w:r>
    </w:p>
    <w:p w14:paraId="2AEAEB9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3328</w:t>
      </w:r>
    </w:p>
    <w:p w14:paraId="115C370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3329</w:t>
      </w:r>
    </w:p>
    <w:p w14:paraId="19B7E31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for E-UTRAN Carrier Aggregation for 20MHz</w:t>
      </w:r>
      <w:r>
        <w:rPr>
          <w:noProof/>
        </w:rPr>
        <w:tab/>
        <w:t>3329</w:t>
      </w:r>
    </w:p>
    <w:p w14:paraId="3E905B4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3329</w:t>
      </w:r>
    </w:p>
    <w:p w14:paraId="430B604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3329</w:t>
      </w:r>
    </w:p>
    <w:p w14:paraId="267A672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3330</w:t>
      </w:r>
    </w:p>
    <w:p w14:paraId="40D5173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under Time-Domain Measurement Resource Restriction with CRS Assistance Information and Non-MBSFN ABS</w:t>
      </w:r>
      <w:r>
        <w:rPr>
          <w:noProof/>
        </w:rPr>
        <w:tab/>
        <w:t>3330</w:t>
      </w:r>
    </w:p>
    <w:p w14:paraId="49E7979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3330</w:t>
      </w:r>
    </w:p>
    <w:p w14:paraId="54AEEE5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3330</w:t>
      </w:r>
    </w:p>
    <w:p w14:paraId="55FB71A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3334</w:t>
      </w:r>
    </w:p>
    <w:p w14:paraId="2A44D86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under Time-Domain Measurement Resource Restriction with CRS Assistance Information and Non-MBSFN ABS</w:t>
      </w:r>
      <w:r>
        <w:rPr>
          <w:noProof/>
        </w:rPr>
        <w:tab/>
        <w:t>3334</w:t>
      </w:r>
    </w:p>
    <w:p w14:paraId="2E2EF07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3334</w:t>
      </w:r>
    </w:p>
    <w:p w14:paraId="59CBC12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3334</w:t>
      </w:r>
    </w:p>
    <w:p w14:paraId="78BE9AC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3336</w:t>
      </w:r>
    </w:p>
    <w:p w14:paraId="4345F1A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case for 5MHz Bandwidth</w:t>
      </w:r>
      <w:r>
        <w:rPr>
          <w:noProof/>
        </w:rPr>
        <w:tab/>
        <w:t>3337</w:t>
      </w:r>
    </w:p>
    <w:p w14:paraId="6D53A63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3337</w:t>
      </w:r>
    </w:p>
    <w:p w14:paraId="3D1BBDE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3337</w:t>
      </w:r>
    </w:p>
    <w:p w14:paraId="6C513CE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3338</w:t>
      </w:r>
    </w:p>
    <w:p w14:paraId="039B538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3339</w:t>
      </w:r>
    </w:p>
    <w:p w14:paraId="78E0063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3339</w:t>
      </w:r>
    </w:p>
    <w:p w14:paraId="455BFB5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3339</w:t>
      </w:r>
    </w:p>
    <w:p w14:paraId="74C741C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3340</w:t>
      </w:r>
    </w:p>
    <w:p w14:paraId="1B32659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for E-UTRAN Carrier Aggregation for 10MHz + 5MHz</w:t>
      </w:r>
      <w:r>
        <w:rPr>
          <w:noProof/>
        </w:rPr>
        <w:tab/>
        <w:t>3341</w:t>
      </w:r>
    </w:p>
    <w:p w14:paraId="776F97E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3341</w:t>
      </w:r>
    </w:p>
    <w:p w14:paraId="0F249C5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3341</w:t>
      </w:r>
    </w:p>
    <w:p w14:paraId="0A8F956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3342</w:t>
      </w:r>
    </w:p>
    <w:p w14:paraId="416315F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for E-UTRAN Carrier Aggregation for 10MHz + 5MHz</w:t>
      </w:r>
      <w:r>
        <w:rPr>
          <w:noProof/>
        </w:rPr>
        <w:tab/>
        <w:t>3343</w:t>
      </w:r>
    </w:p>
    <w:p w14:paraId="114E692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3343</w:t>
      </w:r>
    </w:p>
    <w:p w14:paraId="08245DB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3343</w:t>
      </w:r>
    </w:p>
    <w:p w14:paraId="762B6AC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3343</w:t>
      </w:r>
    </w:p>
    <w:p w14:paraId="7AAC2A7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for E-UTRAN Carrier Aggregation for 5MHz + 5MHz bandwidth</w:t>
      </w:r>
      <w:r>
        <w:rPr>
          <w:noProof/>
        </w:rPr>
        <w:tab/>
        <w:t>3343</w:t>
      </w:r>
    </w:p>
    <w:p w14:paraId="39E5C68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3343</w:t>
      </w:r>
    </w:p>
    <w:p w14:paraId="3EFD5AB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3343</w:t>
      </w:r>
    </w:p>
    <w:p w14:paraId="188F0BF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3345</w:t>
      </w:r>
    </w:p>
    <w:p w14:paraId="42CB77A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for E-UTRAN Carrier Aggregation for 5MHz + 5MHz bandwidth</w:t>
      </w:r>
      <w:r>
        <w:rPr>
          <w:noProof/>
        </w:rPr>
        <w:tab/>
        <w:t>3345</w:t>
      </w:r>
    </w:p>
    <w:p w14:paraId="12BAD30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3345</w:t>
      </w:r>
    </w:p>
    <w:p w14:paraId="243DBF2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3345</w:t>
      </w:r>
    </w:p>
    <w:p w14:paraId="6FDC1E2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3345</w:t>
      </w:r>
    </w:p>
    <w:p w14:paraId="6A7E95B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for E-UTRAN TDD-FDD Carrier Aggregation with PCell in FDD</w:t>
      </w:r>
      <w:r>
        <w:rPr>
          <w:noProof/>
        </w:rPr>
        <w:tab/>
        <w:t>3345</w:t>
      </w:r>
    </w:p>
    <w:p w14:paraId="1542609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3345</w:t>
      </w:r>
    </w:p>
    <w:p w14:paraId="2E7FD21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3346</w:t>
      </w:r>
    </w:p>
    <w:p w14:paraId="78ABFC1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3350</w:t>
      </w:r>
    </w:p>
    <w:p w14:paraId="78F31DF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A.9.1.23 RSRP for E-UTRAN TDD-FDD Carrier Aggregation with PCell in TDD</w:t>
      </w:r>
      <w:r>
        <w:rPr>
          <w:noProof/>
        </w:rPr>
        <w:tab/>
        <w:t>3350</w:t>
      </w:r>
    </w:p>
    <w:p w14:paraId="21D0EF9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3350</w:t>
      </w:r>
    </w:p>
    <w:p w14:paraId="67840E2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3350</w:t>
      </w:r>
    </w:p>
    <w:p w14:paraId="501FE50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3354</w:t>
      </w:r>
    </w:p>
    <w:p w14:paraId="72A1345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for E-UTRAN Carrier Aggregation for 20MHz + 10MHz</w:t>
      </w:r>
      <w:r>
        <w:rPr>
          <w:noProof/>
        </w:rPr>
        <w:tab/>
        <w:t>3354</w:t>
      </w:r>
    </w:p>
    <w:p w14:paraId="2D62242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3354</w:t>
      </w:r>
    </w:p>
    <w:p w14:paraId="2910F21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3354</w:t>
      </w:r>
    </w:p>
    <w:p w14:paraId="0A24FA2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3355</w:t>
      </w:r>
    </w:p>
    <w:p w14:paraId="479CBBA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intra-frequency absolute and relative RSRP accuracies in CRS based discovery signal</w:t>
      </w:r>
      <w:r>
        <w:rPr>
          <w:noProof/>
        </w:rPr>
        <w:tab/>
        <w:t>3355</w:t>
      </w:r>
    </w:p>
    <w:p w14:paraId="62D7AC3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3355</w:t>
      </w:r>
    </w:p>
    <w:p w14:paraId="06F69CD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3355</w:t>
      </w:r>
    </w:p>
    <w:p w14:paraId="3DEAA17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3358</w:t>
      </w:r>
    </w:p>
    <w:p w14:paraId="6D4049A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intra-frequency absolute and relative RSRP accuracies in CRS based discovery signal</w:t>
      </w:r>
      <w:r>
        <w:rPr>
          <w:noProof/>
        </w:rPr>
        <w:tab/>
        <w:t>3358</w:t>
      </w:r>
    </w:p>
    <w:p w14:paraId="5655C70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3358</w:t>
      </w:r>
    </w:p>
    <w:p w14:paraId="33C16F6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3358</w:t>
      </w:r>
    </w:p>
    <w:p w14:paraId="1EDC633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3361</w:t>
      </w:r>
    </w:p>
    <w:p w14:paraId="07D62A4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inter-frequency absolute and relative RSRP accuracies in CRS based discovery signal</w:t>
      </w:r>
      <w:r>
        <w:rPr>
          <w:noProof/>
        </w:rPr>
        <w:tab/>
        <w:t>3361</w:t>
      </w:r>
    </w:p>
    <w:p w14:paraId="3E212A6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3361</w:t>
      </w:r>
    </w:p>
    <w:p w14:paraId="1964A33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3361</w:t>
      </w:r>
    </w:p>
    <w:p w14:paraId="44D70B4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3364</w:t>
      </w:r>
    </w:p>
    <w:p w14:paraId="08D7FAB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inter-frequency absolute and relative  RSRP accuracies in CRS based discovery signal</w:t>
      </w:r>
      <w:r>
        <w:rPr>
          <w:noProof/>
        </w:rPr>
        <w:tab/>
        <w:t>3364</w:t>
      </w:r>
    </w:p>
    <w:p w14:paraId="60B9C4C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3364</w:t>
      </w:r>
    </w:p>
    <w:p w14:paraId="51BEC3A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3364</w:t>
      </w:r>
    </w:p>
    <w:p w14:paraId="1E64FB2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3367</w:t>
      </w:r>
    </w:p>
    <w:p w14:paraId="2304731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absolute and relative CSI-RSRP accuracies in CSI-RS based discovery signal</w:t>
      </w:r>
      <w:r>
        <w:rPr>
          <w:noProof/>
        </w:rPr>
        <w:tab/>
        <w:t>3367</w:t>
      </w:r>
    </w:p>
    <w:p w14:paraId="7CC11F3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3367</w:t>
      </w:r>
    </w:p>
    <w:p w14:paraId="17D7483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3367</w:t>
      </w:r>
    </w:p>
    <w:p w14:paraId="38FB1C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3370</w:t>
      </w:r>
    </w:p>
    <w:p w14:paraId="147230B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absolute and relative CSI-RSRP accuracies in CSI-RS based discovery signal</w:t>
      </w:r>
      <w:r>
        <w:rPr>
          <w:noProof/>
        </w:rPr>
        <w:tab/>
        <w:t>3370</w:t>
      </w:r>
    </w:p>
    <w:p w14:paraId="7BC4C94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3370</w:t>
      </w:r>
    </w:p>
    <w:p w14:paraId="476B9ED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3371</w:t>
      </w:r>
    </w:p>
    <w:p w14:paraId="06B947F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3374</w:t>
      </w:r>
    </w:p>
    <w:p w14:paraId="0D0BA35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inter-frequency absolute and relative CSI-RSRP accuracies in CSI-RS based discovery signal</w:t>
      </w:r>
      <w:r>
        <w:rPr>
          <w:noProof/>
        </w:rPr>
        <w:tab/>
        <w:t>3374</w:t>
      </w:r>
    </w:p>
    <w:p w14:paraId="1286A9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3374</w:t>
      </w:r>
    </w:p>
    <w:p w14:paraId="532F218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3374</w:t>
      </w:r>
    </w:p>
    <w:p w14:paraId="52272D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3377</w:t>
      </w:r>
    </w:p>
    <w:p w14:paraId="43FA73E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inter-frequency absolute and relative  CSI-RSRP accuracies in CSI-RS based discovery signal</w:t>
      </w:r>
      <w:r>
        <w:rPr>
          <w:noProof/>
        </w:rPr>
        <w:tab/>
        <w:t>3378</w:t>
      </w:r>
    </w:p>
    <w:p w14:paraId="7A3DFC0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3378</w:t>
      </w:r>
    </w:p>
    <w:p w14:paraId="36FA637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3378</w:t>
      </w:r>
    </w:p>
    <w:p w14:paraId="3EC6E50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3381</w:t>
      </w:r>
    </w:p>
    <w:p w14:paraId="6F4C659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absolute and relative RSRP accuracies for E-UTRAN Carrier Aggregation in CRS based discovery signal</w:t>
      </w:r>
      <w:r>
        <w:rPr>
          <w:noProof/>
        </w:rPr>
        <w:tab/>
        <w:t>3381</w:t>
      </w:r>
    </w:p>
    <w:p w14:paraId="60E1AF2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3381</w:t>
      </w:r>
    </w:p>
    <w:p w14:paraId="4D09B45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3381</w:t>
      </w:r>
    </w:p>
    <w:p w14:paraId="0858AF3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3384</w:t>
      </w:r>
    </w:p>
    <w:p w14:paraId="4D46DEF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absolute and relative RSRP accuracies for E-UTRAN Carrier Aggregation in CRS based discovery signal</w:t>
      </w:r>
      <w:r>
        <w:rPr>
          <w:noProof/>
        </w:rPr>
        <w:tab/>
        <w:t>3384</w:t>
      </w:r>
    </w:p>
    <w:p w14:paraId="32E4B1F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3384</w:t>
      </w:r>
    </w:p>
    <w:p w14:paraId="0A8B99A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3384</w:t>
      </w:r>
    </w:p>
    <w:p w14:paraId="2892AED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3387</w:t>
      </w:r>
    </w:p>
    <w:p w14:paraId="1E49CAF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absolute and relative CSI-RSRP accuracies for E-UTRAN Carrier Aggregation in CSI-RS based discovery signal</w:t>
      </w:r>
      <w:r>
        <w:rPr>
          <w:noProof/>
        </w:rPr>
        <w:tab/>
        <w:t>3387</w:t>
      </w:r>
    </w:p>
    <w:p w14:paraId="0FFC384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3387</w:t>
      </w:r>
    </w:p>
    <w:p w14:paraId="5A08C24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A.9.1.35.2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3387</w:t>
      </w:r>
    </w:p>
    <w:p w14:paraId="1D11211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3390</w:t>
      </w:r>
    </w:p>
    <w:p w14:paraId="353025C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absolute and relative CSI-RSRP accuracies for E-UTRAN Carrier Aggregation in CSI-RS based discovery signal</w:t>
      </w:r>
      <w:r>
        <w:rPr>
          <w:noProof/>
        </w:rPr>
        <w:tab/>
        <w:t>3391</w:t>
      </w:r>
    </w:p>
    <w:p w14:paraId="1326581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3391</w:t>
      </w:r>
    </w:p>
    <w:p w14:paraId="410EAD3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3391</w:t>
      </w:r>
    </w:p>
    <w:p w14:paraId="6B190E8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3394</w:t>
      </w:r>
    </w:p>
    <w:p w14:paraId="3B4EECD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FDD RSRP for E-UTRAN in Carrier Aggregation</w:t>
      </w:r>
      <w:r>
        <w:rPr>
          <w:noProof/>
        </w:rPr>
        <w:tab/>
        <w:t>3394</w:t>
      </w:r>
    </w:p>
    <w:p w14:paraId="5DE0DCE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3394</w:t>
      </w:r>
    </w:p>
    <w:p w14:paraId="168874B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3394</w:t>
      </w:r>
    </w:p>
    <w:p w14:paraId="0BF2A40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3397</w:t>
      </w:r>
    </w:p>
    <w:p w14:paraId="768AF9E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TDD RSRP for E-UTRAN in Carrier Aggregation</w:t>
      </w:r>
      <w:r>
        <w:rPr>
          <w:noProof/>
        </w:rPr>
        <w:tab/>
        <w:t>3398</w:t>
      </w:r>
    </w:p>
    <w:p w14:paraId="4CA111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3398</w:t>
      </w:r>
    </w:p>
    <w:p w14:paraId="5A189B6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3398</w:t>
      </w:r>
    </w:p>
    <w:p w14:paraId="7D0EC3A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3401</w:t>
      </w:r>
    </w:p>
    <w:p w14:paraId="3A7442C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FDD RSRP for E-UTRAN in Carrier Aggregation</w:t>
      </w:r>
      <w:r>
        <w:rPr>
          <w:noProof/>
        </w:rPr>
        <w:tab/>
        <w:t>3402</w:t>
      </w:r>
    </w:p>
    <w:p w14:paraId="1932517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3402</w:t>
      </w:r>
    </w:p>
    <w:p w14:paraId="3A6C0A2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3402</w:t>
      </w:r>
    </w:p>
    <w:p w14:paraId="5DCEAF1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3408</w:t>
      </w:r>
    </w:p>
    <w:p w14:paraId="5D21052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TDD RSRP for E-UTRAN in Carrier Aggregation</w:t>
      </w:r>
      <w:r>
        <w:rPr>
          <w:noProof/>
        </w:rPr>
        <w:tab/>
        <w:t>3408</w:t>
      </w:r>
    </w:p>
    <w:p w14:paraId="56CEF77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3408</w:t>
      </w:r>
    </w:p>
    <w:p w14:paraId="5CF9663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3409</w:t>
      </w:r>
    </w:p>
    <w:p w14:paraId="66D2B30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3415</w:t>
      </w:r>
    </w:p>
    <w:p w14:paraId="3C2B011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Intra frequency case for UE category 0</w:t>
      </w:r>
      <w:r>
        <w:rPr>
          <w:noProof/>
        </w:rPr>
        <w:tab/>
        <w:t>3415</w:t>
      </w:r>
    </w:p>
    <w:p w14:paraId="58D5984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3415</w:t>
      </w:r>
    </w:p>
    <w:p w14:paraId="153F12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3415</w:t>
      </w:r>
    </w:p>
    <w:p w14:paraId="2FA4D3D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3418</w:t>
      </w:r>
    </w:p>
    <w:p w14:paraId="615FCBC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Intra frequency case for UE category 0</w:t>
      </w:r>
      <w:r>
        <w:rPr>
          <w:noProof/>
        </w:rPr>
        <w:tab/>
        <w:t>3418</w:t>
      </w:r>
    </w:p>
    <w:p w14:paraId="33186D2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3418</w:t>
      </w:r>
    </w:p>
    <w:p w14:paraId="4B1F3F7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3418</w:t>
      </w:r>
    </w:p>
    <w:p w14:paraId="08D18B3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3421</w:t>
      </w:r>
    </w:p>
    <w:p w14:paraId="69D6D3E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Intra frequency case for UE category 0</w:t>
      </w:r>
      <w:r>
        <w:rPr>
          <w:noProof/>
        </w:rPr>
        <w:tab/>
        <w:t>3421</w:t>
      </w:r>
    </w:p>
    <w:p w14:paraId="718B7E8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3421</w:t>
      </w:r>
    </w:p>
    <w:p w14:paraId="0F831EA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3421</w:t>
      </w:r>
    </w:p>
    <w:p w14:paraId="343B92F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3422</w:t>
      </w:r>
    </w:p>
    <w:p w14:paraId="6C8193D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PCell in FDD FDD-TDD RSRP for E-UTRAN in Carrier Aggregation</w:t>
      </w:r>
      <w:r>
        <w:rPr>
          <w:noProof/>
        </w:rPr>
        <w:tab/>
        <w:t>3423</w:t>
      </w:r>
    </w:p>
    <w:p w14:paraId="4212CE2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3423</w:t>
      </w:r>
    </w:p>
    <w:p w14:paraId="667C20B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3423</w:t>
      </w:r>
    </w:p>
    <w:p w14:paraId="42FFBED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3428</w:t>
      </w:r>
    </w:p>
    <w:p w14:paraId="6848CD9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PCell in TDD FDD-TDD RSRP for E-UTRAN in Carrier Aggregation</w:t>
      </w:r>
      <w:r>
        <w:rPr>
          <w:noProof/>
        </w:rPr>
        <w:tab/>
        <w:t>3428</w:t>
      </w:r>
    </w:p>
    <w:p w14:paraId="4C04F0E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3428</w:t>
      </w:r>
    </w:p>
    <w:p w14:paraId="7499B05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3428</w:t>
      </w:r>
    </w:p>
    <w:p w14:paraId="470EFA2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3432</w:t>
      </w:r>
    </w:p>
    <w:p w14:paraId="24A0AB3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FDD RSRP for E-UTRAN in Carrier Aggregation</w:t>
      </w:r>
      <w:r>
        <w:rPr>
          <w:noProof/>
        </w:rPr>
        <w:tab/>
        <w:t>3432</w:t>
      </w:r>
    </w:p>
    <w:p w14:paraId="42D594D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3432</w:t>
      </w:r>
    </w:p>
    <w:p w14:paraId="16BC65A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3432</w:t>
      </w:r>
    </w:p>
    <w:p w14:paraId="5494BE8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3441</w:t>
      </w:r>
    </w:p>
    <w:p w14:paraId="695E8C2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TDD RSRP for E-UTRAN in Carrier Aggregation</w:t>
      </w:r>
      <w:r>
        <w:rPr>
          <w:noProof/>
        </w:rPr>
        <w:tab/>
        <w:t>3442</w:t>
      </w:r>
    </w:p>
    <w:p w14:paraId="6B345E3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3442</w:t>
      </w:r>
    </w:p>
    <w:p w14:paraId="530FED0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3442</w:t>
      </w:r>
    </w:p>
    <w:p w14:paraId="250404A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3451</w:t>
      </w:r>
    </w:p>
    <w:p w14:paraId="2634150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FDD RSRP for E-UTRAN in Carrier Aggregation</w:t>
      </w:r>
      <w:r>
        <w:rPr>
          <w:noProof/>
        </w:rPr>
        <w:tab/>
        <w:t>3451</w:t>
      </w:r>
    </w:p>
    <w:p w14:paraId="371664A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3451</w:t>
      </w:r>
    </w:p>
    <w:p w14:paraId="7120820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3452</w:t>
      </w:r>
    </w:p>
    <w:p w14:paraId="072A4B0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3462</w:t>
      </w:r>
    </w:p>
    <w:p w14:paraId="7C8DDDD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TDD RSRP for E-UTRAN in Carrier Aggregation</w:t>
      </w:r>
      <w:r>
        <w:rPr>
          <w:noProof/>
        </w:rPr>
        <w:tab/>
        <w:t>3463</w:t>
      </w:r>
    </w:p>
    <w:p w14:paraId="6984F3D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3463</w:t>
      </w:r>
    </w:p>
    <w:p w14:paraId="2C8C9FA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3463</w:t>
      </w:r>
    </w:p>
    <w:p w14:paraId="29D4D9B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3473</w:t>
      </w:r>
    </w:p>
    <w:p w14:paraId="65B1802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 RSRP for E-UTRAN in Carrier Aggregation</w:t>
      </w:r>
      <w:r>
        <w:rPr>
          <w:noProof/>
        </w:rPr>
        <w:tab/>
        <w:t>3474</w:t>
      </w:r>
    </w:p>
    <w:p w14:paraId="658EFC6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3474</w:t>
      </w:r>
    </w:p>
    <w:p w14:paraId="39754B1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3474</w:t>
      </w:r>
    </w:p>
    <w:p w14:paraId="63CE852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A.9.1.50.3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3481</w:t>
      </w:r>
    </w:p>
    <w:p w14:paraId="04D5F95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TDD RSRP for E-UTRAN in Carrier Aggregation</w:t>
      </w:r>
      <w:r>
        <w:rPr>
          <w:noProof/>
        </w:rPr>
        <w:tab/>
        <w:t>3482</w:t>
      </w:r>
    </w:p>
    <w:p w14:paraId="1FCA3FF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3482</w:t>
      </w:r>
    </w:p>
    <w:p w14:paraId="2D05A32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3482</w:t>
      </w:r>
    </w:p>
    <w:p w14:paraId="4C50EBA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3488</w:t>
      </w:r>
    </w:p>
    <w:p w14:paraId="576C5ED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Intra frequency case for Cat-M1 UE in CEModeA</w:t>
      </w:r>
      <w:r>
        <w:rPr>
          <w:noProof/>
        </w:rPr>
        <w:tab/>
        <w:t>3489</w:t>
      </w:r>
    </w:p>
    <w:p w14:paraId="7380739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3489</w:t>
      </w:r>
    </w:p>
    <w:p w14:paraId="21E04FB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3489</w:t>
      </w:r>
    </w:p>
    <w:p w14:paraId="355FC95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3492</w:t>
      </w:r>
    </w:p>
    <w:p w14:paraId="36BB297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Intra frequency case for Cat-M1 UE for 5MHz Bandwidth in CEModeA</w:t>
      </w:r>
      <w:r>
        <w:rPr>
          <w:noProof/>
        </w:rPr>
        <w:tab/>
        <w:t>3492</w:t>
      </w:r>
    </w:p>
    <w:p w14:paraId="453218B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3492</w:t>
      </w:r>
    </w:p>
    <w:p w14:paraId="2DEBDD1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3492</w:t>
      </w:r>
    </w:p>
    <w:p w14:paraId="4C8D40F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3493</w:t>
      </w:r>
    </w:p>
    <w:p w14:paraId="6202823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Intra frequency case for Cat-M1 UE in CEModeA</w:t>
      </w:r>
      <w:r>
        <w:rPr>
          <w:noProof/>
        </w:rPr>
        <w:tab/>
        <w:t>3493</w:t>
      </w:r>
    </w:p>
    <w:p w14:paraId="1549AE0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3493</w:t>
      </w:r>
    </w:p>
    <w:p w14:paraId="46A611A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3494</w:t>
      </w:r>
    </w:p>
    <w:p w14:paraId="6C009FC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3497</w:t>
      </w:r>
    </w:p>
    <w:p w14:paraId="6EFE097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Intra frequency case for Cat-M1 UE for 5MHz Bandwidth in CEModeA</w:t>
      </w:r>
      <w:r>
        <w:rPr>
          <w:noProof/>
        </w:rPr>
        <w:tab/>
        <w:t>3497</w:t>
      </w:r>
    </w:p>
    <w:p w14:paraId="22BD8C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3497</w:t>
      </w:r>
    </w:p>
    <w:p w14:paraId="5CCA5AC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3497</w:t>
      </w:r>
    </w:p>
    <w:p w14:paraId="5A0887C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3498</w:t>
      </w:r>
    </w:p>
    <w:p w14:paraId="144D220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Intra frequency case for Cat-M1 UE in CEModeA</w:t>
      </w:r>
      <w:r>
        <w:rPr>
          <w:noProof/>
        </w:rPr>
        <w:tab/>
        <w:t>3499</w:t>
      </w:r>
    </w:p>
    <w:p w14:paraId="6E1F266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3499</w:t>
      </w:r>
    </w:p>
    <w:p w14:paraId="3C104E2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3499</w:t>
      </w:r>
    </w:p>
    <w:p w14:paraId="5892EBD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3501</w:t>
      </w:r>
    </w:p>
    <w:p w14:paraId="176E370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Intra frequency absolute and relative RSRP accuracies with FDD PCell</w:t>
      </w:r>
      <w:r>
        <w:rPr>
          <w:noProof/>
        </w:rPr>
        <w:tab/>
        <w:t>3501</w:t>
      </w:r>
    </w:p>
    <w:p w14:paraId="7A41C98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3501</w:t>
      </w:r>
    </w:p>
    <w:p w14:paraId="48DE276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3501</w:t>
      </w:r>
    </w:p>
    <w:p w14:paraId="0D9A539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3505</w:t>
      </w:r>
    </w:p>
    <w:p w14:paraId="7485920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Intra frequency absolute and relative RSRP accuracies with TDD PCell</w:t>
      </w:r>
      <w:r>
        <w:rPr>
          <w:noProof/>
        </w:rPr>
        <w:tab/>
        <w:t>3505</w:t>
      </w:r>
    </w:p>
    <w:p w14:paraId="434036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3505</w:t>
      </w:r>
    </w:p>
    <w:p w14:paraId="1172789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3505</w:t>
      </w:r>
    </w:p>
    <w:p w14:paraId="6F87D99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3508</w:t>
      </w:r>
    </w:p>
    <w:p w14:paraId="49B284C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Intra frequency case for Cat-M1 UE in CEModeB</w:t>
      </w:r>
      <w:r>
        <w:rPr>
          <w:noProof/>
        </w:rPr>
        <w:tab/>
        <w:t>3509</w:t>
      </w:r>
    </w:p>
    <w:p w14:paraId="609D0FA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3509</w:t>
      </w:r>
    </w:p>
    <w:p w14:paraId="046D499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3509</w:t>
      </w:r>
    </w:p>
    <w:p w14:paraId="6FACDEE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3512</w:t>
      </w:r>
    </w:p>
    <w:p w14:paraId="55EF19F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Intra frequency case for Cat-M1 UE for 5MHz Bandwidth in CEModeB</w:t>
      </w:r>
      <w:r>
        <w:rPr>
          <w:noProof/>
        </w:rPr>
        <w:tab/>
        <w:t>3512</w:t>
      </w:r>
    </w:p>
    <w:p w14:paraId="50C48D8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3512</w:t>
      </w:r>
    </w:p>
    <w:p w14:paraId="1F76114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3512</w:t>
      </w:r>
    </w:p>
    <w:p w14:paraId="0F8131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3513</w:t>
      </w:r>
    </w:p>
    <w:p w14:paraId="6A50EBC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Intra frequency case for Cat-M1 UE in CEModeB</w:t>
      </w:r>
      <w:r>
        <w:rPr>
          <w:noProof/>
        </w:rPr>
        <w:tab/>
        <w:t>3513</w:t>
      </w:r>
    </w:p>
    <w:p w14:paraId="3D71DCF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3513</w:t>
      </w:r>
    </w:p>
    <w:p w14:paraId="543738B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3514</w:t>
      </w:r>
    </w:p>
    <w:p w14:paraId="658697E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3517</w:t>
      </w:r>
    </w:p>
    <w:p w14:paraId="777F065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Intra frequency case for Cat-M1 UE for 5MHz Bandwidth in CEModeB</w:t>
      </w:r>
      <w:r>
        <w:rPr>
          <w:noProof/>
        </w:rPr>
        <w:tab/>
        <w:t>3517</w:t>
      </w:r>
    </w:p>
    <w:p w14:paraId="5F23D82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3517</w:t>
      </w:r>
    </w:p>
    <w:p w14:paraId="7D283D2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3517</w:t>
      </w:r>
    </w:p>
    <w:p w14:paraId="0BC03F4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3518</w:t>
      </w:r>
    </w:p>
    <w:p w14:paraId="6948E69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Intra frequency case for Cat-M1 UE in CEModeB</w:t>
      </w:r>
      <w:r>
        <w:rPr>
          <w:noProof/>
        </w:rPr>
        <w:tab/>
        <w:t>3518</w:t>
      </w:r>
    </w:p>
    <w:p w14:paraId="2CC3914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3518</w:t>
      </w:r>
    </w:p>
    <w:p w14:paraId="65A99A9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3519</w:t>
      </w:r>
    </w:p>
    <w:p w14:paraId="369BD95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3521</w:t>
      </w:r>
    </w:p>
    <w:p w14:paraId="13EC98B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Absolute and relative CSI-RSRP accuracies in CSI-RS based discovery signal with FDD PCell</w:t>
      </w:r>
      <w:r>
        <w:rPr>
          <w:noProof/>
        </w:rPr>
        <w:tab/>
        <w:t>3521</w:t>
      </w:r>
    </w:p>
    <w:p w14:paraId="76ABAFB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3521</w:t>
      </w:r>
    </w:p>
    <w:p w14:paraId="33802C3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3521</w:t>
      </w:r>
    </w:p>
    <w:p w14:paraId="572DDB4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3524</w:t>
      </w:r>
    </w:p>
    <w:p w14:paraId="154218B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Absolute and relative CSI-RSRP accuracies in CSI-RS based discovery signal with TDD PCell</w:t>
      </w:r>
      <w:r>
        <w:rPr>
          <w:noProof/>
        </w:rPr>
        <w:tab/>
        <w:t>3525</w:t>
      </w:r>
    </w:p>
    <w:p w14:paraId="23BA3FB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3525</w:t>
      </w:r>
    </w:p>
    <w:p w14:paraId="3B2AAA7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3525</w:t>
      </w:r>
    </w:p>
    <w:p w14:paraId="6EDA7B6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3528</w:t>
      </w:r>
    </w:p>
    <w:p w14:paraId="4EBD3F5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Inter frequency case for Cat-M1 UE in CEModeA</w:t>
      </w:r>
      <w:r>
        <w:rPr>
          <w:noProof/>
        </w:rPr>
        <w:tab/>
        <w:t>3528</w:t>
      </w:r>
    </w:p>
    <w:p w14:paraId="4D34B2E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A.9.1.62.1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3528</w:t>
      </w:r>
    </w:p>
    <w:p w14:paraId="79C0BCE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3528</w:t>
      </w:r>
    </w:p>
    <w:p w14:paraId="721CF55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3531</w:t>
      </w:r>
    </w:p>
    <w:p w14:paraId="5BFBEBD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Inter frequency case for Cat-M1 UE in CEModeA</w:t>
      </w:r>
      <w:r>
        <w:rPr>
          <w:noProof/>
        </w:rPr>
        <w:tab/>
        <w:t>3531</w:t>
      </w:r>
    </w:p>
    <w:p w14:paraId="6A93284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3531</w:t>
      </w:r>
    </w:p>
    <w:p w14:paraId="2A7C830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3531</w:t>
      </w:r>
    </w:p>
    <w:p w14:paraId="05BBAAF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3534</w:t>
      </w:r>
    </w:p>
    <w:p w14:paraId="0B999BA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Inter frequency case for Cat-M1 UE in CEModeA</w:t>
      </w:r>
      <w:r>
        <w:rPr>
          <w:noProof/>
        </w:rPr>
        <w:tab/>
        <w:t>3534</w:t>
      </w:r>
    </w:p>
    <w:p w14:paraId="1EF4D65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3534</w:t>
      </w:r>
    </w:p>
    <w:p w14:paraId="31CFB9C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3534</w:t>
      </w:r>
    </w:p>
    <w:p w14:paraId="09179A0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3535</w:t>
      </w:r>
    </w:p>
    <w:p w14:paraId="697DE7D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Inter frequency case for Cat-M1 UE in CEModeB</w:t>
      </w:r>
      <w:r>
        <w:rPr>
          <w:noProof/>
        </w:rPr>
        <w:tab/>
        <w:t>3536</w:t>
      </w:r>
    </w:p>
    <w:p w14:paraId="1E3444B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3536</w:t>
      </w:r>
    </w:p>
    <w:p w14:paraId="563D65B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3536</w:t>
      </w:r>
    </w:p>
    <w:p w14:paraId="0C73142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3542</w:t>
      </w:r>
    </w:p>
    <w:p w14:paraId="35D85E9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Inter frequency case for Cat-M1 UE in CEModeB</w:t>
      </w:r>
      <w:r>
        <w:rPr>
          <w:noProof/>
        </w:rPr>
        <w:tab/>
        <w:t>3542</w:t>
      </w:r>
    </w:p>
    <w:p w14:paraId="48B121C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3542</w:t>
      </w:r>
    </w:p>
    <w:p w14:paraId="4E69396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3542</w:t>
      </w:r>
    </w:p>
    <w:p w14:paraId="35CC6FD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3548</w:t>
      </w:r>
    </w:p>
    <w:p w14:paraId="7EEBB79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Inter frequency case for Cat-M1 UE in CEModeB</w:t>
      </w:r>
      <w:r>
        <w:rPr>
          <w:noProof/>
        </w:rPr>
        <w:tab/>
        <w:t>3548</w:t>
      </w:r>
    </w:p>
    <w:p w14:paraId="33EEFAF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3548</w:t>
      </w:r>
    </w:p>
    <w:p w14:paraId="721DB65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3548</w:t>
      </w:r>
    </w:p>
    <w:p w14:paraId="78E9B3D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3549</w:t>
      </w:r>
    </w:p>
    <w:p w14:paraId="38A5702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RSRP for E-UTRAN in Carrier Aggregation with generic duplex modes</w:t>
      </w:r>
      <w:r>
        <w:rPr>
          <w:noProof/>
        </w:rPr>
        <w:tab/>
        <w:t>3550</w:t>
      </w:r>
    </w:p>
    <w:p w14:paraId="3DCCB72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3550</w:t>
      </w:r>
    </w:p>
    <w:p w14:paraId="719A257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3550</w:t>
      </w:r>
    </w:p>
    <w:p w14:paraId="419CDE3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3554</w:t>
      </w:r>
    </w:p>
    <w:p w14:paraId="3A069C0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RSRP for E-UTRAN in Carrier Aggregation with generic duplex modes</w:t>
      </w:r>
      <w:r>
        <w:rPr>
          <w:noProof/>
        </w:rPr>
        <w:tab/>
        <w:t>3554</w:t>
      </w:r>
    </w:p>
    <w:p w14:paraId="2A9DB36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3554</w:t>
      </w:r>
    </w:p>
    <w:p w14:paraId="7EF7787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3554</w:t>
      </w:r>
    </w:p>
    <w:p w14:paraId="76D53A1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3558</w:t>
      </w:r>
    </w:p>
    <w:p w14:paraId="6D2305B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RSRP for E-UTRAN in Carrier Aggregation with generic duplex modes</w:t>
      </w:r>
      <w:r>
        <w:rPr>
          <w:noProof/>
        </w:rPr>
        <w:tab/>
        <w:t>3559</w:t>
      </w:r>
    </w:p>
    <w:p w14:paraId="739FD4B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3559</w:t>
      </w:r>
    </w:p>
    <w:p w14:paraId="55B12F9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3559</w:t>
      </w:r>
    </w:p>
    <w:p w14:paraId="097BF1C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3571</w:t>
      </w:r>
    </w:p>
    <w:p w14:paraId="72F80A8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6 DL RSRP for E-UTRAN in Carrier Aggregation with generic duplex modes</w:t>
      </w:r>
      <w:r>
        <w:rPr>
          <w:noProof/>
        </w:rPr>
        <w:tab/>
        <w:t>3572</w:t>
      </w:r>
    </w:p>
    <w:p w14:paraId="30B9D58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3572</w:t>
      </w:r>
    </w:p>
    <w:p w14:paraId="64429F0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3572</w:t>
      </w:r>
    </w:p>
    <w:p w14:paraId="6ADC6FD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3584</w:t>
      </w:r>
    </w:p>
    <w:p w14:paraId="25BC6FB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7 DL RSRP for E-UTRAN in Carrier Aggregation with generic duplex modes</w:t>
      </w:r>
      <w:r>
        <w:rPr>
          <w:noProof/>
        </w:rPr>
        <w:tab/>
        <w:t>3585</w:t>
      </w:r>
    </w:p>
    <w:p w14:paraId="49159D4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3585</w:t>
      </w:r>
    </w:p>
    <w:p w14:paraId="5D3EE38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3585</w:t>
      </w:r>
    </w:p>
    <w:p w14:paraId="50AB00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3597</w:t>
      </w:r>
    </w:p>
    <w:p w14:paraId="4B2E601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3598</w:t>
      </w:r>
    </w:p>
    <w:p w14:paraId="4D29635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3598</w:t>
      </w:r>
    </w:p>
    <w:p w14:paraId="47D4ECA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3598</w:t>
      </w:r>
    </w:p>
    <w:p w14:paraId="4E8799A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3601</w:t>
      </w:r>
    </w:p>
    <w:p w14:paraId="431EBDD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 for CA Idle Mode Measurements for overlapping carrier</w:t>
      </w:r>
      <w:r>
        <w:rPr>
          <w:noProof/>
        </w:rPr>
        <w:tab/>
        <w:t>3601</w:t>
      </w:r>
    </w:p>
    <w:p w14:paraId="0D64B11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3601</w:t>
      </w:r>
    </w:p>
    <w:p w14:paraId="6AEAF26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3601</w:t>
      </w:r>
    </w:p>
    <w:p w14:paraId="52636AC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3602</w:t>
      </w:r>
    </w:p>
    <w:p w14:paraId="4B0562F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 for CA Idle Mode Measurements for non-overlapping carrier</w:t>
      </w:r>
      <w:r>
        <w:rPr>
          <w:noProof/>
        </w:rPr>
        <w:tab/>
        <w:t>3602</w:t>
      </w:r>
    </w:p>
    <w:p w14:paraId="28B34AF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3602</w:t>
      </w:r>
    </w:p>
    <w:p w14:paraId="014EE0E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3603</w:t>
      </w:r>
    </w:p>
    <w:p w14:paraId="4A1616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3604</w:t>
      </w:r>
    </w:p>
    <w:p w14:paraId="4C596D7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RSS based RSRP Intra frequency case for Cat-M1 UE in CEModeA</w:t>
      </w:r>
      <w:r>
        <w:rPr>
          <w:noProof/>
        </w:rPr>
        <w:tab/>
        <w:t>3604</w:t>
      </w:r>
    </w:p>
    <w:p w14:paraId="1DC8FA4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3604</w:t>
      </w:r>
    </w:p>
    <w:p w14:paraId="4236F27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3604</w:t>
      </w:r>
    </w:p>
    <w:p w14:paraId="510012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3607</w:t>
      </w:r>
    </w:p>
    <w:p w14:paraId="0AD2817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RSS based RSRP Intra frequency case for Cat-M1 UE in CEModeA</w:t>
      </w:r>
      <w:r>
        <w:rPr>
          <w:noProof/>
        </w:rPr>
        <w:tab/>
        <w:t>3607</w:t>
      </w:r>
    </w:p>
    <w:p w14:paraId="48BE226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3607</w:t>
      </w:r>
    </w:p>
    <w:p w14:paraId="41399CC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3607</w:t>
      </w:r>
    </w:p>
    <w:p w14:paraId="5A4091A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A.9.1.77.3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3610</w:t>
      </w:r>
    </w:p>
    <w:p w14:paraId="7A217EB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RSS based RSRP Intra frequency case for Cat-M1 UE in CEModeA</w:t>
      </w:r>
      <w:r>
        <w:rPr>
          <w:noProof/>
        </w:rPr>
        <w:tab/>
        <w:t>3610</w:t>
      </w:r>
    </w:p>
    <w:p w14:paraId="7206859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3610</w:t>
      </w:r>
    </w:p>
    <w:p w14:paraId="7F40200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3610</w:t>
      </w:r>
    </w:p>
    <w:p w14:paraId="5A1AEBC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3613</w:t>
      </w:r>
    </w:p>
    <w:p w14:paraId="55D4867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RSS based RSRP Intra frequency case for Cat-M1 UE in CEModeB</w:t>
      </w:r>
      <w:r>
        <w:rPr>
          <w:noProof/>
        </w:rPr>
        <w:tab/>
        <w:t>3613</w:t>
      </w:r>
    </w:p>
    <w:p w14:paraId="5537542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3613</w:t>
      </w:r>
    </w:p>
    <w:p w14:paraId="46A43C9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3613</w:t>
      </w:r>
    </w:p>
    <w:p w14:paraId="25B5B10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3616</w:t>
      </w:r>
    </w:p>
    <w:p w14:paraId="4654D4D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RSS based RSRP Intra frequency case for Cat-M1 UE in CEModeB</w:t>
      </w:r>
      <w:r>
        <w:rPr>
          <w:noProof/>
        </w:rPr>
        <w:tab/>
        <w:t>3616</w:t>
      </w:r>
    </w:p>
    <w:p w14:paraId="3F756B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3616</w:t>
      </w:r>
    </w:p>
    <w:p w14:paraId="16A93CC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3616</w:t>
      </w:r>
    </w:p>
    <w:p w14:paraId="758E6C9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3619</w:t>
      </w:r>
    </w:p>
    <w:p w14:paraId="73E9FC0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RSS based RSRP Intra frequency case for Cat-M1 UE in CEModeB</w:t>
      </w:r>
      <w:r>
        <w:rPr>
          <w:noProof/>
        </w:rPr>
        <w:tab/>
        <w:t>3619</w:t>
      </w:r>
    </w:p>
    <w:p w14:paraId="7276AAE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3619</w:t>
      </w:r>
    </w:p>
    <w:p w14:paraId="4D8649D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3619</w:t>
      </w:r>
    </w:p>
    <w:p w14:paraId="33CB775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3622</w:t>
      </w:r>
    </w:p>
    <w:p w14:paraId="1FAD8A2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</w:t>
      </w:r>
      <w:r>
        <w:rPr>
          <w:noProof/>
        </w:rPr>
        <w:tab/>
        <w:t>3622</w:t>
      </w:r>
    </w:p>
    <w:p w14:paraId="5F9A2D0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case</w:t>
      </w:r>
      <w:r>
        <w:rPr>
          <w:noProof/>
        </w:rPr>
        <w:tab/>
        <w:t>3622</w:t>
      </w:r>
    </w:p>
    <w:p w14:paraId="38BE08C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3622</w:t>
      </w:r>
    </w:p>
    <w:p w14:paraId="6D62E28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3622</w:t>
      </w:r>
    </w:p>
    <w:p w14:paraId="059A208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3625</w:t>
      </w:r>
    </w:p>
    <w:p w14:paraId="04DEA4B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case</w:t>
      </w:r>
      <w:r>
        <w:rPr>
          <w:noProof/>
        </w:rPr>
        <w:tab/>
        <w:t>3625</w:t>
      </w:r>
    </w:p>
    <w:p w14:paraId="6C612FB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3625</w:t>
      </w:r>
    </w:p>
    <w:p w14:paraId="677013E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3625</w:t>
      </w:r>
    </w:p>
    <w:p w14:paraId="51B9A84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3627</w:t>
      </w:r>
    </w:p>
    <w:p w14:paraId="5A7A115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3627</w:t>
      </w:r>
    </w:p>
    <w:p w14:paraId="17F9585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3627</w:t>
      </w:r>
    </w:p>
    <w:p w14:paraId="53BE812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3627</w:t>
      </w:r>
    </w:p>
    <w:p w14:paraId="4E6DB1E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3630</w:t>
      </w:r>
    </w:p>
    <w:p w14:paraId="614F952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3630</w:t>
      </w:r>
    </w:p>
    <w:p w14:paraId="4519107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3630</w:t>
      </w:r>
    </w:p>
    <w:p w14:paraId="6D9A952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3630</w:t>
      </w:r>
    </w:p>
    <w:p w14:paraId="5E57E74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3632</w:t>
      </w:r>
    </w:p>
    <w:p w14:paraId="6D509C5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3633</w:t>
      </w:r>
    </w:p>
    <w:p w14:paraId="488A474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3633</w:t>
      </w:r>
    </w:p>
    <w:p w14:paraId="7BDDB6A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3633</w:t>
      </w:r>
    </w:p>
    <w:p w14:paraId="03B402A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3635</w:t>
      </w:r>
    </w:p>
    <w:p w14:paraId="2BD765B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for E-UTRA Carrier Aggregation</w:t>
      </w:r>
      <w:r>
        <w:rPr>
          <w:noProof/>
        </w:rPr>
        <w:tab/>
        <w:t>3635</w:t>
      </w:r>
    </w:p>
    <w:p w14:paraId="0165E02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3635</w:t>
      </w:r>
    </w:p>
    <w:p w14:paraId="3C559E6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3636</w:t>
      </w:r>
    </w:p>
    <w:p w14:paraId="3BAB760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3639</w:t>
      </w:r>
    </w:p>
    <w:p w14:paraId="3BDC5D0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for E-UTRA Carrier Aggregation</w:t>
      </w:r>
      <w:r>
        <w:rPr>
          <w:noProof/>
        </w:rPr>
        <w:tab/>
        <w:t>3639</w:t>
      </w:r>
    </w:p>
    <w:p w14:paraId="0FE90DD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3639</w:t>
      </w:r>
    </w:p>
    <w:p w14:paraId="7AC4AB1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3640</w:t>
      </w:r>
    </w:p>
    <w:p w14:paraId="65E4CE8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3643</w:t>
      </w:r>
    </w:p>
    <w:p w14:paraId="15D4C36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under Time Domain Measurement Resource Restriction with Non-MBSFN ABS</w:t>
      </w:r>
      <w:r>
        <w:rPr>
          <w:noProof/>
        </w:rPr>
        <w:tab/>
        <w:t>3643</w:t>
      </w:r>
    </w:p>
    <w:p w14:paraId="1E59FC0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3643</w:t>
      </w:r>
    </w:p>
    <w:p w14:paraId="7D263A5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3643</w:t>
      </w:r>
    </w:p>
    <w:p w14:paraId="3E98CC0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3647</w:t>
      </w:r>
    </w:p>
    <w:p w14:paraId="06D74FC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under Time Domain Measurement Resource Restriction with Non-MBSFN ABS</w:t>
      </w:r>
      <w:r>
        <w:rPr>
          <w:noProof/>
        </w:rPr>
        <w:tab/>
        <w:t>3647</w:t>
      </w:r>
    </w:p>
    <w:p w14:paraId="0D1B6F9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3647</w:t>
      </w:r>
    </w:p>
    <w:p w14:paraId="7094AA7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3647</w:t>
      </w:r>
    </w:p>
    <w:p w14:paraId="125CF41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3651</w:t>
      </w:r>
    </w:p>
    <w:p w14:paraId="130E0F0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under Time Domain Measurement Resource Restriction with MBSFN ABS</w:t>
      </w:r>
      <w:r>
        <w:rPr>
          <w:noProof/>
        </w:rPr>
        <w:tab/>
        <w:t>3651</w:t>
      </w:r>
    </w:p>
    <w:p w14:paraId="1D6310C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3651</w:t>
      </w:r>
    </w:p>
    <w:p w14:paraId="7C87739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3651</w:t>
      </w:r>
    </w:p>
    <w:p w14:paraId="736A44C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3655</w:t>
      </w:r>
    </w:p>
    <w:p w14:paraId="4EDCF60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case under time domain measurement resource restriction with MBSFN ABS</w:t>
      </w:r>
      <w:r>
        <w:rPr>
          <w:noProof/>
        </w:rPr>
        <w:tab/>
        <w:t>3655</w:t>
      </w:r>
    </w:p>
    <w:p w14:paraId="0DD7813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3655</w:t>
      </w:r>
    </w:p>
    <w:p w14:paraId="1F854C4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3655</w:t>
      </w:r>
    </w:p>
    <w:p w14:paraId="57CB770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3659</w:t>
      </w:r>
    </w:p>
    <w:p w14:paraId="33A2862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for E-UTRA Carrier Aggregation (20MHz bandwidth)</w:t>
      </w:r>
      <w:r>
        <w:rPr>
          <w:noProof/>
        </w:rPr>
        <w:tab/>
        <w:t>3659</w:t>
      </w:r>
    </w:p>
    <w:p w14:paraId="7D01B05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3659</w:t>
      </w:r>
    </w:p>
    <w:p w14:paraId="44D673C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3659</w:t>
      </w:r>
    </w:p>
    <w:p w14:paraId="7223D36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3660</w:t>
      </w:r>
    </w:p>
    <w:p w14:paraId="637144B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for E-UTRA Carrier Aggregation (20MHz bandwidth)</w:t>
      </w:r>
      <w:r>
        <w:rPr>
          <w:noProof/>
        </w:rPr>
        <w:tab/>
        <w:t>3660</w:t>
      </w:r>
    </w:p>
    <w:p w14:paraId="0B672DD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3660</w:t>
      </w:r>
    </w:p>
    <w:p w14:paraId="1055DAB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3661</w:t>
      </w:r>
    </w:p>
    <w:p w14:paraId="48B4308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3661</w:t>
      </w:r>
    </w:p>
    <w:p w14:paraId="43B6EF5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fi-FI"/>
        </w:rPr>
        <w:t>A.9.2.13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5C094C0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fi-FI"/>
        </w:rPr>
        <w:t>A.9.2.13.1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6BB582F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fi-FI"/>
        </w:rPr>
        <w:t>A.9.2.13.2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2D6D942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fi-FI"/>
        </w:rPr>
        <w:t>A.9.2.13.3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5FD9309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fi-FI"/>
        </w:rPr>
        <w:t>A.9.2.14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2A2B342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fi-FI"/>
        </w:rPr>
        <w:t>A.9.2.14.1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567CA7B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fi-FI"/>
        </w:rPr>
        <w:t>A.9.2.14.2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0739FDE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fi-FI"/>
        </w:rPr>
        <w:t>A.9.2.14.3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56CD6CA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under Time Domain Measurement Resource Restriction with CRS Assistance Information and Non-MBSFN ABS</w:t>
      </w:r>
      <w:r>
        <w:rPr>
          <w:noProof/>
        </w:rPr>
        <w:tab/>
        <w:t>3662</w:t>
      </w:r>
    </w:p>
    <w:p w14:paraId="21CDA9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3662</w:t>
      </w:r>
    </w:p>
    <w:p w14:paraId="69EC1F6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3662</w:t>
      </w:r>
    </w:p>
    <w:p w14:paraId="227DFAC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3666</w:t>
      </w:r>
    </w:p>
    <w:p w14:paraId="560A72E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under Time Domain Measurement Resource Restriction with CRS Assistance Information and Non-MBSFN ABS</w:t>
      </w:r>
      <w:r>
        <w:rPr>
          <w:noProof/>
        </w:rPr>
        <w:tab/>
        <w:t>3666</w:t>
      </w:r>
    </w:p>
    <w:p w14:paraId="69E6836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3666</w:t>
      </w:r>
    </w:p>
    <w:p w14:paraId="4B4CA3F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3666</w:t>
      </w:r>
    </w:p>
    <w:p w14:paraId="563B43D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3671</w:t>
      </w:r>
    </w:p>
    <w:p w14:paraId="3AA6C51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case for 5 MHz bandwidth</w:t>
      </w:r>
      <w:r>
        <w:rPr>
          <w:noProof/>
        </w:rPr>
        <w:tab/>
        <w:t>3671</w:t>
      </w:r>
    </w:p>
    <w:p w14:paraId="2AE47E8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3671</w:t>
      </w:r>
    </w:p>
    <w:p w14:paraId="1AD6626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3671</w:t>
      </w:r>
    </w:p>
    <w:p w14:paraId="2D89B1B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3673</w:t>
      </w:r>
    </w:p>
    <w:p w14:paraId="1674222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3673</w:t>
      </w:r>
    </w:p>
    <w:p w14:paraId="004E4BF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3673</w:t>
      </w:r>
    </w:p>
    <w:p w14:paraId="56C525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3673</w:t>
      </w:r>
    </w:p>
    <w:p w14:paraId="644A4EA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3676</w:t>
      </w:r>
    </w:p>
    <w:p w14:paraId="11B91E5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FDD-FDD Inter Frequency WB-RSRQ</w:t>
      </w:r>
      <w:r>
        <w:rPr>
          <w:noProof/>
        </w:rPr>
        <w:tab/>
        <w:t>3676</w:t>
      </w:r>
    </w:p>
    <w:p w14:paraId="05CD9AC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3676</w:t>
      </w:r>
    </w:p>
    <w:p w14:paraId="3BB71CA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3676</w:t>
      </w:r>
    </w:p>
    <w:p w14:paraId="7AD32F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3678</w:t>
      </w:r>
    </w:p>
    <w:p w14:paraId="12D20C8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 Frequency WB-RSRQ</w:t>
      </w:r>
      <w:r>
        <w:rPr>
          <w:noProof/>
        </w:rPr>
        <w:tab/>
        <w:t>3678</w:t>
      </w:r>
    </w:p>
    <w:p w14:paraId="1F3683F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3678</w:t>
      </w:r>
    </w:p>
    <w:p w14:paraId="097138B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3678</w:t>
      </w:r>
    </w:p>
    <w:p w14:paraId="57991E0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3681</w:t>
      </w:r>
    </w:p>
    <w:p w14:paraId="28225ED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for E-UTRAN Carrier Aggregation for 10MHz+5MHz</w:t>
      </w:r>
      <w:r>
        <w:rPr>
          <w:noProof/>
        </w:rPr>
        <w:tab/>
        <w:t>3681</w:t>
      </w:r>
    </w:p>
    <w:p w14:paraId="499E407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3681</w:t>
      </w:r>
    </w:p>
    <w:p w14:paraId="571B08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3681</w:t>
      </w:r>
    </w:p>
    <w:p w14:paraId="431145E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3684</w:t>
      </w:r>
    </w:p>
    <w:p w14:paraId="08B44F1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for E-UTRAN Carrier Aggregation for 10MHz+5MHz</w:t>
      </w:r>
      <w:r>
        <w:rPr>
          <w:noProof/>
        </w:rPr>
        <w:tab/>
        <w:t>3684</w:t>
      </w:r>
    </w:p>
    <w:p w14:paraId="084B15D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3685</w:t>
      </w:r>
    </w:p>
    <w:p w14:paraId="43910BC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3685</w:t>
      </w:r>
    </w:p>
    <w:p w14:paraId="2E7DC01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3685</w:t>
      </w:r>
    </w:p>
    <w:p w14:paraId="293FE4D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for E-UTRA Carrier Aggregation (5MHz + 5MHz bandwidth)</w:t>
      </w:r>
      <w:r>
        <w:rPr>
          <w:noProof/>
        </w:rPr>
        <w:tab/>
        <w:t>3685</w:t>
      </w:r>
    </w:p>
    <w:p w14:paraId="1339D5F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3685</w:t>
      </w:r>
    </w:p>
    <w:p w14:paraId="2CD1DC0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3685</w:t>
      </w:r>
    </w:p>
    <w:p w14:paraId="09F342C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3688</w:t>
      </w:r>
    </w:p>
    <w:p w14:paraId="5455894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for E-UTRA Carrier Aggregation (5MHz + 5MHz bandwidth)</w:t>
      </w:r>
      <w:r>
        <w:rPr>
          <w:noProof/>
        </w:rPr>
        <w:tab/>
        <w:t>3688</w:t>
      </w:r>
    </w:p>
    <w:p w14:paraId="708089D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3688</w:t>
      </w:r>
    </w:p>
    <w:p w14:paraId="0E33D7A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3688</w:t>
      </w:r>
    </w:p>
    <w:p w14:paraId="75E56C3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3689</w:t>
      </w:r>
    </w:p>
    <w:p w14:paraId="7D74B96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for E-UTRAN TDD-FDD Carrier Aggregation with PCell in FDD</w:t>
      </w:r>
      <w:r>
        <w:rPr>
          <w:noProof/>
        </w:rPr>
        <w:tab/>
        <w:t>3689</w:t>
      </w:r>
    </w:p>
    <w:p w14:paraId="01F91BA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3689</w:t>
      </w:r>
    </w:p>
    <w:p w14:paraId="4CA6A5E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3689</w:t>
      </w:r>
    </w:p>
    <w:p w14:paraId="3037F07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3694</w:t>
      </w:r>
    </w:p>
    <w:p w14:paraId="6D1078F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A.9.2.26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for E-UTRAN TDD-FDD Carrier Aggregation with PCell in TDD</w:t>
      </w:r>
      <w:r>
        <w:rPr>
          <w:noProof/>
        </w:rPr>
        <w:tab/>
        <w:t>3694</w:t>
      </w:r>
    </w:p>
    <w:p w14:paraId="2BFC97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3694</w:t>
      </w:r>
    </w:p>
    <w:p w14:paraId="144C33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3694</w:t>
      </w:r>
    </w:p>
    <w:p w14:paraId="4A51827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3698</w:t>
      </w:r>
    </w:p>
    <w:p w14:paraId="3406685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for E-UTRAN Carrier Aggregation for 20MHz+10MHz</w:t>
      </w:r>
      <w:r>
        <w:rPr>
          <w:noProof/>
        </w:rPr>
        <w:tab/>
        <w:t>3698</w:t>
      </w:r>
    </w:p>
    <w:p w14:paraId="74DDC76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3698</w:t>
      </w:r>
    </w:p>
    <w:p w14:paraId="7B3735D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3698</w:t>
      </w:r>
    </w:p>
    <w:p w14:paraId="10199CA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3699</w:t>
      </w:r>
    </w:p>
    <w:p w14:paraId="419C606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intra-frequency absolute RSRQ accuracy with CRS based discovery signal</w:t>
      </w:r>
      <w:r>
        <w:rPr>
          <w:noProof/>
        </w:rPr>
        <w:tab/>
        <w:t>3699</w:t>
      </w:r>
    </w:p>
    <w:p w14:paraId="272B3B2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3699</w:t>
      </w:r>
    </w:p>
    <w:p w14:paraId="40899BB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3699</w:t>
      </w:r>
    </w:p>
    <w:p w14:paraId="7A28878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3702</w:t>
      </w:r>
    </w:p>
    <w:p w14:paraId="7FE57A5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intra-frequency absolute RSRQ accuracy with CRS based discovery signal</w:t>
      </w:r>
      <w:r>
        <w:rPr>
          <w:noProof/>
        </w:rPr>
        <w:tab/>
        <w:t>3702</w:t>
      </w:r>
    </w:p>
    <w:p w14:paraId="21939CD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3702</w:t>
      </w:r>
    </w:p>
    <w:p w14:paraId="36F4F5B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3702</w:t>
      </w:r>
    </w:p>
    <w:p w14:paraId="6E825E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3705</w:t>
      </w:r>
    </w:p>
    <w:p w14:paraId="1A6B188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FDD-FDD inter-frequency absolute and relative RSRQ accuracies with CRS based discovery signal</w:t>
      </w:r>
      <w:r>
        <w:rPr>
          <w:noProof/>
        </w:rPr>
        <w:tab/>
        <w:t>3705</w:t>
      </w:r>
    </w:p>
    <w:p w14:paraId="1999184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3705</w:t>
      </w:r>
    </w:p>
    <w:p w14:paraId="214489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3705</w:t>
      </w:r>
    </w:p>
    <w:p w14:paraId="5D62625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3708</w:t>
      </w:r>
    </w:p>
    <w:p w14:paraId="2262F80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TDD-TDD inter-frequency absolute and relative RSRQ accuracies with CRS based discovery signal</w:t>
      </w:r>
      <w:r>
        <w:rPr>
          <w:noProof/>
        </w:rPr>
        <w:tab/>
        <w:t>3708</w:t>
      </w:r>
    </w:p>
    <w:p w14:paraId="49D0D66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3708</w:t>
      </w:r>
    </w:p>
    <w:p w14:paraId="6BBE86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3708</w:t>
      </w:r>
    </w:p>
    <w:p w14:paraId="072BC5B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3711</w:t>
      </w:r>
    </w:p>
    <w:p w14:paraId="354C42A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absolute and relative RSRQ accuracy for E-UTRAN Carrier Aggregation in CRS based discovery signal</w:t>
      </w:r>
      <w:r>
        <w:rPr>
          <w:noProof/>
        </w:rPr>
        <w:tab/>
        <w:t>3711</w:t>
      </w:r>
    </w:p>
    <w:p w14:paraId="49A6370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3711</w:t>
      </w:r>
    </w:p>
    <w:p w14:paraId="089A7F2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3711</w:t>
      </w:r>
    </w:p>
    <w:p w14:paraId="2A0DEDE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3714</w:t>
      </w:r>
    </w:p>
    <w:p w14:paraId="736CFA8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absolute and relative RSRQ accuracy for E-UTRAN Carrier Aggregation in CRS based discovery signal</w:t>
      </w:r>
      <w:r>
        <w:rPr>
          <w:noProof/>
        </w:rPr>
        <w:tab/>
        <w:t>3714</w:t>
      </w:r>
    </w:p>
    <w:p w14:paraId="36D4FD8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3714</w:t>
      </w:r>
    </w:p>
    <w:p w14:paraId="240F7CF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3714</w:t>
      </w:r>
    </w:p>
    <w:p w14:paraId="0139BD7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3718</w:t>
      </w:r>
    </w:p>
    <w:p w14:paraId="1F2543E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new RSRQ</w:t>
      </w:r>
      <w:r>
        <w:rPr>
          <w:noProof/>
        </w:rPr>
        <w:tab/>
        <w:t>3718</w:t>
      </w:r>
    </w:p>
    <w:p w14:paraId="73AA18E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3718</w:t>
      </w:r>
    </w:p>
    <w:p w14:paraId="5F8A5F8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3718</w:t>
      </w:r>
    </w:p>
    <w:p w14:paraId="5A7F74D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3721</w:t>
      </w:r>
    </w:p>
    <w:p w14:paraId="66B1474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 frequency new RSRQ</w:t>
      </w:r>
      <w:r>
        <w:rPr>
          <w:noProof/>
        </w:rPr>
        <w:tab/>
        <w:t>3721</w:t>
      </w:r>
    </w:p>
    <w:p w14:paraId="3A09127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3721</w:t>
      </w:r>
    </w:p>
    <w:p w14:paraId="0917242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3721</w:t>
      </w:r>
    </w:p>
    <w:p w14:paraId="57D1838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3724</w:t>
      </w:r>
    </w:p>
    <w:p w14:paraId="1BAF390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RSRQ measured on all OFDM symbols</w:t>
      </w:r>
      <w:r>
        <w:rPr>
          <w:noProof/>
        </w:rPr>
        <w:tab/>
        <w:t>3724</w:t>
      </w:r>
    </w:p>
    <w:p w14:paraId="2C2B350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3724</w:t>
      </w:r>
    </w:p>
    <w:p w14:paraId="109E40F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3724</w:t>
      </w:r>
    </w:p>
    <w:p w14:paraId="222DE02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3725</w:t>
      </w:r>
    </w:p>
    <w:p w14:paraId="54FDDF8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 frequency RSRQ measurement on all OFDM symbols</w:t>
      </w:r>
      <w:r>
        <w:rPr>
          <w:noProof/>
        </w:rPr>
        <w:tab/>
        <w:t>3726</w:t>
      </w:r>
    </w:p>
    <w:p w14:paraId="2A7565A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3726</w:t>
      </w:r>
    </w:p>
    <w:p w14:paraId="74C9C48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3726</w:t>
      </w:r>
    </w:p>
    <w:p w14:paraId="7B8581D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3727</w:t>
      </w:r>
    </w:p>
    <w:p w14:paraId="4BD2758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FDD RSRQ for E-UTRAN in Carrier Aggregation</w:t>
      </w:r>
      <w:r>
        <w:rPr>
          <w:noProof/>
        </w:rPr>
        <w:tab/>
        <w:t>3728</w:t>
      </w:r>
    </w:p>
    <w:p w14:paraId="63F4DD2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3728</w:t>
      </w:r>
    </w:p>
    <w:p w14:paraId="43D59B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3728</w:t>
      </w:r>
    </w:p>
    <w:p w14:paraId="74C9D7B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3732</w:t>
      </w:r>
    </w:p>
    <w:p w14:paraId="7E662EB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TDD RSRQ for E-UTRAN in Carrier Aggregation</w:t>
      </w:r>
      <w:r>
        <w:rPr>
          <w:noProof/>
        </w:rPr>
        <w:tab/>
        <w:t>3732</w:t>
      </w:r>
    </w:p>
    <w:p w14:paraId="311A55F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3732</w:t>
      </w:r>
    </w:p>
    <w:p w14:paraId="5A6146A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3732</w:t>
      </w:r>
    </w:p>
    <w:p w14:paraId="60DFCDD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3736</w:t>
      </w:r>
    </w:p>
    <w:p w14:paraId="04E920F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FDD RSRQ for E-UTRAN in Carrier Aggregation</w:t>
      </w:r>
      <w:r>
        <w:rPr>
          <w:noProof/>
        </w:rPr>
        <w:tab/>
        <w:t>3736</w:t>
      </w:r>
    </w:p>
    <w:p w14:paraId="7EA1F4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3736</w:t>
      </w:r>
    </w:p>
    <w:p w14:paraId="263467F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3736</w:t>
      </w:r>
    </w:p>
    <w:p w14:paraId="4386385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3739</w:t>
      </w:r>
    </w:p>
    <w:p w14:paraId="0F2C3CD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A.9.2.41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TDD RSRQ for E-UTRAN in Carrier Aggregation</w:t>
      </w:r>
      <w:r>
        <w:rPr>
          <w:noProof/>
        </w:rPr>
        <w:tab/>
        <w:t>3740</w:t>
      </w:r>
    </w:p>
    <w:p w14:paraId="2F27F3A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3740</w:t>
      </w:r>
    </w:p>
    <w:p w14:paraId="2ABA3F4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3740</w:t>
      </w:r>
    </w:p>
    <w:p w14:paraId="461B68A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3743</w:t>
      </w:r>
    </w:p>
    <w:p w14:paraId="248BB0C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RSRQ Intra frequency case for UE category 0</w:t>
      </w:r>
      <w:r>
        <w:rPr>
          <w:noProof/>
        </w:rPr>
        <w:tab/>
        <w:t>3743</w:t>
      </w:r>
    </w:p>
    <w:p w14:paraId="1E09ACC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3743</w:t>
      </w:r>
    </w:p>
    <w:p w14:paraId="7435B94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3743</w:t>
      </w:r>
    </w:p>
    <w:p w14:paraId="4C13114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3746</w:t>
      </w:r>
    </w:p>
    <w:p w14:paraId="128B655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RSRQ Intra frequency case for UE category 0</w:t>
      </w:r>
      <w:r>
        <w:rPr>
          <w:noProof/>
        </w:rPr>
        <w:tab/>
        <w:t>3746</w:t>
      </w:r>
    </w:p>
    <w:p w14:paraId="08BC183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3746</w:t>
      </w:r>
    </w:p>
    <w:p w14:paraId="32FAE79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3746</w:t>
      </w:r>
    </w:p>
    <w:p w14:paraId="5E93DA0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3749</w:t>
      </w:r>
    </w:p>
    <w:p w14:paraId="6921467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Intra frequency case for UE category 0</w:t>
      </w:r>
      <w:r>
        <w:rPr>
          <w:noProof/>
        </w:rPr>
        <w:tab/>
        <w:t>3749</w:t>
      </w:r>
    </w:p>
    <w:p w14:paraId="3C9A2FD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3749</w:t>
      </w:r>
    </w:p>
    <w:p w14:paraId="0229D2F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3749</w:t>
      </w:r>
    </w:p>
    <w:p w14:paraId="198F771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3751</w:t>
      </w:r>
    </w:p>
    <w:p w14:paraId="2FD7B48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PCell in FDD FDD-TDD RSRQ for E-UTRAN in Carrier Aggregation</w:t>
      </w:r>
      <w:r>
        <w:rPr>
          <w:noProof/>
        </w:rPr>
        <w:tab/>
        <w:t>3751</w:t>
      </w:r>
    </w:p>
    <w:p w14:paraId="01345D8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3751</w:t>
      </w:r>
    </w:p>
    <w:p w14:paraId="50F3F0E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3751</w:t>
      </w:r>
    </w:p>
    <w:p w14:paraId="396CF1D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3755</w:t>
      </w:r>
    </w:p>
    <w:p w14:paraId="2386549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PCell in TDD TDD-FDD RSRQ for E-UTRAN in Carrier Aggregation</w:t>
      </w:r>
      <w:r>
        <w:rPr>
          <w:noProof/>
        </w:rPr>
        <w:tab/>
        <w:t>3756</w:t>
      </w:r>
    </w:p>
    <w:p w14:paraId="7368FBE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3756</w:t>
      </w:r>
    </w:p>
    <w:p w14:paraId="1D93AF5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3756</w:t>
      </w:r>
    </w:p>
    <w:p w14:paraId="45BA9D4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3760</w:t>
      </w:r>
    </w:p>
    <w:p w14:paraId="232FC21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FDD RSRQ for E-UTRAN in Carrier Aggregation</w:t>
      </w:r>
      <w:r>
        <w:rPr>
          <w:noProof/>
        </w:rPr>
        <w:tab/>
        <w:t>3761</w:t>
      </w:r>
    </w:p>
    <w:p w14:paraId="7A35F9B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3761</w:t>
      </w:r>
    </w:p>
    <w:p w14:paraId="03BAE4D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3761</w:t>
      </w:r>
    </w:p>
    <w:p w14:paraId="33EAA90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3765</w:t>
      </w:r>
    </w:p>
    <w:p w14:paraId="4C6475D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TDD RSRQ for E-UTRAN in Carrier Aggregation</w:t>
      </w:r>
      <w:r>
        <w:rPr>
          <w:noProof/>
        </w:rPr>
        <w:tab/>
        <w:t>3765</w:t>
      </w:r>
    </w:p>
    <w:p w14:paraId="4508DD2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3765</w:t>
      </w:r>
    </w:p>
    <w:p w14:paraId="0019995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3766</w:t>
      </w:r>
    </w:p>
    <w:p w14:paraId="711C1C2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3770</w:t>
      </w:r>
    </w:p>
    <w:p w14:paraId="5E701E6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 RSRQ for E-UTRAN in Carrier Aggregation</w:t>
      </w:r>
      <w:r>
        <w:rPr>
          <w:noProof/>
        </w:rPr>
        <w:tab/>
        <w:t>3771</w:t>
      </w:r>
    </w:p>
    <w:p w14:paraId="0E4BBCE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3771</w:t>
      </w:r>
    </w:p>
    <w:p w14:paraId="0A99943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3771</w:t>
      </w:r>
    </w:p>
    <w:p w14:paraId="40D8270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3777</w:t>
      </w:r>
    </w:p>
    <w:p w14:paraId="3F5ED71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TDD RSRQ for E-UTRAN in Carrier Aggregation</w:t>
      </w:r>
      <w:r>
        <w:rPr>
          <w:noProof/>
        </w:rPr>
        <w:tab/>
        <w:t>3778</w:t>
      </w:r>
    </w:p>
    <w:p w14:paraId="346F78F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3778</w:t>
      </w:r>
    </w:p>
    <w:p w14:paraId="3381224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3778</w:t>
      </w:r>
    </w:p>
    <w:p w14:paraId="7C0CE99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3784</w:t>
      </w:r>
    </w:p>
    <w:p w14:paraId="166B147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Intra frequency absolute and relative RSRQ accuracies with FDD PCell</w:t>
      </w:r>
      <w:r>
        <w:rPr>
          <w:noProof/>
        </w:rPr>
        <w:tab/>
        <w:t>3784</w:t>
      </w:r>
    </w:p>
    <w:p w14:paraId="24FDBAF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3784</w:t>
      </w:r>
    </w:p>
    <w:p w14:paraId="34FAF22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3785</w:t>
      </w:r>
    </w:p>
    <w:p w14:paraId="1A29444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3789</w:t>
      </w:r>
    </w:p>
    <w:p w14:paraId="3C2DE7E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Intra frequency absolute and relative RSRQ accuracies with TDD PCell</w:t>
      </w:r>
      <w:r>
        <w:rPr>
          <w:noProof/>
        </w:rPr>
        <w:tab/>
        <w:t>3789</w:t>
      </w:r>
    </w:p>
    <w:p w14:paraId="48278AE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3789</w:t>
      </w:r>
    </w:p>
    <w:p w14:paraId="30077F0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3789</w:t>
      </w:r>
    </w:p>
    <w:p w14:paraId="2AA2011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3792</w:t>
      </w:r>
    </w:p>
    <w:p w14:paraId="2410DAB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4DL FDD RSRQ for E-UTRAN in Carrier Aggregation</w:t>
      </w:r>
      <w:r>
        <w:rPr>
          <w:noProof/>
        </w:rPr>
        <w:tab/>
        <w:t>3793</w:t>
      </w:r>
    </w:p>
    <w:p w14:paraId="35A3BF5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3793</w:t>
      </w:r>
    </w:p>
    <w:p w14:paraId="65F0B8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3793</w:t>
      </w:r>
    </w:p>
    <w:p w14:paraId="5EF0AF9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3799</w:t>
      </w:r>
    </w:p>
    <w:p w14:paraId="528DA56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4DL TDD RSRQ for E-UTRAN in Carrier Aggregation</w:t>
      </w:r>
      <w:r>
        <w:rPr>
          <w:noProof/>
        </w:rPr>
        <w:tab/>
        <w:t>3800</w:t>
      </w:r>
    </w:p>
    <w:p w14:paraId="1F10117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3800</w:t>
      </w:r>
    </w:p>
    <w:p w14:paraId="467A543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3800</w:t>
      </w:r>
    </w:p>
    <w:p w14:paraId="5DFDFAA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3806</w:t>
      </w:r>
    </w:p>
    <w:p w14:paraId="7386B53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RSRQ for E-UTRAN in Carrier Aggregation with generic duplex modes</w:t>
      </w:r>
      <w:r>
        <w:rPr>
          <w:noProof/>
        </w:rPr>
        <w:tab/>
        <w:t>3806</w:t>
      </w:r>
    </w:p>
    <w:p w14:paraId="11E3985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3806</w:t>
      </w:r>
    </w:p>
    <w:p w14:paraId="6357F77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3807</w:t>
      </w:r>
    </w:p>
    <w:p w14:paraId="40BDF42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3812</w:t>
      </w:r>
    </w:p>
    <w:p w14:paraId="524CB7D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RSRQ for E-UTRAN in Carrier Aggregation with generic duplex modes</w:t>
      </w:r>
      <w:r>
        <w:rPr>
          <w:noProof/>
        </w:rPr>
        <w:tab/>
        <w:t>3812</w:t>
      </w:r>
    </w:p>
    <w:p w14:paraId="643673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3812</w:t>
      </w:r>
    </w:p>
    <w:p w14:paraId="17F9C3A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A.9.2.56.2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3812</w:t>
      </w:r>
    </w:p>
    <w:p w14:paraId="63D3A27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3817</w:t>
      </w:r>
    </w:p>
    <w:p w14:paraId="490C0C3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RSRQ for E-UTRAN in Carrier Aggregation with generic duplex modes</w:t>
      </w:r>
      <w:r>
        <w:rPr>
          <w:noProof/>
        </w:rPr>
        <w:tab/>
        <w:t>3817</w:t>
      </w:r>
    </w:p>
    <w:p w14:paraId="6E3E60A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3817</w:t>
      </w:r>
    </w:p>
    <w:p w14:paraId="6A0F582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3818</w:t>
      </w:r>
    </w:p>
    <w:p w14:paraId="69B6073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3822</w:t>
      </w:r>
    </w:p>
    <w:p w14:paraId="073FBF8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6 DL RSRQ for E-UTRAN in Carrier Aggregation with generic duplex modes</w:t>
      </w:r>
      <w:r>
        <w:rPr>
          <w:noProof/>
        </w:rPr>
        <w:tab/>
        <w:t>3823</w:t>
      </w:r>
    </w:p>
    <w:p w14:paraId="33A3126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3823</w:t>
      </w:r>
    </w:p>
    <w:p w14:paraId="1206D9E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3823</w:t>
      </w:r>
    </w:p>
    <w:p w14:paraId="2BE177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3827</w:t>
      </w:r>
    </w:p>
    <w:p w14:paraId="03ACF07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7 DL RSRQ for E-UTRAN in Carrier Aggregation with generic duplex modes</w:t>
      </w:r>
      <w:r>
        <w:rPr>
          <w:noProof/>
        </w:rPr>
        <w:tab/>
        <w:t>3828</w:t>
      </w:r>
    </w:p>
    <w:p w14:paraId="1C92029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3828</w:t>
      </w:r>
    </w:p>
    <w:p w14:paraId="287A09E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3828</w:t>
      </w:r>
    </w:p>
    <w:p w14:paraId="6CDB0C2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3833</w:t>
      </w:r>
    </w:p>
    <w:p w14:paraId="2A6F271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3834</w:t>
      </w:r>
    </w:p>
    <w:p w14:paraId="053A6F7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3834</w:t>
      </w:r>
    </w:p>
    <w:p w14:paraId="2DD2521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3834</w:t>
      </w:r>
    </w:p>
    <w:p w14:paraId="78A30DF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3837</w:t>
      </w:r>
    </w:p>
    <w:p w14:paraId="225CD5D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 for CA Idle Mode Measurements on overlapping carrier</w:t>
      </w:r>
      <w:r>
        <w:rPr>
          <w:noProof/>
        </w:rPr>
        <w:tab/>
        <w:t>3837</w:t>
      </w:r>
    </w:p>
    <w:p w14:paraId="5E8469A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3837</w:t>
      </w:r>
    </w:p>
    <w:p w14:paraId="18D60FA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3837</w:t>
      </w:r>
    </w:p>
    <w:p w14:paraId="67222C7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3840</w:t>
      </w:r>
    </w:p>
    <w:p w14:paraId="250FB13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 for CA Idle Mode Measurements on non-overlapping carrier</w:t>
      </w:r>
      <w:r>
        <w:rPr>
          <w:noProof/>
        </w:rPr>
        <w:tab/>
        <w:t>3840</w:t>
      </w:r>
    </w:p>
    <w:p w14:paraId="660D328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3840</w:t>
      </w:r>
    </w:p>
    <w:p w14:paraId="2357AEA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3840</w:t>
      </w:r>
    </w:p>
    <w:p w14:paraId="75D3CEB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3843</w:t>
      </w:r>
    </w:p>
    <w:p w14:paraId="59AE86C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  <w:lang w:val="sv-SE"/>
        </w:rPr>
        <w:t>A.9.3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  <w:lang w:val="sv-SE"/>
        </w:rPr>
        <w:t>UTRAN FDD CPICH RSCP</w:t>
      </w:r>
      <w:r>
        <w:rPr>
          <w:noProof/>
        </w:rPr>
        <w:tab/>
        <w:t>3843</w:t>
      </w:r>
    </w:p>
    <w:p w14:paraId="1775EFB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A.9.3.1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bCs/>
          <w:noProof/>
          <w:lang w:val="sv-SE"/>
        </w:rPr>
        <w:t>E-UTRAN FDD</w:t>
      </w:r>
      <w:r>
        <w:rPr>
          <w:noProof/>
        </w:rPr>
        <w:tab/>
        <w:t>3843</w:t>
      </w:r>
    </w:p>
    <w:p w14:paraId="227919E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A.9.3.1.1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3843</w:t>
      </w:r>
    </w:p>
    <w:p w14:paraId="1AE3095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A.9.3.1.2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Parameters</w:t>
      </w:r>
      <w:r>
        <w:rPr>
          <w:noProof/>
        </w:rPr>
        <w:tab/>
        <w:t>3843</w:t>
      </w:r>
    </w:p>
    <w:p w14:paraId="12E9E2F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A.9.3.1.3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3846</w:t>
      </w:r>
    </w:p>
    <w:p w14:paraId="31B5C6F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A.9.3.2 </w:t>
      </w:r>
      <w:r w:rsidRPr="003E52FD">
        <w:rPr>
          <w:bCs/>
          <w:noProof/>
        </w:rPr>
        <w:t>E-UTRAN TDD</w:t>
      </w:r>
      <w:r>
        <w:rPr>
          <w:noProof/>
        </w:rPr>
        <w:tab/>
        <w:t>3846</w:t>
      </w:r>
    </w:p>
    <w:p w14:paraId="259F07B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A.9.3.2.1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3846</w:t>
      </w:r>
    </w:p>
    <w:p w14:paraId="60F8A9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A.9.3.2.2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Parameters</w:t>
      </w:r>
      <w:r>
        <w:rPr>
          <w:noProof/>
        </w:rPr>
        <w:tab/>
        <w:t>3846</w:t>
      </w:r>
    </w:p>
    <w:p w14:paraId="3E9952B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A.9.3.2.3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3849</w:t>
      </w:r>
    </w:p>
    <w:p w14:paraId="1B06D84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de-DE"/>
        </w:rPr>
        <w:t>A.9.3.3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de-DE"/>
        </w:rPr>
        <w:t>E-UTRAN FDD for 5MHz Bandwidth</w:t>
      </w:r>
      <w:r>
        <w:rPr>
          <w:noProof/>
        </w:rPr>
        <w:tab/>
        <w:t>3849</w:t>
      </w:r>
    </w:p>
    <w:p w14:paraId="70A3CC3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A.9.3.3.1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3849</w:t>
      </w:r>
    </w:p>
    <w:p w14:paraId="56DD810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A.9.3.3.2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Parameters</w:t>
      </w:r>
      <w:r>
        <w:rPr>
          <w:noProof/>
        </w:rPr>
        <w:tab/>
        <w:t>3849</w:t>
      </w:r>
    </w:p>
    <w:p w14:paraId="0AAC459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A.9.3.3.3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3850</w:t>
      </w:r>
    </w:p>
    <w:p w14:paraId="0DF7378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A.9.4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UTRAN FDD CPICH Ec/No</w:t>
      </w:r>
      <w:r>
        <w:rPr>
          <w:noProof/>
        </w:rPr>
        <w:tab/>
        <w:t>3851</w:t>
      </w:r>
    </w:p>
    <w:p w14:paraId="601934C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</w:t>
      </w:r>
      <w:r>
        <w:rPr>
          <w:noProof/>
        </w:rPr>
        <w:tab/>
        <w:t>3851</w:t>
      </w:r>
    </w:p>
    <w:p w14:paraId="420B1CE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A.9.4.1.1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3851</w:t>
      </w:r>
    </w:p>
    <w:p w14:paraId="3F61670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A.9.4.1.2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Parameters</w:t>
      </w:r>
      <w:r>
        <w:rPr>
          <w:noProof/>
        </w:rPr>
        <w:tab/>
        <w:t>3851</w:t>
      </w:r>
    </w:p>
    <w:p w14:paraId="16BA0A2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A.9.4.1.3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3853</w:t>
      </w:r>
    </w:p>
    <w:p w14:paraId="7A23494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</w:t>
      </w:r>
      <w:r>
        <w:rPr>
          <w:noProof/>
        </w:rPr>
        <w:tab/>
        <w:t>3854</w:t>
      </w:r>
    </w:p>
    <w:p w14:paraId="36BE6EC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A.9.4.2.1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3854</w:t>
      </w:r>
    </w:p>
    <w:p w14:paraId="42AD71D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A.9.4.2.2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Parameters</w:t>
      </w:r>
      <w:r>
        <w:rPr>
          <w:noProof/>
        </w:rPr>
        <w:tab/>
        <w:t>3854</w:t>
      </w:r>
    </w:p>
    <w:p w14:paraId="12F4DD8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A.9.4.2.3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3856</w:t>
      </w:r>
    </w:p>
    <w:p w14:paraId="56E38C7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de-DE"/>
        </w:rPr>
        <w:t>A.9.4.3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de-DE"/>
        </w:rPr>
        <w:t>E-UTRAN FDD for 5MHz Bandwidth</w:t>
      </w:r>
      <w:r>
        <w:rPr>
          <w:noProof/>
        </w:rPr>
        <w:tab/>
        <w:t>3857</w:t>
      </w:r>
    </w:p>
    <w:p w14:paraId="7291685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A.9.4.3.1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3857</w:t>
      </w:r>
    </w:p>
    <w:p w14:paraId="4F5C655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A.9.4.3.2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Parameters</w:t>
      </w:r>
      <w:r>
        <w:rPr>
          <w:noProof/>
        </w:rPr>
        <w:tab/>
        <w:t>3857</w:t>
      </w:r>
    </w:p>
    <w:p w14:paraId="26A77F3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A.9.4.3.3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3858</w:t>
      </w:r>
    </w:p>
    <w:p w14:paraId="02C8099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TDD measurement</w:t>
      </w:r>
      <w:r>
        <w:rPr>
          <w:noProof/>
        </w:rPr>
        <w:tab/>
        <w:t>3858</w:t>
      </w:r>
    </w:p>
    <w:p w14:paraId="4F24D0E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P-CCPCH RSCP absolute accuracy for E-UTRAN FDD</w:t>
      </w:r>
      <w:r>
        <w:rPr>
          <w:noProof/>
        </w:rPr>
        <w:tab/>
        <w:t>3858</w:t>
      </w:r>
    </w:p>
    <w:p w14:paraId="5270039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3858</w:t>
      </w:r>
    </w:p>
    <w:p w14:paraId="2E46B37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3858</w:t>
      </w:r>
    </w:p>
    <w:p w14:paraId="6960910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3860</w:t>
      </w:r>
    </w:p>
    <w:p w14:paraId="38A7E85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P-CCPCH RSCP absolute accuracy for E-UTRAN TDD</w:t>
      </w:r>
      <w:r>
        <w:rPr>
          <w:noProof/>
        </w:rPr>
        <w:tab/>
        <w:t>3861</w:t>
      </w:r>
    </w:p>
    <w:p w14:paraId="1C886F8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3861</w:t>
      </w:r>
    </w:p>
    <w:p w14:paraId="392B4A7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3861</w:t>
      </w:r>
    </w:p>
    <w:p w14:paraId="4CD36D9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3862</w:t>
      </w:r>
    </w:p>
    <w:p w14:paraId="6620684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it-IT"/>
        </w:rPr>
        <w:t>A.9.6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it-IT"/>
        </w:rPr>
        <w:t>GSM Carrier RSSI</w:t>
      </w:r>
      <w:r>
        <w:rPr>
          <w:noProof/>
        </w:rPr>
        <w:tab/>
        <w:t>3863</w:t>
      </w:r>
    </w:p>
    <w:p w14:paraId="044DB35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bCs/>
          <w:noProof/>
          <w:lang w:val="it-IT"/>
        </w:rPr>
        <w:lastRenderedPageBreak/>
        <w:t>A.9.6.1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bCs/>
          <w:noProof/>
          <w:lang w:val="it-IT"/>
        </w:rPr>
        <w:t>E-UTRAN FDD</w:t>
      </w:r>
      <w:r>
        <w:rPr>
          <w:noProof/>
        </w:rPr>
        <w:tab/>
        <w:t>3863</w:t>
      </w:r>
    </w:p>
    <w:p w14:paraId="33E56C3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bCs/>
          <w:noProof/>
        </w:rPr>
        <w:t>A.9.6.1.1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bCs/>
          <w:noProof/>
        </w:rPr>
        <w:t>Test Purpose and Environment</w:t>
      </w:r>
      <w:r>
        <w:rPr>
          <w:noProof/>
        </w:rPr>
        <w:tab/>
        <w:t>3863</w:t>
      </w:r>
    </w:p>
    <w:p w14:paraId="0374630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bCs/>
          <w:noProof/>
        </w:rPr>
        <w:t>A.9.6.1.2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bCs/>
          <w:noProof/>
        </w:rPr>
        <w:t>Test Requirements</w:t>
      </w:r>
      <w:r>
        <w:rPr>
          <w:noProof/>
        </w:rPr>
        <w:tab/>
        <w:t>3864</w:t>
      </w:r>
    </w:p>
    <w:p w14:paraId="2306D09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bCs/>
          <w:noProof/>
        </w:rPr>
        <w:t>A.9.6.2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bCs/>
          <w:noProof/>
        </w:rPr>
        <w:t>E-UTRAN TDD</w:t>
      </w:r>
      <w:r>
        <w:rPr>
          <w:noProof/>
        </w:rPr>
        <w:tab/>
        <w:t>3864</w:t>
      </w:r>
    </w:p>
    <w:p w14:paraId="577DFA2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bCs/>
          <w:noProof/>
        </w:rPr>
        <w:t>A.9.6.2.1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bCs/>
          <w:noProof/>
        </w:rPr>
        <w:t>Test Purpose and Environment</w:t>
      </w:r>
      <w:r>
        <w:rPr>
          <w:noProof/>
        </w:rPr>
        <w:tab/>
        <w:t>3864</w:t>
      </w:r>
    </w:p>
    <w:p w14:paraId="16F3030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bCs/>
          <w:noProof/>
        </w:rPr>
        <w:t>A.9.6.2.2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bCs/>
          <w:noProof/>
        </w:rPr>
        <w:t>Test Requirements</w:t>
      </w:r>
      <w:r>
        <w:rPr>
          <w:noProof/>
        </w:rPr>
        <w:tab/>
        <w:t>3866</w:t>
      </w:r>
    </w:p>
    <w:p w14:paraId="03C7573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UE Rx </w:t>
      </w:r>
      <w:r w:rsidRPr="003E52FD">
        <w:rPr>
          <w:b/>
          <w:noProof/>
        </w:rPr>
        <w:t xml:space="preserve">– </w:t>
      </w:r>
      <w:r>
        <w:rPr>
          <w:noProof/>
        </w:rPr>
        <w:t>Tx Time Difference</w:t>
      </w:r>
      <w:r>
        <w:rPr>
          <w:noProof/>
        </w:rPr>
        <w:tab/>
        <w:t>3867</w:t>
      </w:r>
    </w:p>
    <w:p w14:paraId="1168C91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 UE Rx </w:t>
      </w:r>
      <w:r w:rsidRPr="003E52FD">
        <w:rPr>
          <w:b/>
          <w:noProof/>
        </w:rPr>
        <w:t xml:space="preserve">– </w:t>
      </w:r>
      <w:r>
        <w:rPr>
          <w:noProof/>
        </w:rPr>
        <w:t>Tx time difference case</w:t>
      </w:r>
      <w:r>
        <w:rPr>
          <w:noProof/>
        </w:rPr>
        <w:tab/>
        <w:t>3867</w:t>
      </w:r>
    </w:p>
    <w:p w14:paraId="7BF8675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3867</w:t>
      </w:r>
    </w:p>
    <w:p w14:paraId="03A0DCC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3867</w:t>
      </w:r>
    </w:p>
    <w:p w14:paraId="4D42A16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3869</w:t>
      </w:r>
    </w:p>
    <w:p w14:paraId="103791F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 TDD UE Rx </w:t>
      </w:r>
      <w:r w:rsidRPr="003E52FD">
        <w:rPr>
          <w:b/>
          <w:noProof/>
        </w:rPr>
        <w:t xml:space="preserve">– </w:t>
      </w:r>
      <w:r>
        <w:rPr>
          <w:noProof/>
        </w:rPr>
        <w:t>Tx time difference case</w:t>
      </w:r>
      <w:r>
        <w:rPr>
          <w:noProof/>
        </w:rPr>
        <w:tab/>
        <w:t>3869</w:t>
      </w:r>
    </w:p>
    <w:p w14:paraId="3EE8640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3869</w:t>
      </w:r>
    </w:p>
    <w:p w14:paraId="74519D6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3869</w:t>
      </w:r>
    </w:p>
    <w:p w14:paraId="7A10823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3871</w:t>
      </w:r>
    </w:p>
    <w:p w14:paraId="66602CF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Rx–Tx Time Difference under Time-Domain Measurement Resource Restriction with Non-MBSFN ABS</w:t>
      </w:r>
      <w:r>
        <w:rPr>
          <w:noProof/>
        </w:rPr>
        <w:tab/>
        <w:t>3871</w:t>
      </w:r>
    </w:p>
    <w:p w14:paraId="12A976A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3871</w:t>
      </w:r>
    </w:p>
    <w:p w14:paraId="0A3A326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3871</w:t>
      </w:r>
    </w:p>
    <w:p w14:paraId="75AD2AD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3874</w:t>
      </w:r>
    </w:p>
    <w:p w14:paraId="0F50FFC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under Time-Domain Measurement Resource Restriction with Non-MBSFN ABS</w:t>
      </w:r>
      <w:r>
        <w:rPr>
          <w:noProof/>
        </w:rPr>
        <w:tab/>
        <w:t>3874</w:t>
      </w:r>
    </w:p>
    <w:p w14:paraId="31722DD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3874</w:t>
      </w:r>
    </w:p>
    <w:p w14:paraId="04549C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3874</w:t>
      </w:r>
    </w:p>
    <w:p w14:paraId="3D0B1B9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3877</w:t>
      </w:r>
    </w:p>
    <w:p w14:paraId="6E2F71E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</w:t>
      </w:r>
      <w:r w:rsidRPr="003E52FD">
        <w:rPr>
          <w:b/>
          <w:noProof/>
        </w:rPr>
        <w:t>–</w:t>
      </w:r>
      <w:r>
        <w:rPr>
          <w:noProof/>
        </w:rPr>
        <w:t>Tx time difference under Time Domain Measurement Resource Restriction with CRS Assistance Information and Non-MBSFN ABS</w:t>
      </w:r>
      <w:r>
        <w:rPr>
          <w:noProof/>
        </w:rPr>
        <w:tab/>
        <w:t>3877</w:t>
      </w:r>
    </w:p>
    <w:p w14:paraId="2D30E41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3877</w:t>
      </w:r>
    </w:p>
    <w:p w14:paraId="47ABED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3877</w:t>
      </w:r>
    </w:p>
    <w:p w14:paraId="29C30D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3880</w:t>
      </w:r>
    </w:p>
    <w:p w14:paraId="3AE91A8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under Time-Domain Measurement Resource Restriction with CRS Assistance Information and Non-MBSFN ABS</w:t>
      </w:r>
      <w:r>
        <w:rPr>
          <w:noProof/>
        </w:rPr>
        <w:tab/>
        <w:t>3880</w:t>
      </w:r>
    </w:p>
    <w:p w14:paraId="1BAC582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3880</w:t>
      </w:r>
    </w:p>
    <w:p w14:paraId="3DBED49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3880</w:t>
      </w:r>
    </w:p>
    <w:p w14:paraId="5CED96F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3883</w:t>
      </w:r>
    </w:p>
    <w:p w14:paraId="21C4745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Rx-Tx time difference case for Cat-M1/M2 UE in CEModeA</w:t>
      </w:r>
      <w:r>
        <w:rPr>
          <w:noProof/>
        </w:rPr>
        <w:tab/>
        <w:t>3883</w:t>
      </w:r>
    </w:p>
    <w:p w14:paraId="08B010D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3883</w:t>
      </w:r>
    </w:p>
    <w:p w14:paraId="6581C1E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3883</w:t>
      </w:r>
    </w:p>
    <w:p w14:paraId="3DF943B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3884</w:t>
      </w:r>
    </w:p>
    <w:p w14:paraId="1EA79A2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UE Rx-Tx time difference case for Cat-M1/M2 UE in CEModeA</w:t>
      </w:r>
      <w:r>
        <w:rPr>
          <w:noProof/>
        </w:rPr>
        <w:tab/>
        <w:t>3885</w:t>
      </w:r>
    </w:p>
    <w:p w14:paraId="1ED269E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3885</w:t>
      </w:r>
    </w:p>
    <w:p w14:paraId="09353CD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3885</w:t>
      </w:r>
    </w:p>
    <w:p w14:paraId="5A6C35A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3886</w:t>
      </w:r>
    </w:p>
    <w:p w14:paraId="0454672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case for Cat-M1/M2 UE in CEModeA</w:t>
      </w:r>
      <w:r>
        <w:rPr>
          <w:noProof/>
        </w:rPr>
        <w:tab/>
        <w:t>3886</w:t>
      </w:r>
    </w:p>
    <w:p w14:paraId="3505D7D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3886</w:t>
      </w:r>
    </w:p>
    <w:p w14:paraId="3C367EC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3886</w:t>
      </w:r>
    </w:p>
    <w:p w14:paraId="11AA04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3887</w:t>
      </w:r>
    </w:p>
    <w:p w14:paraId="4276317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</w:t>
      </w:r>
      <w:r>
        <w:rPr>
          <w:noProof/>
        </w:rPr>
        <w:tab/>
        <w:t>3888</w:t>
      </w:r>
    </w:p>
    <w:p w14:paraId="4B5549B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intra frequency case</w:t>
      </w:r>
      <w:r>
        <w:rPr>
          <w:noProof/>
        </w:rPr>
        <w:tab/>
        <w:t>3888</w:t>
      </w:r>
    </w:p>
    <w:p w14:paraId="21FB0D3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3888</w:t>
      </w:r>
    </w:p>
    <w:p w14:paraId="3736AE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3890</w:t>
      </w:r>
    </w:p>
    <w:p w14:paraId="47DFB48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3890</w:t>
      </w:r>
    </w:p>
    <w:p w14:paraId="6C1E2B4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intra frequency case</w:t>
      </w:r>
      <w:r>
        <w:rPr>
          <w:noProof/>
        </w:rPr>
        <w:tab/>
        <w:t>3891</w:t>
      </w:r>
    </w:p>
    <w:p w14:paraId="5C6F73D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3891</w:t>
      </w:r>
    </w:p>
    <w:p w14:paraId="3ABC2E1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3894</w:t>
      </w:r>
    </w:p>
    <w:p w14:paraId="603FFA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3894</w:t>
      </w:r>
    </w:p>
    <w:p w14:paraId="118070A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A.9.8.3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E-UTRAN FDD-FDD RSTD inter frequency case</w:t>
      </w:r>
      <w:r>
        <w:rPr>
          <w:noProof/>
        </w:rPr>
        <w:tab/>
        <w:t>3895</w:t>
      </w:r>
    </w:p>
    <w:p w14:paraId="076F6E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3895</w:t>
      </w:r>
    </w:p>
    <w:p w14:paraId="58F57D7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3897</w:t>
      </w:r>
    </w:p>
    <w:p w14:paraId="5CDA6AC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3897</w:t>
      </w:r>
    </w:p>
    <w:p w14:paraId="423E875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A.9.8.4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E-UTRAN TDD-TDD RSTD inter frequency case</w:t>
      </w:r>
      <w:r>
        <w:rPr>
          <w:noProof/>
        </w:rPr>
        <w:tab/>
        <w:t>3898</w:t>
      </w:r>
    </w:p>
    <w:p w14:paraId="73DAFFE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3898</w:t>
      </w:r>
    </w:p>
    <w:p w14:paraId="33981EF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3900</w:t>
      </w:r>
    </w:p>
    <w:p w14:paraId="6DE84EF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A.9.8.4.2A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3900</w:t>
      </w:r>
    </w:p>
    <w:p w14:paraId="042AD2F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A.9.8.5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E-UTRAN FDD RSTD Measurement Accuracy in Carrier Aggregation</w:t>
      </w:r>
      <w:r>
        <w:rPr>
          <w:noProof/>
        </w:rPr>
        <w:tab/>
        <w:t>3901</w:t>
      </w:r>
    </w:p>
    <w:p w14:paraId="79EB46C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3901</w:t>
      </w:r>
    </w:p>
    <w:p w14:paraId="520761B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3903</w:t>
      </w:r>
    </w:p>
    <w:p w14:paraId="003B80A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A.9.8.6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E-UTRAN TDD RSTD Measurement Accuracy in Carrier Aggregation</w:t>
      </w:r>
      <w:r>
        <w:rPr>
          <w:noProof/>
        </w:rPr>
        <w:tab/>
        <w:t>3903</w:t>
      </w:r>
    </w:p>
    <w:p w14:paraId="05C3F0E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3903</w:t>
      </w:r>
    </w:p>
    <w:p w14:paraId="48FD53B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3906</w:t>
      </w:r>
    </w:p>
    <w:p w14:paraId="39806EA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A.9.8.7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E-UTRAN FDD RSTD Measurement Accuracy in Carrier Aggregation for 20MHz bandwidth</w:t>
      </w:r>
      <w:r>
        <w:rPr>
          <w:noProof/>
        </w:rPr>
        <w:tab/>
        <w:t>3906</w:t>
      </w:r>
    </w:p>
    <w:p w14:paraId="0F20C21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3906</w:t>
      </w:r>
    </w:p>
    <w:p w14:paraId="76C307F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3907</w:t>
      </w:r>
    </w:p>
    <w:p w14:paraId="33160C4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A.9.8.8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E-UTRAN TDD RSTD Measurement Accuracy in Carrier Aggregation for 20MHz bandwidth</w:t>
      </w:r>
      <w:r>
        <w:rPr>
          <w:noProof/>
        </w:rPr>
        <w:tab/>
        <w:t>3907</w:t>
      </w:r>
    </w:p>
    <w:p w14:paraId="6FE2402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3907</w:t>
      </w:r>
    </w:p>
    <w:p w14:paraId="55C33C9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3908</w:t>
      </w:r>
    </w:p>
    <w:p w14:paraId="3DF8E1A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A.9.8.9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E-UTRAN FDD RSTD Measurement Accuracy in Carrier Aggregation for 10MHz+5MHz</w:t>
      </w:r>
      <w:r>
        <w:rPr>
          <w:noProof/>
        </w:rPr>
        <w:tab/>
        <w:t>3908</w:t>
      </w:r>
    </w:p>
    <w:p w14:paraId="0FF560E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3908</w:t>
      </w:r>
    </w:p>
    <w:p w14:paraId="5392DE8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3909</w:t>
      </w:r>
    </w:p>
    <w:p w14:paraId="446F906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A.9.8.10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E-UTRAN TDD RSTD Measurement Accuracy in Carrier Aggregation for 10MHz+5MHz</w:t>
      </w:r>
      <w:r>
        <w:rPr>
          <w:noProof/>
        </w:rPr>
        <w:tab/>
        <w:t>3909</w:t>
      </w:r>
    </w:p>
    <w:p w14:paraId="07036B1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3909</w:t>
      </w:r>
    </w:p>
    <w:p w14:paraId="29309A5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3910</w:t>
      </w:r>
    </w:p>
    <w:p w14:paraId="489CCF0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A.9.8.11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E-UTRAN FDD RSTD Measurement Accuracy in Carrier Aggregation for 5 + 5MHz bandwidth</w:t>
      </w:r>
      <w:r>
        <w:rPr>
          <w:noProof/>
        </w:rPr>
        <w:tab/>
        <w:t>3910</w:t>
      </w:r>
    </w:p>
    <w:p w14:paraId="42BFCCF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3910</w:t>
      </w:r>
    </w:p>
    <w:p w14:paraId="5327C04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3911</w:t>
      </w:r>
    </w:p>
    <w:p w14:paraId="370850B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A.9.8.12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E-UTRAN TDD RSTD Measurement Accuracy in Carrier Aggregation for 5+5MHz bandwidth</w:t>
      </w:r>
      <w:r>
        <w:rPr>
          <w:noProof/>
        </w:rPr>
        <w:tab/>
        <w:t>3911</w:t>
      </w:r>
    </w:p>
    <w:p w14:paraId="550E408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3911</w:t>
      </w:r>
    </w:p>
    <w:p w14:paraId="1ECF053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3912</w:t>
      </w:r>
    </w:p>
    <w:p w14:paraId="0706E37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Measurement Accuracy in Carrier Aggregation for 20MHz+10MHz</w:t>
      </w:r>
      <w:r>
        <w:rPr>
          <w:noProof/>
        </w:rPr>
        <w:tab/>
        <w:t>3912</w:t>
      </w:r>
    </w:p>
    <w:p w14:paraId="2E51550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3912</w:t>
      </w:r>
    </w:p>
    <w:p w14:paraId="0138A12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3913</w:t>
      </w:r>
    </w:p>
    <w:p w14:paraId="748A147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A.9.8.14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E-UTRAN FDD RSTD Measurement Accuracy in 3DL Carrier Aggregation</w:t>
      </w:r>
      <w:r>
        <w:rPr>
          <w:noProof/>
        </w:rPr>
        <w:tab/>
        <w:t>3913</w:t>
      </w:r>
    </w:p>
    <w:p w14:paraId="703F791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3913</w:t>
      </w:r>
    </w:p>
    <w:p w14:paraId="4E15295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3920</w:t>
      </w:r>
    </w:p>
    <w:p w14:paraId="1CE0D60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A.9.8.15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E-UTRAN TDD RSTD Measurement Accuracy in 3DL Carrier Aggregation</w:t>
      </w:r>
      <w:r>
        <w:rPr>
          <w:noProof/>
        </w:rPr>
        <w:tab/>
        <w:t>3920</w:t>
      </w:r>
    </w:p>
    <w:p w14:paraId="787FFDC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3920</w:t>
      </w:r>
    </w:p>
    <w:p w14:paraId="61375AF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3926</w:t>
      </w:r>
    </w:p>
    <w:p w14:paraId="23AA6F7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inband mode in normal coverage</w:t>
      </w:r>
      <w:r>
        <w:rPr>
          <w:noProof/>
        </w:rPr>
        <w:tab/>
        <w:t>3926</w:t>
      </w:r>
    </w:p>
    <w:p w14:paraId="5C82A34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3926</w:t>
      </w:r>
    </w:p>
    <w:p w14:paraId="1ABF01D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3929</w:t>
      </w:r>
    </w:p>
    <w:p w14:paraId="2CB5375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Inter frequency case for UE Category NB1 inband mode in normal coverage</w:t>
      </w:r>
      <w:r>
        <w:rPr>
          <w:noProof/>
        </w:rPr>
        <w:tab/>
        <w:t>3929</w:t>
      </w:r>
    </w:p>
    <w:p w14:paraId="3F18057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3929</w:t>
      </w:r>
    </w:p>
    <w:p w14:paraId="1796039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3932</w:t>
      </w:r>
    </w:p>
    <w:p w14:paraId="71157B0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inband mode in enhanced coverage</w:t>
      </w:r>
      <w:r>
        <w:rPr>
          <w:noProof/>
        </w:rPr>
        <w:tab/>
        <w:t>3932</w:t>
      </w:r>
    </w:p>
    <w:p w14:paraId="601D589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3932</w:t>
      </w:r>
    </w:p>
    <w:p w14:paraId="60DD6B2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3935</w:t>
      </w:r>
    </w:p>
    <w:p w14:paraId="2964BB7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Inter frequency case for UE Category NB1 inband mode in enhanced coverage</w:t>
      </w:r>
      <w:r>
        <w:rPr>
          <w:noProof/>
        </w:rPr>
        <w:tab/>
        <w:t>3935</w:t>
      </w:r>
    </w:p>
    <w:p w14:paraId="1879A21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3935</w:t>
      </w:r>
    </w:p>
    <w:p w14:paraId="0D4B697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3938</w:t>
      </w:r>
    </w:p>
    <w:p w14:paraId="2119439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intra-frequency measurement accuracy in CE Mode A</w:t>
      </w:r>
      <w:r>
        <w:rPr>
          <w:noProof/>
        </w:rPr>
        <w:tab/>
        <w:t>3938</w:t>
      </w:r>
    </w:p>
    <w:p w14:paraId="6143818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3938</w:t>
      </w:r>
    </w:p>
    <w:p w14:paraId="75CDDBC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3941</w:t>
      </w:r>
    </w:p>
    <w:p w14:paraId="7576690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RSTD intra-frequency measurement accuracy in CEModeA</w:t>
      </w:r>
      <w:r>
        <w:rPr>
          <w:noProof/>
        </w:rPr>
        <w:tab/>
        <w:t>3942</w:t>
      </w:r>
    </w:p>
    <w:p w14:paraId="5AA7AFF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3942</w:t>
      </w:r>
    </w:p>
    <w:p w14:paraId="6E169E2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3945</w:t>
      </w:r>
    </w:p>
    <w:p w14:paraId="74BD141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intra-frequency measurement accuracy in CE Mode A</w:t>
      </w:r>
      <w:r>
        <w:rPr>
          <w:noProof/>
        </w:rPr>
        <w:tab/>
        <w:t>3946</w:t>
      </w:r>
    </w:p>
    <w:p w14:paraId="14B8372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3946</w:t>
      </w:r>
    </w:p>
    <w:p w14:paraId="7A29B98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3949</w:t>
      </w:r>
    </w:p>
    <w:p w14:paraId="2DC027E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intra-frequency measurement accuracy in CE Mode B</w:t>
      </w:r>
      <w:r>
        <w:rPr>
          <w:noProof/>
        </w:rPr>
        <w:tab/>
        <w:t>3950</w:t>
      </w:r>
    </w:p>
    <w:p w14:paraId="3FC755B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3950</w:t>
      </w:r>
    </w:p>
    <w:p w14:paraId="5D30C31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3953</w:t>
      </w:r>
    </w:p>
    <w:p w14:paraId="32B9599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RSTD intra-frequency measurement accuracy in CE Mode B</w:t>
      </w:r>
      <w:r>
        <w:rPr>
          <w:noProof/>
        </w:rPr>
        <w:tab/>
        <w:t>3953</w:t>
      </w:r>
    </w:p>
    <w:p w14:paraId="0BAEE8F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3953</w:t>
      </w:r>
    </w:p>
    <w:p w14:paraId="502B65C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3957</w:t>
      </w:r>
    </w:p>
    <w:p w14:paraId="2BEB6EC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A.9.8.25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intra-frequency measurement accuracy in CE Mode B</w:t>
      </w:r>
      <w:r>
        <w:rPr>
          <w:noProof/>
        </w:rPr>
        <w:tab/>
        <w:t>3958</w:t>
      </w:r>
    </w:p>
    <w:p w14:paraId="0205EE6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3958</w:t>
      </w:r>
    </w:p>
    <w:p w14:paraId="3898005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3961</w:t>
      </w:r>
    </w:p>
    <w:p w14:paraId="3A53084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RSTD inter-frequency measurement accuracy in CE Mode A</w:t>
      </w:r>
      <w:r>
        <w:rPr>
          <w:noProof/>
        </w:rPr>
        <w:tab/>
        <w:t>3962</w:t>
      </w:r>
    </w:p>
    <w:p w14:paraId="1E70FBB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3962</w:t>
      </w:r>
    </w:p>
    <w:p w14:paraId="6F74406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3964</w:t>
      </w:r>
    </w:p>
    <w:p w14:paraId="59D711A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RSTD inter-frequency measurement accuracy in CE Mode A</w:t>
      </w:r>
      <w:r>
        <w:rPr>
          <w:noProof/>
        </w:rPr>
        <w:tab/>
        <w:t>3964</w:t>
      </w:r>
    </w:p>
    <w:p w14:paraId="2ACDC92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3964</w:t>
      </w:r>
    </w:p>
    <w:p w14:paraId="33A9C2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3967</w:t>
      </w:r>
    </w:p>
    <w:p w14:paraId="1286E02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inter-frequency measurement accuracy in CE Mode A</w:t>
      </w:r>
      <w:r>
        <w:rPr>
          <w:noProof/>
        </w:rPr>
        <w:tab/>
        <w:t>3967</w:t>
      </w:r>
    </w:p>
    <w:p w14:paraId="5B528AD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3967</w:t>
      </w:r>
    </w:p>
    <w:p w14:paraId="08A637C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3970</w:t>
      </w:r>
    </w:p>
    <w:p w14:paraId="6BB75C1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RSTD inter-frequency measurement accuracy in CE Mode B</w:t>
      </w:r>
      <w:r>
        <w:rPr>
          <w:noProof/>
        </w:rPr>
        <w:tab/>
        <w:t>3970</w:t>
      </w:r>
    </w:p>
    <w:p w14:paraId="74547CB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3970</w:t>
      </w:r>
    </w:p>
    <w:p w14:paraId="6840CE9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3974</w:t>
      </w:r>
    </w:p>
    <w:p w14:paraId="194288E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RSTD inter-frequency measurement accuracy in CE Mode B</w:t>
      </w:r>
      <w:r>
        <w:rPr>
          <w:noProof/>
        </w:rPr>
        <w:tab/>
        <w:t>3975</w:t>
      </w:r>
    </w:p>
    <w:p w14:paraId="288A6D5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3975</w:t>
      </w:r>
    </w:p>
    <w:p w14:paraId="61918CA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3978</w:t>
      </w:r>
    </w:p>
    <w:p w14:paraId="27CCD72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inter-frequency measurement accuracy in CE Mode B</w:t>
      </w:r>
      <w:r>
        <w:rPr>
          <w:noProof/>
        </w:rPr>
        <w:tab/>
        <w:t>3979</w:t>
      </w:r>
    </w:p>
    <w:p w14:paraId="7866C4C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3979</w:t>
      </w:r>
    </w:p>
    <w:p w14:paraId="199765A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3983</w:t>
      </w:r>
    </w:p>
    <w:p w14:paraId="60227D7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case for UE Category NB1 inband mode in normal coverage</w:t>
      </w:r>
      <w:r>
        <w:rPr>
          <w:noProof/>
        </w:rPr>
        <w:tab/>
        <w:t>3983</w:t>
      </w:r>
    </w:p>
    <w:p w14:paraId="2634565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3983</w:t>
      </w:r>
    </w:p>
    <w:p w14:paraId="40E0F0B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3986</w:t>
      </w:r>
    </w:p>
    <w:p w14:paraId="1080782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Inter frequency case for UE Category NB1 inband mode in normal coverage</w:t>
      </w:r>
      <w:r>
        <w:rPr>
          <w:noProof/>
        </w:rPr>
        <w:tab/>
        <w:t>3986</w:t>
      </w:r>
    </w:p>
    <w:p w14:paraId="2B8E1C7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3986</w:t>
      </w:r>
    </w:p>
    <w:p w14:paraId="05E64F0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3989</w:t>
      </w:r>
    </w:p>
    <w:p w14:paraId="6F72A4E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case for UE Category NB1 inband mode in enhanced coverage</w:t>
      </w:r>
      <w:r>
        <w:rPr>
          <w:noProof/>
        </w:rPr>
        <w:tab/>
        <w:t>3989</w:t>
      </w:r>
    </w:p>
    <w:p w14:paraId="1C2DC25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3989</w:t>
      </w:r>
    </w:p>
    <w:p w14:paraId="228607F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3992</w:t>
      </w:r>
    </w:p>
    <w:p w14:paraId="0AED09B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Inter frequency case for UE Category NB1 inband mode in enhanced coverage</w:t>
      </w:r>
      <w:r>
        <w:rPr>
          <w:noProof/>
        </w:rPr>
        <w:tab/>
        <w:t>3992</w:t>
      </w:r>
    </w:p>
    <w:p w14:paraId="429B848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3992</w:t>
      </w:r>
    </w:p>
    <w:p w14:paraId="63382C5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3995</w:t>
      </w:r>
    </w:p>
    <w:p w14:paraId="7D093A9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and RSRQ on the serving cell</w:t>
      </w:r>
      <w:r>
        <w:rPr>
          <w:noProof/>
        </w:rPr>
        <w:tab/>
        <w:t>3995</w:t>
      </w:r>
    </w:p>
    <w:p w14:paraId="661A069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serving cell case</w:t>
      </w:r>
      <w:r>
        <w:rPr>
          <w:noProof/>
        </w:rPr>
        <w:tab/>
        <w:t>3995</w:t>
      </w:r>
    </w:p>
    <w:p w14:paraId="0F7C281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3995</w:t>
      </w:r>
    </w:p>
    <w:p w14:paraId="291A2A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3995</w:t>
      </w:r>
    </w:p>
    <w:p w14:paraId="6BDC98C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3998</w:t>
      </w:r>
    </w:p>
    <w:p w14:paraId="08DD2FC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serving cell case</w:t>
      </w:r>
      <w:r>
        <w:rPr>
          <w:noProof/>
        </w:rPr>
        <w:tab/>
        <w:t>3998</w:t>
      </w:r>
    </w:p>
    <w:p w14:paraId="287ED55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3998</w:t>
      </w:r>
    </w:p>
    <w:p w14:paraId="24CA26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3998</w:t>
      </w:r>
    </w:p>
    <w:p w14:paraId="7A3D283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4000</w:t>
      </w:r>
    </w:p>
    <w:p w14:paraId="173C434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SSTD</w:t>
      </w:r>
      <w:r>
        <w:rPr>
          <w:noProof/>
        </w:rPr>
        <w:tab/>
        <w:t>4000</w:t>
      </w:r>
    </w:p>
    <w:p w14:paraId="7DEE0CA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EUTRAN FDD-FDD SSTD accuracy in asynchronous DC</w:t>
      </w:r>
      <w:r>
        <w:rPr>
          <w:noProof/>
        </w:rPr>
        <w:tab/>
        <w:t>4000</w:t>
      </w:r>
    </w:p>
    <w:p w14:paraId="30693BC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4000</w:t>
      </w:r>
    </w:p>
    <w:p w14:paraId="5027806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4000</w:t>
      </w:r>
    </w:p>
    <w:p w14:paraId="16770A2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A.9.10.1.3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4002</w:t>
      </w:r>
    </w:p>
    <w:p w14:paraId="6FCE30B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fi-FI"/>
        </w:rPr>
        <w:t>A.9.10.2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fi-FI"/>
        </w:rPr>
        <w:t>Void</w:t>
      </w:r>
      <w:r>
        <w:rPr>
          <w:noProof/>
        </w:rPr>
        <w:tab/>
        <w:t>4002</w:t>
      </w:r>
    </w:p>
    <w:p w14:paraId="5430E56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fi-FI"/>
        </w:rPr>
        <w:t>A.9.10.3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fi-FI"/>
        </w:rPr>
        <w:t>Void</w:t>
      </w:r>
      <w:r>
        <w:rPr>
          <w:noProof/>
        </w:rPr>
        <w:tab/>
        <w:t>4002</w:t>
      </w:r>
    </w:p>
    <w:p w14:paraId="72DD8E5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fi-FI"/>
        </w:rPr>
        <w:t>A.9.10.4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fi-FI"/>
        </w:rPr>
        <w:t>Void</w:t>
      </w:r>
      <w:r>
        <w:rPr>
          <w:noProof/>
        </w:rPr>
        <w:tab/>
        <w:t>4002</w:t>
      </w:r>
    </w:p>
    <w:p w14:paraId="38AA64F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 RSSI</w:t>
      </w:r>
      <w:r>
        <w:rPr>
          <w:noProof/>
        </w:rPr>
        <w:tab/>
        <w:t>4002</w:t>
      </w:r>
    </w:p>
    <w:p w14:paraId="7BF11F8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average RSSI accuracy case (PCell using FDD)</w:t>
      </w:r>
      <w:r>
        <w:rPr>
          <w:noProof/>
        </w:rPr>
        <w:tab/>
        <w:t>4002</w:t>
      </w:r>
    </w:p>
    <w:p w14:paraId="6C53E4F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4002</w:t>
      </w:r>
    </w:p>
    <w:p w14:paraId="6983F7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4002</w:t>
      </w:r>
    </w:p>
    <w:p w14:paraId="06B7074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4005</w:t>
      </w:r>
    </w:p>
    <w:p w14:paraId="369E247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average RSSI accuracy case (PCell using TDD)</w:t>
      </w:r>
      <w:r>
        <w:rPr>
          <w:noProof/>
        </w:rPr>
        <w:tab/>
        <w:t>4005</w:t>
      </w:r>
    </w:p>
    <w:p w14:paraId="6BEA2A5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4005</w:t>
      </w:r>
    </w:p>
    <w:p w14:paraId="1166690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4005</w:t>
      </w:r>
    </w:p>
    <w:p w14:paraId="20D6FD5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occupancy</w:t>
      </w:r>
      <w:r>
        <w:rPr>
          <w:noProof/>
        </w:rPr>
        <w:tab/>
        <w:t>4008</w:t>
      </w:r>
    </w:p>
    <w:p w14:paraId="72C1D25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channel occupancy test (PCell using FDD)</w:t>
      </w:r>
      <w:r>
        <w:rPr>
          <w:noProof/>
        </w:rPr>
        <w:tab/>
        <w:t>4008</w:t>
      </w:r>
    </w:p>
    <w:p w14:paraId="10B018D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4008</w:t>
      </w:r>
    </w:p>
    <w:p w14:paraId="4EB6E9D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4008</w:t>
      </w:r>
    </w:p>
    <w:p w14:paraId="5A34E9B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A.9.12.1.3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4011</w:t>
      </w:r>
    </w:p>
    <w:p w14:paraId="3AF6F5C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channel occupancy test (PCell using TDD)</w:t>
      </w:r>
      <w:r>
        <w:rPr>
          <w:noProof/>
        </w:rPr>
        <w:tab/>
        <w:t>4011</w:t>
      </w:r>
    </w:p>
    <w:p w14:paraId="2F40E85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4011</w:t>
      </w:r>
    </w:p>
    <w:p w14:paraId="681EC2F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4011</w:t>
      </w:r>
    </w:p>
    <w:p w14:paraId="7F29C09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4014</w:t>
      </w:r>
    </w:p>
    <w:p w14:paraId="7FCE324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RS-SINR</w:t>
      </w:r>
      <w:r>
        <w:rPr>
          <w:noProof/>
        </w:rPr>
        <w:tab/>
        <w:t>4014</w:t>
      </w:r>
    </w:p>
    <w:p w14:paraId="246C9EE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Intra-Frequency Case</w:t>
      </w:r>
      <w:r>
        <w:rPr>
          <w:noProof/>
        </w:rPr>
        <w:tab/>
        <w:t>4014</w:t>
      </w:r>
    </w:p>
    <w:p w14:paraId="761898D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4014</w:t>
      </w:r>
    </w:p>
    <w:p w14:paraId="28ABA42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4014</w:t>
      </w:r>
    </w:p>
    <w:p w14:paraId="5BC458E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4017</w:t>
      </w:r>
    </w:p>
    <w:p w14:paraId="1694A59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Intra-Frequency Case</w:t>
      </w:r>
      <w:r>
        <w:rPr>
          <w:noProof/>
        </w:rPr>
        <w:tab/>
        <w:t>4017</w:t>
      </w:r>
    </w:p>
    <w:p w14:paraId="5FA1406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4017</w:t>
      </w:r>
    </w:p>
    <w:p w14:paraId="482FE81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4017</w:t>
      </w:r>
    </w:p>
    <w:p w14:paraId="70E770D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4020</w:t>
      </w:r>
    </w:p>
    <w:p w14:paraId="79E050E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4020</w:t>
      </w:r>
    </w:p>
    <w:p w14:paraId="2D8B95E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4020</w:t>
      </w:r>
    </w:p>
    <w:p w14:paraId="5F0210B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4020</w:t>
      </w:r>
    </w:p>
    <w:p w14:paraId="6D47070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4023</w:t>
      </w:r>
    </w:p>
    <w:p w14:paraId="58E48DC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4023</w:t>
      </w:r>
    </w:p>
    <w:p w14:paraId="531ED73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4023</w:t>
      </w:r>
    </w:p>
    <w:p w14:paraId="61342CD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4023</w:t>
      </w:r>
    </w:p>
    <w:p w14:paraId="29A9A4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4027</w:t>
      </w:r>
    </w:p>
    <w:p w14:paraId="6C14CAE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4028</w:t>
      </w:r>
    </w:p>
    <w:p w14:paraId="74B8BE5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4028</w:t>
      </w:r>
    </w:p>
    <w:p w14:paraId="6E6AA88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4028</w:t>
      </w:r>
    </w:p>
    <w:p w14:paraId="0CD13C2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4034</w:t>
      </w:r>
    </w:p>
    <w:p w14:paraId="51FDAC0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TDD—FDD Inter frequency case</w:t>
      </w:r>
      <w:r>
        <w:rPr>
          <w:noProof/>
        </w:rPr>
        <w:tab/>
        <w:t>4034</w:t>
      </w:r>
    </w:p>
    <w:p w14:paraId="0BBCD4F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4034</w:t>
      </w:r>
    </w:p>
    <w:p w14:paraId="6643EF4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4034</w:t>
      </w:r>
    </w:p>
    <w:p w14:paraId="57409E2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4038</w:t>
      </w:r>
    </w:p>
    <w:p w14:paraId="64FF88E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quality reporting accuracy</w:t>
      </w:r>
      <w:r>
        <w:rPr>
          <w:noProof/>
        </w:rPr>
        <w:tab/>
        <w:t>4038</w:t>
      </w:r>
    </w:p>
    <w:p w14:paraId="3A338D6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for UE Category NB1 Standalone mode under normal coverage</w:t>
      </w:r>
      <w:r>
        <w:rPr>
          <w:noProof/>
        </w:rPr>
        <w:tab/>
        <w:t>4038</w:t>
      </w:r>
    </w:p>
    <w:p w14:paraId="66C4D54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4038</w:t>
      </w:r>
    </w:p>
    <w:p w14:paraId="2836E05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4039</w:t>
      </w:r>
    </w:p>
    <w:p w14:paraId="5C49DB8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4039</w:t>
      </w:r>
    </w:p>
    <w:p w14:paraId="1878778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for UE Category NB1 Standalone mode under enhanced coverage</w:t>
      </w:r>
      <w:r>
        <w:rPr>
          <w:noProof/>
        </w:rPr>
        <w:tab/>
        <w:t>4040</w:t>
      </w:r>
    </w:p>
    <w:p w14:paraId="608F596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4040</w:t>
      </w:r>
    </w:p>
    <w:p w14:paraId="7666987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4040</w:t>
      </w:r>
    </w:p>
    <w:p w14:paraId="58F30BD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4041</w:t>
      </w:r>
    </w:p>
    <w:p w14:paraId="7F19A9B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on non-anchor carrier for UE Category NB1 Standalone mode under normal coverage</w:t>
      </w:r>
      <w:r>
        <w:rPr>
          <w:noProof/>
        </w:rPr>
        <w:tab/>
        <w:t>4041</w:t>
      </w:r>
    </w:p>
    <w:p w14:paraId="168FD7C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4041</w:t>
      </w:r>
    </w:p>
    <w:p w14:paraId="2756878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4041</w:t>
      </w:r>
    </w:p>
    <w:p w14:paraId="3D9AE8E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4042</w:t>
      </w:r>
    </w:p>
    <w:p w14:paraId="7AE637C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on non-anchor carrier for UE Category NB1 Standalone mode under enhanced coverage</w:t>
      </w:r>
      <w:r>
        <w:rPr>
          <w:noProof/>
        </w:rPr>
        <w:tab/>
        <w:t>4042</w:t>
      </w:r>
    </w:p>
    <w:p w14:paraId="6CF737F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4042</w:t>
      </w:r>
    </w:p>
    <w:p w14:paraId="632AFB0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4042</w:t>
      </w:r>
    </w:p>
    <w:p w14:paraId="02ED6F4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4043</w:t>
      </w:r>
    </w:p>
    <w:p w14:paraId="69D38715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Proximity-based Services in Any Cell Selection State</w:t>
      </w:r>
      <w:r>
        <w:rPr>
          <w:noProof/>
        </w:rPr>
        <w:tab/>
        <w:t>4066</w:t>
      </w:r>
    </w:p>
    <w:p w14:paraId="72F20D9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4066</w:t>
      </w:r>
    </w:p>
    <w:p w14:paraId="4B0140D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4066</w:t>
      </w:r>
    </w:p>
    <w:p w14:paraId="0A2134E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4067</w:t>
      </w:r>
    </w:p>
    <w:p w14:paraId="36F634C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Initiation/Cease of SLSS Transmission with ProSe Direct Communication</w:t>
      </w:r>
      <w:r>
        <w:rPr>
          <w:noProof/>
        </w:rPr>
        <w:tab/>
        <w:t>4068</w:t>
      </w:r>
    </w:p>
    <w:p w14:paraId="1E53104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4068</w:t>
      </w:r>
    </w:p>
    <w:p w14:paraId="73A556A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4069</w:t>
      </w:r>
    </w:p>
    <w:p w14:paraId="28FA281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SyncRef UE Selection / Reselection Test</w:t>
      </w:r>
      <w:r>
        <w:rPr>
          <w:noProof/>
        </w:rPr>
        <w:tab/>
        <w:t>4069</w:t>
      </w:r>
    </w:p>
    <w:p w14:paraId="1FE1226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4069</w:t>
      </w:r>
    </w:p>
    <w:p w14:paraId="1AF24CD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4071</w:t>
      </w:r>
    </w:p>
    <w:p w14:paraId="5C79E7F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Cell Identification on downlink frequency associated with ProSe frequency (when UE is transmitting for ProSe)</w:t>
      </w:r>
      <w:r>
        <w:rPr>
          <w:noProof/>
        </w:rPr>
        <w:tab/>
        <w:t>4072</w:t>
      </w:r>
    </w:p>
    <w:p w14:paraId="4BC5844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4072</w:t>
      </w:r>
    </w:p>
    <w:p w14:paraId="736FF6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4074</w:t>
      </w:r>
    </w:p>
    <w:p w14:paraId="2959F99F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A.11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V2V Sidelink Communication for V2V Operation on Dedicated V2V Carrier</w:t>
      </w:r>
      <w:r>
        <w:rPr>
          <w:noProof/>
        </w:rPr>
        <w:tab/>
        <w:t>4074</w:t>
      </w:r>
    </w:p>
    <w:p w14:paraId="7BCA028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V2V UE Transmission Timing Accuracy Test</w:t>
      </w:r>
      <w:r>
        <w:rPr>
          <w:noProof/>
        </w:rPr>
        <w:tab/>
        <w:t>4074</w:t>
      </w:r>
    </w:p>
    <w:p w14:paraId="0FCFF6F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4074</w:t>
      </w:r>
    </w:p>
    <w:p w14:paraId="384260B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4075</w:t>
      </w:r>
    </w:p>
    <w:p w14:paraId="6585E19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Interruptions due to V2V sidelink communication</w:t>
      </w:r>
      <w:r>
        <w:rPr>
          <w:noProof/>
        </w:rPr>
        <w:tab/>
        <w:t>4075</w:t>
      </w:r>
    </w:p>
    <w:p w14:paraId="5C2B464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4075</w:t>
      </w:r>
    </w:p>
    <w:p w14:paraId="0333DA0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4077</w:t>
      </w:r>
    </w:p>
    <w:p w14:paraId="773FF5E9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A.12</w:t>
      </w:r>
      <w:r>
        <w:rPr>
          <w:noProof/>
        </w:rPr>
        <w:tab/>
        <w:t>4077</w:t>
      </w:r>
    </w:p>
    <w:p w14:paraId="6BC9F4C3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UE Transmission Timing Accuracy Test</w:t>
      </w:r>
      <w:r>
        <w:rPr>
          <w:noProof/>
        </w:rPr>
        <w:tab/>
        <w:t>4077</w:t>
      </w:r>
    </w:p>
    <w:p w14:paraId="3DBFDD3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UE Transmission Timing Accuracy Test for eNB as Timing Reference</w:t>
      </w:r>
      <w:r>
        <w:rPr>
          <w:noProof/>
        </w:rPr>
        <w:tab/>
        <w:t>4077</w:t>
      </w:r>
    </w:p>
    <w:p w14:paraId="0495807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4077</w:t>
      </w:r>
    </w:p>
    <w:p w14:paraId="766EED2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4078</w:t>
      </w:r>
    </w:p>
    <w:p w14:paraId="188D2F1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UE Transmission Timing Accuracy Test for SyncRef UE as Timing Reference</w:t>
      </w:r>
      <w:r>
        <w:rPr>
          <w:noProof/>
        </w:rPr>
        <w:tab/>
        <w:t>4079</w:t>
      </w:r>
    </w:p>
    <w:p w14:paraId="7B5530B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4079</w:t>
      </w:r>
    </w:p>
    <w:p w14:paraId="0E39E93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4079</w:t>
      </w:r>
    </w:p>
    <w:p w14:paraId="5EB5BB93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 with V2X Sidelink Communication</w:t>
      </w:r>
      <w:r>
        <w:rPr>
          <w:noProof/>
        </w:rPr>
        <w:tab/>
        <w:t>4080</w:t>
      </w:r>
    </w:p>
    <w:p w14:paraId="7CE9DE4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 with V2X Sidelink Communication for eNB as Timing Reference</w:t>
      </w:r>
      <w:r>
        <w:rPr>
          <w:noProof/>
        </w:rPr>
        <w:tab/>
        <w:t>4080</w:t>
      </w:r>
    </w:p>
    <w:p w14:paraId="3300340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4080</w:t>
      </w:r>
    </w:p>
    <w:p w14:paraId="29D82D2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4081</w:t>
      </w:r>
    </w:p>
    <w:p w14:paraId="654A329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 with V2X Sidelink Communication for SyncRef UE as Timing Reference</w:t>
      </w:r>
      <w:r>
        <w:rPr>
          <w:noProof/>
        </w:rPr>
        <w:tab/>
        <w:t>4082</w:t>
      </w:r>
    </w:p>
    <w:p w14:paraId="6A83FF3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4082</w:t>
      </w:r>
    </w:p>
    <w:p w14:paraId="64E276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4083</w:t>
      </w:r>
    </w:p>
    <w:p w14:paraId="5ED9F28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Synchronization Reference Selection/Reselection Tests</w:t>
      </w:r>
      <w:r>
        <w:rPr>
          <w:noProof/>
        </w:rPr>
        <w:tab/>
        <w:t>4083</w:t>
      </w:r>
    </w:p>
    <w:p w14:paraId="6A3AF80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Synchronization Reference Selection/Reselection Tests for GNSS configured as the highest priority</w:t>
      </w:r>
      <w:r>
        <w:rPr>
          <w:noProof/>
        </w:rPr>
        <w:tab/>
        <w:t>4083</w:t>
      </w:r>
    </w:p>
    <w:p w14:paraId="7349A7C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4083</w:t>
      </w:r>
    </w:p>
    <w:p w14:paraId="6BB5DCC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4086</w:t>
      </w:r>
    </w:p>
    <w:p w14:paraId="3AE3785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Synchronization Reference Selection/Reselection Tests for eNB configured as the highest priority</w:t>
      </w:r>
      <w:r>
        <w:rPr>
          <w:noProof/>
        </w:rPr>
        <w:tab/>
        <w:t>4087</w:t>
      </w:r>
    </w:p>
    <w:p w14:paraId="438D58E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4087</w:t>
      </w:r>
    </w:p>
    <w:p w14:paraId="209997C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4089</w:t>
      </w:r>
    </w:p>
    <w:p w14:paraId="3F61582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Congestion Control Measurement Test for V2X UE</w:t>
      </w:r>
      <w:r>
        <w:rPr>
          <w:noProof/>
        </w:rPr>
        <w:tab/>
        <w:t>4089</w:t>
      </w:r>
    </w:p>
    <w:p w14:paraId="1480CC3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4089</w:t>
      </w:r>
    </w:p>
    <w:p w14:paraId="2C26CB8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4091</w:t>
      </w:r>
    </w:p>
    <w:p w14:paraId="675A84F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V2X Sidelink Communication</w:t>
      </w:r>
      <w:r>
        <w:rPr>
          <w:noProof/>
        </w:rPr>
        <w:tab/>
        <w:t>4091</w:t>
      </w:r>
    </w:p>
    <w:p w14:paraId="16AC7EF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4091</w:t>
      </w:r>
    </w:p>
    <w:p w14:paraId="728F347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4093</w:t>
      </w:r>
    </w:p>
    <w:p w14:paraId="7ADC097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UE Autonomous Resource Selection/Reselection Measurement Test</w:t>
      </w:r>
      <w:r>
        <w:rPr>
          <w:noProof/>
        </w:rPr>
        <w:tab/>
        <w:t>4093</w:t>
      </w:r>
    </w:p>
    <w:p w14:paraId="666558B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UE Autonomous Resource Selection/Reselection Tests for PSSCH-RSRP measurements</w:t>
      </w:r>
      <w:r>
        <w:rPr>
          <w:noProof/>
        </w:rPr>
        <w:tab/>
        <w:t>4093</w:t>
      </w:r>
    </w:p>
    <w:p w14:paraId="5909C0B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4093</w:t>
      </w:r>
    </w:p>
    <w:p w14:paraId="6632406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4095</w:t>
      </w:r>
    </w:p>
    <w:p w14:paraId="30DEBF0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UE Autonomous Resource Selection/Reselection Tests for S-RSSI measurements</w:t>
      </w:r>
      <w:r>
        <w:rPr>
          <w:noProof/>
        </w:rPr>
        <w:tab/>
        <w:t>4095</w:t>
      </w:r>
    </w:p>
    <w:p w14:paraId="6C52A40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4095</w:t>
      </w:r>
    </w:p>
    <w:p w14:paraId="396B03B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4097</w:t>
      </w:r>
    </w:p>
    <w:p w14:paraId="5979A033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Synchronization Reference Selection/Reselection Tests for V2X Carrier Aggregation</w:t>
      </w:r>
      <w:r>
        <w:rPr>
          <w:noProof/>
        </w:rPr>
        <w:tab/>
        <w:t>4097</w:t>
      </w:r>
    </w:p>
    <w:p w14:paraId="2A03AAE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4097</w:t>
      </w:r>
    </w:p>
    <w:p w14:paraId="69BF583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4100</w:t>
      </w:r>
    </w:p>
    <w:p w14:paraId="6CA85E6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V2X Carrier Aggregation</w:t>
      </w:r>
      <w:r>
        <w:rPr>
          <w:noProof/>
        </w:rPr>
        <w:tab/>
        <w:t>4101</w:t>
      </w:r>
    </w:p>
    <w:p w14:paraId="123B154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on a FDD PCell</w:t>
      </w:r>
      <w:r>
        <w:rPr>
          <w:noProof/>
        </w:rPr>
        <w:tab/>
        <w:t>4101</w:t>
      </w:r>
    </w:p>
    <w:p w14:paraId="7FACEA2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4101</w:t>
      </w:r>
    </w:p>
    <w:p w14:paraId="279F1F4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4102</w:t>
      </w:r>
    </w:p>
    <w:p w14:paraId="1E7FA34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on a TDD PCell</w:t>
      </w:r>
      <w:r>
        <w:rPr>
          <w:noProof/>
        </w:rPr>
        <w:tab/>
        <w:t>4102</w:t>
      </w:r>
    </w:p>
    <w:p w14:paraId="21A70B3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4102</w:t>
      </w:r>
    </w:p>
    <w:p w14:paraId="206640E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4104</w:t>
      </w:r>
    </w:p>
    <w:p w14:paraId="0DD5BF48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 w:rsidRPr="003E52FD">
        <w:rPr>
          <w:rFonts w:cs="v4.2.0"/>
          <w:noProof/>
        </w:rPr>
        <w:lastRenderedPageBreak/>
        <w:t>A.</w:t>
      </w:r>
      <w:r w:rsidRPr="003E52FD">
        <w:rPr>
          <w:rFonts w:eastAsiaTheme="minorEastAsia"/>
          <w:noProof/>
        </w:rPr>
        <w:t>13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E-UTRAN Standalone Tests for UE Category NB for Satellite Access</w:t>
      </w:r>
      <w:r>
        <w:rPr>
          <w:noProof/>
        </w:rPr>
        <w:tab/>
        <w:t>4105</w:t>
      </w:r>
    </w:p>
    <w:p w14:paraId="5C17F84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Theme="minorEastAsia"/>
          <w:noProof/>
        </w:rPr>
        <w:t>A.13.1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RRC_IDLE state for satellite access</w:t>
      </w:r>
      <w:r>
        <w:rPr>
          <w:noProof/>
        </w:rPr>
        <w:tab/>
        <w:t>4105</w:t>
      </w:r>
    </w:p>
    <w:p w14:paraId="1E9DCFA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Theme="minorEastAsia"/>
          <w:noProof/>
        </w:rPr>
        <w:t>Cell re-selection for satellite access</w:t>
      </w:r>
      <w:r>
        <w:rPr>
          <w:noProof/>
        </w:rPr>
        <w:tab/>
        <w:t>4105</w:t>
      </w:r>
    </w:p>
    <w:p w14:paraId="27343B8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Standalone mode in normal coverage</w:t>
      </w:r>
      <w:r>
        <w:rPr>
          <w:noProof/>
        </w:rPr>
        <w:tab/>
        <w:t>4105</w:t>
      </w:r>
    </w:p>
    <w:p w14:paraId="19DC2ED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A.13.1.1.1.1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4105</w:t>
      </w:r>
    </w:p>
    <w:p w14:paraId="2EFDB98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A.13.1.1.1.2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4106</w:t>
      </w:r>
    </w:p>
    <w:p w14:paraId="56C4796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Standalone mode in normal coverage with serving cell RRM measurement relaxation</w:t>
      </w:r>
      <w:r>
        <w:rPr>
          <w:noProof/>
        </w:rPr>
        <w:tab/>
        <w:t>4107</w:t>
      </w:r>
    </w:p>
    <w:p w14:paraId="4A72C8E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A.13.1.1.2.1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4107</w:t>
      </w:r>
    </w:p>
    <w:p w14:paraId="30910C6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Standalone mode in normal coverage with UE specific DRX</w:t>
      </w:r>
      <w:r>
        <w:rPr>
          <w:noProof/>
        </w:rPr>
        <w:tab/>
        <w:t>4110</w:t>
      </w:r>
    </w:p>
    <w:p w14:paraId="4795626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A.13.1.1.3.1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4110</w:t>
      </w:r>
    </w:p>
    <w:p w14:paraId="48ED9A0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A.13.1.1.3.2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4111</w:t>
      </w:r>
    </w:p>
    <w:p w14:paraId="5E3A113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Theme="minorEastAsia"/>
          <w:noProof/>
        </w:rPr>
        <w:t>A.13.2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4112</w:t>
      </w:r>
    </w:p>
    <w:p w14:paraId="74B3910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Theme="minorEastAsia"/>
          <w:noProof/>
        </w:rPr>
        <w:t>A.13.3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mobility control for satellite access</w:t>
      </w:r>
      <w:r>
        <w:rPr>
          <w:noProof/>
        </w:rPr>
        <w:tab/>
        <w:t>4112</w:t>
      </w:r>
    </w:p>
    <w:p w14:paraId="27CF5A7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Theme="minorEastAsia"/>
          <w:noProof/>
        </w:rPr>
        <w:t>A.13.3.1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Theme="minorEastAsia"/>
          <w:noProof/>
        </w:rPr>
        <w:t>RRC re-establishment for satellite access</w:t>
      </w:r>
      <w:r>
        <w:rPr>
          <w:noProof/>
        </w:rPr>
        <w:tab/>
        <w:t>4112</w:t>
      </w:r>
    </w:p>
    <w:p w14:paraId="58CD4AA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Intra-frequency RRC Re-establishment for UE category NB1 in Standalone mode under normal coverage</w:t>
      </w:r>
      <w:r>
        <w:rPr>
          <w:noProof/>
        </w:rPr>
        <w:tab/>
        <w:t>4112</w:t>
      </w:r>
    </w:p>
    <w:p w14:paraId="56B521C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4112</w:t>
      </w:r>
    </w:p>
    <w:p w14:paraId="7DDDFC4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4113</w:t>
      </w:r>
    </w:p>
    <w:p w14:paraId="4824FF7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Intra-frequency RRC Re-establishment for UE category NB1 in Standalone mode under enhanced coverage</w:t>
      </w:r>
      <w:r>
        <w:rPr>
          <w:noProof/>
        </w:rPr>
        <w:tab/>
        <w:t>4114</w:t>
      </w:r>
    </w:p>
    <w:p w14:paraId="4E69953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4114</w:t>
      </w:r>
    </w:p>
    <w:p w14:paraId="438DDA5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4115</w:t>
      </w:r>
    </w:p>
    <w:p w14:paraId="33FDE50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for Satellite Access</w:t>
      </w:r>
      <w:r>
        <w:rPr>
          <w:noProof/>
        </w:rPr>
        <w:tab/>
        <w:t>4116</w:t>
      </w:r>
    </w:p>
    <w:p w14:paraId="2E489BA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Based Random Access Test for UE category NB1 UEs in Satellite Access - Standalone mode in normal coverage</w:t>
      </w:r>
      <w:r>
        <w:rPr>
          <w:noProof/>
        </w:rPr>
        <w:tab/>
        <w:t>4116</w:t>
      </w:r>
    </w:p>
    <w:p w14:paraId="3287580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4116</w:t>
      </w:r>
    </w:p>
    <w:p w14:paraId="0D4853D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4118</w:t>
      </w:r>
    </w:p>
    <w:p w14:paraId="2AC5366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Based Random Access Test for UE category NB1 UEs in Satellite Access - Standalone mode in Enhanced Coverage</w:t>
      </w:r>
      <w:r>
        <w:rPr>
          <w:noProof/>
        </w:rPr>
        <w:tab/>
        <w:t>4120</w:t>
      </w:r>
    </w:p>
    <w:p w14:paraId="6AC4B1F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4120</w:t>
      </w:r>
    </w:p>
    <w:p w14:paraId="16ECDC9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4121</w:t>
      </w:r>
    </w:p>
    <w:p w14:paraId="17D7C18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Based Random Access on Non-anchor Carrier Test for UE category NB1 UEs Standalone mode in Enhanced Coverage</w:t>
      </w:r>
      <w:r>
        <w:rPr>
          <w:noProof/>
        </w:rPr>
        <w:tab/>
        <w:t>4123</w:t>
      </w:r>
    </w:p>
    <w:p w14:paraId="4B276F9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4123</w:t>
      </w:r>
    </w:p>
    <w:p w14:paraId="42F0EC1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4124</w:t>
      </w:r>
    </w:p>
    <w:p w14:paraId="2F9F02D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and signalling characteristics for satellite access</w:t>
      </w:r>
      <w:r>
        <w:rPr>
          <w:noProof/>
        </w:rPr>
        <w:tab/>
        <w:t>4126</w:t>
      </w:r>
    </w:p>
    <w:p w14:paraId="023C673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 for satellite access</w:t>
      </w:r>
      <w:r>
        <w:rPr>
          <w:noProof/>
        </w:rPr>
        <w:tab/>
        <w:t>4126</w:t>
      </w:r>
    </w:p>
    <w:p w14:paraId="6251826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Category NB1 UE Standalone mode under normal coverage for Satellite Access</w:t>
      </w:r>
      <w:r>
        <w:rPr>
          <w:noProof/>
        </w:rPr>
        <w:tab/>
        <w:t>4126</w:t>
      </w:r>
    </w:p>
    <w:p w14:paraId="6C046AD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4126</w:t>
      </w:r>
    </w:p>
    <w:p w14:paraId="00834DD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4127</w:t>
      </w:r>
    </w:p>
    <w:p w14:paraId="484CF5B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Category NB1 UE Standalone mode under enhanced coverage for Satellite Access</w:t>
      </w:r>
      <w:r>
        <w:rPr>
          <w:noProof/>
        </w:rPr>
        <w:tab/>
        <w:t>4128</w:t>
      </w:r>
    </w:p>
    <w:p w14:paraId="4B7B161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4128</w:t>
      </w:r>
    </w:p>
    <w:p w14:paraId="4C0B66E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4129</w:t>
      </w:r>
    </w:p>
    <w:p w14:paraId="6C77204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Category NB1 UE Standalone mode under enhanced coverage with segment transmission in NGSO for Satellite Access</w:t>
      </w:r>
      <w:r>
        <w:rPr>
          <w:noProof/>
        </w:rPr>
        <w:tab/>
        <w:t>4130</w:t>
      </w:r>
    </w:p>
    <w:p w14:paraId="311F244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4130</w:t>
      </w:r>
    </w:p>
    <w:p w14:paraId="12BEBC3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4131</w:t>
      </w:r>
    </w:p>
    <w:p w14:paraId="3A4835D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timing advance for satellite access</w:t>
      </w:r>
      <w:r>
        <w:rPr>
          <w:noProof/>
        </w:rPr>
        <w:tab/>
        <w:t>4132</w:t>
      </w:r>
    </w:p>
    <w:p w14:paraId="7F46767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UE Timing Advance Adjustment Accuracy Test for UE Category NB1 in Standalone Mode under Normal Coverage for Satellite Access</w:t>
      </w:r>
      <w:r>
        <w:rPr>
          <w:noProof/>
        </w:rPr>
        <w:tab/>
        <w:t>4132</w:t>
      </w:r>
    </w:p>
    <w:p w14:paraId="4D3B624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4132</w:t>
      </w:r>
    </w:p>
    <w:p w14:paraId="7A36670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4134</w:t>
      </w:r>
    </w:p>
    <w:p w14:paraId="141C6A7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UE Timing Advance Adjustment Accuracy Test for UE Category NB1 in Standalone Mode under Enhance Coverage for Satellite Access</w:t>
      </w:r>
      <w:r>
        <w:rPr>
          <w:noProof/>
        </w:rPr>
        <w:tab/>
        <w:t>4134</w:t>
      </w:r>
    </w:p>
    <w:p w14:paraId="212C295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4134</w:t>
      </w:r>
    </w:p>
    <w:p w14:paraId="363A187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4136</w:t>
      </w:r>
    </w:p>
    <w:p w14:paraId="6DC85ED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for satellite access</w:t>
      </w:r>
      <w:r>
        <w:rPr>
          <w:noProof/>
        </w:rPr>
        <w:tab/>
        <w:t>4136</w:t>
      </w:r>
    </w:p>
    <w:p w14:paraId="3AEC773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A.13.4.3.1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Out-of-sync in DRX for UE category NB1 Standalone mode in normal coverage</w:t>
      </w:r>
      <w:r>
        <w:rPr>
          <w:noProof/>
        </w:rPr>
        <w:tab/>
        <w:t>4136</w:t>
      </w:r>
    </w:p>
    <w:p w14:paraId="1CA6498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A.13.4.3.1.1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4136</w:t>
      </w:r>
    </w:p>
    <w:p w14:paraId="325FA40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A.13.4.3.1.2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4139</w:t>
      </w:r>
    </w:p>
    <w:p w14:paraId="1A23535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Out-of-sync in DRX for UE category NB1 Standalone mode in enhanced coverage</w:t>
      </w:r>
      <w:r>
        <w:rPr>
          <w:noProof/>
        </w:rPr>
        <w:tab/>
        <w:t>4139</w:t>
      </w:r>
    </w:p>
    <w:p w14:paraId="5840108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4139</w:t>
      </w:r>
    </w:p>
    <w:p w14:paraId="2CC8186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4142</w:t>
      </w:r>
    </w:p>
    <w:p w14:paraId="135C710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In-sync with DRX for UE Category NB1 Standalone mode in Enhanced Coverage</w:t>
      </w:r>
      <w:r>
        <w:rPr>
          <w:noProof/>
        </w:rPr>
        <w:tab/>
        <w:t>4142</w:t>
      </w:r>
    </w:p>
    <w:p w14:paraId="5C68AB9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4142</w:t>
      </w:r>
    </w:p>
    <w:p w14:paraId="368C042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4145</w:t>
      </w:r>
    </w:p>
    <w:p w14:paraId="3488BB9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In-sync with DRX for UE Category NB1 Standalone mode in Normal Coverage</w:t>
      </w:r>
      <w:r>
        <w:rPr>
          <w:noProof/>
        </w:rPr>
        <w:tab/>
        <w:t>4145</w:t>
      </w:r>
    </w:p>
    <w:p w14:paraId="7C906A4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4145</w:t>
      </w:r>
    </w:p>
    <w:p w14:paraId="4B497C3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4148</w:t>
      </w:r>
    </w:p>
    <w:p w14:paraId="5D2EDE6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In-sync without DRX for UE Category NB1 Standalone mode in Normal Coverage</w:t>
      </w:r>
      <w:r>
        <w:rPr>
          <w:noProof/>
        </w:rPr>
        <w:tab/>
        <w:t>4148</w:t>
      </w:r>
    </w:p>
    <w:p w14:paraId="6A1838B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4148</w:t>
      </w:r>
    </w:p>
    <w:p w14:paraId="3E44B00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4151</w:t>
      </w:r>
    </w:p>
    <w:p w14:paraId="6C20E2F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In-sync without DRX for UE Category NB1 Standalone mode in Enhanced Coverage</w:t>
      </w:r>
      <w:r>
        <w:rPr>
          <w:noProof/>
        </w:rPr>
        <w:tab/>
        <w:t>4151</w:t>
      </w:r>
    </w:p>
    <w:p w14:paraId="44AF037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4151</w:t>
      </w:r>
    </w:p>
    <w:p w14:paraId="0924532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4154</w:t>
      </w:r>
    </w:p>
    <w:p w14:paraId="5195F89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Out-of-sync without DRX for UE Category NB1 Standalone mode in Normal Coverage</w:t>
      </w:r>
      <w:r>
        <w:rPr>
          <w:noProof/>
        </w:rPr>
        <w:tab/>
        <w:t>4154</w:t>
      </w:r>
    </w:p>
    <w:p w14:paraId="016ED6B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4154</w:t>
      </w:r>
    </w:p>
    <w:p w14:paraId="143092E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4156</w:t>
      </w:r>
    </w:p>
    <w:p w14:paraId="2680B95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Out-of-sync without DRX for UE Category NB1 Standalone mode in Enhanced Coverage</w:t>
      </w:r>
      <w:r>
        <w:rPr>
          <w:noProof/>
        </w:rPr>
        <w:tab/>
        <w:t>4157</w:t>
      </w:r>
    </w:p>
    <w:p w14:paraId="3353ACB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4157</w:t>
      </w:r>
    </w:p>
    <w:p w14:paraId="2C14CF3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4159</w:t>
      </w:r>
    </w:p>
    <w:p w14:paraId="355E490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4160</w:t>
      </w:r>
    </w:p>
    <w:p w14:paraId="7D259EF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performance requirements for UE for satellite access</w:t>
      </w:r>
      <w:r>
        <w:rPr>
          <w:noProof/>
        </w:rPr>
        <w:tab/>
        <w:t>4160</w:t>
      </w:r>
    </w:p>
    <w:p w14:paraId="27519D5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4160</w:t>
      </w:r>
    </w:p>
    <w:p w14:paraId="010D64F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quality reporting accuracy for satellite access</w:t>
      </w:r>
      <w:r>
        <w:rPr>
          <w:noProof/>
        </w:rPr>
        <w:tab/>
        <w:t>4160</w:t>
      </w:r>
    </w:p>
    <w:p w14:paraId="79E78CE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for UE Category NB1 Standalone mode under normal coverage</w:t>
      </w:r>
      <w:r>
        <w:rPr>
          <w:noProof/>
        </w:rPr>
        <w:tab/>
        <w:t>4160</w:t>
      </w:r>
    </w:p>
    <w:p w14:paraId="4315821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4160</w:t>
      </w:r>
    </w:p>
    <w:p w14:paraId="2B2B86D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4160</w:t>
      </w:r>
    </w:p>
    <w:p w14:paraId="3FE0B69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4161</w:t>
      </w:r>
    </w:p>
    <w:p w14:paraId="2AC928C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for UE Category NB1 Standalone mode under enhanced coverage</w:t>
      </w:r>
      <w:r>
        <w:rPr>
          <w:noProof/>
        </w:rPr>
        <w:tab/>
        <w:t>4161</w:t>
      </w:r>
    </w:p>
    <w:p w14:paraId="022D378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4161</w:t>
      </w:r>
    </w:p>
    <w:p w14:paraId="1BB8E1F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4161</w:t>
      </w:r>
    </w:p>
    <w:p w14:paraId="1EC2382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4162</w:t>
      </w:r>
    </w:p>
    <w:p w14:paraId="1BF0CBB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on non-anchor carrier for UE Category NB1 Standalone mode under normal coverage</w:t>
      </w:r>
      <w:r>
        <w:rPr>
          <w:noProof/>
        </w:rPr>
        <w:tab/>
        <w:t>4162</w:t>
      </w:r>
    </w:p>
    <w:p w14:paraId="7FC50BD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4162</w:t>
      </w:r>
    </w:p>
    <w:p w14:paraId="4565274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4163</w:t>
      </w:r>
    </w:p>
    <w:p w14:paraId="54A1A54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4163</w:t>
      </w:r>
    </w:p>
    <w:p w14:paraId="584EEC6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on non-anchor carrier for UE Category NB1 Standalone mode under enhanced coverage</w:t>
      </w:r>
      <w:r>
        <w:rPr>
          <w:noProof/>
        </w:rPr>
        <w:tab/>
        <w:t>4164</w:t>
      </w:r>
    </w:p>
    <w:p w14:paraId="66D1556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4164</w:t>
      </w:r>
    </w:p>
    <w:p w14:paraId="07C5827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4164</w:t>
      </w:r>
    </w:p>
    <w:p w14:paraId="3F2BF93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4165</w:t>
      </w:r>
    </w:p>
    <w:p w14:paraId="1504538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in RRC_CONNECTED for UE Category NB1 Standalone mode under normal coverage</w:t>
      </w:r>
      <w:r>
        <w:rPr>
          <w:noProof/>
        </w:rPr>
        <w:tab/>
        <w:t>4165</w:t>
      </w:r>
    </w:p>
    <w:p w14:paraId="620428E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4165</w:t>
      </w:r>
    </w:p>
    <w:p w14:paraId="54A1B96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4165</w:t>
      </w:r>
    </w:p>
    <w:p w14:paraId="5B52609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4166</w:t>
      </w:r>
    </w:p>
    <w:p w14:paraId="02502ED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A.13.6.2.6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in RRC_CONNECTED for UE Category NB1 Standalone mode under enhanced coverage</w:t>
      </w:r>
      <w:r>
        <w:rPr>
          <w:noProof/>
        </w:rPr>
        <w:tab/>
        <w:t>4167</w:t>
      </w:r>
    </w:p>
    <w:p w14:paraId="59229BF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4167</w:t>
      </w:r>
    </w:p>
    <w:p w14:paraId="1FC7329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4167</w:t>
      </w:r>
    </w:p>
    <w:p w14:paraId="37ECE17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4168</w:t>
      </w:r>
    </w:p>
    <w:p w14:paraId="15924975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 w:rsidRPr="003E52FD">
        <w:rPr>
          <w:rFonts w:cs="v4.2.0"/>
          <w:noProof/>
        </w:rPr>
        <w:t>A.</w:t>
      </w:r>
      <w:r w:rsidRPr="003E52FD">
        <w:rPr>
          <w:rFonts w:eastAsiaTheme="minorEastAsia"/>
          <w:noProof/>
        </w:rPr>
        <w:t>14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 xml:space="preserve">E-UTRAN Standalone Tests for UE Category </w:t>
      </w:r>
      <w:r w:rsidRPr="003E52FD">
        <w:rPr>
          <w:rFonts w:eastAsiaTheme="minorEastAsia"/>
          <w:noProof/>
        </w:rPr>
        <w:t>M1</w:t>
      </w:r>
      <w:r>
        <w:rPr>
          <w:noProof/>
        </w:rPr>
        <w:t xml:space="preserve"> for Satellite Access</w:t>
      </w:r>
      <w:r>
        <w:rPr>
          <w:noProof/>
        </w:rPr>
        <w:tab/>
        <w:t>4168</w:t>
      </w:r>
    </w:p>
    <w:p w14:paraId="2818BBF6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Theme="minorEastAsia"/>
          <w:noProof/>
        </w:rPr>
        <w:t>A.14.1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Theme="minorEastAsia"/>
          <w:noProof/>
        </w:rPr>
        <w:t>RRC_IDLE state for satellite access</w:t>
      </w:r>
      <w:r>
        <w:rPr>
          <w:noProof/>
        </w:rPr>
        <w:tab/>
        <w:t>4168</w:t>
      </w:r>
    </w:p>
    <w:p w14:paraId="57EF978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Theme="minorEastAsia"/>
          <w:noProof/>
        </w:rPr>
        <w:t>A.14.1.1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Theme="minorEastAsia"/>
          <w:noProof/>
        </w:rPr>
        <w:t>Cell re-selection for satellite access</w:t>
      </w:r>
      <w:r>
        <w:rPr>
          <w:noProof/>
        </w:rPr>
        <w:tab/>
        <w:t>4168</w:t>
      </w:r>
    </w:p>
    <w:p w14:paraId="1D94AA4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 for Cat-M1 UE in normal coverage</w:t>
      </w:r>
      <w:r>
        <w:rPr>
          <w:noProof/>
        </w:rPr>
        <w:tab/>
        <w:t>4168</w:t>
      </w:r>
    </w:p>
    <w:p w14:paraId="6B551AE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4168</w:t>
      </w:r>
    </w:p>
    <w:p w14:paraId="3AF67AE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4170</w:t>
      </w:r>
    </w:p>
    <w:p w14:paraId="1CD56EA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– FDD Intra frequency case for Cat-M1 UE in normal coverage</w:t>
      </w:r>
      <w:r>
        <w:rPr>
          <w:noProof/>
        </w:rPr>
        <w:tab/>
        <w:t>4171</w:t>
      </w:r>
    </w:p>
    <w:p w14:paraId="4302866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4171</w:t>
      </w:r>
    </w:p>
    <w:p w14:paraId="52EB352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4173</w:t>
      </w:r>
    </w:p>
    <w:p w14:paraId="2462C5D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 for Cat-M1 UE in normal coverage with serving cell RRM measurement relaxation</w:t>
      </w:r>
      <w:r>
        <w:rPr>
          <w:noProof/>
        </w:rPr>
        <w:tab/>
        <w:t>4174</w:t>
      </w:r>
    </w:p>
    <w:p w14:paraId="7C4C136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4174</w:t>
      </w:r>
    </w:p>
    <w:p w14:paraId="0D90676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4176</w:t>
      </w:r>
    </w:p>
    <w:p w14:paraId="77DAA08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– FDD Intra frequency case for Cat-M1 UE in normal coverage with serving cell RRM measurement relaxation</w:t>
      </w:r>
      <w:r>
        <w:rPr>
          <w:noProof/>
        </w:rPr>
        <w:tab/>
        <w:t>4177</w:t>
      </w:r>
    </w:p>
    <w:p w14:paraId="194CF59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4177</w:t>
      </w:r>
    </w:p>
    <w:p w14:paraId="3875A13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4179</w:t>
      </w:r>
    </w:p>
    <w:p w14:paraId="13B6267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RRC_CONNECTED state mobility for satellite access</w:t>
      </w:r>
      <w:r>
        <w:rPr>
          <w:noProof/>
        </w:rPr>
        <w:tab/>
        <w:t>4180</w:t>
      </w:r>
    </w:p>
    <w:p w14:paraId="4DEDEC7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Theme="minorEastAsia"/>
          <w:noProof/>
        </w:rPr>
        <w:t>A.14.2.1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Theme="minorEastAsia"/>
          <w:noProof/>
        </w:rPr>
        <w:t>E-UTRAN handover for satellite access</w:t>
      </w:r>
      <w:r>
        <w:rPr>
          <w:noProof/>
        </w:rPr>
        <w:tab/>
        <w:t>4180</w:t>
      </w:r>
    </w:p>
    <w:p w14:paraId="3B9526C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 frequency handover for Cat-M1 UEs in CEModeA without SFN acquisition</w:t>
      </w:r>
      <w:r>
        <w:rPr>
          <w:noProof/>
        </w:rPr>
        <w:tab/>
        <w:t>4180</w:t>
      </w:r>
    </w:p>
    <w:p w14:paraId="63FEB90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A.14.2.1.1.1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4180</w:t>
      </w:r>
    </w:p>
    <w:p w14:paraId="3E0D159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A.14.2.1.1.2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4182</w:t>
      </w:r>
    </w:p>
    <w:p w14:paraId="1702FA3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 frequency handover for Cat-M1 UEs in CEModeA without SFN acquisition</w:t>
      </w:r>
      <w:r>
        <w:rPr>
          <w:noProof/>
        </w:rPr>
        <w:tab/>
        <w:t>4183</w:t>
      </w:r>
    </w:p>
    <w:p w14:paraId="68468D3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A.14.2.1.2.1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4183</w:t>
      </w:r>
    </w:p>
    <w:p w14:paraId="75A534E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A.14.2.1.2.2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4184</w:t>
      </w:r>
    </w:p>
    <w:p w14:paraId="5DEB504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 frequency conditional handover for Cat-M1 UEs in CEModeA</w:t>
      </w:r>
      <w:r>
        <w:rPr>
          <w:noProof/>
        </w:rPr>
        <w:tab/>
        <w:t>4185</w:t>
      </w:r>
    </w:p>
    <w:p w14:paraId="2774271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A.14.2.1.3.1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4185</w:t>
      </w:r>
    </w:p>
    <w:p w14:paraId="2E0C48A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A.14.2.1.3.2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4186</w:t>
      </w:r>
    </w:p>
    <w:p w14:paraId="284C7B2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 frequency conditional handover for Cat-M1 UEs in CEModeA</w:t>
      </w:r>
      <w:r>
        <w:rPr>
          <w:noProof/>
        </w:rPr>
        <w:tab/>
        <w:t>4187</w:t>
      </w:r>
    </w:p>
    <w:p w14:paraId="191D2F0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A.14.2.1.4.1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4187</w:t>
      </w:r>
    </w:p>
    <w:p w14:paraId="0FA211A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A.14.2.1.4.2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4188</w:t>
      </w:r>
    </w:p>
    <w:p w14:paraId="578C4C5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Theme="minorEastAsia"/>
          <w:noProof/>
        </w:rPr>
        <w:t>A.14.3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Theme="minorEastAsia"/>
          <w:noProof/>
        </w:rPr>
        <w:t>RRC connection mobility control for satellite access</w:t>
      </w:r>
      <w:r>
        <w:rPr>
          <w:noProof/>
        </w:rPr>
        <w:tab/>
        <w:t>4189</w:t>
      </w:r>
    </w:p>
    <w:p w14:paraId="3C5AB96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Theme="minorEastAsia"/>
          <w:noProof/>
        </w:rPr>
        <w:t>A.14.3.1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Theme="minorEastAsia"/>
          <w:noProof/>
        </w:rPr>
        <w:t>RRC re-establishment for satellite access</w:t>
      </w:r>
      <w:r>
        <w:rPr>
          <w:noProof/>
        </w:rPr>
        <w:tab/>
        <w:t>4189</w:t>
      </w:r>
    </w:p>
    <w:p w14:paraId="7F872C3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E-UTRAN FD-FDD Intra-frequency RRC Re-establishment for Cat-M1 UE in CEModeA for Satellite access</w:t>
      </w:r>
      <w:r>
        <w:rPr>
          <w:noProof/>
        </w:rPr>
        <w:tab/>
        <w:t>4189</w:t>
      </w:r>
    </w:p>
    <w:p w14:paraId="7FB7E94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4189</w:t>
      </w:r>
    </w:p>
    <w:p w14:paraId="4D7C7A7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4190</w:t>
      </w:r>
    </w:p>
    <w:p w14:paraId="3B7414C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E-UTRAN HD-FDD Intra-frequency RRC Re-establishment for Cat-M1 UE in CEModeA</w:t>
      </w:r>
      <w:r>
        <w:rPr>
          <w:noProof/>
        </w:rPr>
        <w:tab/>
        <w:t>4191</w:t>
      </w:r>
    </w:p>
    <w:p w14:paraId="6F4F054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4191</w:t>
      </w:r>
    </w:p>
    <w:p w14:paraId="458ADBA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4192</w:t>
      </w:r>
    </w:p>
    <w:p w14:paraId="7B193B3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Random access for satellite access</w:t>
      </w:r>
      <w:r>
        <w:rPr>
          <w:noProof/>
        </w:rPr>
        <w:tab/>
        <w:t>4193</w:t>
      </w:r>
    </w:p>
    <w:p w14:paraId="12013A2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E-UTRAN FDD Contention Based Random Access Test for Cat-M1 UEs in Normal Coverage for satellite access</w:t>
      </w:r>
      <w:r>
        <w:rPr>
          <w:noProof/>
        </w:rPr>
        <w:tab/>
        <w:t>4193</w:t>
      </w:r>
    </w:p>
    <w:p w14:paraId="54215C4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4193</w:t>
      </w:r>
    </w:p>
    <w:p w14:paraId="1EDD4B9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4195</w:t>
      </w:r>
    </w:p>
    <w:p w14:paraId="2AAA6E4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E-UTRAN HD-FDD Contention Based Random Access Test for Cat-M1 UEs in Normal Coverage for satellite access</w:t>
      </w:r>
      <w:r>
        <w:rPr>
          <w:noProof/>
        </w:rPr>
        <w:tab/>
        <w:t>4196</w:t>
      </w:r>
    </w:p>
    <w:p w14:paraId="67553BA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4196</w:t>
      </w:r>
    </w:p>
    <w:p w14:paraId="4BDEA02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4198</w:t>
      </w:r>
    </w:p>
    <w:p w14:paraId="36B1F4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E-UTRAN FDD Contention Based Random Access Test for Cat-M1 UEs in Enhanced Coverage for satellite access</w:t>
      </w:r>
      <w:r>
        <w:rPr>
          <w:noProof/>
        </w:rPr>
        <w:tab/>
        <w:t>4200</w:t>
      </w:r>
    </w:p>
    <w:p w14:paraId="6407064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4200</w:t>
      </w:r>
    </w:p>
    <w:p w14:paraId="7C89735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4202</w:t>
      </w:r>
    </w:p>
    <w:p w14:paraId="4019BED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lastRenderedPageBreak/>
        <w:t>A.14.3.2.4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E-UTRAN HD-FDD Contention Based Random Access Test for Cat-M1 UEs in Enhanced Coverage for satellite access</w:t>
      </w:r>
      <w:r>
        <w:rPr>
          <w:noProof/>
        </w:rPr>
        <w:tab/>
        <w:t>4203</w:t>
      </w:r>
    </w:p>
    <w:p w14:paraId="36BC3FC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4203</w:t>
      </w:r>
    </w:p>
    <w:p w14:paraId="6EE6F20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4205</w:t>
      </w:r>
    </w:p>
    <w:p w14:paraId="2CDF0C3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and signalling characteristics for satellite access</w:t>
      </w:r>
      <w:r>
        <w:rPr>
          <w:noProof/>
        </w:rPr>
        <w:tab/>
        <w:t>4207</w:t>
      </w:r>
    </w:p>
    <w:p w14:paraId="03E4A3E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UE transmit timing for satellite access</w:t>
      </w:r>
      <w:r>
        <w:rPr>
          <w:noProof/>
        </w:rPr>
        <w:tab/>
        <w:t>4207</w:t>
      </w:r>
    </w:p>
    <w:p w14:paraId="75717DE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Cat-M1 UE in CEModeA</w:t>
      </w:r>
      <w:r>
        <w:rPr>
          <w:noProof/>
        </w:rPr>
        <w:tab/>
        <w:t>4207</w:t>
      </w:r>
    </w:p>
    <w:p w14:paraId="1DF9149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4207</w:t>
      </w:r>
    </w:p>
    <w:p w14:paraId="7796B0F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4209</w:t>
      </w:r>
    </w:p>
    <w:p w14:paraId="6B0F55E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Cat-M1 UE in CEModeA</w:t>
      </w:r>
      <w:r>
        <w:rPr>
          <w:noProof/>
        </w:rPr>
        <w:tab/>
        <w:t>4210</w:t>
      </w:r>
    </w:p>
    <w:p w14:paraId="465F9A6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4210</w:t>
      </w:r>
    </w:p>
    <w:p w14:paraId="5CB2EAE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4211</w:t>
      </w:r>
    </w:p>
    <w:p w14:paraId="56EBAF4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Cat-M1 UE in CEModeB</w:t>
      </w:r>
      <w:r>
        <w:rPr>
          <w:noProof/>
        </w:rPr>
        <w:tab/>
        <w:t>4212</w:t>
      </w:r>
    </w:p>
    <w:p w14:paraId="2AB062E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4212</w:t>
      </w:r>
    </w:p>
    <w:p w14:paraId="4BCF1A8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4213</w:t>
      </w:r>
    </w:p>
    <w:p w14:paraId="6339620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Cat-M1 UE in CEModeB</w:t>
      </w:r>
      <w:r>
        <w:rPr>
          <w:noProof/>
        </w:rPr>
        <w:tab/>
        <w:t>4214</w:t>
      </w:r>
    </w:p>
    <w:p w14:paraId="2B721D6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4214</w:t>
      </w:r>
    </w:p>
    <w:p w14:paraId="53DECC1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4215</w:t>
      </w:r>
    </w:p>
    <w:p w14:paraId="25494A4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Cat-M1 UE in CEModeB with segment transmission in NGSO for Satellite Access</w:t>
      </w:r>
      <w:r>
        <w:rPr>
          <w:noProof/>
        </w:rPr>
        <w:tab/>
        <w:t>4216</w:t>
      </w:r>
    </w:p>
    <w:p w14:paraId="07B271A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4216</w:t>
      </w:r>
    </w:p>
    <w:p w14:paraId="63BF364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4217</w:t>
      </w:r>
    </w:p>
    <w:p w14:paraId="3991885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timing advance for satellite access</w:t>
      </w:r>
      <w:r>
        <w:rPr>
          <w:noProof/>
        </w:rPr>
        <w:tab/>
        <w:t>4218</w:t>
      </w:r>
    </w:p>
    <w:p w14:paraId="1F27A5C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Timing Advance Adjustment Accuracy Test for Cat-M1 UE in CEModeA</w:t>
      </w:r>
      <w:r>
        <w:rPr>
          <w:noProof/>
        </w:rPr>
        <w:tab/>
        <w:t>4218</w:t>
      </w:r>
    </w:p>
    <w:p w14:paraId="4F0FA40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4218</w:t>
      </w:r>
    </w:p>
    <w:p w14:paraId="2614672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4220</w:t>
      </w:r>
    </w:p>
    <w:p w14:paraId="77C5148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UE Timing Advance Adjustment Accuracy Test for Cat-M1 UE in CEModeA</w:t>
      </w:r>
      <w:r>
        <w:rPr>
          <w:noProof/>
        </w:rPr>
        <w:tab/>
        <w:t>4220</w:t>
      </w:r>
    </w:p>
    <w:p w14:paraId="5EB0AFE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4220</w:t>
      </w:r>
    </w:p>
    <w:p w14:paraId="3B59AB6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4223</w:t>
      </w:r>
    </w:p>
    <w:p w14:paraId="7A1170D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Timing Advance Adjustment Accuracy Test in CEModeB</w:t>
      </w:r>
      <w:r>
        <w:rPr>
          <w:noProof/>
        </w:rPr>
        <w:tab/>
        <w:t>4223</w:t>
      </w:r>
    </w:p>
    <w:p w14:paraId="0A240EC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4223</w:t>
      </w:r>
    </w:p>
    <w:p w14:paraId="2457B43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4224</w:t>
      </w:r>
    </w:p>
    <w:p w14:paraId="53A8BC1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UE Timing Advance Adjustment Accuracy Test in CEModeB</w:t>
      </w:r>
      <w:r>
        <w:rPr>
          <w:noProof/>
        </w:rPr>
        <w:tab/>
        <w:t>4224</w:t>
      </w:r>
    </w:p>
    <w:p w14:paraId="0B4423E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4224</w:t>
      </w:r>
    </w:p>
    <w:p w14:paraId="5022508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4226</w:t>
      </w:r>
    </w:p>
    <w:p w14:paraId="4F78FFD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for satellite access</w:t>
      </w:r>
      <w:r>
        <w:rPr>
          <w:noProof/>
        </w:rPr>
        <w:tab/>
        <w:t>4227</w:t>
      </w:r>
    </w:p>
    <w:p w14:paraId="6FFB09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Theme="minorEastAsia"/>
          <w:noProof/>
        </w:rPr>
        <w:t>A.14.4.3.1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Theme="minorEastAsia"/>
          <w:noProof/>
        </w:rPr>
        <w:t xml:space="preserve">E-UTRAN </w:t>
      </w:r>
      <w:r>
        <w:rPr>
          <w:noProof/>
        </w:rPr>
        <w:t>FD-</w:t>
      </w:r>
      <w:r w:rsidRPr="003E52FD">
        <w:rPr>
          <w:rFonts w:eastAsiaTheme="minorEastAsia"/>
          <w:noProof/>
        </w:rPr>
        <w:t>FDD Radio Link Monitoring Test for Out-of-sync</w:t>
      </w:r>
      <w:r>
        <w:rPr>
          <w:noProof/>
        </w:rPr>
        <w:t xml:space="preserve"> for Cat-M1 UE in CEMode A for Satellite access</w:t>
      </w:r>
      <w:r>
        <w:rPr>
          <w:noProof/>
        </w:rPr>
        <w:tab/>
        <w:t>4227</w:t>
      </w:r>
    </w:p>
    <w:p w14:paraId="0CB700D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4227</w:t>
      </w:r>
    </w:p>
    <w:p w14:paraId="63A7F49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4230</w:t>
      </w:r>
    </w:p>
    <w:p w14:paraId="3D5E754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In-Sync for Cat-M1 UE in CEMode A for Satellite access</w:t>
      </w:r>
      <w:r>
        <w:rPr>
          <w:noProof/>
        </w:rPr>
        <w:tab/>
        <w:t>4230</w:t>
      </w:r>
    </w:p>
    <w:p w14:paraId="6BC628B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4230</w:t>
      </w:r>
    </w:p>
    <w:p w14:paraId="2C15D5D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4233</w:t>
      </w:r>
    </w:p>
    <w:p w14:paraId="5CB98A9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Radio Link Monitoring Test for Out-of-sync for Cat-M1 UE in CEMode A for Satellite access</w:t>
      </w:r>
      <w:r>
        <w:rPr>
          <w:noProof/>
        </w:rPr>
        <w:tab/>
        <w:t>4233</w:t>
      </w:r>
    </w:p>
    <w:p w14:paraId="5507D6B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4233</w:t>
      </w:r>
    </w:p>
    <w:p w14:paraId="28C52C5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4236</w:t>
      </w:r>
    </w:p>
    <w:p w14:paraId="2F428A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Radio Link Monitoring Test for In-Sync for Cat-M1 UE in CEMode A for Satellite access</w:t>
      </w:r>
      <w:r>
        <w:rPr>
          <w:noProof/>
        </w:rPr>
        <w:tab/>
        <w:t>4236</w:t>
      </w:r>
    </w:p>
    <w:p w14:paraId="26C45CD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4236</w:t>
      </w:r>
    </w:p>
    <w:p w14:paraId="562BAD7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4239</w:t>
      </w:r>
    </w:p>
    <w:p w14:paraId="64AB12A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Out-of-sync in DRX for UE category M1 configured in CEMode A</w:t>
      </w:r>
      <w:r>
        <w:rPr>
          <w:noProof/>
        </w:rPr>
        <w:tab/>
        <w:t>4239</w:t>
      </w:r>
    </w:p>
    <w:p w14:paraId="11F8BCF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4239</w:t>
      </w:r>
    </w:p>
    <w:p w14:paraId="0E75E6B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4242</w:t>
      </w:r>
    </w:p>
    <w:p w14:paraId="5C218B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In-sync in DRX for UE Category M1 configured in CEMode A</w:t>
      </w:r>
      <w:r>
        <w:rPr>
          <w:noProof/>
        </w:rPr>
        <w:tab/>
        <w:t>4242</w:t>
      </w:r>
    </w:p>
    <w:p w14:paraId="0DE1040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4242</w:t>
      </w:r>
    </w:p>
    <w:p w14:paraId="0C64A69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4245</w:t>
      </w:r>
    </w:p>
    <w:p w14:paraId="0C578FC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A.14.4.3.7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Radio Link Monitoring Test for Out-of-sync in DRX for UE category M1 configured in CEMode A</w:t>
      </w:r>
      <w:r>
        <w:rPr>
          <w:noProof/>
        </w:rPr>
        <w:tab/>
        <w:t>4245</w:t>
      </w:r>
    </w:p>
    <w:p w14:paraId="163288A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4245</w:t>
      </w:r>
    </w:p>
    <w:p w14:paraId="2BB02DB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Radio Link Monitoring Test for In-sync in DRX for UE Category M1 configured in CEMode A</w:t>
      </w:r>
      <w:r>
        <w:rPr>
          <w:noProof/>
        </w:rPr>
        <w:tab/>
        <w:t>4248</w:t>
      </w:r>
    </w:p>
    <w:p w14:paraId="20D71CF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A.14.4.3.8.1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4248</w:t>
      </w:r>
    </w:p>
    <w:p w14:paraId="777F659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4251</w:t>
      </w:r>
    </w:p>
    <w:p w14:paraId="6D68D8E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measurement procedures in RRC_CONNECTED state for satellite access</w:t>
      </w:r>
      <w:r>
        <w:rPr>
          <w:noProof/>
        </w:rPr>
        <w:tab/>
        <w:t>4251</w:t>
      </w:r>
    </w:p>
    <w:p w14:paraId="6A55CC6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A.14.5.1 Intra-frequency measurements for satellite access</w:t>
      </w:r>
      <w:r>
        <w:rPr>
          <w:noProof/>
        </w:rPr>
        <w:tab/>
        <w:t>4251</w:t>
      </w:r>
    </w:p>
    <w:p w14:paraId="788EF44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asynchronous cells for Cat-M1 UE in CEModeA</w:t>
      </w:r>
      <w:r>
        <w:rPr>
          <w:noProof/>
        </w:rPr>
        <w:tab/>
        <w:t>4251</w:t>
      </w:r>
    </w:p>
    <w:p w14:paraId="1F3DA9A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A.14.5.1.1.1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4251</w:t>
      </w:r>
    </w:p>
    <w:p w14:paraId="1BA304B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A.14.5.1.1.2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4253</w:t>
      </w:r>
    </w:p>
    <w:p w14:paraId="57F913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synchronous cells for Cat-M1 UE in CEModeA in DRX</w:t>
      </w:r>
      <w:r>
        <w:rPr>
          <w:noProof/>
        </w:rPr>
        <w:tab/>
        <w:t>4254</w:t>
      </w:r>
    </w:p>
    <w:p w14:paraId="097BB2E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A.14.5.1.2.1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4254</w:t>
      </w:r>
    </w:p>
    <w:p w14:paraId="698BAC9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A.14.5.1.2.2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4256</w:t>
      </w:r>
    </w:p>
    <w:p w14:paraId="2E69518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event triggered reporting under fading propagation conditions in asynchronous cells for Cat-M1 UE in CEModeA</w:t>
      </w:r>
      <w:r>
        <w:rPr>
          <w:noProof/>
        </w:rPr>
        <w:tab/>
        <w:t>4256</w:t>
      </w:r>
    </w:p>
    <w:p w14:paraId="1968BF9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A.14.5.1.3.1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4256</w:t>
      </w:r>
    </w:p>
    <w:p w14:paraId="628AFC1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A.14.5.1.3.2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4258</w:t>
      </w:r>
    </w:p>
    <w:p w14:paraId="08F6D2D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A.14.5.1.4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event triggered reporting under fading propagation conditions in synchronous cells for Cat-M1 UE in CEModeA in DRX</w:t>
      </w:r>
      <w:r>
        <w:rPr>
          <w:noProof/>
        </w:rPr>
        <w:tab/>
        <w:t>4259</w:t>
      </w:r>
    </w:p>
    <w:p w14:paraId="0002F73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A.14.5.1.4.1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4259</w:t>
      </w:r>
    </w:p>
    <w:p w14:paraId="0CD3D26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A.14.5.1.4.2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4261</w:t>
      </w:r>
    </w:p>
    <w:p w14:paraId="353B7AD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performance requirements for UE for satellite access</w:t>
      </w:r>
      <w:r>
        <w:rPr>
          <w:noProof/>
        </w:rPr>
        <w:tab/>
        <w:t>4261</w:t>
      </w:r>
    </w:p>
    <w:p w14:paraId="45E414A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for satellite access</w:t>
      </w:r>
      <w:r>
        <w:rPr>
          <w:noProof/>
        </w:rPr>
        <w:tab/>
        <w:t>4261</w:t>
      </w:r>
    </w:p>
    <w:p w14:paraId="59F8C17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Intra frequency case for Cat-M1 UE in CEModeA</w:t>
      </w:r>
      <w:r>
        <w:rPr>
          <w:noProof/>
        </w:rPr>
        <w:tab/>
        <w:t>4261</w:t>
      </w:r>
    </w:p>
    <w:p w14:paraId="37224BD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A.14.6.1.1.1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4261</w:t>
      </w:r>
    </w:p>
    <w:p w14:paraId="39C55D7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A.14.6.1.1.2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parameters</w:t>
      </w:r>
      <w:r>
        <w:rPr>
          <w:noProof/>
        </w:rPr>
        <w:tab/>
        <w:t>4261</w:t>
      </w:r>
    </w:p>
    <w:p w14:paraId="63A0561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A.14.6.1.1.3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4264</w:t>
      </w:r>
    </w:p>
    <w:p w14:paraId="19133D0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Intra frequency case for Cat-M1 UE in CEModeA</w:t>
      </w:r>
      <w:r>
        <w:rPr>
          <w:noProof/>
        </w:rPr>
        <w:tab/>
        <w:t>4264</w:t>
      </w:r>
    </w:p>
    <w:p w14:paraId="1218B70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A.14.6.1.2.1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4264</w:t>
      </w:r>
    </w:p>
    <w:p w14:paraId="5932ECB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A.14.6.1.2.2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parameters</w:t>
      </w:r>
      <w:r>
        <w:rPr>
          <w:noProof/>
        </w:rPr>
        <w:tab/>
        <w:t>4264</w:t>
      </w:r>
    </w:p>
    <w:p w14:paraId="11B14DB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A.14.6.1.2.3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4267</w:t>
      </w:r>
    </w:p>
    <w:p w14:paraId="59FFB97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Channel quality reporting accuracy for satellite access</w:t>
      </w:r>
      <w:r>
        <w:rPr>
          <w:noProof/>
        </w:rPr>
        <w:tab/>
        <w:t>4267</w:t>
      </w:r>
    </w:p>
    <w:p w14:paraId="427A6BA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Downlink channel quality reporting accuracy for UE Category M1 in CE Mode A for Satellite access</w:t>
      </w:r>
      <w:r>
        <w:rPr>
          <w:noProof/>
        </w:rPr>
        <w:tab/>
        <w:t>4267</w:t>
      </w:r>
    </w:p>
    <w:p w14:paraId="6D81080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4267</w:t>
      </w:r>
    </w:p>
    <w:p w14:paraId="0A1E32B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4267</w:t>
      </w:r>
    </w:p>
    <w:p w14:paraId="438C4A4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4268</w:t>
      </w:r>
    </w:p>
    <w:p w14:paraId="78098D2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for UE Category M1 in CE Mode A for Satellite access</w:t>
      </w:r>
      <w:r>
        <w:rPr>
          <w:noProof/>
        </w:rPr>
        <w:tab/>
        <w:t>4268</w:t>
      </w:r>
    </w:p>
    <w:p w14:paraId="217926C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4268</w:t>
      </w:r>
    </w:p>
    <w:p w14:paraId="3FD2564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4268</w:t>
      </w:r>
    </w:p>
    <w:p w14:paraId="0344801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4269</w:t>
      </w:r>
    </w:p>
    <w:p w14:paraId="75F1CE5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4270</w:t>
      </w:r>
    </w:p>
    <w:p w14:paraId="5885A1F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4271</w:t>
      </w:r>
    </w:p>
    <w:p w14:paraId="19A47BA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for UE Category M1 in CE Mode B for Satellite access</w:t>
      </w:r>
      <w:r>
        <w:rPr>
          <w:noProof/>
        </w:rPr>
        <w:tab/>
        <w:t>4271</w:t>
      </w:r>
    </w:p>
    <w:p w14:paraId="562831C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4271</w:t>
      </w:r>
    </w:p>
    <w:p w14:paraId="5F0A41A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4271</w:t>
      </w:r>
    </w:p>
    <w:p w14:paraId="2786BEB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4272</w:t>
      </w:r>
    </w:p>
    <w:p w14:paraId="774FAB7A" w14:textId="77777777" w:rsidR="00423D4D" w:rsidRDefault="00423D4D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val="en-US" w:eastAsia="zh-CN"/>
        </w:rPr>
      </w:pPr>
      <w:r>
        <w:rPr>
          <w:noProof/>
        </w:rPr>
        <w:t>Annex B (normative): Conditions for RRM requirements applicability for operating bands</w:t>
      </w:r>
      <w:r>
        <w:rPr>
          <w:noProof/>
        </w:rPr>
        <w:tab/>
        <w:t>4273</w:t>
      </w:r>
    </w:p>
    <w:p w14:paraId="46725338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E-UTRAN RRC_IDLE state mobility</w:t>
      </w:r>
      <w:r>
        <w:rPr>
          <w:noProof/>
        </w:rPr>
        <w:tab/>
        <w:t>4273</w:t>
      </w:r>
    </w:p>
    <w:p w14:paraId="2AEF546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intra-frequency E-UTRAN cells for cell re-selection</w:t>
      </w:r>
      <w:r>
        <w:rPr>
          <w:noProof/>
        </w:rPr>
        <w:tab/>
        <w:t>4273</w:t>
      </w:r>
    </w:p>
    <w:p w14:paraId="3A85AAB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inter-frequency E-UTRAN cells for cell re-selection</w:t>
      </w:r>
      <w:r>
        <w:rPr>
          <w:noProof/>
        </w:rPr>
        <w:tab/>
        <w:t>4273</w:t>
      </w:r>
    </w:p>
    <w:p w14:paraId="34F30A4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intra-frequency E-UTRAN cells for cell re-selection for UE Category M1</w:t>
      </w:r>
      <w:r>
        <w:rPr>
          <w:noProof/>
        </w:rPr>
        <w:tab/>
        <w:t>4273</w:t>
      </w:r>
    </w:p>
    <w:p w14:paraId="6ADDC01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B.1.4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intra-frequency NB-IoT cells for cell re-selection for UE Category NB1</w:t>
      </w:r>
      <w:r>
        <w:rPr>
          <w:noProof/>
        </w:rPr>
        <w:tab/>
        <w:t>4275</w:t>
      </w:r>
    </w:p>
    <w:p w14:paraId="581F606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inter-frequency NB-IoT cells for cell re-selection for UE Category NB1</w:t>
      </w:r>
      <w:r>
        <w:rPr>
          <w:noProof/>
        </w:rPr>
        <w:tab/>
        <w:t>4276</w:t>
      </w:r>
    </w:p>
    <w:p w14:paraId="46C29A8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intra-frequency E-UTRAN cells for cell re-selection for UE Category 1bis</w:t>
      </w:r>
      <w:r>
        <w:rPr>
          <w:noProof/>
        </w:rPr>
        <w:tab/>
        <w:t>4276</w:t>
      </w:r>
    </w:p>
    <w:p w14:paraId="32AFD71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E-UTRAN cells for cell re-selection for UE Category M2</w:t>
      </w:r>
      <w:r>
        <w:rPr>
          <w:noProof/>
        </w:rPr>
        <w:tab/>
        <w:t>4276</w:t>
      </w:r>
    </w:p>
    <w:p w14:paraId="1EDC166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intra-frequence E-UTRAN cells for cell selection</w:t>
      </w:r>
      <w:r>
        <w:rPr>
          <w:noProof/>
        </w:rPr>
        <w:tab/>
        <w:t>4276</w:t>
      </w:r>
    </w:p>
    <w:p w14:paraId="7C534C7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 for measurements of inter-frequence E-UTRAN cells for cell selection</w:t>
      </w:r>
      <w:r>
        <w:rPr>
          <w:noProof/>
        </w:rPr>
        <w:tab/>
        <w:t>4278</w:t>
      </w:r>
    </w:p>
    <w:p w14:paraId="22A99181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inter-frequency E-UTRAN cells for cell re-selection for UE Category M1</w:t>
      </w:r>
      <w:r>
        <w:rPr>
          <w:noProof/>
        </w:rPr>
        <w:tab/>
        <w:t>4279</w:t>
      </w:r>
    </w:p>
    <w:p w14:paraId="5E3FC9B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intra-frequency E-UTRAN cells for cell re-selection for UE Category M1 for satellite access</w:t>
      </w:r>
      <w:r>
        <w:rPr>
          <w:noProof/>
        </w:rPr>
        <w:tab/>
        <w:t>4279</w:t>
      </w:r>
    </w:p>
    <w:p w14:paraId="502A791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intra-frequency NB-IoT cells for cell re-selection for UE Category NB1 and NB2 for satellite access</w:t>
      </w:r>
      <w:r>
        <w:rPr>
          <w:noProof/>
        </w:rPr>
        <w:tab/>
        <w:t>4280</w:t>
      </w:r>
    </w:p>
    <w:p w14:paraId="0874AB72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UE Measurements Procedures in RRC_CONNECTED State</w:t>
      </w:r>
      <w:r>
        <w:rPr>
          <w:noProof/>
        </w:rPr>
        <w:tab/>
        <w:t>4281</w:t>
      </w:r>
    </w:p>
    <w:p w14:paraId="7EE1F573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4281</w:t>
      </w:r>
    </w:p>
    <w:p w14:paraId="3D92301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 with autonomous gaps</w:t>
      </w:r>
      <w:r>
        <w:rPr>
          <w:noProof/>
        </w:rPr>
        <w:tab/>
        <w:t>4281</w:t>
      </w:r>
    </w:p>
    <w:p w14:paraId="2C4BD12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4282</w:t>
      </w:r>
    </w:p>
    <w:p w14:paraId="73A4779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measurements with autonomous gaps</w:t>
      </w:r>
      <w:r>
        <w:rPr>
          <w:noProof/>
        </w:rPr>
        <w:tab/>
        <w:t>4282</w:t>
      </w:r>
    </w:p>
    <w:p w14:paraId="078E0B8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OTDOA intra-frequency RSTD Measurements</w:t>
      </w:r>
      <w:r>
        <w:rPr>
          <w:noProof/>
        </w:rPr>
        <w:tab/>
        <w:t>4282</w:t>
      </w:r>
    </w:p>
    <w:p w14:paraId="6F5CB16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OTDOA inter-frequency RSTD Measurements</w:t>
      </w:r>
      <w:r>
        <w:rPr>
          <w:noProof/>
        </w:rPr>
        <w:tab/>
        <w:t>4283</w:t>
      </w:r>
    </w:p>
    <w:p w14:paraId="520F80B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the secondary component carrier with deactivated SCell</w:t>
      </w:r>
      <w:r>
        <w:rPr>
          <w:noProof/>
        </w:rPr>
        <w:tab/>
        <w:t>4283</w:t>
      </w:r>
    </w:p>
    <w:p w14:paraId="37C97EF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 under Time Domain Measurement Resource Restriction</w:t>
      </w:r>
      <w:r>
        <w:rPr>
          <w:noProof/>
        </w:rPr>
        <w:tab/>
        <w:t>4283</w:t>
      </w:r>
    </w:p>
    <w:p w14:paraId="4819849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 under Time Domain Measurement Resource Restriction with CRS Assistance Information</w:t>
      </w:r>
      <w:r>
        <w:rPr>
          <w:noProof/>
        </w:rPr>
        <w:tab/>
        <w:t>4284</w:t>
      </w:r>
    </w:p>
    <w:p w14:paraId="1600055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discovery signal measurements</w:t>
      </w:r>
      <w:r>
        <w:rPr>
          <w:noProof/>
        </w:rPr>
        <w:tab/>
        <w:t>4285</w:t>
      </w:r>
    </w:p>
    <w:p w14:paraId="19D9EA2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CRS-based measurements</w:t>
      </w:r>
      <w:r>
        <w:rPr>
          <w:noProof/>
        </w:rPr>
        <w:tab/>
        <w:t>4285</w:t>
      </w:r>
    </w:p>
    <w:p w14:paraId="57F94E5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CSI-RS based measurements</w:t>
      </w:r>
      <w:r>
        <w:rPr>
          <w:noProof/>
        </w:rPr>
        <w:tab/>
        <w:t>4285</w:t>
      </w:r>
    </w:p>
    <w:p w14:paraId="123FF7FE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discovery signal measurements</w:t>
      </w:r>
      <w:r>
        <w:rPr>
          <w:noProof/>
        </w:rPr>
        <w:tab/>
        <w:t>4285</w:t>
      </w:r>
    </w:p>
    <w:p w14:paraId="3B19733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4285</w:t>
      </w:r>
    </w:p>
    <w:p w14:paraId="5A65B15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CSI-RS based measurements</w:t>
      </w:r>
      <w:r>
        <w:rPr>
          <w:noProof/>
        </w:rPr>
        <w:tab/>
        <w:t>4286</w:t>
      </w:r>
    </w:p>
    <w:p w14:paraId="0A511E7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discovery signal measurements under operation with frame structure 3</w:t>
      </w:r>
      <w:r>
        <w:rPr>
          <w:noProof/>
        </w:rPr>
        <w:tab/>
        <w:t>4286</w:t>
      </w:r>
    </w:p>
    <w:p w14:paraId="650A761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discovery signal measurements under operation with frame structure 3</w:t>
      </w:r>
      <w:r>
        <w:rPr>
          <w:noProof/>
        </w:rPr>
        <w:tab/>
        <w:t>4287</w:t>
      </w:r>
    </w:p>
    <w:p w14:paraId="5D627A9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4287</w:t>
      </w:r>
    </w:p>
    <w:p w14:paraId="26070D2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CSI-RS based measurements</w:t>
      </w:r>
      <w:r>
        <w:rPr>
          <w:noProof/>
        </w:rPr>
        <w:tab/>
        <w:t>4287</w:t>
      </w:r>
    </w:p>
    <w:p w14:paraId="7790D13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 by UE Category M1</w:t>
      </w:r>
      <w:r>
        <w:rPr>
          <w:noProof/>
        </w:rPr>
        <w:tab/>
        <w:t>4287</w:t>
      </w:r>
    </w:p>
    <w:p w14:paraId="09B6CD0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NB-IoT intra-frequency measurements by UE Category NB1</w:t>
      </w:r>
      <w:r>
        <w:rPr>
          <w:noProof/>
        </w:rPr>
        <w:tab/>
        <w:t>4289</w:t>
      </w:r>
    </w:p>
    <w:p w14:paraId="44E33E7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NB-IoT intra-frequency RSTD measurements by UE Category NB1</w:t>
      </w:r>
      <w:r>
        <w:rPr>
          <w:noProof/>
        </w:rPr>
        <w:tab/>
        <w:t>4290</w:t>
      </w:r>
    </w:p>
    <w:p w14:paraId="5CDFF6F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NB-IoT inter-frequency RSTD measurements by UE Category NB1</w:t>
      </w:r>
      <w:r>
        <w:rPr>
          <w:noProof/>
        </w:rPr>
        <w:tab/>
        <w:t>4290</w:t>
      </w:r>
    </w:p>
    <w:p w14:paraId="1711D06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measurements by UE Category M1</w:t>
      </w:r>
      <w:r>
        <w:rPr>
          <w:noProof/>
        </w:rPr>
        <w:tab/>
        <w:t>4291</w:t>
      </w:r>
    </w:p>
    <w:p w14:paraId="21759AA6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measurements by UE Category M2</w:t>
      </w:r>
      <w:r>
        <w:rPr>
          <w:noProof/>
        </w:rPr>
        <w:tab/>
        <w:t>4292</w:t>
      </w:r>
    </w:p>
    <w:p w14:paraId="37BA9CD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4292</w:t>
      </w:r>
    </w:p>
    <w:p w14:paraId="0D20738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4293</w:t>
      </w:r>
    </w:p>
    <w:p w14:paraId="30FBA53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RSTD measurements by UE Category M1</w:t>
      </w:r>
      <w:r>
        <w:rPr>
          <w:noProof/>
        </w:rPr>
        <w:tab/>
        <w:t>4293</w:t>
      </w:r>
    </w:p>
    <w:p w14:paraId="40FE96F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RSTD measurements by UE Category M2</w:t>
      </w:r>
      <w:r>
        <w:rPr>
          <w:noProof/>
        </w:rPr>
        <w:tab/>
        <w:t>4294</w:t>
      </w:r>
    </w:p>
    <w:p w14:paraId="01F21CA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RSTD measurements by UE Category M1</w:t>
      </w:r>
      <w:r>
        <w:rPr>
          <w:noProof/>
        </w:rPr>
        <w:tab/>
        <w:t>4294</w:t>
      </w:r>
    </w:p>
    <w:p w14:paraId="40412E5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RSTD measurements by UE Category M2</w:t>
      </w:r>
      <w:r>
        <w:rPr>
          <w:noProof/>
        </w:rPr>
        <w:tab/>
        <w:t>4295</w:t>
      </w:r>
    </w:p>
    <w:p w14:paraId="1F9BC85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Theme="minorEastAsia"/>
          <w:noProof/>
        </w:rPr>
        <w:t>B.2.24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Theme="minorEastAsia"/>
          <w:noProof/>
        </w:rPr>
        <w:t>Conditions for intra-frequency neighbour cell measurements of NB-IoT cells for UE Category NB1</w:t>
      </w:r>
      <w:r>
        <w:rPr>
          <w:noProof/>
        </w:rPr>
        <w:tab/>
        <w:t>4295</w:t>
      </w:r>
    </w:p>
    <w:p w14:paraId="3662022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Theme="minorEastAsia"/>
          <w:noProof/>
        </w:rPr>
        <w:t>B.2.25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Theme="minorEastAsia"/>
          <w:noProof/>
        </w:rPr>
        <w:t>Conditions for inter-frequency neighbour cell measurements of NB-IoT cells for UE Category NB1</w:t>
      </w:r>
      <w:r>
        <w:rPr>
          <w:noProof/>
        </w:rPr>
        <w:tab/>
        <w:t>4296</w:t>
      </w:r>
    </w:p>
    <w:p w14:paraId="68F8993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 by UE Category M1 for satellite access</w:t>
      </w:r>
      <w:r>
        <w:rPr>
          <w:noProof/>
        </w:rPr>
        <w:tab/>
        <w:t>4296</w:t>
      </w:r>
    </w:p>
    <w:p w14:paraId="241B663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NB-IoT intra-frequency measurements by UE Category NB1 and NB2 for satellite access</w:t>
      </w:r>
      <w:r>
        <w:rPr>
          <w:noProof/>
        </w:rPr>
        <w:tab/>
        <w:t>4297</w:t>
      </w:r>
    </w:p>
    <w:p w14:paraId="4A2C4602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B.3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measurements performance requirements for UE</w:t>
      </w:r>
      <w:r>
        <w:rPr>
          <w:noProof/>
        </w:rPr>
        <w:tab/>
        <w:t>4297</w:t>
      </w:r>
    </w:p>
    <w:p w14:paraId="1F869D4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RSRP and RSRQ Accuracy Requirements</w:t>
      </w:r>
      <w:r>
        <w:rPr>
          <w:noProof/>
        </w:rPr>
        <w:tab/>
        <w:t>4297</w:t>
      </w:r>
    </w:p>
    <w:p w14:paraId="0A4BC15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4298</w:t>
      </w:r>
    </w:p>
    <w:p w14:paraId="17453B0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RSRP and RSRQ Accuracy Requirements</w:t>
      </w:r>
      <w:r>
        <w:rPr>
          <w:noProof/>
        </w:rPr>
        <w:tab/>
        <w:t>4298</w:t>
      </w:r>
    </w:p>
    <w:p w14:paraId="55F6C1F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B.3.4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relative RSRP and RSRQ Accuracy Requirements</w:t>
      </w:r>
      <w:r>
        <w:rPr>
          <w:noProof/>
        </w:rPr>
        <w:tab/>
        <w:t>4298</w:t>
      </w:r>
    </w:p>
    <w:p w14:paraId="767B86E1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UE Rx – Tx time difference</w:t>
      </w:r>
      <w:r>
        <w:rPr>
          <w:noProof/>
        </w:rPr>
        <w:tab/>
        <w:t>4298</w:t>
      </w:r>
    </w:p>
    <w:p w14:paraId="7BF24C63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Reference Signal Time Difference (RSTD) measurements</w:t>
      </w:r>
      <w:r>
        <w:rPr>
          <w:noProof/>
        </w:rPr>
        <w:tab/>
        <w:t>4298</w:t>
      </w:r>
    </w:p>
    <w:p w14:paraId="19696C7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RSTD measurements</w:t>
      </w:r>
      <w:r>
        <w:rPr>
          <w:noProof/>
        </w:rPr>
        <w:tab/>
        <w:t>4298</w:t>
      </w:r>
    </w:p>
    <w:p w14:paraId="7C733731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Relative RSRP Accuracy Requirements</w:t>
      </w:r>
      <w:r>
        <w:rPr>
          <w:noProof/>
        </w:rPr>
        <w:tab/>
        <w:t>4299</w:t>
      </w:r>
    </w:p>
    <w:p w14:paraId="6B195FD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Absolute RSRP and RSRQ Accuracy Requirements under Time Domain Measurement Resource Restriction</w:t>
      </w:r>
      <w:r>
        <w:rPr>
          <w:noProof/>
        </w:rPr>
        <w:tab/>
        <w:t>4299</w:t>
      </w:r>
    </w:p>
    <w:p w14:paraId="477DA91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Relative RSRP Accuracy Requirements under Time Domain Measurement Resource Restriction</w:t>
      </w:r>
      <w:r>
        <w:rPr>
          <w:noProof/>
        </w:rPr>
        <w:tab/>
        <w:t>4299</w:t>
      </w:r>
    </w:p>
    <w:p w14:paraId="3ACBF0C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Absolute RSRP and RSRQ Accuracy Requirements under Time Domain Measurement Resource Restriction with CRS Assistance Information</w:t>
      </w:r>
      <w:r>
        <w:rPr>
          <w:noProof/>
        </w:rPr>
        <w:tab/>
        <w:t>4299</w:t>
      </w:r>
    </w:p>
    <w:p w14:paraId="3CE0E8F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Relative RSRP Accuracy Requirements under Time Domain Measurement Resource Restriction with CRS Assistance Information</w:t>
      </w:r>
      <w:r>
        <w:rPr>
          <w:noProof/>
        </w:rPr>
        <w:tab/>
        <w:t>4300</w:t>
      </w:r>
    </w:p>
    <w:p w14:paraId="1B555FE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UE Rx–Tx Time Difference Measurement under Time Domain Measurement Resource Restriction with CRS Assistance Information</w:t>
      </w:r>
      <w:r>
        <w:rPr>
          <w:noProof/>
        </w:rPr>
        <w:tab/>
        <w:t>4300</w:t>
      </w:r>
    </w:p>
    <w:p w14:paraId="354D38E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Absolute Discovery Signal Measurement Accuracy Requirements</w:t>
      </w:r>
      <w:r>
        <w:rPr>
          <w:noProof/>
        </w:rPr>
        <w:tab/>
        <w:t>4300</w:t>
      </w:r>
    </w:p>
    <w:p w14:paraId="6E8BAAE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CRS-based measurements</w:t>
      </w:r>
      <w:r>
        <w:rPr>
          <w:noProof/>
        </w:rPr>
        <w:tab/>
        <w:t>4300</w:t>
      </w:r>
    </w:p>
    <w:p w14:paraId="7F29908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CSI-RS-based measurements</w:t>
      </w:r>
      <w:r>
        <w:rPr>
          <w:noProof/>
        </w:rPr>
        <w:tab/>
        <w:t>4300</w:t>
      </w:r>
    </w:p>
    <w:p w14:paraId="789B69A1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Relative Discovery Signal Measurement Accuracy Requirements</w:t>
      </w:r>
      <w:r>
        <w:rPr>
          <w:noProof/>
        </w:rPr>
        <w:tab/>
        <w:t>4301</w:t>
      </w:r>
    </w:p>
    <w:p w14:paraId="7D3041C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CRS-based measurements</w:t>
      </w:r>
      <w:r>
        <w:rPr>
          <w:noProof/>
        </w:rPr>
        <w:tab/>
        <w:t>4301</w:t>
      </w:r>
    </w:p>
    <w:p w14:paraId="3F58EFC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CSI-RS-based measurements</w:t>
      </w:r>
      <w:r>
        <w:rPr>
          <w:noProof/>
        </w:rPr>
        <w:tab/>
        <w:t>4301</w:t>
      </w:r>
    </w:p>
    <w:p w14:paraId="51F34F7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Absolute Discovery Signal Measurement Accuracy Requirements</w:t>
      </w:r>
      <w:r>
        <w:rPr>
          <w:noProof/>
        </w:rPr>
        <w:tab/>
        <w:t>4301</w:t>
      </w:r>
    </w:p>
    <w:p w14:paraId="7E3CDF4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CRS-based measurements</w:t>
      </w:r>
      <w:r>
        <w:rPr>
          <w:noProof/>
        </w:rPr>
        <w:tab/>
        <w:t>4301</w:t>
      </w:r>
    </w:p>
    <w:p w14:paraId="004E661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CSI-RS-based measurements</w:t>
      </w:r>
      <w:r>
        <w:rPr>
          <w:noProof/>
        </w:rPr>
        <w:tab/>
        <w:t>4301</w:t>
      </w:r>
    </w:p>
    <w:p w14:paraId="5AB00661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Relative Discovery Signal Measurement Accuracy Requirements</w:t>
      </w:r>
      <w:r>
        <w:rPr>
          <w:noProof/>
        </w:rPr>
        <w:tab/>
        <w:t>4302</w:t>
      </w:r>
    </w:p>
    <w:p w14:paraId="2DF198A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CRS-based measurements</w:t>
      </w:r>
      <w:r>
        <w:rPr>
          <w:noProof/>
        </w:rPr>
        <w:tab/>
        <w:t>4302</w:t>
      </w:r>
    </w:p>
    <w:p w14:paraId="2879DF4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CSI-RS-based measurements</w:t>
      </w:r>
      <w:r>
        <w:rPr>
          <w:noProof/>
        </w:rPr>
        <w:tab/>
        <w:t>4302</w:t>
      </w:r>
    </w:p>
    <w:p w14:paraId="6676E7B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Absolute RS-SINR Accuracy Requirements</w:t>
      </w:r>
      <w:r>
        <w:rPr>
          <w:noProof/>
        </w:rPr>
        <w:tab/>
        <w:t>4302</w:t>
      </w:r>
    </w:p>
    <w:p w14:paraId="7AA3C07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Absolute RS-SINR Accuracy Requirements</w:t>
      </w:r>
      <w:r>
        <w:rPr>
          <w:noProof/>
        </w:rPr>
        <w:tab/>
        <w:t>4302</w:t>
      </w:r>
    </w:p>
    <w:p w14:paraId="771BEB3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Relative RS-SINR Accuracy Requirements</w:t>
      </w:r>
      <w:r>
        <w:rPr>
          <w:noProof/>
        </w:rPr>
        <w:tab/>
        <w:t>4302</w:t>
      </w:r>
    </w:p>
    <w:p w14:paraId="051BE0E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Absolute Accuracy Requirements for Measurements under Operation with Frame Structure 3</w:t>
      </w:r>
      <w:r>
        <w:rPr>
          <w:noProof/>
        </w:rPr>
        <w:tab/>
        <w:t>4302</w:t>
      </w:r>
    </w:p>
    <w:p w14:paraId="199070E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4302</w:t>
      </w:r>
    </w:p>
    <w:p w14:paraId="554876C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4303</w:t>
      </w:r>
    </w:p>
    <w:p w14:paraId="5802A6B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4303</w:t>
      </w:r>
    </w:p>
    <w:p w14:paraId="78C260D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Relative Accuracy Requirements for Measurements under Operation with Frame Structure 3</w:t>
      </w:r>
      <w:r>
        <w:rPr>
          <w:noProof/>
        </w:rPr>
        <w:tab/>
        <w:t>4303</w:t>
      </w:r>
    </w:p>
    <w:p w14:paraId="540A184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4303</w:t>
      </w:r>
    </w:p>
    <w:p w14:paraId="2253607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4303</w:t>
      </w:r>
    </w:p>
    <w:p w14:paraId="73A7D5C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4303</w:t>
      </w:r>
    </w:p>
    <w:p w14:paraId="08C0D70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Absolute Accuracy Requirements for Measurements under Operation with Frame Structure 3</w:t>
      </w:r>
      <w:r>
        <w:rPr>
          <w:noProof/>
        </w:rPr>
        <w:tab/>
        <w:t>4304</w:t>
      </w:r>
    </w:p>
    <w:p w14:paraId="6906407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4304</w:t>
      </w:r>
    </w:p>
    <w:p w14:paraId="2FE4316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4304</w:t>
      </w:r>
    </w:p>
    <w:p w14:paraId="604744C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4304</w:t>
      </w:r>
    </w:p>
    <w:p w14:paraId="29259D3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Relative Accuracy Requirements for Measurements under Operation with Frame Structure 3</w:t>
      </w:r>
      <w:r>
        <w:rPr>
          <w:noProof/>
        </w:rPr>
        <w:tab/>
        <w:t>4304</w:t>
      </w:r>
    </w:p>
    <w:p w14:paraId="230E3A6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4304</w:t>
      </w:r>
    </w:p>
    <w:p w14:paraId="73E343F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4304</w:t>
      </w:r>
    </w:p>
    <w:p w14:paraId="70B2CCD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4304</w:t>
      </w:r>
    </w:p>
    <w:p w14:paraId="166A49C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NB-IoT intra-frequency Absolute NRSRP and NRSRQ Accuracy Requirements for UE Category NB1</w:t>
      </w:r>
      <w:r>
        <w:rPr>
          <w:noProof/>
        </w:rPr>
        <w:tab/>
        <w:t>4305</w:t>
      </w:r>
    </w:p>
    <w:p w14:paraId="069D04C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NB-IoT inter-frequency Absolute NRSRP and NRSRQ Accuracy Requirements for UE Category NB1</w:t>
      </w:r>
      <w:r>
        <w:rPr>
          <w:noProof/>
        </w:rPr>
        <w:tab/>
        <w:t>4305</w:t>
      </w:r>
    </w:p>
    <w:p w14:paraId="50CD039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RSRP and RSRQ Accuracy Requirements for Category 0</w:t>
      </w:r>
      <w:r>
        <w:rPr>
          <w:noProof/>
        </w:rPr>
        <w:tab/>
        <w:t>4305</w:t>
      </w:r>
    </w:p>
    <w:p w14:paraId="640F5B4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Relative RSRP Accuracy Requirements for Category 0</w:t>
      </w:r>
      <w:r>
        <w:rPr>
          <w:noProof/>
        </w:rPr>
        <w:tab/>
        <w:t>4306</w:t>
      </w:r>
    </w:p>
    <w:p w14:paraId="3C2E493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Reference Signal Time Difference (RSTD) measurements for NB1</w:t>
      </w:r>
      <w:r>
        <w:rPr>
          <w:noProof/>
        </w:rPr>
        <w:tab/>
        <w:t>4306</w:t>
      </w:r>
    </w:p>
    <w:p w14:paraId="56BC0F0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Reference Signal Time Difference (RSTD) measurements for NB1</w:t>
      </w:r>
      <w:r>
        <w:rPr>
          <w:noProof/>
        </w:rPr>
        <w:tab/>
        <w:t>4306</w:t>
      </w:r>
    </w:p>
    <w:p w14:paraId="0798B0D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Reference Signal Time Difference (RSTD) measurements for Cat M1</w:t>
      </w:r>
      <w:r>
        <w:rPr>
          <w:noProof/>
        </w:rPr>
        <w:tab/>
        <w:t>4306</w:t>
      </w:r>
    </w:p>
    <w:p w14:paraId="07C6192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Reference Signal Time Difference (RSTD) measurements for Cat M2</w:t>
      </w:r>
      <w:r>
        <w:rPr>
          <w:noProof/>
        </w:rPr>
        <w:tab/>
        <w:t>4306</w:t>
      </w:r>
    </w:p>
    <w:p w14:paraId="55BED0B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Reference Signal Time Difference (RSTD) measurements for Cat M1</w:t>
      </w:r>
      <w:r>
        <w:rPr>
          <w:noProof/>
        </w:rPr>
        <w:tab/>
        <w:t>4307</w:t>
      </w:r>
    </w:p>
    <w:p w14:paraId="1459F27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Reference Signal Time Difference (RSTD) measurements for Cat M2</w:t>
      </w:r>
      <w:r>
        <w:rPr>
          <w:noProof/>
        </w:rPr>
        <w:tab/>
        <w:t>4307</w:t>
      </w:r>
    </w:p>
    <w:p w14:paraId="59B8A8D5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lastRenderedPageBreak/>
        <w:t>B.4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RRM Requirements Exceptions</w:t>
      </w:r>
      <w:r>
        <w:rPr>
          <w:noProof/>
        </w:rPr>
        <w:tab/>
        <w:t>4307</w:t>
      </w:r>
    </w:p>
    <w:p w14:paraId="1C31E426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General</w:t>
      </w:r>
      <w:r>
        <w:rPr>
          <w:noProof/>
        </w:rPr>
        <w:tab/>
        <w:t>4307</w:t>
      </w:r>
    </w:p>
    <w:p w14:paraId="410A4771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Receiver sensitivity relaxation for UE supporting CA</w:t>
      </w:r>
      <w:r>
        <w:rPr>
          <w:noProof/>
        </w:rPr>
        <w:tab/>
        <w:t>4307</w:t>
      </w:r>
    </w:p>
    <w:p w14:paraId="42639863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Receiver sensitivity relaxation for UE configured with CA</w:t>
      </w:r>
      <w:r>
        <w:rPr>
          <w:noProof/>
        </w:rPr>
        <w:tab/>
        <w:t>4307</w:t>
      </w:r>
    </w:p>
    <w:p w14:paraId="01D9DBB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B.4.3.1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Inter-band carrier aggregation</w:t>
      </w:r>
      <w:r>
        <w:rPr>
          <w:noProof/>
        </w:rPr>
        <w:tab/>
        <w:t>4307</w:t>
      </w:r>
    </w:p>
    <w:p w14:paraId="1DCFD05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Intra-band non-contiguous carrier aggregation</w:t>
      </w:r>
      <w:r>
        <w:rPr>
          <w:noProof/>
        </w:rPr>
        <w:tab/>
        <w:t>4307</w:t>
      </w:r>
    </w:p>
    <w:p w14:paraId="48780B3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Inter-band carrier aggregation with operating bands without uplink band</w:t>
      </w:r>
      <w:r>
        <w:rPr>
          <w:noProof/>
        </w:rPr>
        <w:tab/>
        <w:t>4308</w:t>
      </w:r>
    </w:p>
    <w:p w14:paraId="405358FB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Measurement Performance Requirements for ProSe UE</w:t>
      </w:r>
      <w:r>
        <w:rPr>
          <w:noProof/>
        </w:rPr>
        <w:tab/>
        <w:t>4308</w:t>
      </w:r>
    </w:p>
    <w:p w14:paraId="588975C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S-RSRP Accuracy Requirements</w:t>
      </w:r>
      <w:r>
        <w:rPr>
          <w:noProof/>
        </w:rPr>
        <w:tab/>
        <w:t>4308</w:t>
      </w:r>
    </w:p>
    <w:p w14:paraId="2C77BF3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4308</w:t>
      </w:r>
    </w:p>
    <w:p w14:paraId="08EF60C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4309</w:t>
      </w:r>
    </w:p>
    <w:p w14:paraId="625F48F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SD-RSRP Accuracy Requirements</w:t>
      </w:r>
      <w:r>
        <w:rPr>
          <w:noProof/>
        </w:rPr>
        <w:tab/>
        <w:t>4309</w:t>
      </w:r>
    </w:p>
    <w:p w14:paraId="7C7F13C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Relative SD-RSRP Accuracy Requirements</w:t>
      </w:r>
      <w:r>
        <w:rPr>
          <w:noProof/>
        </w:rPr>
        <w:tab/>
        <w:t>4310</w:t>
      </w:r>
    </w:p>
    <w:p w14:paraId="3227AB24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B.6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V2X</w:t>
      </w:r>
      <w:r>
        <w:rPr>
          <w:noProof/>
        </w:rPr>
        <w:tab/>
        <w:t>4310</w:t>
      </w:r>
    </w:p>
    <w:p w14:paraId="36DD4DB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4310</w:t>
      </w:r>
    </w:p>
    <w:p w14:paraId="62FBEDF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Absolute S-RSRP Accuracy Requirements</w:t>
      </w:r>
      <w:r>
        <w:rPr>
          <w:noProof/>
        </w:rPr>
        <w:tab/>
        <w:t>4310</w:t>
      </w:r>
    </w:p>
    <w:p w14:paraId="75E5710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4310</w:t>
      </w:r>
    </w:p>
    <w:p w14:paraId="7E2CFD6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4311</w:t>
      </w:r>
    </w:p>
    <w:p w14:paraId="1F01D0D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Absolute PSSCH-RSRP Accuracy Requirements</w:t>
      </w:r>
      <w:r>
        <w:rPr>
          <w:noProof/>
        </w:rPr>
        <w:tab/>
        <w:t>4311</w:t>
      </w:r>
    </w:p>
    <w:p w14:paraId="23B607D9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B.7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sTTI and 1ms-TTI with 3 Subframe HARQ Processing</w:t>
      </w:r>
      <w:r>
        <w:rPr>
          <w:noProof/>
        </w:rPr>
        <w:tab/>
        <w:t>4312</w:t>
      </w:r>
    </w:p>
    <w:p w14:paraId="1957E2B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Maximum Timing Difference Between Uplink and Downlink Carriers in Carrier Aggregation</w:t>
      </w:r>
      <w:r>
        <w:rPr>
          <w:noProof/>
        </w:rPr>
        <w:tab/>
        <w:t>4312</w:t>
      </w:r>
    </w:p>
    <w:p w14:paraId="5BA0E92F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B.8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High level test procedure for SAN RRM tests</w:t>
      </w:r>
      <w:r>
        <w:rPr>
          <w:noProof/>
        </w:rPr>
        <w:tab/>
        <w:t>4313</w:t>
      </w:r>
    </w:p>
    <w:p w14:paraId="471E8917" w14:textId="77777777" w:rsidR="00423D4D" w:rsidRDefault="00423D4D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val="en-US" w:eastAsia="zh-CN"/>
        </w:rPr>
      </w:pPr>
      <w:r>
        <w:rPr>
          <w:noProof/>
        </w:rPr>
        <w:t>Annex C (informative): Change history:</w:t>
      </w:r>
      <w:r>
        <w:rPr>
          <w:noProof/>
        </w:rPr>
        <w:tab/>
        <w:t>4313</w:t>
      </w:r>
    </w:p>
    <w:p w14:paraId="6B7D5F00" w14:textId="797E0919" w:rsidR="00080512" w:rsidRPr="004D3578" w:rsidRDefault="00AF2FE8">
      <w:r>
        <w:rPr>
          <w:noProof/>
          <w:sz w:val="22"/>
        </w:rPr>
        <w:fldChar w:fldCharType="end"/>
      </w:r>
    </w:p>
    <w:p w14:paraId="43B27F4E" w14:textId="2B39FDC2"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A4AAF">
        <w:rPr>
          <w:noProof/>
        </w:rPr>
        <w:instrText>i</w:instrText>
      </w:r>
      <w:r w:rsidR="00B479FE">
        <w:rPr>
          <w:noProof/>
        </w:rPr>
        <w:instrText>40</w:instrText>
      </w:r>
      <w:r w:rsidRPr="001D185D">
        <w:rPr>
          <w:noProof/>
        </w:rPr>
        <w:instrText>_s00-11.doc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C5602A">
        <w:rPr>
          <w:noProof/>
        </w:rPr>
        <w:instrText xml:space="preserve">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A4AAF">
        <w:rPr>
          <w:noProof/>
        </w:rPr>
        <w:instrText>i</w:instrText>
      </w:r>
      <w:r w:rsidR="00B479FE">
        <w:rPr>
          <w:noProof/>
        </w:rPr>
        <w:instrText>40</w:instrText>
      </w:r>
      <w:r w:rsidRPr="001D185D">
        <w:rPr>
          <w:noProof/>
        </w:rPr>
        <w:instrText>_sA.1-A.6.doc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C5602A">
        <w:rPr>
          <w:noProof/>
        </w:rPr>
        <w:instrText xml:space="preserve">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A4AAF">
        <w:rPr>
          <w:noProof/>
        </w:rPr>
        <w:instrText>i</w:instrText>
      </w:r>
      <w:r w:rsidR="00B479FE">
        <w:rPr>
          <w:noProof/>
        </w:rPr>
        <w:instrText>40</w:instrText>
      </w:r>
      <w:r w:rsidRPr="001D185D">
        <w:rPr>
          <w:noProof/>
        </w:rPr>
        <w:instrText>_sA.7-A.</w:instrText>
      </w:r>
      <w:r w:rsidR="00997EB6">
        <w:rPr>
          <w:noProof/>
        </w:rPr>
        <w:instrText>7</w:instrText>
      </w:r>
      <w:r w:rsidRPr="001D185D">
        <w:rPr>
          <w:noProof/>
        </w:rPr>
        <w:instrText>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C5602A">
        <w:rPr>
          <w:noProof/>
        </w:rPr>
        <w:instrText xml:space="preserve">\f  </w:instrText>
      </w:r>
      <w:r w:rsidRPr="001D185D">
        <w:rPr>
          <w:noProof/>
        </w:rPr>
        <w:fldChar w:fldCharType="end"/>
      </w:r>
      <w:r w:rsidR="00997EB6" w:rsidRPr="001D185D">
        <w:rPr>
          <w:noProof/>
        </w:rPr>
        <w:fldChar w:fldCharType="begin"/>
      </w:r>
      <w:r w:rsidR="00997EB6" w:rsidRPr="001D185D">
        <w:rPr>
          <w:noProof/>
        </w:rPr>
        <w:instrText xml:space="preserve"> RD "36133-</w:instrText>
      </w:r>
      <w:r w:rsidR="00997EB6">
        <w:rPr>
          <w:noProof/>
        </w:rPr>
        <w:instrText>i</w:instrText>
      </w:r>
      <w:r w:rsidR="00B479FE">
        <w:rPr>
          <w:noProof/>
        </w:rPr>
        <w:instrText>40</w:instrText>
      </w:r>
      <w:r w:rsidR="00997EB6" w:rsidRPr="001D185D">
        <w:rPr>
          <w:noProof/>
        </w:rPr>
        <w:instrText>_sA.</w:instrText>
      </w:r>
      <w:r w:rsidR="00997EB6">
        <w:rPr>
          <w:noProof/>
        </w:rPr>
        <w:instrText>8</w:instrText>
      </w:r>
      <w:r w:rsidR="00997EB6" w:rsidRPr="001D185D">
        <w:rPr>
          <w:noProof/>
        </w:rPr>
        <w:instrText>-A.8.doc</w:instrText>
      </w:r>
      <w:r w:rsidR="00997EB6">
        <w:rPr>
          <w:noProof/>
        </w:rPr>
        <w:instrText>x</w:instrText>
      </w:r>
      <w:r w:rsidR="00997EB6" w:rsidRPr="001D185D">
        <w:rPr>
          <w:noProof/>
        </w:rPr>
        <w:instrText xml:space="preserve">" </w:instrText>
      </w:r>
      <w:r w:rsidR="00C5602A">
        <w:rPr>
          <w:noProof/>
        </w:rPr>
        <w:instrText xml:space="preserve">\f  </w:instrText>
      </w:r>
      <w:r w:rsidR="00997EB6"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A4AAF">
        <w:rPr>
          <w:noProof/>
        </w:rPr>
        <w:instrText>i</w:instrText>
      </w:r>
      <w:r w:rsidR="00B479FE">
        <w:rPr>
          <w:noProof/>
        </w:rPr>
        <w:instrText>40</w:instrText>
      </w:r>
      <w:r w:rsidRPr="001D185D">
        <w:rPr>
          <w:noProof/>
        </w:rPr>
        <w:instrText>_sA.9-XX.doc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C5602A">
        <w:rPr>
          <w:noProof/>
        </w:rPr>
        <w:instrText xml:space="preserve">\f  </w:instrText>
      </w:r>
      <w:r w:rsidRPr="001D185D">
        <w:rPr>
          <w:noProof/>
        </w:rPr>
        <w:fldChar w:fldCharType="end"/>
      </w:r>
    </w:p>
    <w:sectPr w:rsidR="00174903" w:rsidRPr="001D185D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4594E" w14:textId="77777777" w:rsidR="00BD61D6" w:rsidRDefault="00BD61D6">
      <w:r>
        <w:separator/>
      </w:r>
    </w:p>
  </w:endnote>
  <w:endnote w:type="continuationSeparator" w:id="0">
    <w:p w14:paraId="4CA5C3B4" w14:textId="77777777" w:rsidR="00BD61D6" w:rsidRDefault="00BD6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4.2.0">
    <w:altName w:val="Times New Roman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29EE4" w14:textId="77777777" w:rsidR="000C63C2" w:rsidRDefault="000C6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C4EAA" w14:textId="77777777" w:rsidR="00BD61D6" w:rsidRDefault="00BD61D6">
      <w:r>
        <w:separator/>
      </w:r>
    </w:p>
  </w:footnote>
  <w:footnote w:type="continuationSeparator" w:id="0">
    <w:p w14:paraId="6BAB7510" w14:textId="77777777" w:rsidR="00BD61D6" w:rsidRDefault="00BD61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825CC" w14:textId="463E38F4" w:rsidR="000C63C2" w:rsidRDefault="000C63C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11717">
      <w:rPr>
        <w:rFonts w:ascii="Arial" w:hAnsi="Arial" w:cs="Arial"/>
        <w:b/>
        <w:noProof/>
        <w:sz w:val="18"/>
        <w:szCs w:val="18"/>
      </w:rPr>
      <w:t>3GPP TS 36.133 V18.4.0 (2023-12)</w:t>
    </w:r>
    <w:r>
      <w:rPr>
        <w:rFonts w:ascii="Arial" w:hAnsi="Arial" w:cs="Arial"/>
        <w:b/>
        <w:sz w:val="18"/>
        <w:szCs w:val="18"/>
      </w:rPr>
      <w:fldChar w:fldCharType="end"/>
    </w:r>
  </w:p>
  <w:p w14:paraId="1E0EF4A1" w14:textId="77777777" w:rsidR="000C63C2" w:rsidRDefault="000C63C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ECB7F28" w14:textId="303D17A4" w:rsidR="000C63C2" w:rsidRDefault="000C63C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11717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0C63C2" w:rsidRDefault="000C6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9FAA32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5B02D9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10C1F3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B882E6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22CB9C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87E7CE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A2937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56092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A2413C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6C4824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762991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559517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490704">
    <w:abstractNumId w:val="11"/>
  </w:num>
  <w:num w:numId="4" w16cid:durableId="870456074">
    <w:abstractNumId w:val="12"/>
  </w:num>
  <w:num w:numId="5" w16cid:durableId="2048597399">
    <w:abstractNumId w:val="9"/>
  </w:num>
  <w:num w:numId="6" w16cid:durableId="1347169238">
    <w:abstractNumId w:val="7"/>
  </w:num>
  <w:num w:numId="7" w16cid:durableId="1820340497">
    <w:abstractNumId w:val="6"/>
  </w:num>
  <w:num w:numId="8" w16cid:durableId="2101176417">
    <w:abstractNumId w:val="5"/>
  </w:num>
  <w:num w:numId="9" w16cid:durableId="184713066">
    <w:abstractNumId w:val="4"/>
  </w:num>
  <w:num w:numId="10" w16cid:durableId="1108040523">
    <w:abstractNumId w:val="8"/>
  </w:num>
  <w:num w:numId="11" w16cid:durableId="638995948">
    <w:abstractNumId w:val="3"/>
  </w:num>
  <w:num w:numId="12" w16cid:durableId="160508980">
    <w:abstractNumId w:val="2"/>
  </w:num>
  <w:num w:numId="13" w16cid:durableId="1485510316">
    <w:abstractNumId w:val="1"/>
  </w:num>
  <w:num w:numId="14" w16cid:durableId="893741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EC5"/>
    <w:rsid w:val="00033397"/>
    <w:rsid w:val="00040095"/>
    <w:rsid w:val="00051834"/>
    <w:rsid w:val="00054A22"/>
    <w:rsid w:val="00062023"/>
    <w:rsid w:val="000655A6"/>
    <w:rsid w:val="000763C0"/>
    <w:rsid w:val="00080512"/>
    <w:rsid w:val="0009657F"/>
    <w:rsid w:val="000B3B05"/>
    <w:rsid w:val="000C47C3"/>
    <w:rsid w:val="000C63C2"/>
    <w:rsid w:val="000D58AB"/>
    <w:rsid w:val="000D6668"/>
    <w:rsid w:val="000E61B4"/>
    <w:rsid w:val="000F76D4"/>
    <w:rsid w:val="00116A4B"/>
    <w:rsid w:val="00121457"/>
    <w:rsid w:val="00130FA1"/>
    <w:rsid w:val="00133525"/>
    <w:rsid w:val="00152430"/>
    <w:rsid w:val="00174903"/>
    <w:rsid w:val="001A4C42"/>
    <w:rsid w:val="001A7420"/>
    <w:rsid w:val="001B6637"/>
    <w:rsid w:val="001C21C3"/>
    <w:rsid w:val="001D02C2"/>
    <w:rsid w:val="001D4D78"/>
    <w:rsid w:val="001D74D1"/>
    <w:rsid w:val="001F0C1D"/>
    <w:rsid w:val="001F1132"/>
    <w:rsid w:val="001F168B"/>
    <w:rsid w:val="001F4D49"/>
    <w:rsid w:val="0022178F"/>
    <w:rsid w:val="002347A2"/>
    <w:rsid w:val="002675F0"/>
    <w:rsid w:val="00273D1F"/>
    <w:rsid w:val="00296D07"/>
    <w:rsid w:val="002B6339"/>
    <w:rsid w:val="002E00EE"/>
    <w:rsid w:val="002F5F0C"/>
    <w:rsid w:val="00307F4C"/>
    <w:rsid w:val="003132DE"/>
    <w:rsid w:val="003138BC"/>
    <w:rsid w:val="003172DC"/>
    <w:rsid w:val="0035462D"/>
    <w:rsid w:val="003765B8"/>
    <w:rsid w:val="003C21A5"/>
    <w:rsid w:val="003C3971"/>
    <w:rsid w:val="003E18C9"/>
    <w:rsid w:val="00402795"/>
    <w:rsid w:val="00423334"/>
    <w:rsid w:val="00423D4D"/>
    <w:rsid w:val="004345EC"/>
    <w:rsid w:val="00442A0E"/>
    <w:rsid w:val="00465515"/>
    <w:rsid w:val="004C0AB8"/>
    <w:rsid w:val="004C77FF"/>
    <w:rsid w:val="004D3578"/>
    <w:rsid w:val="004E213A"/>
    <w:rsid w:val="004F0988"/>
    <w:rsid w:val="004F3340"/>
    <w:rsid w:val="00514A7D"/>
    <w:rsid w:val="0053388B"/>
    <w:rsid w:val="00535773"/>
    <w:rsid w:val="00543E6C"/>
    <w:rsid w:val="00546844"/>
    <w:rsid w:val="00553F78"/>
    <w:rsid w:val="00565087"/>
    <w:rsid w:val="00597B11"/>
    <w:rsid w:val="005C172A"/>
    <w:rsid w:val="005C20C7"/>
    <w:rsid w:val="005D2E01"/>
    <w:rsid w:val="005D7526"/>
    <w:rsid w:val="005E4BB2"/>
    <w:rsid w:val="00602AEA"/>
    <w:rsid w:val="0061218F"/>
    <w:rsid w:val="00614FDF"/>
    <w:rsid w:val="006277D7"/>
    <w:rsid w:val="0063543D"/>
    <w:rsid w:val="00647114"/>
    <w:rsid w:val="00676098"/>
    <w:rsid w:val="006A323F"/>
    <w:rsid w:val="006B30D0"/>
    <w:rsid w:val="006C1682"/>
    <w:rsid w:val="006C3D95"/>
    <w:rsid w:val="006C4B9D"/>
    <w:rsid w:val="006E5C86"/>
    <w:rsid w:val="00701116"/>
    <w:rsid w:val="00702234"/>
    <w:rsid w:val="00713C44"/>
    <w:rsid w:val="00734A5B"/>
    <w:rsid w:val="0074026F"/>
    <w:rsid w:val="007429F6"/>
    <w:rsid w:val="00744E76"/>
    <w:rsid w:val="007455DC"/>
    <w:rsid w:val="00770151"/>
    <w:rsid w:val="00774DA4"/>
    <w:rsid w:val="00781F0F"/>
    <w:rsid w:val="007A4AAF"/>
    <w:rsid w:val="007B600E"/>
    <w:rsid w:val="007F0F4A"/>
    <w:rsid w:val="008028A4"/>
    <w:rsid w:val="00806ADF"/>
    <w:rsid w:val="00830747"/>
    <w:rsid w:val="0085144B"/>
    <w:rsid w:val="008768CA"/>
    <w:rsid w:val="008834E8"/>
    <w:rsid w:val="00896EA1"/>
    <w:rsid w:val="008B34DA"/>
    <w:rsid w:val="008C384C"/>
    <w:rsid w:val="008F6FD1"/>
    <w:rsid w:val="0090271F"/>
    <w:rsid w:val="00902E23"/>
    <w:rsid w:val="009114D7"/>
    <w:rsid w:val="00911717"/>
    <w:rsid w:val="0091348E"/>
    <w:rsid w:val="00916932"/>
    <w:rsid w:val="00917CCB"/>
    <w:rsid w:val="00925E63"/>
    <w:rsid w:val="00937C81"/>
    <w:rsid w:val="00942EC2"/>
    <w:rsid w:val="00950578"/>
    <w:rsid w:val="00963850"/>
    <w:rsid w:val="0097441F"/>
    <w:rsid w:val="00980B03"/>
    <w:rsid w:val="009837E8"/>
    <w:rsid w:val="00997DA3"/>
    <w:rsid w:val="00997EB6"/>
    <w:rsid w:val="009F37B7"/>
    <w:rsid w:val="00A10F02"/>
    <w:rsid w:val="00A164B4"/>
    <w:rsid w:val="00A26956"/>
    <w:rsid w:val="00A27486"/>
    <w:rsid w:val="00A53724"/>
    <w:rsid w:val="00A56066"/>
    <w:rsid w:val="00A72C69"/>
    <w:rsid w:val="00A73129"/>
    <w:rsid w:val="00A80EEF"/>
    <w:rsid w:val="00A82346"/>
    <w:rsid w:val="00A92BA1"/>
    <w:rsid w:val="00AB37AE"/>
    <w:rsid w:val="00AC2348"/>
    <w:rsid w:val="00AC6BC6"/>
    <w:rsid w:val="00AE436D"/>
    <w:rsid w:val="00AE65E2"/>
    <w:rsid w:val="00AF2FE8"/>
    <w:rsid w:val="00B15449"/>
    <w:rsid w:val="00B1558D"/>
    <w:rsid w:val="00B16CF7"/>
    <w:rsid w:val="00B477A8"/>
    <w:rsid w:val="00B479FE"/>
    <w:rsid w:val="00B74237"/>
    <w:rsid w:val="00B93086"/>
    <w:rsid w:val="00BA19ED"/>
    <w:rsid w:val="00BA4B8D"/>
    <w:rsid w:val="00BB7024"/>
    <w:rsid w:val="00BC0F7D"/>
    <w:rsid w:val="00BC3769"/>
    <w:rsid w:val="00BD61D6"/>
    <w:rsid w:val="00BD7D31"/>
    <w:rsid w:val="00BE0297"/>
    <w:rsid w:val="00BE3255"/>
    <w:rsid w:val="00BF0E52"/>
    <w:rsid w:val="00BF128E"/>
    <w:rsid w:val="00C074DD"/>
    <w:rsid w:val="00C1496A"/>
    <w:rsid w:val="00C32467"/>
    <w:rsid w:val="00C32D03"/>
    <w:rsid w:val="00C33079"/>
    <w:rsid w:val="00C33C24"/>
    <w:rsid w:val="00C45231"/>
    <w:rsid w:val="00C5602A"/>
    <w:rsid w:val="00C72833"/>
    <w:rsid w:val="00C80F1D"/>
    <w:rsid w:val="00C86F77"/>
    <w:rsid w:val="00C93F40"/>
    <w:rsid w:val="00CA3D0C"/>
    <w:rsid w:val="00CC038D"/>
    <w:rsid w:val="00CE7A7A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E794E"/>
    <w:rsid w:val="00DF2B1F"/>
    <w:rsid w:val="00DF62CD"/>
    <w:rsid w:val="00E16509"/>
    <w:rsid w:val="00E44582"/>
    <w:rsid w:val="00E74E95"/>
    <w:rsid w:val="00E77645"/>
    <w:rsid w:val="00E97BD5"/>
    <w:rsid w:val="00EA15B0"/>
    <w:rsid w:val="00EA5EA7"/>
    <w:rsid w:val="00EB6870"/>
    <w:rsid w:val="00EC0B0D"/>
    <w:rsid w:val="00EC4A25"/>
    <w:rsid w:val="00EC4C3B"/>
    <w:rsid w:val="00EF3B5C"/>
    <w:rsid w:val="00F025A2"/>
    <w:rsid w:val="00F02F14"/>
    <w:rsid w:val="00F04712"/>
    <w:rsid w:val="00F13360"/>
    <w:rsid w:val="00F165C5"/>
    <w:rsid w:val="00F22EC7"/>
    <w:rsid w:val="00F325C8"/>
    <w:rsid w:val="00F61D8F"/>
    <w:rsid w:val="00F653B8"/>
    <w:rsid w:val="00F9008D"/>
    <w:rsid w:val="00FA1266"/>
    <w:rsid w:val="00FB1F92"/>
    <w:rsid w:val="00FC1192"/>
    <w:rsid w:val="00FC382E"/>
    <w:rsid w:val="00FF3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1558D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1D8F"/>
  </w:style>
  <w:style w:type="paragraph" w:styleId="BlockText">
    <w:name w:val="Block Text"/>
    <w:basedOn w:val="Normal"/>
    <w:rsid w:val="00F61D8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61D8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61D8F"/>
    <w:rPr>
      <w:lang w:eastAsia="en-US"/>
    </w:rPr>
  </w:style>
  <w:style w:type="paragraph" w:styleId="BodyText2">
    <w:name w:val="Body Text 2"/>
    <w:basedOn w:val="Normal"/>
    <w:link w:val="BodyText2Char"/>
    <w:rsid w:val="00F61D8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1D8F"/>
    <w:rPr>
      <w:lang w:eastAsia="en-US"/>
    </w:rPr>
  </w:style>
  <w:style w:type="paragraph" w:styleId="BodyText3">
    <w:name w:val="Body Text 3"/>
    <w:basedOn w:val="Normal"/>
    <w:link w:val="BodyText3Char"/>
    <w:rsid w:val="00F61D8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1D8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61D8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61D8F"/>
    <w:rPr>
      <w:lang w:eastAsia="en-US"/>
    </w:rPr>
  </w:style>
  <w:style w:type="paragraph" w:styleId="BodyTextIndent">
    <w:name w:val="Body Text Indent"/>
    <w:basedOn w:val="Normal"/>
    <w:link w:val="BodyTextIndentChar"/>
    <w:rsid w:val="00F61D8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F61D8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61D8F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1D8F"/>
    <w:rPr>
      <w:lang w:eastAsia="en-US"/>
    </w:rPr>
  </w:style>
  <w:style w:type="paragraph" w:styleId="BodyTextIndent2">
    <w:name w:val="Body Text Indent 2"/>
    <w:basedOn w:val="Normal"/>
    <w:link w:val="BodyTextIndent2Char"/>
    <w:rsid w:val="00F61D8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F61D8F"/>
    <w:rPr>
      <w:lang w:eastAsia="en-US"/>
    </w:rPr>
  </w:style>
  <w:style w:type="paragraph" w:styleId="BodyTextIndent3">
    <w:name w:val="Body Text Indent 3"/>
    <w:basedOn w:val="Normal"/>
    <w:link w:val="BodyTextIndent3Char"/>
    <w:rsid w:val="00F61D8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1D8F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61D8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61D8F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F61D8F"/>
    <w:rPr>
      <w:lang w:eastAsia="en-US"/>
    </w:rPr>
  </w:style>
  <w:style w:type="paragraph" w:styleId="CommentText">
    <w:name w:val="annotation text"/>
    <w:basedOn w:val="Normal"/>
    <w:link w:val="CommentTextChar"/>
    <w:rsid w:val="00F61D8F"/>
  </w:style>
  <w:style w:type="character" w:customStyle="1" w:styleId="CommentTextChar">
    <w:name w:val="Comment Text Char"/>
    <w:basedOn w:val="DefaultParagraphFont"/>
    <w:link w:val="CommentText"/>
    <w:rsid w:val="00F61D8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61D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61D8F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61D8F"/>
  </w:style>
  <w:style w:type="character" w:customStyle="1" w:styleId="DateChar">
    <w:name w:val="Date Char"/>
    <w:basedOn w:val="DefaultParagraphFont"/>
    <w:link w:val="Date"/>
    <w:rsid w:val="00F61D8F"/>
    <w:rPr>
      <w:lang w:eastAsia="en-US"/>
    </w:rPr>
  </w:style>
  <w:style w:type="paragraph" w:styleId="DocumentMap">
    <w:name w:val="Document Map"/>
    <w:basedOn w:val="Normal"/>
    <w:link w:val="DocumentMapChar"/>
    <w:rsid w:val="00F61D8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61D8F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61D8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1D8F"/>
    <w:rPr>
      <w:lang w:eastAsia="en-US"/>
    </w:rPr>
  </w:style>
  <w:style w:type="paragraph" w:styleId="EndnoteText">
    <w:name w:val="endnote text"/>
    <w:basedOn w:val="Normal"/>
    <w:link w:val="EndnoteTextChar"/>
    <w:rsid w:val="00F61D8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1D8F"/>
    <w:rPr>
      <w:lang w:eastAsia="en-US"/>
    </w:rPr>
  </w:style>
  <w:style w:type="paragraph" w:styleId="EnvelopeAddress">
    <w:name w:val="envelope address"/>
    <w:basedOn w:val="Normal"/>
    <w:rsid w:val="00F61D8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1D8F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61D8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61D8F"/>
    <w:rPr>
      <w:lang w:eastAsia="en-US"/>
    </w:rPr>
  </w:style>
  <w:style w:type="paragraph" w:styleId="HTMLAddress">
    <w:name w:val="HTML Address"/>
    <w:basedOn w:val="Normal"/>
    <w:link w:val="HTMLAddressChar"/>
    <w:rsid w:val="00F61D8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1D8F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61D8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1D8F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61D8F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61D8F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61D8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1D8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1D8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1D8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1D8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1D8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1D8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1D8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1D8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1D8F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61D8F"/>
    <w:pPr>
      <w:ind w:left="360" w:hanging="360"/>
      <w:contextualSpacing/>
    </w:pPr>
  </w:style>
  <w:style w:type="paragraph" w:styleId="List2">
    <w:name w:val="List 2"/>
    <w:basedOn w:val="Normal"/>
    <w:rsid w:val="00F61D8F"/>
    <w:pPr>
      <w:ind w:left="720" w:hanging="360"/>
      <w:contextualSpacing/>
    </w:pPr>
  </w:style>
  <w:style w:type="paragraph" w:styleId="List3">
    <w:name w:val="List 3"/>
    <w:basedOn w:val="Normal"/>
    <w:rsid w:val="00F61D8F"/>
    <w:pPr>
      <w:ind w:left="1080" w:hanging="360"/>
      <w:contextualSpacing/>
    </w:pPr>
  </w:style>
  <w:style w:type="paragraph" w:styleId="List4">
    <w:name w:val="List 4"/>
    <w:basedOn w:val="Normal"/>
    <w:rsid w:val="00F61D8F"/>
    <w:pPr>
      <w:ind w:left="1440" w:hanging="360"/>
      <w:contextualSpacing/>
    </w:pPr>
  </w:style>
  <w:style w:type="paragraph" w:styleId="List5">
    <w:name w:val="List 5"/>
    <w:basedOn w:val="Normal"/>
    <w:rsid w:val="00F61D8F"/>
    <w:pPr>
      <w:ind w:left="1800" w:hanging="360"/>
      <w:contextualSpacing/>
    </w:pPr>
  </w:style>
  <w:style w:type="paragraph" w:styleId="ListBullet">
    <w:name w:val="List Bullet"/>
    <w:basedOn w:val="Normal"/>
    <w:rsid w:val="00F61D8F"/>
    <w:pPr>
      <w:numPr>
        <w:numId w:val="5"/>
      </w:numPr>
      <w:contextualSpacing/>
    </w:pPr>
  </w:style>
  <w:style w:type="paragraph" w:styleId="ListBullet2">
    <w:name w:val="List Bullet 2"/>
    <w:basedOn w:val="Normal"/>
    <w:rsid w:val="00F61D8F"/>
    <w:pPr>
      <w:numPr>
        <w:numId w:val="6"/>
      </w:numPr>
      <w:contextualSpacing/>
    </w:pPr>
  </w:style>
  <w:style w:type="paragraph" w:styleId="ListBullet3">
    <w:name w:val="List Bullet 3"/>
    <w:basedOn w:val="Normal"/>
    <w:rsid w:val="00F61D8F"/>
    <w:pPr>
      <w:numPr>
        <w:numId w:val="7"/>
      </w:numPr>
      <w:contextualSpacing/>
    </w:pPr>
  </w:style>
  <w:style w:type="paragraph" w:styleId="ListBullet4">
    <w:name w:val="List Bullet 4"/>
    <w:basedOn w:val="Normal"/>
    <w:rsid w:val="00F61D8F"/>
    <w:pPr>
      <w:numPr>
        <w:numId w:val="8"/>
      </w:numPr>
      <w:contextualSpacing/>
    </w:pPr>
  </w:style>
  <w:style w:type="paragraph" w:styleId="ListBullet5">
    <w:name w:val="List Bullet 5"/>
    <w:basedOn w:val="Normal"/>
    <w:rsid w:val="00F61D8F"/>
    <w:pPr>
      <w:numPr>
        <w:numId w:val="9"/>
      </w:numPr>
      <w:contextualSpacing/>
    </w:pPr>
  </w:style>
  <w:style w:type="paragraph" w:styleId="ListContinue">
    <w:name w:val="List Continue"/>
    <w:basedOn w:val="Normal"/>
    <w:rsid w:val="00F61D8F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F61D8F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F61D8F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F61D8F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F61D8F"/>
    <w:pPr>
      <w:spacing w:after="120"/>
      <w:ind w:left="1800"/>
      <w:contextualSpacing/>
    </w:pPr>
  </w:style>
  <w:style w:type="paragraph" w:styleId="ListNumber">
    <w:name w:val="List Number"/>
    <w:basedOn w:val="Normal"/>
    <w:rsid w:val="00F61D8F"/>
    <w:pPr>
      <w:numPr>
        <w:numId w:val="10"/>
      </w:numPr>
      <w:contextualSpacing/>
    </w:pPr>
  </w:style>
  <w:style w:type="paragraph" w:styleId="ListNumber2">
    <w:name w:val="List Number 2"/>
    <w:basedOn w:val="Normal"/>
    <w:rsid w:val="00F61D8F"/>
    <w:pPr>
      <w:numPr>
        <w:numId w:val="11"/>
      </w:numPr>
      <w:contextualSpacing/>
    </w:pPr>
  </w:style>
  <w:style w:type="paragraph" w:styleId="ListNumber3">
    <w:name w:val="List Number 3"/>
    <w:basedOn w:val="Normal"/>
    <w:rsid w:val="00F61D8F"/>
    <w:pPr>
      <w:numPr>
        <w:numId w:val="12"/>
      </w:numPr>
      <w:contextualSpacing/>
    </w:pPr>
  </w:style>
  <w:style w:type="paragraph" w:styleId="ListNumber4">
    <w:name w:val="List Number 4"/>
    <w:basedOn w:val="Normal"/>
    <w:rsid w:val="00F61D8F"/>
    <w:pPr>
      <w:numPr>
        <w:numId w:val="13"/>
      </w:numPr>
      <w:contextualSpacing/>
    </w:pPr>
  </w:style>
  <w:style w:type="paragraph" w:styleId="ListNumber5">
    <w:name w:val="List Number 5"/>
    <w:basedOn w:val="Normal"/>
    <w:rsid w:val="00F61D8F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61D8F"/>
    <w:pPr>
      <w:ind w:left="720"/>
      <w:contextualSpacing/>
    </w:pPr>
  </w:style>
  <w:style w:type="paragraph" w:styleId="MacroText">
    <w:name w:val="macro"/>
    <w:link w:val="MacroTextChar"/>
    <w:rsid w:val="00F61D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61D8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61D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1D8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61D8F"/>
    <w:rPr>
      <w:lang w:eastAsia="en-US"/>
    </w:rPr>
  </w:style>
  <w:style w:type="paragraph" w:styleId="NormalWeb">
    <w:name w:val="Normal (Web)"/>
    <w:basedOn w:val="Normal"/>
    <w:rsid w:val="00F61D8F"/>
    <w:rPr>
      <w:sz w:val="24"/>
      <w:szCs w:val="24"/>
    </w:rPr>
  </w:style>
  <w:style w:type="paragraph" w:styleId="NormalIndent">
    <w:name w:val="Normal Indent"/>
    <w:basedOn w:val="Normal"/>
    <w:rsid w:val="00F61D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1D8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1D8F"/>
    <w:rPr>
      <w:lang w:eastAsia="en-US"/>
    </w:rPr>
  </w:style>
  <w:style w:type="paragraph" w:styleId="PlainText">
    <w:name w:val="Plain Text"/>
    <w:basedOn w:val="Normal"/>
    <w:link w:val="PlainTextChar"/>
    <w:rsid w:val="00F61D8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1D8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1D8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1D8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61D8F"/>
  </w:style>
  <w:style w:type="character" w:customStyle="1" w:styleId="SalutationChar">
    <w:name w:val="Salutation Char"/>
    <w:basedOn w:val="DefaultParagraphFont"/>
    <w:link w:val="Salutation"/>
    <w:rsid w:val="00F61D8F"/>
    <w:rPr>
      <w:lang w:eastAsia="en-US"/>
    </w:rPr>
  </w:style>
  <w:style w:type="paragraph" w:styleId="Signature">
    <w:name w:val="Signature"/>
    <w:basedOn w:val="Normal"/>
    <w:link w:val="SignatureChar"/>
    <w:rsid w:val="00F61D8F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F61D8F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61D8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1D8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61D8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1D8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1D8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1D8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61D8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61D8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4D3A0-DF0D-4473-AD3D-F7F65255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102</Pages>
  <Words>48512</Words>
  <Characters>276521</Characters>
  <Application>Microsoft Office Word</Application>
  <DocSecurity>0</DocSecurity>
  <Lines>2304</Lines>
  <Paragraphs>648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324385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38</cp:revision>
  <cp:lastPrinted>2019-02-25T14:05:00Z</cp:lastPrinted>
  <dcterms:created xsi:type="dcterms:W3CDTF">2021-09-30T15:24:00Z</dcterms:created>
  <dcterms:modified xsi:type="dcterms:W3CDTF">2024-01-19T08:08:00Z</dcterms:modified>
</cp:coreProperties>
</file>