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28F4C76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r w:rsidR="00896EA1">
              <w:t>3</w:t>
            </w:r>
            <w:r w:rsidRPr="00174903">
              <w:t>.</w:t>
            </w:r>
            <w:bookmarkEnd w:id="3"/>
            <w:r w:rsidR="00C32D03">
              <w:t>1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676098" w:rsidRPr="00174903">
              <w:rPr>
                <w:sz w:val="32"/>
              </w:rPr>
              <w:t>202</w:t>
            </w:r>
            <w:r w:rsidR="00676098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896EA1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pt;height:62pt" o:ole="">
                  <v:imagedata r:id="rId9" o:title=""/>
                </v:shape>
                <o:OLEObject Type="Embed" ProgID="Word.Picture.8" ShapeID="_x0000_i1025" DrawAspect="Content" ObjectID="_175776583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4C1977A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676098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2B84F73" w14:textId="77777777" w:rsidR="00806ADF" w:rsidRDefault="00AF2FE8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806ADF">
        <w:rPr>
          <w:noProof/>
        </w:rPr>
        <w:t>Foreword</w:t>
      </w:r>
      <w:r w:rsidR="00806ADF">
        <w:rPr>
          <w:noProof/>
        </w:rPr>
        <w:tab/>
        <w:t>103</w:t>
      </w:r>
    </w:p>
    <w:p w14:paraId="63CCB0B6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A75719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3EA43053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3BDEC3CF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6C0AA60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6F8F4AF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673C581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110D8E7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501FC9C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6E8C502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17EC9E6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6B847C0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5497DAE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60B4FA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19EC78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1FCF80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7680C1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447CFB2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09BBF8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0B4BB205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71F90E7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7AAC718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448C056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4AB85DF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130</w:t>
      </w:r>
    </w:p>
    <w:p w14:paraId="1DFAB2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35A7D1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022A863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346AD2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134</w:t>
      </w:r>
    </w:p>
    <w:p w14:paraId="010CFF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6AB3DB5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10F1CD9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138</w:t>
      </w:r>
    </w:p>
    <w:p w14:paraId="2769791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14565F2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508C930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3BF0B70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1CA95DD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28817E4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0AD587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3CBE742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717A07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717EC0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26B813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150</w:t>
      </w:r>
    </w:p>
    <w:p w14:paraId="7EE14A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23F8F30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151</w:t>
      </w:r>
    </w:p>
    <w:p w14:paraId="20904D2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5AECA37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4346EA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129D84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3FF07E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0824C11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050F584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38BB8B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0DF099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623757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001558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4DF637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79AA3B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12BD303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7EEF09A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 w:rsidRPr="00A75719">
        <w:rPr>
          <w:i/>
          <w:noProof/>
        </w:rPr>
        <w:t>timeSinceFailure</w:t>
      </w:r>
      <w:r>
        <w:rPr>
          <w:noProof/>
        </w:rPr>
        <w:tab/>
        <w:t>155</w:t>
      </w:r>
    </w:p>
    <w:p w14:paraId="3351AEB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5FA9AB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0B131C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774BC98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317F6C6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006D966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072F22F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365C3C4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0B80AA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622BDF5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4823A7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1AE3A1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29B6060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471141E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7C1A508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189100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0DDE27F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1EAF35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4298A78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756033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06B5AA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0258C8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22FEB4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207174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168</w:t>
      </w:r>
    </w:p>
    <w:p w14:paraId="3B95CE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</w:t>
      </w:r>
      <w:r>
        <w:rPr>
          <w:noProof/>
          <w:lang w:eastAsia="zh-CN"/>
        </w:rPr>
        <w:t>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168</w:t>
      </w:r>
    </w:p>
    <w:p w14:paraId="7D2064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5EB23A2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766E84D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08EC45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6B339F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366809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50439A4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4C825BC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4007ADC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01A330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170</w:t>
      </w:r>
    </w:p>
    <w:p w14:paraId="6C76F4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2A7CAF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0C590F5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4FAD523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473806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177</w:t>
      </w:r>
    </w:p>
    <w:p w14:paraId="4B5408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71C7EB9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181</w:t>
      </w:r>
    </w:p>
    <w:p w14:paraId="1DA6F74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183</w:t>
      </w:r>
    </w:p>
    <w:p w14:paraId="296806A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</w:t>
      </w:r>
      <w:r>
        <w:rPr>
          <w:noProof/>
          <w:lang w:eastAsia="zh-CN"/>
        </w:rPr>
        <w:t>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184</w:t>
      </w:r>
    </w:p>
    <w:p w14:paraId="16D300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184</w:t>
      </w:r>
    </w:p>
    <w:p w14:paraId="37CE54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NB1</w:t>
      </w:r>
      <w:r>
        <w:rPr>
          <w:noProof/>
        </w:rPr>
        <w:tab/>
        <w:t>184</w:t>
      </w:r>
    </w:p>
    <w:p w14:paraId="01906AA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185</w:t>
      </w:r>
    </w:p>
    <w:p w14:paraId="1C58E9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185</w:t>
      </w:r>
    </w:p>
    <w:p w14:paraId="1A14FD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185</w:t>
      </w:r>
    </w:p>
    <w:p w14:paraId="323DC4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185</w:t>
      </w:r>
    </w:p>
    <w:p w14:paraId="06B262E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185</w:t>
      </w:r>
    </w:p>
    <w:p w14:paraId="0488923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185</w:t>
      </w:r>
    </w:p>
    <w:p w14:paraId="065D3D5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185</w:t>
      </w:r>
    </w:p>
    <w:p w14:paraId="420681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0E9CC32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2EF8925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186</w:t>
      </w:r>
    </w:p>
    <w:p w14:paraId="1112797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187</w:t>
      </w:r>
    </w:p>
    <w:p w14:paraId="0CCA484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189</w:t>
      </w:r>
    </w:p>
    <w:p w14:paraId="4743D6A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191</w:t>
      </w:r>
    </w:p>
    <w:p w14:paraId="108DF4F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normal coverage</w:t>
      </w:r>
      <w:r>
        <w:rPr>
          <w:noProof/>
        </w:rPr>
        <w:tab/>
        <w:t>191</w:t>
      </w:r>
    </w:p>
    <w:p w14:paraId="30FAB7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192</w:t>
      </w:r>
    </w:p>
    <w:p w14:paraId="1D60EC6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192</w:t>
      </w:r>
    </w:p>
    <w:p w14:paraId="2A58E94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193</w:t>
      </w:r>
    </w:p>
    <w:p w14:paraId="2FFA30C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194</w:t>
      </w:r>
    </w:p>
    <w:p w14:paraId="2C2EBA1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197</w:t>
      </w:r>
    </w:p>
    <w:p w14:paraId="17A5856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198</w:t>
      </w:r>
    </w:p>
    <w:p w14:paraId="43FBAF1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enhanced coverage</w:t>
      </w:r>
      <w:r>
        <w:rPr>
          <w:noProof/>
        </w:rPr>
        <w:tab/>
        <w:t>199</w:t>
      </w:r>
    </w:p>
    <w:p w14:paraId="2978C3B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199</w:t>
      </w:r>
    </w:p>
    <w:p w14:paraId="18F8624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199</w:t>
      </w:r>
    </w:p>
    <w:p w14:paraId="0BDFE74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200</w:t>
      </w:r>
    </w:p>
    <w:p w14:paraId="27B7AD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4C7AE4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200</w:t>
      </w:r>
    </w:p>
    <w:p w14:paraId="218D63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4833FB7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201</w:t>
      </w:r>
    </w:p>
    <w:p w14:paraId="0D4203B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3895E31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6934DD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202</w:t>
      </w:r>
    </w:p>
    <w:p w14:paraId="2C26B31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202</w:t>
      </w:r>
    </w:p>
    <w:p w14:paraId="63B1582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204</w:t>
      </w:r>
    </w:p>
    <w:p w14:paraId="258F2E4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205</w:t>
      </w:r>
    </w:p>
    <w:p w14:paraId="00F015E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208</w:t>
      </w:r>
    </w:p>
    <w:p w14:paraId="158598F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210</w:t>
      </w:r>
    </w:p>
    <w:p w14:paraId="4149DEE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4.7A.2.1.5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normal coverage</w:t>
      </w:r>
      <w:r>
        <w:rPr>
          <w:noProof/>
        </w:rPr>
        <w:tab/>
        <w:t>210</w:t>
      </w:r>
    </w:p>
    <w:p w14:paraId="49F7FD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210</w:t>
      </w:r>
    </w:p>
    <w:p w14:paraId="49C98E6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210</w:t>
      </w:r>
    </w:p>
    <w:p w14:paraId="546A11B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212</w:t>
      </w:r>
    </w:p>
    <w:p w14:paraId="043667B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214</w:t>
      </w:r>
    </w:p>
    <w:p w14:paraId="3635568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216</w:t>
      </w:r>
    </w:p>
    <w:p w14:paraId="3744853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219</w:t>
      </w:r>
    </w:p>
    <w:p w14:paraId="5AB6FCC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4.7A.2.2.5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enhanced coverage</w:t>
      </w:r>
      <w:r>
        <w:rPr>
          <w:noProof/>
        </w:rPr>
        <w:tab/>
        <w:t>219</w:t>
      </w:r>
    </w:p>
    <w:p w14:paraId="390C0C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219</w:t>
      </w:r>
    </w:p>
    <w:p w14:paraId="1E466D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219</w:t>
      </w:r>
    </w:p>
    <w:p w14:paraId="0EE0935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220</w:t>
      </w:r>
    </w:p>
    <w:p w14:paraId="58803E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4AD9585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220</w:t>
      </w:r>
    </w:p>
    <w:p w14:paraId="0F1E86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220</w:t>
      </w:r>
    </w:p>
    <w:p w14:paraId="2108898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Requirements for UE category NB1</w:t>
      </w:r>
      <w:r>
        <w:rPr>
          <w:noProof/>
        </w:rPr>
        <w:tab/>
        <w:t>221</w:t>
      </w:r>
    </w:p>
    <w:p w14:paraId="5F90780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Intra-Frequency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221</w:t>
      </w:r>
    </w:p>
    <w:p w14:paraId="44596D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222</w:t>
      </w:r>
    </w:p>
    <w:p w14:paraId="35D144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ra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223</w:t>
      </w:r>
    </w:p>
    <w:p w14:paraId="382EE4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79F5664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225</w:t>
      </w:r>
    </w:p>
    <w:p w14:paraId="56624F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226</w:t>
      </w:r>
    </w:p>
    <w:p w14:paraId="148DA59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227</w:t>
      </w:r>
    </w:p>
    <w:p w14:paraId="19169D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13A0279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229</w:t>
      </w:r>
    </w:p>
    <w:p w14:paraId="021BC3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230</w:t>
      </w:r>
    </w:p>
    <w:p w14:paraId="7E1A1C8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230</w:t>
      </w:r>
    </w:p>
    <w:p w14:paraId="4AC49E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231</w:t>
      </w:r>
    </w:p>
    <w:p w14:paraId="7407BE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232</w:t>
      </w:r>
    </w:p>
    <w:p w14:paraId="68312B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233</w:t>
      </w:r>
    </w:p>
    <w:p w14:paraId="41532F5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233</w:t>
      </w:r>
    </w:p>
    <w:p w14:paraId="2F4C51C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1DEA477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CA Measurement</w:t>
      </w:r>
      <w:r>
        <w:rPr>
          <w:noProof/>
        </w:rPr>
        <w:tab/>
        <w:t>235</w:t>
      </w:r>
    </w:p>
    <w:p w14:paraId="3FC36F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478A03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</w:t>
      </w:r>
      <w:r>
        <w:rPr>
          <w:noProof/>
        </w:rPr>
        <w:tab/>
        <w:t>235</w:t>
      </w:r>
    </w:p>
    <w:p w14:paraId="14A1E6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235</w:t>
      </w:r>
    </w:p>
    <w:p w14:paraId="22176B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236</w:t>
      </w:r>
    </w:p>
    <w:p w14:paraId="7783B5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236</w:t>
      </w:r>
    </w:p>
    <w:p w14:paraId="12DCFC06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237</w:t>
      </w:r>
    </w:p>
    <w:p w14:paraId="42BD2DB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237</w:t>
      </w:r>
    </w:p>
    <w:p w14:paraId="6E90E1B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Introduction</w:t>
      </w:r>
      <w:r>
        <w:rPr>
          <w:noProof/>
        </w:rPr>
        <w:tab/>
        <w:t>238</w:t>
      </w:r>
    </w:p>
    <w:p w14:paraId="4730D1F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Requirements</w:t>
      </w:r>
      <w:r>
        <w:rPr>
          <w:noProof/>
        </w:rPr>
        <w:tab/>
        <w:t>238</w:t>
      </w:r>
    </w:p>
    <w:p w14:paraId="36F40D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UE measurement capability</w:t>
      </w:r>
      <w:r>
        <w:rPr>
          <w:noProof/>
        </w:rPr>
        <w:tab/>
        <w:t>238</w:t>
      </w:r>
    </w:p>
    <w:p w14:paraId="4BC460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Measurement and evaluation of serving cell</w:t>
      </w:r>
      <w:r>
        <w:rPr>
          <w:noProof/>
        </w:rPr>
        <w:tab/>
        <w:t>238</w:t>
      </w:r>
    </w:p>
    <w:p w14:paraId="47B9D5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Measurements of intra-frequency E-UTRAN cells</w:t>
      </w:r>
      <w:r>
        <w:rPr>
          <w:noProof/>
        </w:rPr>
        <w:tab/>
        <w:t>238</w:t>
      </w:r>
    </w:p>
    <w:p w14:paraId="3F3996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Measurements of inter-frequency E-UTRAN cells</w:t>
      </w:r>
      <w:r>
        <w:rPr>
          <w:noProof/>
        </w:rPr>
        <w:tab/>
        <w:t>238</w:t>
      </w:r>
    </w:p>
    <w:p w14:paraId="1F50E7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Evaluation of cell re-selection criteria</w:t>
      </w:r>
      <w:r>
        <w:rPr>
          <w:noProof/>
        </w:rPr>
        <w:tab/>
        <w:t>238</w:t>
      </w:r>
    </w:p>
    <w:p w14:paraId="7DC468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238</w:t>
      </w:r>
    </w:p>
    <w:p w14:paraId="72DC7B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of inter-RAT NR cells</w:t>
      </w:r>
      <w:r>
        <w:rPr>
          <w:noProof/>
        </w:rPr>
        <w:tab/>
        <w:t>238</w:t>
      </w:r>
    </w:p>
    <w:p w14:paraId="0F6F6E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UE measurement capability for RedCap</w:t>
      </w:r>
      <w:r>
        <w:rPr>
          <w:noProof/>
        </w:rPr>
        <w:tab/>
        <w:t>238</w:t>
      </w:r>
    </w:p>
    <w:p w14:paraId="40EB50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of inter-RAT NR cells for RedCap</w:t>
      </w:r>
      <w:r>
        <w:rPr>
          <w:noProof/>
        </w:rPr>
        <w:tab/>
        <w:t>238</w:t>
      </w:r>
    </w:p>
    <w:p w14:paraId="1E817AA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239</w:t>
      </w:r>
    </w:p>
    <w:p w14:paraId="684AE85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Introduction</w:t>
      </w:r>
      <w:r>
        <w:rPr>
          <w:noProof/>
        </w:rPr>
        <w:tab/>
        <w:t>239</w:t>
      </w:r>
    </w:p>
    <w:p w14:paraId="1CBFB6E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Cell Selection</w:t>
      </w:r>
      <w:r>
        <w:rPr>
          <w:noProof/>
        </w:rPr>
        <w:tab/>
        <w:t>239</w:t>
      </w:r>
    </w:p>
    <w:p w14:paraId="01D9AF3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Cell Reselection</w:t>
      </w:r>
      <w:r>
        <w:rPr>
          <w:noProof/>
        </w:rPr>
        <w:tab/>
        <w:t>239</w:t>
      </w:r>
    </w:p>
    <w:p w14:paraId="17229F6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239</w:t>
      </w:r>
    </w:p>
    <w:p w14:paraId="2649F98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239</w:t>
      </w:r>
    </w:p>
    <w:p w14:paraId="7EF688F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240</w:t>
      </w:r>
    </w:p>
    <w:p w14:paraId="52F1F65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240</w:t>
      </w:r>
    </w:p>
    <w:p w14:paraId="2783B2C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240</w:t>
      </w:r>
    </w:p>
    <w:p w14:paraId="026E7A5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240</w:t>
      </w:r>
    </w:p>
    <w:p w14:paraId="6357898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242</w:t>
      </w:r>
    </w:p>
    <w:p w14:paraId="304510C3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242</w:t>
      </w:r>
    </w:p>
    <w:p w14:paraId="64A0E33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</w:t>
      </w:r>
      <w:r>
        <w:rPr>
          <w:noProof/>
        </w:rPr>
        <w:tab/>
        <w:t>243</w:t>
      </w:r>
    </w:p>
    <w:p w14:paraId="0B391DF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293FE2B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243</w:t>
      </w:r>
    </w:p>
    <w:p w14:paraId="12E9CA6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243</w:t>
      </w:r>
    </w:p>
    <w:p w14:paraId="2E07445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243</w:t>
      </w:r>
    </w:p>
    <w:p w14:paraId="67D56C6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243</w:t>
      </w:r>
    </w:p>
    <w:p w14:paraId="01ADCC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244</w:t>
      </w:r>
    </w:p>
    <w:p w14:paraId="0384322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(Void)</w:t>
      </w:r>
      <w:r>
        <w:rPr>
          <w:noProof/>
        </w:rPr>
        <w:tab/>
        <w:t>245</w:t>
      </w:r>
    </w:p>
    <w:p w14:paraId="01846C7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(Void)</w:t>
      </w:r>
      <w:r>
        <w:rPr>
          <w:noProof/>
        </w:rPr>
        <w:tab/>
        <w:t>245</w:t>
      </w:r>
    </w:p>
    <w:p w14:paraId="504101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TDD – FDD</w:t>
      </w:r>
      <w:r>
        <w:rPr>
          <w:noProof/>
        </w:rPr>
        <w:tab/>
        <w:t>245</w:t>
      </w:r>
    </w:p>
    <w:p w14:paraId="68F4F98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(Void)</w:t>
      </w:r>
      <w:r>
        <w:rPr>
          <w:noProof/>
        </w:rPr>
        <w:tab/>
        <w:t>245</w:t>
      </w:r>
    </w:p>
    <w:p w14:paraId="1916D46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(Void)</w:t>
      </w:r>
      <w:r>
        <w:rPr>
          <w:noProof/>
        </w:rPr>
        <w:tab/>
        <w:t>245</w:t>
      </w:r>
    </w:p>
    <w:p w14:paraId="1BDEDA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TDD – TDD</w:t>
      </w:r>
      <w:r>
        <w:rPr>
          <w:noProof/>
        </w:rPr>
        <w:tab/>
        <w:t>245</w:t>
      </w:r>
    </w:p>
    <w:p w14:paraId="4F6A35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245</w:t>
      </w:r>
    </w:p>
    <w:p w14:paraId="38816B6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245</w:t>
      </w:r>
    </w:p>
    <w:p w14:paraId="5802B6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HD–FDD</w:t>
      </w:r>
      <w:r>
        <w:rPr>
          <w:noProof/>
        </w:rPr>
        <w:tab/>
        <w:t>247</w:t>
      </w:r>
    </w:p>
    <w:p w14:paraId="7B2D678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247</w:t>
      </w:r>
    </w:p>
    <w:p w14:paraId="17EA08A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247</w:t>
      </w:r>
    </w:p>
    <w:p w14:paraId="0859C6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248</w:t>
      </w:r>
    </w:p>
    <w:p w14:paraId="772AB1C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Handover delay</w:t>
      </w:r>
      <w:r>
        <w:rPr>
          <w:noProof/>
        </w:rPr>
        <w:tab/>
        <w:t>248</w:t>
      </w:r>
    </w:p>
    <w:p w14:paraId="3BF30D1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Measurement time</w:t>
      </w:r>
      <w:r>
        <w:rPr>
          <w:noProof/>
        </w:rPr>
        <w:tab/>
        <w:t>249</w:t>
      </w:r>
    </w:p>
    <w:p w14:paraId="7648FCB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Preparation time</w:t>
      </w:r>
      <w:r>
        <w:rPr>
          <w:noProof/>
        </w:rPr>
        <w:tab/>
        <w:t>249</w:t>
      </w:r>
    </w:p>
    <w:p w14:paraId="6913295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Interruption time</w:t>
      </w:r>
      <w:r>
        <w:rPr>
          <w:noProof/>
        </w:rPr>
        <w:tab/>
        <w:t>249</w:t>
      </w:r>
    </w:p>
    <w:p w14:paraId="1F26691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249</w:t>
      </w:r>
    </w:p>
    <w:p w14:paraId="1F9A79D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250</w:t>
      </w:r>
    </w:p>
    <w:p w14:paraId="043FED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250</w:t>
      </w:r>
    </w:p>
    <w:p w14:paraId="2398E88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250</w:t>
      </w:r>
    </w:p>
    <w:p w14:paraId="3C1E88E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other RATs</w:t>
      </w:r>
      <w:r>
        <w:rPr>
          <w:noProof/>
        </w:rPr>
        <w:tab/>
        <w:t>250</w:t>
      </w:r>
    </w:p>
    <w:p w14:paraId="7A7695F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250</w:t>
      </w:r>
    </w:p>
    <w:p w14:paraId="326386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2F2D07F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250</w:t>
      </w:r>
    </w:p>
    <w:p w14:paraId="6D97728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250</w:t>
      </w:r>
    </w:p>
    <w:p w14:paraId="6611C98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- UTRAN TDD Handover</w:t>
      </w:r>
      <w:r>
        <w:rPr>
          <w:noProof/>
        </w:rPr>
        <w:tab/>
        <w:t>251</w:t>
      </w:r>
    </w:p>
    <w:p w14:paraId="536C750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Introduction</w:t>
      </w:r>
      <w:r>
        <w:rPr>
          <w:noProof/>
        </w:rPr>
        <w:tab/>
        <w:t>251</w:t>
      </w:r>
    </w:p>
    <w:p w14:paraId="02D2E1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251</w:t>
      </w:r>
    </w:p>
    <w:p w14:paraId="6F19B9D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48FC0EE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08D5A17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GSM Handover</w:t>
      </w:r>
      <w:r>
        <w:rPr>
          <w:noProof/>
        </w:rPr>
        <w:tab/>
        <w:t>252</w:t>
      </w:r>
    </w:p>
    <w:p w14:paraId="06A141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735041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68FA7A9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6C3D05F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7C1B714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NR FR1 Handover</w:t>
      </w:r>
      <w:r>
        <w:rPr>
          <w:noProof/>
        </w:rPr>
        <w:tab/>
        <w:t>252</w:t>
      </w:r>
    </w:p>
    <w:p w14:paraId="43D6B8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Introduction</w:t>
      </w:r>
      <w:r>
        <w:rPr>
          <w:noProof/>
        </w:rPr>
        <w:tab/>
        <w:t>252</w:t>
      </w:r>
    </w:p>
    <w:p w14:paraId="1F7A31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Handover delay</w:t>
      </w:r>
      <w:r>
        <w:rPr>
          <w:noProof/>
        </w:rPr>
        <w:tab/>
        <w:t>253</w:t>
      </w:r>
    </w:p>
    <w:p w14:paraId="2DBCA71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Interruption time</w:t>
      </w:r>
      <w:r>
        <w:rPr>
          <w:noProof/>
        </w:rPr>
        <w:tab/>
        <w:t>253</w:t>
      </w:r>
    </w:p>
    <w:p w14:paraId="39631C3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E-UTRAN - NR FR1 Handover to target cell using CCA</w:t>
      </w:r>
      <w:r>
        <w:rPr>
          <w:noProof/>
        </w:rPr>
        <w:tab/>
        <w:t>253</w:t>
      </w:r>
    </w:p>
    <w:p w14:paraId="2A3E0A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Introduction</w:t>
      </w:r>
      <w:r>
        <w:rPr>
          <w:noProof/>
        </w:rPr>
        <w:tab/>
        <w:t>253</w:t>
      </w:r>
    </w:p>
    <w:p w14:paraId="2936E3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Handover delay</w:t>
      </w:r>
      <w:r>
        <w:rPr>
          <w:noProof/>
        </w:rPr>
        <w:tab/>
        <w:t>254</w:t>
      </w:r>
    </w:p>
    <w:p w14:paraId="39B3E3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Interruption time</w:t>
      </w:r>
      <w:r>
        <w:rPr>
          <w:noProof/>
        </w:rPr>
        <w:tab/>
        <w:t>254</w:t>
      </w:r>
    </w:p>
    <w:p w14:paraId="4534D4C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- NR FR1 Handover</w:t>
      </w:r>
      <w:r w:rsidRPr="00A75719">
        <w:rPr>
          <w:noProof/>
          <w:lang w:val="sv-SE" w:eastAsia="ko-KR"/>
        </w:rPr>
        <w:t xml:space="preserve"> for </w:t>
      </w:r>
      <w:r w:rsidRPr="00A75719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255</w:t>
      </w:r>
    </w:p>
    <w:p w14:paraId="16D4A2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Introduction</w:t>
      </w:r>
      <w:r>
        <w:rPr>
          <w:noProof/>
        </w:rPr>
        <w:tab/>
        <w:t>255</w:t>
      </w:r>
    </w:p>
    <w:p w14:paraId="765A98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Requirements</w:t>
      </w:r>
      <w:r>
        <w:rPr>
          <w:noProof/>
        </w:rPr>
        <w:tab/>
        <w:t>255</w:t>
      </w:r>
    </w:p>
    <w:p w14:paraId="0C9692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- NR FR2 Handover</w:t>
      </w:r>
      <w:r>
        <w:rPr>
          <w:noProof/>
        </w:rPr>
        <w:tab/>
        <w:t>255</w:t>
      </w:r>
    </w:p>
    <w:p w14:paraId="077FDB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 w:eastAsia="zh-CN"/>
        </w:rPr>
        <w:t>Introduction</w:t>
      </w:r>
      <w:r>
        <w:rPr>
          <w:noProof/>
        </w:rPr>
        <w:tab/>
        <w:t>255</w:t>
      </w:r>
    </w:p>
    <w:p w14:paraId="4F070A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Handover delay</w:t>
      </w:r>
      <w:r>
        <w:rPr>
          <w:noProof/>
        </w:rPr>
        <w:tab/>
        <w:t>255</w:t>
      </w:r>
    </w:p>
    <w:p w14:paraId="5C31B9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Interruption time</w:t>
      </w:r>
      <w:r>
        <w:rPr>
          <w:noProof/>
        </w:rPr>
        <w:tab/>
        <w:t>255</w:t>
      </w:r>
    </w:p>
    <w:p w14:paraId="7A992EB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Non-3GPP RATs</w:t>
      </w:r>
      <w:r>
        <w:rPr>
          <w:noProof/>
        </w:rPr>
        <w:tab/>
        <w:t>256</w:t>
      </w:r>
    </w:p>
    <w:p w14:paraId="61A1EDA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– HRPD Handover</w:t>
      </w:r>
      <w:r>
        <w:rPr>
          <w:noProof/>
        </w:rPr>
        <w:tab/>
        <w:t>256</w:t>
      </w:r>
    </w:p>
    <w:p w14:paraId="1C2640E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0294009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02E63B5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557FB7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– cdma2000 1X Handover</w:t>
      </w:r>
      <w:r>
        <w:rPr>
          <w:noProof/>
        </w:rPr>
        <w:tab/>
        <w:t>257</w:t>
      </w:r>
    </w:p>
    <w:p w14:paraId="1FB079A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Introduction</w:t>
      </w:r>
      <w:r>
        <w:rPr>
          <w:noProof/>
        </w:rPr>
        <w:tab/>
        <w:t>257</w:t>
      </w:r>
    </w:p>
    <w:p w14:paraId="5036BB2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5EB7953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43E395E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257</w:t>
      </w:r>
    </w:p>
    <w:p w14:paraId="0CFB7B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26AEF57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258</w:t>
      </w:r>
    </w:p>
    <w:p w14:paraId="210B4E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258</w:t>
      </w:r>
    </w:p>
    <w:p w14:paraId="49DE3BF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6DAE98D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5E2964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258</w:t>
      </w:r>
    </w:p>
    <w:p w14:paraId="751325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259</w:t>
      </w:r>
    </w:p>
    <w:p w14:paraId="7AA113E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259</w:t>
      </w:r>
    </w:p>
    <w:p w14:paraId="1084BBB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259</w:t>
      </w:r>
    </w:p>
    <w:p w14:paraId="4F2223A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259</w:t>
      </w:r>
    </w:p>
    <w:p w14:paraId="6BBDFA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259</w:t>
      </w:r>
    </w:p>
    <w:p w14:paraId="7252560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259</w:t>
      </w:r>
    </w:p>
    <w:p w14:paraId="5BBC666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259</w:t>
      </w:r>
    </w:p>
    <w:p w14:paraId="65B229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260</w:t>
      </w:r>
    </w:p>
    <w:p w14:paraId="7EEF25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260</w:t>
      </w:r>
    </w:p>
    <w:p w14:paraId="378872E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260</w:t>
      </w:r>
    </w:p>
    <w:p w14:paraId="08AC98E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60739ED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260</w:t>
      </w:r>
    </w:p>
    <w:p w14:paraId="4EA1FA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260</w:t>
      </w:r>
    </w:p>
    <w:p w14:paraId="3712AF4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62DBF16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2AC9648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261</w:t>
      </w:r>
    </w:p>
    <w:p w14:paraId="0B231E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261</w:t>
      </w:r>
    </w:p>
    <w:p w14:paraId="5D44FF1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Handover delay</w:t>
      </w:r>
      <w:r>
        <w:rPr>
          <w:noProof/>
        </w:rPr>
        <w:tab/>
        <w:t>261</w:t>
      </w:r>
    </w:p>
    <w:p w14:paraId="3AF9EBF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Measurement time</w:t>
      </w:r>
      <w:r>
        <w:rPr>
          <w:noProof/>
        </w:rPr>
        <w:tab/>
        <w:t>261</w:t>
      </w:r>
    </w:p>
    <w:p w14:paraId="20DD624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Preparation time</w:t>
      </w:r>
      <w:r>
        <w:rPr>
          <w:noProof/>
        </w:rPr>
        <w:tab/>
        <w:t>262</w:t>
      </w:r>
    </w:p>
    <w:p w14:paraId="6811176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Interruption time</w:t>
      </w:r>
      <w:r>
        <w:rPr>
          <w:noProof/>
        </w:rPr>
        <w:tab/>
        <w:t>262</w:t>
      </w:r>
    </w:p>
    <w:p w14:paraId="72BCFA0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262</w:t>
      </w:r>
    </w:p>
    <w:p w14:paraId="56CFDBC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263</w:t>
      </w:r>
    </w:p>
    <w:p w14:paraId="7F2FD6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263</w:t>
      </w:r>
    </w:p>
    <w:p w14:paraId="6934CD9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263</w:t>
      </w:r>
    </w:p>
    <w:p w14:paraId="29BF7A9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263</w:t>
      </w:r>
    </w:p>
    <w:p w14:paraId="31CF96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264</w:t>
      </w:r>
    </w:p>
    <w:p w14:paraId="03C6DE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264</w:t>
      </w:r>
    </w:p>
    <w:p w14:paraId="7F4BC66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Handover delay</w:t>
      </w:r>
      <w:r>
        <w:rPr>
          <w:noProof/>
        </w:rPr>
        <w:tab/>
        <w:t>264</w:t>
      </w:r>
    </w:p>
    <w:p w14:paraId="19075CB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Measurement time</w:t>
      </w:r>
      <w:r>
        <w:rPr>
          <w:noProof/>
        </w:rPr>
        <w:tab/>
        <w:t>264</w:t>
      </w:r>
    </w:p>
    <w:p w14:paraId="4A7CF00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36125AE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Interruption time</w:t>
      </w:r>
      <w:r>
        <w:rPr>
          <w:noProof/>
        </w:rPr>
        <w:tab/>
        <w:t>265</w:t>
      </w:r>
    </w:p>
    <w:p w14:paraId="7935EF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265</w:t>
      </w:r>
    </w:p>
    <w:p w14:paraId="2524EE4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14D619B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DAPS Handover</w:t>
      </w:r>
      <w:r>
        <w:rPr>
          <w:noProof/>
        </w:rPr>
        <w:tab/>
        <w:t>265</w:t>
      </w:r>
    </w:p>
    <w:p w14:paraId="74A49DD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A4791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266</w:t>
      </w:r>
    </w:p>
    <w:p w14:paraId="56A6B4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266</w:t>
      </w:r>
    </w:p>
    <w:p w14:paraId="5474A34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DAPS Handover delay</w:t>
      </w:r>
      <w:r>
        <w:rPr>
          <w:noProof/>
        </w:rPr>
        <w:tab/>
        <w:t>266</w:t>
      </w:r>
    </w:p>
    <w:p w14:paraId="19A8A85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764F11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267</w:t>
      </w:r>
    </w:p>
    <w:p w14:paraId="526824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</w:t>
      </w:r>
      <w:r>
        <w:rPr>
          <w:noProof/>
        </w:rPr>
        <w:tab/>
        <w:t>267</w:t>
      </w:r>
    </w:p>
    <w:p w14:paraId="0039F1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</w:t>
      </w:r>
      <w:r>
        <w:rPr>
          <w:noProof/>
        </w:rPr>
        <w:tab/>
        <w:t>267</w:t>
      </w:r>
    </w:p>
    <w:p w14:paraId="49F5DC5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EN-DC Handover with PSCell</w:t>
      </w:r>
      <w:r>
        <w:rPr>
          <w:noProof/>
        </w:rPr>
        <w:tab/>
        <w:t>267</w:t>
      </w:r>
    </w:p>
    <w:p w14:paraId="7811B43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5A3B91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268</w:t>
      </w:r>
    </w:p>
    <w:p w14:paraId="3A42F3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268</w:t>
      </w:r>
    </w:p>
    <w:p w14:paraId="3597451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269</w:t>
      </w:r>
    </w:p>
    <w:p w14:paraId="074374A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41DFF6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269</w:t>
      </w:r>
    </w:p>
    <w:p w14:paraId="47FE7F4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270</w:t>
      </w:r>
    </w:p>
    <w:p w14:paraId="0966B1E6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270</w:t>
      </w:r>
    </w:p>
    <w:p w14:paraId="43C380D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</w:rPr>
        <w:tab/>
        <w:t>270</w:t>
      </w:r>
    </w:p>
    <w:p w14:paraId="3E33CD5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6458824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271</w:t>
      </w:r>
    </w:p>
    <w:p w14:paraId="3289CB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271</w:t>
      </w:r>
    </w:p>
    <w:p w14:paraId="6B57CAC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271</w:t>
      </w:r>
    </w:p>
    <w:p w14:paraId="220ACB5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1328D34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271</w:t>
      </w:r>
    </w:p>
    <w:p w14:paraId="203D32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272</w:t>
      </w:r>
    </w:p>
    <w:p w14:paraId="66D9ED9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272</w:t>
      </w:r>
    </w:p>
    <w:p w14:paraId="517CF0A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272</w:t>
      </w:r>
    </w:p>
    <w:p w14:paraId="412A24D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272</w:t>
      </w:r>
    </w:p>
    <w:p w14:paraId="08D43FF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272</w:t>
      </w:r>
    </w:p>
    <w:p w14:paraId="51A5F9B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272</w:t>
      </w:r>
    </w:p>
    <w:p w14:paraId="676989F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272</w:t>
      </w:r>
    </w:p>
    <w:p w14:paraId="56DDBF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272</w:t>
      </w:r>
    </w:p>
    <w:p w14:paraId="140F945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272</w:t>
      </w:r>
    </w:p>
    <w:p w14:paraId="34B97E9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</w:t>
      </w:r>
      <w:r>
        <w:rPr>
          <w:noProof/>
        </w:rPr>
        <w:t>receiving Random Access Response</w:t>
      </w:r>
      <w:r>
        <w:rPr>
          <w:noProof/>
        </w:rPr>
        <w:tab/>
        <w:t>272</w:t>
      </w:r>
    </w:p>
    <w:p w14:paraId="4B39D27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Cat-M1 UEs</w:t>
      </w:r>
      <w:r>
        <w:rPr>
          <w:noProof/>
        </w:rPr>
        <w:tab/>
        <w:t>273</w:t>
      </w:r>
    </w:p>
    <w:p w14:paraId="044C5C9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273</w:t>
      </w:r>
    </w:p>
    <w:p w14:paraId="00884D7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273</w:t>
      </w:r>
    </w:p>
    <w:p w14:paraId="0810B4D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03F5363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273</w:t>
      </w:r>
    </w:p>
    <w:p w14:paraId="712E29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273</w:t>
      </w:r>
    </w:p>
    <w:p w14:paraId="130B12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6.</w:t>
      </w:r>
      <w:r>
        <w:rPr>
          <w:noProof/>
          <w:lang w:eastAsia="zh-CN"/>
        </w:rPr>
        <w:t>3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274</w:t>
      </w:r>
    </w:p>
    <w:p w14:paraId="2AD446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UTRAN </w:t>
      </w:r>
      <w:r>
        <w:rPr>
          <w:noProof/>
          <w:lang w:eastAsia="zh-CN"/>
        </w:rPr>
        <w:t>T</w:t>
      </w:r>
      <w:r>
        <w:rPr>
          <w:noProof/>
        </w:rPr>
        <w:t>DD</w:t>
      </w:r>
      <w:r>
        <w:rPr>
          <w:noProof/>
        </w:rPr>
        <w:tab/>
        <w:t>274</w:t>
      </w:r>
    </w:p>
    <w:p w14:paraId="2C9CBA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275</w:t>
      </w:r>
    </w:p>
    <w:p w14:paraId="13B804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NR </w:t>
      </w:r>
      <w:r w:rsidRPr="00A75719">
        <w:rPr>
          <w:noProof/>
          <w:lang w:val="en-US" w:eastAsia="zh-CN"/>
        </w:rPr>
        <w:t>carrier subject to CCA</w:t>
      </w:r>
      <w:r>
        <w:rPr>
          <w:noProof/>
        </w:rPr>
        <w:tab/>
        <w:t>275</w:t>
      </w:r>
    </w:p>
    <w:p w14:paraId="158BA00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276</w:t>
      </w:r>
    </w:p>
    <w:p w14:paraId="2887E4C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278</w:t>
      </w:r>
    </w:p>
    <w:p w14:paraId="00602F7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0508955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3554C55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NB-IoT UEs</w:t>
      </w:r>
      <w:r>
        <w:rPr>
          <w:noProof/>
        </w:rPr>
        <w:tab/>
        <w:t>278</w:t>
      </w:r>
    </w:p>
    <w:p w14:paraId="1022F04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2767E53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57D21B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278</w:t>
      </w:r>
    </w:p>
    <w:p w14:paraId="327236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279</w:t>
      </w:r>
    </w:p>
    <w:p w14:paraId="62A1498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NB-IoT UEs for Satellite Access</w:t>
      </w:r>
      <w:r>
        <w:rPr>
          <w:noProof/>
        </w:rPr>
        <w:tab/>
        <w:t>279</w:t>
      </w:r>
    </w:p>
    <w:p w14:paraId="608DA98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35ACE3A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280</w:t>
      </w:r>
    </w:p>
    <w:p w14:paraId="44A6481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280</w:t>
      </w:r>
    </w:p>
    <w:p w14:paraId="3A27C28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6.5A.2.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280</w:t>
      </w:r>
    </w:p>
    <w:p w14:paraId="225F067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281</w:t>
      </w:r>
    </w:p>
    <w:p w14:paraId="3287F75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529BFD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4DB099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281</w:t>
      </w:r>
    </w:p>
    <w:p w14:paraId="0B0294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282</w:t>
      </w:r>
    </w:p>
    <w:p w14:paraId="7CF952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282</w:t>
      </w:r>
    </w:p>
    <w:p w14:paraId="03EE92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282</w:t>
      </w:r>
    </w:p>
    <w:p w14:paraId="7283B5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282</w:t>
      </w:r>
    </w:p>
    <w:p w14:paraId="41CED5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282</w:t>
      </w:r>
    </w:p>
    <w:p w14:paraId="36EB79A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>
        <w:rPr>
          <w:noProof/>
          <w:lang w:eastAsia="zh-CN"/>
        </w:rPr>
        <w:t>NPRACH configuration</w:t>
      </w:r>
      <w:r>
        <w:rPr>
          <w:noProof/>
        </w:rPr>
        <w:tab/>
        <w:t>282</w:t>
      </w:r>
    </w:p>
    <w:p w14:paraId="02A7A18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  <w:lang w:eastAsia="zh-CN"/>
        </w:rPr>
        <w:t xml:space="preserve"> for UE category NB-IoT</w:t>
      </w:r>
      <w:r>
        <w:rPr>
          <w:noProof/>
        </w:rPr>
        <w:t xml:space="preserve"> </w:t>
      </w:r>
      <w:r>
        <w:rPr>
          <w:noProof/>
          <w:lang w:eastAsia="zh-CN"/>
        </w:rPr>
        <w:t>for Satellite Access</w:t>
      </w:r>
      <w:r>
        <w:rPr>
          <w:noProof/>
        </w:rPr>
        <w:tab/>
        <w:t>283</w:t>
      </w:r>
    </w:p>
    <w:p w14:paraId="73ECEDB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63697E3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611C26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283</w:t>
      </w:r>
    </w:p>
    <w:p w14:paraId="0FF815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283</w:t>
      </w:r>
    </w:p>
    <w:p w14:paraId="3B6826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283</w:t>
      </w:r>
    </w:p>
    <w:p w14:paraId="25A9E4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283</w:t>
      </w:r>
    </w:p>
    <w:p w14:paraId="01C242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284</w:t>
      </w:r>
    </w:p>
    <w:p w14:paraId="147785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284</w:t>
      </w:r>
    </w:p>
    <w:p w14:paraId="4856E74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>
        <w:rPr>
          <w:noProof/>
          <w:lang w:eastAsia="zh-CN"/>
        </w:rPr>
        <w:t>NPRACH configuration</w:t>
      </w:r>
      <w:r>
        <w:rPr>
          <w:noProof/>
        </w:rPr>
        <w:tab/>
        <w:t>284</w:t>
      </w:r>
    </w:p>
    <w:p w14:paraId="48F3223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Cat-M1 UEs</w:t>
      </w:r>
      <w:r>
        <w:rPr>
          <w:noProof/>
        </w:rPr>
        <w:tab/>
        <w:t>285</w:t>
      </w:r>
    </w:p>
    <w:p w14:paraId="3273DA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21827CD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5FC58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285</w:t>
      </w:r>
    </w:p>
    <w:p w14:paraId="5CCF1A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UE Re-establishment delay requirement for CEModeB</w:t>
      </w:r>
      <w:r>
        <w:rPr>
          <w:noProof/>
        </w:rPr>
        <w:tab/>
        <w:t>285</w:t>
      </w:r>
    </w:p>
    <w:p w14:paraId="10291EE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Cat-M1 UEs for Satellite Access</w:t>
      </w:r>
      <w:r>
        <w:rPr>
          <w:noProof/>
        </w:rPr>
        <w:tab/>
        <w:t>286</w:t>
      </w:r>
    </w:p>
    <w:p w14:paraId="14944EE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18A2CCF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389E78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287</w:t>
      </w:r>
    </w:p>
    <w:p w14:paraId="327BCC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UE Re-establishment delay requirement for CEModeB</w:t>
      </w:r>
      <w:r>
        <w:rPr>
          <w:noProof/>
        </w:rPr>
        <w:tab/>
        <w:t>287</w:t>
      </w:r>
    </w:p>
    <w:p w14:paraId="5270298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288</w:t>
      </w:r>
    </w:p>
    <w:p w14:paraId="33F5428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306413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02016ED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288</w:t>
      </w:r>
    </w:p>
    <w:p w14:paraId="0C070CD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289</w:t>
      </w:r>
    </w:p>
    <w:p w14:paraId="05849E4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4BB8D22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0C6371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289</w:t>
      </w:r>
    </w:p>
    <w:p w14:paraId="5E0CB35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290</w:t>
      </w:r>
    </w:p>
    <w:p w14:paraId="284810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6FAD014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5B17867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291</w:t>
      </w:r>
    </w:p>
    <w:p w14:paraId="308D81F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FC0475C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292</w:t>
      </w:r>
    </w:p>
    <w:p w14:paraId="4E7E71B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292</w:t>
      </w:r>
    </w:p>
    <w:p w14:paraId="63DD0C1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Introduction</w:t>
      </w:r>
      <w:r>
        <w:rPr>
          <w:noProof/>
        </w:rPr>
        <w:tab/>
        <w:t>292</w:t>
      </w:r>
    </w:p>
    <w:p w14:paraId="32249D7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Requirements</w:t>
      </w:r>
      <w:r>
        <w:rPr>
          <w:noProof/>
        </w:rPr>
        <w:tab/>
        <w:t>292</w:t>
      </w:r>
    </w:p>
    <w:p w14:paraId="41B9243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</w:rPr>
        <w:tab/>
        <w:t>293</w:t>
      </w:r>
    </w:p>
    <w:p w14:paraId="76AFFB5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3.7.0"/>
          <w:noProof/>
        </w:rPr>
        <w:t>Introduction</w:t>
      </w:r>
      <w:r>
        <w:rPr>
          <w:noProof/>
        </w:rPr>
        <w:tab/>
        <w:t>293</w:t>
      </w:r>
    </w:p>
    <w:p w14:paraId="584B42B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3.7.0"/>
          <w:noProof/>
        </w:rPr>
        <w:t>Requirements</w:t>
      </w:r>
      <w:r>
        <w:rPr>
          <w:noProof/>
        </w:rPr>
        <w:tab/>
        <w:t>293</w:t>
      </w:r>
    </w:p>
    <w:p w14:paraId="5A4BC3E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</w:t>
      </w:r>
      <w:r>
        <w:rPr>
          <w:noProof/>
        </w:rPr>
        <w:tab/>
        <w:t>294</w:t>
      </w:r>
    </w:p>
    <w:p w14:paraId="27A6F85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3.7.0"/>
          <w:noProof/>
        </w:rPr>
        <w:t>Introduction</w:t>
      </w:r>
      <w:r>
        <w:rPr>
          <w:noProof/>
        </w:rPr>
        <w:tab/>
        <w:t>294</w:t>
      </w:r>
    </w:p>
    <w:p w14:paraId="4B92EF4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5EF1B1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?? ??"/>
          <w:noProof/>
        </w:rPr>
        <w:t>Timing Advance adjustment delay</w:t>
      </w:r>
      <w:r>
        <w:rPr>
          <w:noProof/>
        </w:rPr>
        <w:tab/>
        <w:t>294</w:t>
      </w:r>
    </w:p>
    <w:p w14:paraId="792A1B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294</w:t>
      </w:r>
    </w:p>
    <w:p w14:paraId="5F71A8A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7.</w:t>
      </w:r>
      <w:r w:rsidRPr="00A75719">
        <w:rPr>
          <w:rFonts w:cs="v4.2.0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 xml:space="preserve">Cell </w:t>
      </w:r>
      <w:r w:rsidRPr="00A75719">
        <w:rPr>
          <w:rFonts w:cs="v4.2.0"/>
          <w:noProof/>
          <w:lang w:eastAsia="zh-CN"/>
        </w:rPr>
        <w:t xml:space="preserve">phase </w:t>
      </w:r>
      <w:r w:rsidRPr="00A75719">
        <w:rPr>
          <w:rFonts w:cs="v4.2.0"/>
          <w:noProof/>
        </w:rPr>
        <w:t>synchronization accuracy</w:t>
      </w:r>
      <w:r w:rsidRPr="00A75719">
        <w:rPr>
          <w:rFonts w:cs="v4.2.0"/>
          <w:noProof/>
          <w:lang w:eastAsia="zh-CN"/>
        </w:rPr>
        <w:t xml:space="preserve"> (TDD)</w:t>
      </w:r>
      <w:r>
        <w:rPr>
          <w:noProof/>
        </w:rPr>
        <w:tab/>
        <w:t>294</w:t>
      </w:r>
    </w:p>
    <w:p w14:paraId="265EFFA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7.</w:t>
      </w:r>
      <w:r w:rsidRPr="00A75719">
        <w:rPr>
          <w:rFonts w:cs="v4.2.0"/>
          <w:noProof/>
          <w:lang w:eastAsia="zh-CN"/>
        </w:rPr>
        <w:t>4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Definition</w:t>
      </w:r>
      <w:r>
        <w:rPr>
          <w:noProof/>
        </w:rPr>
        <w:tab/>
        <w:t>294</w:t>
      </w:r>
    </w:p>
    <w:p w14:paraId="2581A6D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7.</w:t>
      </w:r>
      <w:r w:rsidRPr="00A75719">
        <w:rPr>
          <w:rFonts w:cs="v4.2.0"/>
          <w:noProof/>
          <w:lang w:eastAsia="zh-CN"/>
        </w:rPr>
        <w:t>4</w:t>
      </w:r>
      <w:r w:rsidRPr="00A75719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Minimum requirements</w:t>
      </w:r>
      <w:r>
        <w:rPr>
          <w:noProof/>
        </w:rPr>
        <w:tab/>
        <w:t>295</w:t>
      </w:r>
    </w:p>
    <w:p w14:paraId="79EA80C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295</w:t>
      </w:r>
    </w:p>
    <w:p w14:paraId="345A9FF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13B6B7F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295</w:t>
      </w:r>
    </w:p>
    <w:p w14:paraId="63BD64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Synchronized E-UTRAN</w:t>
      </w:r>
      <w:r>
        <w:rPr>
          <w:noProof/>
        </w:rPr>
        <w:tab/>
        <w:t>295</w:t>
      </w:r>
    </w:p>
    <w:p w14:paraId="73B77C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Non-Synchronized E-UTRAN</w:t>
      </w:r>
      <w:r>
        <w:rPr>
          <w:noProof/>
        </w:rPr>
        <w:tab/>
        <w:t>296</w:t>
      </w:r>
    </w:p>
    <w:p w14:paraId="613EF91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</w:rPr>
        <w:tab/>
        <w:t>296</w:t>
      </w:r>
    </w:p>
    <w:p w14:paraId="47E5CA8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5597969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3378771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297</w:t>
      </w:r>
    </w:p>
    <w:p w14:paraId="2F7CB61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298</w:t>
      </w:r>
    </w:p>
    <w:p w14:paraId="5E61A3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299</w:t>
      </w:r>
    </w:p>
    <w:p w14:paraId="62D528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299</w:t>
      </w:r>
    </w:p>
    <w:p w14:paraId="267789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300</w:t>
      </w:r>
    </w:p>
    <w:p w14:paraId="52E8C5A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300</w:t>
      </w:r>
    </w:p>
    <w:p w14:paraId="46F3666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2ACED0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300</w:t>
      </w:r>
    </w:p>
    <w:p w14:paraId="3F0E6E2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302</w:t>
      </w:r>
    </w:p>
    <w:p w14:paraId="27A3A52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303</w:t>
      </w:r>
    </w:p>
    <w:p w14:paraId="4C02DC3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304</w:t>
      </w:r>
    </w:p>
    <w:p w14:paraId="24C74C8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305</w:t>
      </w:r>
    </w:p>
    <w:p w14:paraId="0CCEA3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306</w:t>
      </w:r>
    </w:p>
    <w:p w14:paraId="6E63D0B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306</w:t>
      </w:r>
    </w:p>
    <w:p w14:paraId="064A436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306</w:t>
      </w:r>
    </w:p>
    <w:p w14:paraId="6A07F73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307</w:t>
      </w:r>
    </w:p>
    <w:p w14:paraId="4EA3F96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308</w:t>
      </w:r>
    </w:p>
    <w:p w14:paraId="03A3F15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309</w:t>
      </w:r>
    </w:p>
    <w:p w14:paraId="436F237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310</w:t>
      </w:r>
    </w:p>
    <w:p w14:paraId="19AFC22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310</w:t>
      </w:r>
    </w:p>
    <w:p w14:paraId="06B72D2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311</w:t>
      </w:r>
    </w:p>
    <w:p w14:paraId="3C4CF23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312</w:t>
      </w:r>
    </w:p>
    <w:p w14:paraId="6EF5CE4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314</w:t>
      </w:r>
    </w:p>
    <w:p w14:paraId="66F826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314</w:t>
      </w:r>
    </w:p>
    <w:p w14:paraId="58D7D47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316</w:t>
      </w:r>
    </w:p>
    <w:p w14:paraId="6AFE2DE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318</w:t>
      </w:r>
    </w:p>
    <w:p w14:paraId="3434910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5FAC685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318</w:t>
      </w:r>
    </w:p>
    <w:p w14:paraId="742CF2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318</w:t>
      </w:r>
    </w:p>
    <w:p w14:paraId="7B6031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318</w:t>
      </w:r>
    </w:p>
    <w:p w14:paraId="345AD8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318</w:t>
      </w:r>
    </w:p>
    <w:p w14:paraId="1C2509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318</w:t>
      </w:r>
    </w:p>
    <w:p w14:paraId="53F7A43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319</w:t>
      </w:r>
    </w:p>
    <w:p w14:paraId="5E62EE4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319</w:t>
      </w:r>
    </w:p>
    <w:p w14:paraId="145AF0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319</w:t>
      </w:r>
    </w:p>
    <w:p w14:paraId="7FBBFF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319</w:t>
      </w:r>
    </w:p>
    <w:p w14:paraId="6A4105B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320</w:t>
      </w:r>
    </w:p>
    <w:p w14:paraId="5B849FB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321</w:t>
      </w:r>
    </w:p>
    <w:p w14:paraId="09F0C4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one SCC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321</w:t>
      </w:r>
    </w:p>
    <w:p w14:paraId="74BD3CC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multiple SCCs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321</w:t>
      </w:r>
    </w:p>
    <w:p w14:paraId="1AD0BC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</w:t>
      </w:r>
      <w:r>
        <w:rPr>
          <w:noProof/>
        </w:rPr>
        <w:t xml:space="preserve"> </w:t>
      </w:r>
      <w:r w:rsidRPr="00A75719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322</w:t>
      </w:r>
    </w:p>
    <w:p w14:paraId="54DFA5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322</w:t>
      </w:r>
    </w:p>
    <w:p w14:paraId="22E5A5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323</w:t>
      </w:r>
    </w:p>
    <w:p w14:paraId="5F00F8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323</w:t>
      </w:r>
    </w:p>
    <w:p w14:paraId="435353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323</w:t>
      </w:r>
    </w:p>
    <w:p w14:paraId="6EC4F9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323</w:t>
      </w:r>
    </w:p>
    <w:p w14:paraId="15AAA0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324</w:t>
      </w:r>
    </w:p>
    <w:p w14:paraId="4DEDCB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324</w:t>
      </w:r>
    </w:p>
    <w:p w14:paraId="36B0F1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324</w:t>
      </w:r>
    </w:p>
    <w:p w14:paraId="3D30C71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325</w:t>
      </w:r>
    </w:p>
    <w:p w14:paraId="135338D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7AB773E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325</w:t>
      </w:r>
    </w:p>
    <w:p w14:paraId="6AE5634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325</w:t>
      </w:r>
    </w:p>
    <w:p w14:paraId="7D1F05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326</w:t>
      </w:r>
    </w:p>
    <w:p w14:paraId="2A13434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326</w:t>
      </w:r>
    </w:p>
    <w:p w14:paraId="4008173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116F637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79476E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326</w:t>
      </w:r>
    </w:p>
    <w:p w14:paraId="4465F22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326</w:t>
      </w:r>
    </w:p>
    <w:p w14:paraId="160850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327</w:t>
      </w:r>
    </w:p>
    <w:p w14:paraId="57F713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327</w:t>
      </w:r>
    </w:p>
    <w:p w14:paraId="3CB3E59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327</w:t>
      </w:r>
    </w:p>
    <w:p w14:paraId="5C7BFF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3.7.0"/>
          <w:noProof/>
        </w:rPr>
        <w:t>Introduction</w:t>
      </w:r>
      <w:r>
        <w:rPr>
          <w:noProof/>
        </w:rPr>
        <w:tab/>
        <w:t>327</w:t>
      </w:r>
    </w:p>
    <w:p w14:paraId="1BF5ED6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</w:t>
      </w:r>
      <w:r>
        <w:rPr>
          <w:noProof/>
        </w:rPr>
        <w:tab/>
        <w:t>329</w:t>
      </w:r>
    </w:p>
    <w:p w14:paraId="44A125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7.11.2.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329</w:t>
      </w:r>
    </w:p>
    <w:p w14:paraId="753957C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7.11.2.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329</w:t>
      </w:r>
    </w:p>
    <w:p w14:paraId="33E872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7.11.2.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330</w:t>
      </w:r>
    </w:p>
    <w:p w14:paraId="778583A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</w:t>
      </w:r>
      <w:r>
        <w:rPr>
          <w:noProof/>
        </w:rPr>
        <w:tab/>
        <w:t>330</w:t>
      </w:r>
    </w:p>
    <w:p w14:paraId="5818D88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A75719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330</w:t>
      </w:r>
    </w:p>
    <w:p w14:paraId="4C3800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A75719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330</w:t>
      </w:r>
    </w:p>
    <w:p w14:paraId="1B7AC4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7.11.3.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331</w:t>
      </w:r>
    </w:p>
    <w:p w14:paraId="4FC1AB8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with </w:t>
      </w:r>
      <w:r>
        <w:rPr>
          <w:noProof/>
          <w:lang w:eastAsia="zh-CN"/>
        </w:rPr>
        <w:t>Dual Connectivity</w:t>
      </w:r>
      <w:r>
        <w:rPr>
          <w:noProof/>
        </w:rPr>
        <w:tab/>
        <w:t>331</w:t>
      </w:r>
    </w:p>
    <w:p w14:paraId="53DD451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6AB032E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331</w:t>
      </w:r>
    </w:p>
    <w:p w14:paraId="049EE1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331</w:t>
      </w:r>
    </w:p>
    <w:p w14:paraId="5E4858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332</w:t>
      </w:r>
    </w:p>
    <w:p w14:paraId="18836B3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332</w:t>
      </w:r>
    </w:p>
    <w:p w14:paraId="04B506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332</w:t>
      </w:r>
    </w:p>
    <w:p w14:paraId="2FC38D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332</w:t>
      </w:r>
    </w:p>
    <w:p w14:paraId="7C076B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333</w:t>
      </w:r>
    </w:p>
    <w:p w14:paraId="43A147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333</w:t>
      </w:r>
    </w:p>
    <w:p w14:paraId="1D4F4AE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 xml:space="preserve">Cell </w:t>
      </w:r>
      <w:r w:rsidRPr="00A75719">
        <w:rPr>
          <w:rFonts w:cs="v4.2.0"/>
          <w:noProof/>
          <w:lang w:eastAsia="zh-CN"/>
        </w:rPr>
        <w:t xml:space="preserve">phase </w:t>
      </w:r>
      <w:r w:rsidRPr="00A75719">
        <w:rPr>
          <w:rFonts w:cs="v4.2.0"/>
          <w:noProof/>
        </w:rPr>
        <w:t>synchronization accuracy</w:t>
      </w:r>
      <w:r w:rsidRPr="00A75719">
        <w:rPr>
          <w:rFonts w:cs="v4.2.0"/>
          <w:noProof/>
          <w:lang w:eastAsia="zh-CN"/>
        </w:rPr>
        <w:t xml:space="preserve"> (</w:t>
      </w:r>
      <w:r w:rsidRPr="00A75719">
        <w:rPr>
          <w:rFonts w:cs="v4.2.0"/>
          <w:noProof/>
        </w:rPr>
        <w:t>Synchronized mode of dual connectivity</w:t>
      </w:r>
      <w:r w:rsidRPr="00A75719">
        <w:rPr>
          <w:rFonts w:cs="v4.2.0"/>
          <w:noProof/>
          <w:lang w:eastAsia="zh-CN"/>
        </w:rPr>
        <w:t>)</w:t>
      </w:r>
      <w:r>
        <w:rPr>
          <w:noProof/>
        </w:rPr>
        <w:tab/>
        <w:t>334</w:t>
      </w:r>
    </w:p>
    <w:p w14:paraId="05F909F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Definition</w:t>
      </w:r>
      <w:r>
        <w:rPr>
          <w:noProof/>
        </w:rPr>
        <w:tab/>
        <w:t>334</w:t>
      </w:r>
    </w:p>
    <w:p w14:paraId="3DFFE2E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Minimum requirements</w:t>
      </w:r>
      <w:r>
        <w:rPr>
          <w:noProof/>
        </w:rPr>
        <w:tab/>
        <w:t>334</w:t>
      </w:r>
    </w:p>
    <w:p w14:paraId="1CAFBAA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</w:t>
      </w:r>
      <w:r>
        <w:rPr>
          <w:noProof/>
          <w:lang w:eastAsia="zh-CN"/>
        </w:rPr>
        <w:t>Dual Connectivity</w:t>
      </w:r>
      <w:r>
        <w:rPr>
          <w:noProof/>
        </w:rPr>
        <w:tab/>
        <w:t>334</w:t>
      </w:r>
    </w:p>
    <w:p w14:paraId="1C97E47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0A23AC1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334</w:t>
      </w:r>
    </w:p>
    <w:p w14:paraId="158E2E4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335</w:t>
      </w:r>
    </w:p>
    <w:p w14:paraId="0A9107B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335</w:t>
      </w:r>
    </w:p>
    <w:p w14:paraId="78E1053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6B91E8B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335</w:t>
      </w:r>
    </w:p>
    <w:p w14:paraId="579AB23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336</w:t>
      </w:r>
    </w:p>
    <w:p w14:paraId="64B4B9A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04443B2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336</w:t>
      </w:r>
    </w:p>
    <w:p w14:paraId="489E131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336</w:t>
      </w:r>
    </w:p>
    <w:p w14:paraId="734E737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336</w:t>
      </w:r>
    </w:p>
    <w:p w14:paraId="23B001C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336</w:t>
      </w:r>
    </w:p>
    <w:p w14:paraId="32412B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</w:t>
      </w:r>
      <w:r>
        <w:rPr>
          <w:noProof/>
        </w:rPr>
        <w:tab/>
        <w:t>336</w:t>
      </w:r>
    </w:p>
    <w:p w14:paraId="091B74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337</w:t>
      </w:r>
    </w:p>
    <w:p w14:paraId="7D53C9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337</w:t>
      </w:r>
    </w:p>
    <w:p w14:paraId="125894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337</w:t>
      </w:r>
    </w:p>
    <w:p w14:paraId="6B55B4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337</w:t>
      </w:r>
    </w:p>
    <w:p w14:paraId="51F083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338</w:t>
      </w:r>
    </w:p>
    <w:p w14:paraId="12E5D28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338</w:t>
      </w:r>
    </w:p>
    <w:p w14:paraId="15CA7C2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338</w:t>
      </w:r>
    </w:p>
    <w:p w14:paraId="140AC3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338</w:t>
      </w:r>
    </w:p>
    <w:p w14:paraId="7BEFA1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339</w:t>
      </w:r>
    </w:p>
    <w:p w14:paraId="3316254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339</w:t>
      </w:r>
    </w:p>
    <w:p w14:paraId="73A1A48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340</w:t>
      </w:r>
    </w:p>
    <w:p w14:paraId="1B32D4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080FD2C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340</w:t>
      </w:r>
    </w:p>
    <w:p w14:paraId="6214E0D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5601C6A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340</w:t>
      </w:r>
    </w:p>
    <w:p w14:paraId="1D2F0A3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340</w:t>
      </w:r>
    </w:p>
    <w:p w14:paraId="30A81BD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M1</w:t>
      </w:r>
      <w:r>
        <w:rPr>
          <w:noProof/>
        </w:rPr>
        <w:tab/>
        <w:t>340</w:t>
      </w:r>
    </w:p>
    <w:p w14:paraId="3C4055C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3.7.0"/>
          <w:noProof/>
        </w:rPr>
        <w:t>Introduction</w:t>
      </w:r>
      <w:r>
        <w:rPr>
          <w:noProof/>
        </w:rPr>
        <w:tab/>
        <w:t>340</w:t>
      </w:r>
    </w:p>
    <w:p w14:paraId="0B2885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CE mode A</w:t>
      </w:r>
      <w:r>
        <w:rPr>
          <w:noProof/>
        </w:rPr>
        <w:tab/>
        <w:t>341</w:t>
      </w:r>
    </w:p>
    <w:p w14:paraId="2C9FB5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343</w:t>
      </w:r>
    </w:p>
    <w:p w14:paraId="0612E7C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344</w:t>
      </w:r>
    </w:p>
    <w:p w14:paraId="1E530E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345</w:t>
      </w:r>
    </w:p>
    <w:p w14:paraId="734E97C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A</w:t>
      </w:r>
      <w:r>
        <w:rPr>
          <w:noProof/>
        </w:rPr>
        <w:tab/>
        <w:t>345</w:t>
      </w:r>
    </w:p>
    <w:p w14:paraId="2921C10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A75719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345</w:t>
      </w:r>
    </w:p>
    <w:p w14:paraId="0EF7F10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A75719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345</w:t>
      </w:r>
    </w:p>
    <w:p w14:paraId="58E77E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347</w:t>
      </w:r>
    </w:p>
    <w:p w14:paraId="43DB9C0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with CE mode B</w:t>
      </w:r>
      <w:r>
        <w:rPr>
          <w:noProof/>
        </w:rPr>
        <w:tab/>
        <w:t>347</w:t>
      </w:r>
    </w:p>
    <w:p w14:paraId="5AFC9F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349</w:t>
      </w:r>
    </w:p>
    <w:p w14:paraId="28870E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350</w:t>
      </w:r>
    </w:p>
    <w:p w14:paraId="603711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351</w:t>
      </w:r>
    </w:p>
    <w:p w14:paraId="3BB8E6C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B</w:t>
      </w:r>
      <w:r>
        <w:rPr>
          <w:noProof/>
        </w:rPr>
        <w:tab/>
        <w:t>351</w:t>
      </w:r>
    </w:p>
    <w:p w14:paraId="3F7952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A75719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351</w:t>
      </w:r>
    </w:p>
    <w:p w14:paraId="2C5FEBC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A75719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351</w:t>
      </w:r>
    </w:p>
    <w:p w14:paraId="76E4BF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353</w:t>
      </w:r>
    </w:p>
    <w:p w14:paraId="40948B8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Radio Link Monitoring</w:t>
      </w:r>
      <w:r w:rsidRPr="00A75719">
        <w:rPr>
          <w:rFonts w:eastAsia="SimSun"/>
          <w:noProof/>
          <w:lang w:eastAsia="zh-CN"/>
        </w:rPr>
        <w:t xml:space="preserve"> for UE Category M1 </w:t>
      </w:r>
      <w:r w:rsidRPr="00A75719">
        <w:rPr>
          <w:rFonts w:eastAsia="SimSun"/>
          <w:noProof/>
        </w:rPr>
        <w:t>for Satellite Access</w:t>
      </w:r>
      <w:r>
        <w:rPr>
          <w:noProof/>
        </w:rPr>
        <w:tab/>
        <w:t>353</w:t>
      </w:r>
    </w:p>
    <w:p w14:paraId="1DB908F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Introduction</w:t>
      </w:r>
      <w:r>
        <w:rPr>
          <w:noProof/>
        </w:rPr>
        <w:tab/>
        <w:t>353</w:t>
      </w:r>
    </w:p>
    <w:p w14:paraId="5E99C68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Requirements</w:t>
      </w:r>
      <w:r w:rsidRPr="00A75719">
        <w:rPr>
          <w:rFonts w:eastAsia="SimSun"/>
          <w:noProof/>
          <w:lang w:eastAsia="zh-CN"/>
        </w:rPr>
        <w:t xml:space="preserve"> for FD-FDD and CE mode A</w:t>
      </w:r>
      <w:r>
        <w:rPr>
          <w:noProof/>
        </w:rPr>
        <w:tab/>
        <w:t>353</w:t>
      </w:r>
    </w:p>
    <w:p w14:paraId="4C62A2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7.19A.2.</w:t>
      </w:r>
      <w:r w:rsidRPr="00A75719">
        <w:rPr>
          <w:rFonts w:eastAsia="SimSun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Minimum requirement when no DRX is used</w:t>
      </w:r>
      <w:r>
        <w:rPr>
          <w:noProof/>
        </w:rPr>
        <w:tab/>
        <w:t>355</w:t>
      </w:r>
    </w:p>
    <w:p w14:paraId="7EEED7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7.19A.2.</w:t>
      </w:r>
      <w:r w:rsidRPr="00A75719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Minimum requirement when DRX is used</w:t>
      </w:r>
      <w:r>
        <w:rPr>
          <w:noProof/>
        </w:rPr>
        <w:tab/>
        <w:t>356</w:t>
      </w:r>
    </w:p>
    <w:p w14:paraId="2BBE3A1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7.19A.2.</w:t>
      </w:r>
      <w:r w:rsidRPr="00A75719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Minimum requirement at transitions</w:t>
      </w:r>
      <w:r>
        <w:rPr>
          <w:noProof/>
        </w:rPr>
        <w:tab/>
        <w:t>357</w:t>
      </w:r>
    </w:p>
    <w:p w14:paraId="3BC748C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7.19A.</w:t>
      </w:r>
      <w:r w:rsidRPr="00A75719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Requirements</w:t>
      </w:r>
      <w:r w:rsidRPr="00A75719">
        <w:rPr>
          <w:rFonts w:eastAsia="SimSun"/>
          <w:noProof/>
          <w:lang w:eastAsia="zh-CN"/>
        </w:rPr>
        <w:t xml:space="preserve"> for HD-FDD with CE mode A</w:t>
      </w:r>
      <w:r>
        <w:rPr>
          <w:noProof/>
        </w:rPr>
        <w:tab/>
        <w:t>357</w:t>
      </w:r>
    </w:p>
    <w:p w14:paraId="673F5A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7.19A.</w:t>
      </w:r>
      <w:r w:rsidRPr="00A75719">
        <w:rPr>
          <w:rFonts w:eastAsia="SimSun"/>
          <w:noProof/>
          <w:lang w:eastAsia="zh-CN"/>
        </w:rPr>
        <w:t>3</w:t>
      </w:r>
      <w:r w:rsidRPr="00A75719">
        <w:rPr>
          <w:rFonts w:eastAsia="?? ??"/>
          <w:noProof/>
        </w:rPr>
        <w:t>.</w:t>
      </w:r>
      <w:r w:rsidRPr="00A75719">
        <w:rPr>
          <w:rFonts w:eastAsia="SimSun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Minimum requirement when no DRX is used</w:t>
      </w:r>
      <w:r>
        <w:rPr>
          <w:noProof/>
        </w:rPr>
        <w:tab/>
        <w:t>357</w:t>
      </w:r>
    </w:p>
    <w:p w14:paraId="048C1F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7.19A.</w:t>
      </w:r>
      <w:r w:rsidRPr="00A75719">
        <w:rPr>
          <w:rFonts w:eastAsia="SimSun"/>
          <w:noProof/>
          <w:lang w:eastAsia="zh-CN"/>
        </w:rPr>
        <w:t>3</w:t>
      </w:r>
      <w:r w:rsidRPr="00A75719">
        <w:rPr>
          <w:rFonts w:eastAsia="?? ??"/>
          <w:noProof/>
        </w:rPr>
        <w:t>.</w:t>
      </w:r>
      <w:r w:rsidRPr="00A75719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Minimum requirement when DRX is used</w:t>
      </w:r>
      <w:r>
        <w:rPr>
          <w:noProof/>
        </w:rPr>
        <w:tab/>
        <w:t>357</w:t>
      </w:r>
    </w:p>
    <w:p w14:paraId="0E9D88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7.19A.3.</w:t>
      </w:r>
      <w:r w:rsidRPr="00A75719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Minimum requirement at transitions</w:t>
      </w:r>
      <w:r>
        <w:rPr>
          <w:noProof/>
        </w:rPr>
        <w:tab/>
        <w:t>359</w:t>
      </w:r>
    </w:p>
    <w:p w14:paraId="4C8DB7F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Requirements</w:t>
      </w:r>
      <w:r w:rsidRPr="00A75719">
        <w:rPr>
          <w:rFonts w:eastAsia="SimSun"/>
          <w:noProof/>
          <w:lang w:eastAsia="zh-CN"/>
        </w:rPr>
        <w:t xml:space="preserve"> for HD-FDD with CE mode B</w:t>
      </w:r>
      <w:r>
        <w:rPr>
          <w:noProof/>
        </w:rPr>
        <w:tab/>
        <w:t>359</w:t>
      </w:r>
    </w:p>
    <w:p w14:paraId="73D822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7.19A.4.</w:t>
      </w:r>
      <w:r w:rsidRPr="00A75719">
        <w:rPr>
          <w:rFonts w:eastAsia="SimSun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Minimum requirement when no DRX is used</w:t>
      </w:r>
      <w:r>
        <w:rPr>
          <w:noProof/>
        </w:rPr>
        <w:tab/>
        <w:t>359</w:t>
      </w:r>
    </w:p>
    <w:p w14:paraId="459F2E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7.19A.4.</w:t>
      </w:r>
      <w:r w:rsidRPr="00A75719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Minimum requirement when DRX is used</w:t>
      </w:r>
      <w:r>
        <w:rPr>
          <w:noProof/>
        </w:rPr>
        <w:tab/>
        <w:t>359</w:t>
      </w:r>
    </w:p>
    <w:p w14:paraId="06D925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7.19A.4.</w:t>
      </w:r>
      <w:r w:rsidRPr="00A75719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Minimum requirement at transitions</w:t>
      </w:r>
      <w:r>
        <w:rPr>
          <w:noProof/>
        </w:rPr>
        <w:tab/>
        <w:t>360</w:t>
      </w:r>
    </w:p>
    <w:p w14:paraId="5383578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360</w:t>
      </w:r>
    </w:p>
    <w:p w14:paraId="70C2FD0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037143C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361</w:t>
      </w:r>
    </w:p>
    <w:p w14:paraId="2B42853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361</w:t>
      </w:r>
    </w:p>
    <w:p w14:paraId="31FD208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56D52EC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361</w:t>
      </w:r>
    </w:p>
    <w:p w14:paraId="4B6FBB4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362</w:t>
      </w:r>
    </w:p>
    <w:p w14:paraId="187004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1C57891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362</w:t>
      </w:r>
    </w:p>
    <w:p w14:paraId="653202B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363</w:t>
      </w:r>
    </w:p>
    <w:p w14:paraId="4A9E8FB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3FFBBD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363</w:t>
      </w:r>
    </w:p>
    <w:p w14:paraId="37AEA59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NB-IoT</w:t>
      </w:r>
      <w:r>
        <w:rPr>
          <w:noProof/>
        </w:rPr>
        <w:tab/>
        <w:t>363</w:t>
      </w:r>
    </w:p>
    <w:p w14:paraId="42136C7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363</w:t>
      </w:r>
    </w:p>
    <w:p w14:paraId="7E341C0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363</w:t>
      </w:r>
    </w:p>
    <w:p w14:paraId="3024A88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  <w:lang w:eastAsia="zh-CN"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?? ??"/>
          <w:noProof/>
          <w:lang w:eastAsia="zh-CN"/>
        </w:rPr>
        <w:t>Timing Advance adjustment delay</w:t>
      </w:r>
      <w:r>
        <w:rPr>
          <w:noProof/>
        </w:rPr>
        <w:tab/>
        <w:t>363</w:t>
      </w:r>
    </w:p>
    <w:p w14:paraId="0962882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Timing Advance adjustment accuracy</w:t>
      </w:r>
      <w:r>
        <w:rPr>
          <w:noProof/>
        </w:rPr>
        <w:tab/>
        <w:t>363</w:t>
      </w:r>
    </w:p>
    <w:p w14:paraId="240F229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364</w:t>
      </w:r>
    </w:p>
    <w:p w14:paraId="73AE67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364</w:t>
      </w:r>
    </w:p>
    <w:p w14:paraId="04CEFE6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364</w:t>
      </w:r>
    </w:p>
    <w:p w14:paraId="140189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  <w:lang w:eastAsia="zh-CN"/>
        </w:rPr>
        <w:t>7.22A.2.1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?? ??"/>
          <w:noProof/>
          <w:lang w:eastAsia="zh-CN"/>
        </w:rPr>
        <w:t>Timing Advance adjustment delay</w:t>
      </w:r>
      <w:r>
        <w:rPr>
          <w:noProof/>
        </w:rPr>
        <w:tab/>
        <w:t>364</w:t>
      </w:r>
    </w:p>
    <w:p w14:paraId="1A08EC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Timing Advance adjustment accuracy</w:t>
      </w:r>
      <w:r>
        <w:rPr>
          <w:noProof/>
        </w:rPr>
        <w:tab/>
        <w:t>364</w:t>
      </w:r>
    </w:p>
    <w:p w14:paraId="635C577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364</w:t>
      </w:r>
    </w:p>
    <w:p w14:paraId="689593D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D550D0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364</w:t>
      </w:r>
    </w:p>
    <w:p w14:paraId="52E267D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7.23.2.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365</w:t>
      </w:r>
    </w:p>
    <w:p w14:paraId="52B58A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7.23.2.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365</w:t>
      </w:r>
    </w:p>
    <w:p w14:paraId="198884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7.23.2.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366</w:t>
      </w:r>
    </w:p>
    <w:p w14:paraId="2549F6E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Category NB-IoT UE for Satellite Access</w:t>
      </w:r>
      <w:r>
        <w:rPr>
          <w:noProof/>
        </w:rPr>
        <w:tab/>
        <w:t>366</w:t>
      </w:r>
    </w:p>
    <w:p w14:paraId="21924BC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47199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366</w:t>
      </w:r>
    </w:p>
    <w:p w14:paraId="151915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7.23A.2.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367</w:t>
      </w:r>
    </w:p>
    <w:p w14:paraId="7E6D67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7.23A.2.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367</w:t>
      </w:r>
    </w:p>
    <w:p w14:paraId="4631E64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7.23A.2.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368</w:t>
      </w:r>
    </w:p>
    <w:p w14:paraId="035AF36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368</w:t>
      </w:r>
    </w:p>
    <w:p w14:paraId="53387B3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38DB49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4FB24F6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369</w:t>
      </w:r>
    </w:p>
    <w:p w14:paraId="069D93E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66403BE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4946896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Cell </w:t>
      </w:r>
      <w:r>
        <w:rPr>
          <w:noProof/>
          <w:lang w:eastAsia="zh-CN"/>
        </w:rPr>
        <w:t xml:space="preserve">phase </w:t>
      </w:r>
      <w:r>
        <w:rPr>
          <w:noProof/>
        </w:rPr>
        <w:t>synchronization accuracy</w:t>
      </w:r>
      <w:r>
        <w:rPr>
          <w:noProof/>
          <w:lang w:eastAsia="zh-CN"/>
        </w:rPr>
        <w:t xml:space="preserve"> for MBMS services (FDD)</w:t>
      </w:r>
      <w:r>
        <w:rPr>
          <w:noProof/>
        </w:rPr>
        <w:tab/>
        <w:t>370</w:t>
      </w:r>
    </w:p>
    <w:p w14:paraId="3211D34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370</w:t>
      </w:r>
    </w:p>
    <w:p w14:paraId="70E3916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7.</w:t>
      </w:r>
      <w:r w:rsidRPr="00A75719">
        <w:rPr>
          <w:rFonts w:cs="v4.2.0"/>
          <w:noProof/>
          <w:lang w:eastAsia="zh-CN"/>
        </w:rPr>
        <w:t>25</w:t>
      </w:r>
      <w:r w:rsidRPr="00A75719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Minimum requirements</w:t>
      </w:r>
      <w:r>
        <w:rPr>
          <w:noProof/>
        </w:rPr>
        <w:tab/>
        <w:t>370</w:t>
      </w:r>
    </w:p>
    <w:p w14:paraId="654EF0B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371</w:t>
      </w:r>
    </w:p>
    <w:p w14:paraId="2076837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7D9E28E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3794C48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  <w:lang w:eastAsia="zh-CN"/>
        </w:rPr>
        <w:t xml:space="preserve"> for category M1</w:t>
      </w:r>
      <w:r>
        <w:rPr>
          <w:noProof/>
        </w:rPr>
        <w:tab/>
        <w:t>371</w:t>
      </w:r>
    </w:p>
    <w:p w14:paraId="6143F39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3.7.0"/>
          <w:noProof/>
        </w:rPr>
        <w:t>7.</w:t>
      </w:r>
      <w:r w:rsidRPr="00A75719">
        <w:rPr>
          <w:rFonts w:cs="v3.7.0"/>
          <w:noProof/>
          <w:lang w:eastAsia="zh-CN"/>
        </w:rPr>
        <w:t>27</w:t>
      </w:r>
      <w:r w:rsidRPr="00A75719">
        <w:rPr>
          <w:rFonts w:cs="v3.7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3.7.0"/>
          <w:noProof/>
        </w:rPr>
        <w:t>Introduction</w:t>
      </w:r>
      <w:r>
        <w:rPr>
          <w:noProof/>
        </w:rPr>
        <w:tab/>
        <w:t>371</w:t>
      </w:r>
    </w:p>
    <w:p w14:paraId="06E5AAF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3.7.0"/>
          <w:noProof/>
        </w:rPr>
        <w:t>7.</w:t>
      </w:r>
      <w:r w:rsidRPr="00A75719">
        <w:rPr>
          <w:rFonts w:cs="v3.7.0"/>
          <w:noProof/>
          <w:lang w:eastAsia="zh-CN"/>
        </w:rPr>
        <w:t>27</w:t>
      </w:r>
      <w:r w:rsidRPr="00A75719">
        <w:rPr>
          <w:rFonts w:cs="v3.7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3.7.0"/>
          <w:noProof/>
        </w:rPr>
        <w:t>Requirements</w:t>
      </w:r>
      <w:r>
        <w:rPr>
          <w:noProof/>
        </w:rPr>
        <w:tab/>
        <w:t>371</w:t>
      </w:r>
    </w:p>
    <w:p w14:paraId="33DBE8B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  <w:lang w:eastAsia="zh-CN"/>
        </w:rPr>
        <w:t xml:space="preserve"> for category M1 for Satellite Access</w:t>
      </w:r>
      <w:r>
        <w:rPr>
          <w:noProof/>
        </w:rPr>
        <w:tab/>
        <w:t>371</w:t>
      </w:r>
    </w:p>
    <w:p w14:paraId="167CB14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27A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48A95B4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27A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241FFAB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372</w:t>
      </w:r>
    </w:p>
    <w:p w14:paraId="79E1968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3.7.0"/>
          <w:noProof/>
        </w:rPr>
        <w:t>Introduction</w:t>
      </w:r>
      <w:r>
        <w:rPr>
          <w:noProof/>
        </w:rPr>
        <w:tab/>
        <w:t>372</w:t>
      </w:r>
    </w:p>
    <w:p w14:paraId="5E59337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F17C4C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372</w:t>
      </w:r>
    </w:p>
    <w:p w14:paraId="6DE4E5C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014EE05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4A00A77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?? ??"/>
          <w:noProof/>
        </w:rPr>
        <w:t>Timing Advance adjustment delay</w:t>
      </w:r>
      <w:r>
        <w:rPr>
          <w:noProof/>
        </w:rPr>
        <w:tab/>
        <w:t>372</w:t>
      </w:r>
    </w:p>
    <w:p w14:paraId="16248B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372</w:t>
      </w:r>
    </w:p>
    <w:p w14:paraId="1302867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372</w:t>
      </w:r>
    </w:p>
    <w:p w14:paraId="62EE22E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64BCF7C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407AE95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373</w:t>
      </w:r>
    </w:p>
    <w:p w14:paraId="4657344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1A7C868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373</w:t>
      </w:r>
    </w:p>
    <w:p w14:paraId="36424FA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373</w:t>
      </w:r>
    </w:p>
    <w:p w14:paraId="28F756C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33C8A2E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373</w:t>
      </w:r>
    </w:p>
    <w:p w14:paraId="331D470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374</w:t>
      </w:r>
    </w:p>
    <w:p w14:paraId="053A1D8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Addition and Release Delay of NR PSCell Operating with CCA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374</w:t>
      </w:r>
    </w:p>
    <w:p w14:paraId="218C6D6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234F128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374</w:t>
      </w:r>
    </w:p>
    <w:p w14:paraId="2B87227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375</w:t>
      </w:r>
    </w:p>
    <w:p w14:paraId="7A41B2A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EN-DC</w:t>
      </w:r>
      <w:r>
        <w:rPr>
          <w:noProof/>
        </w:rPr>
        <w:tab/>
        <w:t>376</w:t>
      </w:r>
    </w:p>
    <w:p w14:paraId="45707E5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07AB0A2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47B11F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376</w:t>
      </w:r>
    </w:p>
    <w:p w14:paraId="71005D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376</w:t>
      </w:r>
    </w:p>
    <w:p w14:paraId="361C8B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377</w:t>
      </w:r>
    </w:p>
    <w:p w14:paraId="0029F07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377</w:t>
      </w:r>
    </w:p>
    <w:p w14:paraId="63F9A8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377</w:t>
      </w:r>
    </w:p>
    <w:p w14:paraId="7BB63F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378</w:t>
      </w:r>
    </w:p>
    <w:p w14:paraId="19B9DE0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378</w:t>
      </w:r>
    </w:p>
    <w:p w14:paraId="0A87B4D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378</w:t>
      </w:r>
    </w:p>
    <w:p w14:paraId="1331977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378</w:t>
      </w:r>
    </w:p>
    <w:p w14:paraId="708B7CC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378</w:t>
      </w:r>
    </w:p>
    <w:p w14:paraId="323EB7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378</w:t>
      </w:r>
    </w:p>
    <w:p w14:paraId="2AFFA3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379</w:t>
      </w:r>
    </w:p>
    <w:p w14:paraId="2C4205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379</w:t>
      </w:r>
    </w:p>
    <w:p w14:paraId="7BCEB13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379</w:t>
      </w:r>
    </w:p>
    <w:p w14:paraId="4371B1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379</w:t>
      </w:r>
    </w:p>
    <w:p w14:paraId="7BC378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380</w:t>
      </w:r>
    </w:p>
    <w:p w14:paraId="150161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380</w:t>
      </w:r>
    </w:p>
    <w:p w14:paraId="70FCA4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381</w:t>
      </w:r>
    </w:p>
    <w:p w14:paraId="273F8A9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381</w:t>
      </w:r>
    </w:p>
    <w:p w14:paraId="4BB4461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381</w:t>
      </w:r>
    </w:p>
    <w:p w14:paraId="5DF13F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381</w:t>
      </w:r>
    </w:p>
    <w:p w14:paraId="0B2AD5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382</w:t>
      </w:r>
    </w:p>
    <w:p w14:paraId="053B30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SCG</w:t>
      </w:r>
      <w:r>
        <w:rPr>
          <w:noProof/>
        </w:rPr>
        <w:t xml:space="preserve"> </w:t>
      </w:r>
      <w:r>
        <w:rPr>
          <w:noProof/>
          <w:lang w:eastAsia="zh-CN"/>
        </w:rPr>
        <w:t>activation/deactivation</w:t>
      </w:r>
      <w:r>
        <w:rPr>
          <w:noProof/>
        </w:rPr>
        <w:tab/>
        <w:t>382</w:t>
      </w:r>
    </w:p>
    <w:p w14:paraId="4AC753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2.</w:t>
      </w:r>
      <w:r>
        <w:rPr>
          <w:noProof/>
          <w:lang w:eastAsia="zh-CN"/>
        </w:rPr>
        <w:t>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 xml:space="preserve">due to </w:t>
      </w:r>
      <w:r>
        <w:rPr>
          <w:noProof/>
        </w:rPr>
        <w:t xml:space="preserve">NR SRS </w:t>
      </w:r>
      <w:r>
        <w:rPr>
          <w:noProof/>
          <w:lang w:eastAsia="zh-CN"/>
        </w:rPr>
        <w:t xml:space="preserve">antenna port </w:t>
      </w:r>
      <w:r>
        <w:rPr>
          <w:noProof/>
        </w:rPr>
        <w:t>switching</w:t>
      </w:r>
      <w:r>
        <w:rPr>
          <w:noProof/>
        </w:rPr>
        <w:tab/>
        <w:t>382</w:t>
      </w:r>
    </w:p>
    <w:p w14:paraId="5BD99DF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fast SCell activation/deactivation</w:t>
      </w:r>
      <w:r>
        <w:rPr>
          <w:noProof/>
        </w:rPr>
        <w:tab/>
        <w:t>383</w:t>
      </w:r>
    </w:p>
    <w:p w14:paraId="468D43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383</w:t>
      </w:r>
    </w:p>
    <w:p w14:paraId="34531AE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Transmit/Receive Timing Difference in Carrier Aggregation for</w:t>
      </w:r>
      <w:r w:rsidRPr="00A75719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384</w:t>
      </w:r>
    </w:p>
    <w:p w14:paraId="733BD21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58F7320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384</w:t>
      </w:r>
    </w:p>
    <w:p w14:paraId="1E469AE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384</w:t>
      </w:r>
    </w:p>
    <w:p w14:paraId="15B11C0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384</w:t>
      </w:r>
    </w:p>
    <w:p w14:paraId="468E2F4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57B7DF9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384</w:t>
      </w:r>
    </w:p>
    <w:p w14:paraId="4408FA1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NE-DC</w:t>
      </w:r>
      <w:r>
        <w:rPr>
          <w:noProof/>
        </w:rPr>
        <w:tab/>
        <w:t>385</w:t>
      </w:r>
    </w:p>
    <w:p w14:paraId="27704A6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19E44FA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385</w:t>
      </w:r>
    </w:p>
    <w:p w14:paraId="66CF9C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385</w:t>
      </w:r>
    </w:p>
    <w:p w14:paraId="45A13F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385</w:t>
      </w:r>
    </w:p>
    <w:p w14:paraId="55FD1B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385</w:t>
      </w:r>
    </w:p>
    <w:p w14:paraId="6A04DF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386</w:t>
      </w:r>
    </w:p>
    <w:p w14:paraId="57FB46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386</w:t>
      </w:r>
    </w:p>
    <w:p w14:paraId="5DBABC6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386</w:t>
      </w:r>
    </w:p>
    <w:p w14:paraId="5FD9D1C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386</w:t>
      </w:r>
    </w:p>
    <w:p w14:paraId="4251480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386</w:t>
      </w:r>
    </w:p>
    <w:p w14:paraId="43464AF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387</w:t>
      </w:r>
    </w:p>
    <w:p w14:paraId="7AB654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387</w:t>
      </w:r>
    </w:p>
    <w:p w14:paraId="3FE2CDD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388</w:t>
      </w:r>
    </w:p>
    <w:p w14:paraId="7B00BC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388</w:t>
      </w:r>
    </w:p>
    <w:p w14:paraId="6646A8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388</w:t>
      </w:r>
    </w:p>
    <w:p w14:paraId="3FB949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388</w:t>
      </w:r>
    </w:p>
    <w:p w14:paraId="4240BC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388</w:t>
      </w:r>
    </w:p>
    <w:p w14:paraId="488E04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389</w:t>
      </w:r>
    </w:p>
    <w:p w14:paraId="0B3F361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389</w:t>
      </w:r>
    </w:p>
    <w:p w14:paraId="130B5E3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389</w:t>
      </w:r>
    </w:p>
    <w:p w14:paraId="362909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E-UTRA measurement with autonomous gaps</w:t>
      </w:r>
      <w:r>
        <w:rPr>
          <w:noProof/>
        </w:rPr>
        <w:tab/>
        <w:t>389</w:t>
      </w:r>
    </w:p>
    <w:p w14:paraId="5F63A6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390</w:t>
      </w:r>
    </w:p>
    <w:p w14:paraId="0D05D8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390</w:t>
      </w:r>
    </w:p>
    <w:p w14:paraId="344DEEB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noProof/>
        </w:rPr>
        <w:t>.</w:t>
      </w:r>
      <w:r>
        <w:rPr>
          <w:noProof/>
          <w:lang w:eastAsia="zh-CN"/>
        </w:rPr>
        <w:t>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 xml:space="preserve">due to </w:t>
      </w:r>
      <w:r>
        <w:rPr>
          <w:noProof/>
        </w:rPr>
        <w:t xml:space="preserve">NR SRS </w:t>
      </w:r>
      <w:r>
        <w:rPr>
          <w:noProof/>
          <w:lang w:eastAsia="zh-CN"/>
        </w:rPr>
        <w:t xml:space="preserve">antenna port </w:t>
      </w:r>
      <w:r>
        <w:rPr>
          <w:noProof/>
        </w:rPr>
        <w:t>switching</w:t>
      </w:r>
      <w:r>
        <w:rPr>
          <w:noProof/>
        </w:rPr>
        <w:tab/>
        <w:t>391</w:t>
      </w:r>
    </w:p>
    <w:p w14:paraId="2CCC107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during NR measurement with autonomous gaps</w:t>
      </w:r>
      <w:r>
        <w:rPr>
          <w:noProof/>
        </w:rPr>
        <w:tab/>
        <w:t>391</w:t>
      </w:r>
    </w:p>
    <w:p w14:paraId="2BA0763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45E4767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68A1CCE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 SCG Activation and Deactivation Delay</w:t>
      </w:r>
      <w:r>
        <w:rPr>
          <w:noProof/>
        </w:rPr>
        <w:tab/>
        <w:t>392</w:t>
      </w:r>
    </w:p>
    <w:p w14:paraId="223ECF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5E9904D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392</w:t>
      </w:r>
    </w:p>
    <w:p w14:paraId="2F5BF9B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393</w:t>
      </w:r>
    </w:p>
    <w:p w14:paraId="76877EC6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393</w:t>
      </w:r>
    </w:p>
    <w:p w14:paraId="471772F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393</w:t>
      </w:r>
    </w:p>
    <w:p w14:paraId="69A1F2C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04EA90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35A74C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394</w:t>
      </w:r>
    </w:p>
    <w:p w14:paraId="6E260BE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402</w:t>
      </w:r>
    </w:p>
    <w:p w14:paraId="44A4253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403</w:t>
      </w:r>
    </w:p>
    <w:p w14:paraId="6833952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</w:t>
      </w:r>
      <w:r>
        <w:rPr>
          <w:noProof/>
          <w:lang w:eastAsia="zh-CN"/>
        </w:rPr>
        <w:t>EN-DC</w:t>
      </w:r>
      <w:r>
        <w:rPr>
          <w:noProof/>
        </w:rPr>
        <w:t>)</w:t>
      </w:r>
      <w:r>
        <w:rPr>
          <w:noProof/>
        </w:rPr>
        <w:tab/>
        <w:t>404</w:t>
      </w:r>
    </w:p>
    <w:p w14:paraId="1DEDD68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406</w:t>
      </w:r>
    </w:p>
    <w:p w14:paraId="484BDF5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407</w:t>
      </w:r>
    </w:p>
    <w:p w14:paraId="21C3244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Network controlled small gap</w:t>
      </w:r>
      <w:r>
        <w:rPr>
          <w:noProof/>
        </w:rPr>
        <w:tab/>
        <w:t>407</w:t>
      </w:r>
    </w:p>
    <w:p w14:paraId="5654A42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409</w:t>
      </w:r>
    </w:p>
    <w:p w14:paraId="082AEBA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409</w:t>
      </w:r>
    </w:p>
    <w:p w14:paraId="71A00E7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414</w:t>
      </w:r>
    </w:p>
    <w:p w14:paraId="24578AB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418</w:t>
      </w:r>
    </w:p>
    <w:p w14:paraId="4D70D9F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419</w:t>
      </w:r>
    </w:p>
    <w:p w14:paraId="7D66592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420</w:t>
      </w:r>
    </w:p>
    <w:p w14:paraId="5A7816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420</w:t>
      </w:r>
    </w:p>
    <w:p w14:paraId="4C17140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421</w:t>
      </w:r>
    </w:p>
    <w:p w14:paraId="2C67E66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426</w:t>
      </w:r>
    </w:p>
    <w:p w14:paraId="28FF989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433</w:t>
      </w:r>
    </w:p>
    <w:p w14:paraId="708D02F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433</w:t>
      </w:r>
    </w:p>
    <w:p w14:paraId="6CB8779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433</w:t>
      </w:r>
    </w:p>
    <w:p w14:paraId="7BD14B1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434</w:t>
      </w:r>
    </w:p>
    <w:p w14:paraId="273AFD8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436</w:t>
      </w:r>
    </w:p>
    <w:p w14:paraId="1D1D499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437</w:t>
      </w:r>
    </w:p>
    <w:p w14:paraId="079BD62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438</w:t>
      </w:r>
    </w:p>
    <w:p w14:paraId="007382E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445</w:t>
      </w:r>
    </w:p>
    <w:p w14:paraId="6A712D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 RAT measurements</w:t>
      </w:r>
      <w:r>
        <w:rPr>
          <w:noProof/>
        </w:rPr>
        <w:tab/>
        <w:t>445</w:t>
      </w:r>
    </w:p>
    <w:p w14:paraId="12F734E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445</w:t>
      </w:r>
    </w:p>
    <w:p w14:paraId="30B4FA3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450</w:t>
      </w:r>
    </w:p>
    <w:p w14:paraId="29EF5B8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450</w:t>
      </w:r>
    </w:p>
    <w:p w14:paraId="5E97448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454</w:t>
      </w:r>
    </w:p>
    <w:p w14:paraId="6C2DAE6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454</w:t>
      </w:r>
    </w:p>
    <w:p w14:paraId="2F87EBA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459</w:t>
      </w:r>
    </w:p>
    <w:p w14:paraId="0C68178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459</w:t>
      </w:r>
    </w:p>
    <w:p w14:paraId="105A34F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461</w:t>
      </w:r>
    </w:p>
    <w:p w14:paraId="6FAE825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461</w:t>
      </w:r>
    </w:p>
    <w:p w14:paraId="14CABCD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461</w:t>
      </w:r>
    </w:p>
    <w:p w14:paraId="40BC36F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462</w:t>
      </w:r>
    </w:p>
    <w:p w14:paraId="0F94681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462</w:t>
      </w:r>
    </w:p>
    <w:p w14:paraId="4B68DD3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462</w:t>
      </w:r>
    </w:p>
    <w:p w14:paraId="10FC6C8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462</w:t>
      </w:r>
    </w:p>
    <w:p w14:paraId="3EDCBBE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464</w:t>
      </w:r>
    </w:p>
    <w:p w14:paraId="3520871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8.1.2.4.</w:t>
      </w:r>
      <w:r w:rsidRPr="00A75719">
        <w:rPr>
          <w:noProof/>
          <w:lang w:val="en-US"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 xml:space="preserve">E-UTRAN </w:t>
      </w:r>
      <w:r w:rsidRPr="00A75719">
        <w:rPr>
          <w:noProof/>
          <w:lang w:val="en-US" w:eastAsia="zh-CN"/>
        </w:rPr>
        <w:t>F</w:t>
      </w:r>
      <w:r w:rsidRPr="00A75719">
        <w:rPr>
          <w:noProof/>
          <w:lang w:val="en-US"/>
        </w:rPr>
        <w:t>DD – cdma2000 1xRTT measurements</w:t>
      </w:r>
      <w:r w:rsidRPr="00A75719">
        <w:rPr>
          <w:noProof/>
          <w:lang w:val="en-US" w:eastAsia="zh-CN"/>
        </w:rPr>
        <w:t xml:space="preserve"> for SON ANR</w:t>
      </w:r>
      <w:r>
        <w:rPr>
          <w:noProof/>
        </w:rPr>
        <w:tab/>
        <w:t>464</w:t>
      </w:r>
    </w:p>
    <w:p w14:paraId="3BEB943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8.1.2.4.</w:t>
      </w:r>
      <w:r w:rsidRPr="00A75719">
        <w:rPr>
          <w:noProof/>
          <w:lang w:val="en-US" w:eastAsia="zh-CN"/>
        </w:rPr>
        <w:t>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 xml:space="preserve">E-UTRAN </w:t>
      </w:r>
      <w:r w:rsidRPr="00A75719">
        <w:rPr>
          <w:noProof/>
          <w:lang w:val="en-US" w:eastAsia="zh-CN"/>
        </w:rPr>
        <w:t>T</w:t>
      </w:r>
      <w:r w:rsidRPr="00A75719">
        <w:rPr>
          <w:noProof/>
          <w:lang w:val="en-US"/>
        </w:rPr>
        <w:t>DD – cdma2000 1xRTT measurements</w:t>
      </w:r>
      <w:r w:rsidRPr="00A75719">
        <w:rPr>
          <w:noProof/>
          <w:lang w:val="en-US" w:eastAsia="zh-CN"/>
        </w:rPr>
        <w:t xml:space="preserve"> for SON ANR</w:t>
      </w:r>
      <w:r>
        <w:rPr>
          <w:noProof/>
        </w:rPr>
        <w:tab/>
        <w:t>464</w:t>
      </w:r>
    </w:p>
    <w:p w14:paraId="57A0C19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464</w:t>
      </w:r>
    </w:p>
    <w:p w14:paraId="4D2EA02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465</w:t>
      </w:r>
    </w:p>
    <w:p w14:paraId="10C204A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465</w:t>
      </w:r>
    </w:p>
    <w:p w14:paraId="7E386AE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467</w:t>
      </w:r>
    </w:p>
    <w:p w14:paraId="5569242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467</w:t>
      </w:r>
    </w:p>
    <w:p w14:paraId="3D9C29D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471</w:t>
      </w:r>
    </w:p>
    <w:p w14:paraId="2AFE99E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475</w:t>
      </w:r>
    </w:p>
    <w:p w14:paraId="04637A4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475</w:t>
      </w:r>
    </w:p>
    <w:p w14:paraId="7757C31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475</w:t>
      </w:r>
    </w:p>
    <w:p w14:paraId="7CE3875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475</w:t>
      </w:r>
    </w:p>
    <w:p w14:paraId="3FCC13E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lastRenderedPageBreak/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E-UTRAN FDD – NR SFTD Measurements</w:t>
      </w:r>
      <w:r>
        <w:rPr>
          <w:noProof/>
        </w:rPr>
        <w:tab/>
        <w:t>475</w:t>
      </w:r>
    </w:p>
    <w:p w14:paraId="13249C8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E-UTRAN TDD – NR SFTD Measurements</w:t>
      </w:r>
      <w:r>
        <w:rPr>
          <w:noProof/>
        </w:rPr>
        <w:tab/>
        <w:t>477</w:t>
      </w:r>
    </w:p>
    <w:p w14:paraId="7E949F9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E-UTRA FDD - NR measurements with autonomous gaps</w:t>
      </w:r>
      <w:r>
        <w:rPr>
          <w:noProof/>
        </w:rPr>
        <w:tab/>
        <w:t>477</w:t>
      </w:r>
    </w:p>
    <w:p w14:paraId="26BB031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E-UTRA TDD - NR measurements with autonomous gaps</w:t>
      </w:r>
      <w:r>
        <w:rPr>
          <w:noProof/>
        </w:rPr>
        <w:tab/>
        <w:t>478</w:t>
      </w:r>
    </w:p>
    <w:p w14:paraId="6F72CC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478</w:t>
      </w:r>
    </w:p>
    <w:p w14:paraId="221DD10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479</w:t>
      </w:r>
    </w:p>
    <w:p w14:paraId="6CE7EB6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480</w:t>
      </w:r>
    </w:p>
    <w:p w14:paraId="183EB8A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482</w:t>
      </w:r>
    </w:p>
    <w:p w14:paraId="393F417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484</w:t>
      </w:r>
    </w:p>
    <w:p w14:paraId="4ABFB87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486</w:t>
      </w:r>
    </w:p>
    <w:p w14:paraId="3815851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486</w:t>
      </w:r>
    </w:p>
    <w:p w14:paraId="2C9F18C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486</w:t>
      </w:r>
    </w:p>
    <w:p w14:paraId="6E871D5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486</w:t>
      </w:r>
    </w:p>
    <w:p w14:paraId="507DFE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486</w:t>
      </w:r>
    </w:p>
    <w:p w14:paraId="0C92C77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ab/>
        <w:t>486</w:t>
      </w:r>
    </w:p>
    <w:p w14:paraId="75F9F53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ab/>
        <w:t>488</w:t>
      </w:r>
    </w:p>
    <w:p w14:paraId="1142386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ab/>
        <w:t>490</w:t>
      </w:r>
    </w:p>
    <w:p w14:paraId="347A51A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ab/>
        <w:t>492</w:t>
      </w:r>
    </w:p>
    <w:p w14:paraId="539C7BF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493</w:t>
      </w:r>
    </w:p>
    <w:p w14:paraId="354D9BD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495</w:t>
      </w:r>
    </w:p>
    <w:p w14:paraId="7D5F3A8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497</w:t>
      </w:r>
    </w:p>
    <w:p w14:paraId="495611B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499</w:t>
      </w:r>
    </w:p>
    <w:p w14:paraId="05F2288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</w:rPr>
        <w:tab/>
        <w:t>500</w:t>
      </w:r>
    </w:p>
    <w:p w14:paraId="360A238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500</w:t>
      </w:r>
    </w:p>
    <w:p w14:paraId="3E01D36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502</w:t>
      </w:r>
    </w:p>
    <w:p w14:paraId="6716E1D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503</w:t>
      </w:r>
    </w:p>
    <w:p w14:paraId="73E2D86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504</w:t>
      </w:r>
    </w:p>
    <w:p w14:paraId="60941B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504</w:t>
      </w:r>
    </w:p>
    <w:p w14:paraId="2CE7D11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504</w:t>
      </w:r>
    </w:p>
    <w:p w14:paraId="544DCFE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507</w:t>
      </w:r>
    </w:p>
    <w:p w14:paraId="482CA0C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510</w:t>
      </w:r>
    </w:p>
    <w:p w14:paraId="7320314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514</w:t>
      </w:r>
    </w:p>
    <w:p w14:paraId="350E71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517</w:t>
      </w:r>
    </w:p>
    <w:p w14:paraId="061EF1A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517</w:t>
      </w:r>
    </w:p>
    <w:p w14:paraId="6C29150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517</w:t>
      </w:r>
    </w:p>
    <w:p w14:paraId="7F181EA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518</w:t>
      </w:r>
    </w:p>
    <w:p w14:paraId="5B5C012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518</w:t>
      </w:r>
    </w:p>
    <w:p w14:paraId="73A4CF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519</w:t>
      </w:r>
    </w:p>
    <w:p w14:paraId="14BDBED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519</w:t>
      </w:r>
    </w:p>
    <w:p w14:paraId="4E4DDFF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1C950B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519</w:t>
      </w:r>
    </w:p>
    <w:p w14:paraId="1CD7A32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523</w:t>
      </w:r>
    </w:p>
    <w:p w14:paraId="179B370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389A1CC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523</w:t>
      </w:r>
    </w:p>
    <w:p w14:paraId="0B4E91A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523</w:t>
      </w:r>
    </w:p>
    <w:p w14:paraId="60357B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523</w:t>
      </w:r>
    </w:p>
    <w:p w14:paraId="7ED81E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524</w:t>
      </w:r>
    </w:p>
    <w:p w14:paraId="4415357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524</w:t>
      </w:r>
    </w:p>
    <w:p w14:paraId="7CB0CA4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525</w:t>
      </w:r>
    </w:p>
    <w:p w14:paraId="254DF56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527</w:t>
      </w:r>
    </w:p>
    <w:p w14:paraId="3ACBDC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527</w:t>
      </w:r>
    </w:p>
    <w:p w14:paraId="39CDD58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OTDOA</w:t>
      </w:r>
      <w:r>
        <w:rPr>
          <w:noProof/>
        </w:rPr>
        <w:t xml:space="preserve"> RSTD Measurements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E-UTRAN </w:t>
      </w:r>
      <w:r>
        <w:rPr>
          <w:noProof/>
          <w:lang w:eastAsia="zh-CN"/>
        </w:rPr>
        <w:t>c</w:t>
      </w:r>
      <w:r>
        <w:rPr>
          <w:noProof/>
        </w:rPr>
        <w:t xml:space="preserve">arrier </w:t>
      </w:r>
      <w:r>
        <w:rPr>
          <w:noProof/>
          <w:lang w:eastAsia="zh-CN"/>
        </w:rPr>
        <w:t>a</w:t>
      </w:r>
      <w:r>
        <w:rPr>
          <w:noProof/>
        </w:rPr>
        <w:t>ggregation</w:t>
      </w:r>
      <w:r>
        <w:rPr>
          <w:noProof/>
        </w:rPr>
        <w:tab/>
        <w:t>527</w:t>
      </w:r>
    </w:p>
    <w:p w14:paraId="28845D3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78F8553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the primary component carrier</w:t>
      </w:r>
      <w:r>
        <w:rPr>
          <w:noProof/>
        </w:rPr>
        <w:tab/>
        <w:t>528</w:t>
      </w:r>
    </w:p>
    <w:p w14:paraId="69EA7AE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a secondary component carrier</w:t>
      </w:r>
      <w:r>
        <w:rPr>
          <w:noProof/>
        </w:rPr>
        <w:tab/>
        <w:t>529</w:t>
      </w:r>
    </w:p>
    <w:p w14:paraId="637981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both primary component carrier and a secondary component carrier</w:t>
      </w:r>
      <w:r>
        <w:rPr>
          <w:noProof/>
        </w:rPr>
        <w:tab/>
        <w:t>529</w:t>
      </w:r>
    </w:p>
    <w:p w14:paraId="476AE5D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different secondary component carriers</w:t>
      </w:r>
      <w:r>
        <w:rPr>
          <w:noProof/>
        </w:rPr>
        <w:tab/>
        <w:t>530</w:t>
      </w:r>
    </w:p>
    <w:p w14:paraId="6AFF719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531</w:t>
      </w:r>
    </w:p>
    <w:p w14:paraId="64B5B8E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A84145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532</w:t>
      </w:r>
    </w:p>
    <w:p w14:paraId="280E43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532</w:t>
      </w:r>
    </w:p>
    <w:p w14:paraId="464BC74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532</w:t>
      </w:r>
    </w:p>
    <w:p w14:paraId="64296E7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535</w:t>
      </w:r>
    </w:p>
    <w:p w14:paraId="247F025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537</w:t>
      </w:r>
    </w:p>
    <w:p w14:paraId="37890E1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541</w:t>
      </w:r>
    </w:p>
    <w:p w14:paraId="1FEF077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542</w:t>
      </w:r>
    </w:p>
    <w:p w14:paraId="2FFF0C8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542</w:t>
      </w:r>
    </w:p>
    <w:p w14:paraId="66910AE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</w:t>
      </w:r>
      <w:r>
        <w:rPr>
          <w:noProof/>
        </w:rPr>
        <w:tab/>
        <w:t>543</w:t>
      </w:r>
    </w:p>
    <w:p w14:paraId="655D55E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48B477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ab/>
        <w:t>543</w:t>
      </w:r>
    </w:p>
    <w:p w14:paraId="4E5A20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543</w:t>
      </w:r>
    </w:p>
    <w:p w14:paraId="72AD13D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543</w:t>
      </w:r>
    </w:p>
    <w:p w14:paraId="74DFC5D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546</w:t>
      </w:r>
    </w:p>
    <w:p w14:paraId="47B6EC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548</w:t>
      </w:r>
    </w:p>
    <w:p w14:paraId="4F89B7A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549</w:t>
      </w:r>
    </w:p>
    <w:p w14:paraId="7157B68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8.6.2.</w:t>
      </w:r>
      <w:r w:rsidRPr="00A75719">
        <w:rPr>
          <w:rFonts w:cs="v4.2.0"/>
          <w:noProof/>
          <w:lang w:eastAsia="zh-CN"/>
        </w:rPr>
        <w:t>2</w:t>
      </w:r>
      <w:r w:rsidRPr="00A75719">
        <w:rPr>
          <w:rFonts w:cs="v4.2.0"/>
          <w:noProof/>
        </w:rPr>
        <w:t>.</w:t>
      </w:r>
      <w:r w:rsidRPr="00A75719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551</w:t>
      </w:r>
    </w:p>
    <w:p w14:paraId="4D02DEC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554</w:t>
      </w:r>
    </w:p>
    <w:p w14:paraId="0228F12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554</w:t>
      </w:r>
    </w:p>
    <w:p w14:paraId="77B91B5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.6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</w:t>
      </w:r>
      <w:r>
        <w:rPr>
          <w:noProof/>
        </w:rPr>
        <w:tab/>
        <w:t>554</w:t>
      </w:r>
    </w:p>
    <w:p w14:paraId="135BE50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554</w:t>
      </w:r>
    </w:p>
    <w:p w14:paraId="476F16E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555</w:t>
      </w:r>
    </w:p>
    <w:p w14:paraId="0BCDE34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557</w:t>
      </w:r>
    </w:p>
    <w:p w14:paraId="7494C1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559</w:t>
      </w:r>
    </w:p>
    <w:p w14:paraId="09E293F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8.6.3.</w:t>
      </w:r>
      <w:r w:rsidRPr="00A75719">
        <w:rPr>
          <w:rFonts w:cs="v4.2.0"/>
          <w:noProof/>
          <w:lang w:eastAsia="zh-CN"/>
        </w:rPr>
        <w:t>2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560</w:t>
      </w:r>
    </w:p>
    <w:p w14:paraId="54529C2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8.6.3.</w:t>
      </w:r>
      <w:r w:rsidRPr="00A75719">
        <w:rPr>
          <w:rFonts w:cs="v4.2.0"/>
          <w:noProof/>
          <w:lang w:eastAsia="zh-CN"/>
        </w:rPr>
        <w:t>2</w:t>
      </w:r>
      <w:r w:rsidRPr="00A75719">
        <w:rPr>
          <w:rFonts w:cs="v4.2.0"/>
          <w:noProof/>
        </w:rPr>
        <w:t>.</w:t>
      </w:r>
      <w:r w:rsidRPr="00A75719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562</w:t>
      </w:r>
    </w:p>
    <w:p w14:paraId="003C897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565</w:t>
      </w:r>
    </w:p>
    <w:p w14:paraId="2D71534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565</w:t>
      </w:r>
    </w:p>
    <w:p w14:paraId="6F955AA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</w:t>
      </w:r>
      <w:r>
        <w:rPr>
          <w:noProof/>
        </w:rPr>
        <w:tab/>
        <w:t>565</w:t>
      </w:r>
    </w:p>
    <w:p w14:paraId="4FC2E0C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023609B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566</w:t>
      </w:r>
    </w:p>
    <w:p w14:paraId="6E204A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566</w:t>
      </w:r>
    </w:p>
    <w:p w14:paraId="67C9F11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566</w:t>
      </w:r>
    </w:p>
    <w:p w14:paraId="493218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566</w:t>
      </w:r>
    </w:p>
    <w:p w14:paraId="21ED70F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566</w:t>
      </w:r>
    </w:p>
    <w:p w14:paraId="2D12C7E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566</w:t>
      </w:r>
    </w:p>
    <w:p w14:paraId="448C00D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568</w:t>
      </w:r>
    </w:p>
    <w:p w14:paraId="4A0A52F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569</w:t>
      </w:r>
    </w:p>
    <w:p w14:paraId="091C988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569</w:t>
      </w:r>
    </w:p>
    <w:p w14:paraId="2915517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569</w:t>
      </w:r>
    </w:p>
    <w:p w14:paraId="31E3C9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569</w:t>
      </w:r>
    </w:p>
    <w:p w14:paraId="0AC864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569</w:t>
      </w:r>
    </w:p>
    <w:p w14:paraId="44B2ED3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569</w:t>
      </w:r>
    </w:p>
    <w:p w14:paraId="1F43FE9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571</w:t>
      </w:r>
    </w:p>
    <w:p w14:paraId="0E8A16D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572</w:t>
      </w:r>
    </w:p>
    <w:p w14:paraId="629AC38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664B8C7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573</w:t>
      </w:r>
    </w:p>
    <w:p w14:paraId="7B59D36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573</w:t>
      </w:r>
    </w:p>
    <w:p w14:paraId="40100C8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573</w:t>
      </w:r>
    </w:p>
    <w:p w14:paraId="42BC94E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measurements with autonomous gaps</w:t>
      </w:r>
      <w:r>
        <w:rPr>
          <w:noProof/>
        </w:rPr>
        <w:tab/>
        <w:t>573</w:t>
      </w:r>
    </w:p>
    <w:p w14:paraId="57A8DB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573</w:t>
      </w:r>
    </w:p>
    <w:p w14:paraId="03F899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574</w:t>
      </w:r>
    </w:p>
    <w:p w14:paraId="731F2CB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measurements with autonomous gaps</w:t>
      </w:r>
      <w:r>
        <w:rPr>
          <w:noProof/>
        </w:rPr>
        <w:tab/>
        <w:t>574</w:t>
      </w:r>
    </w:p>
    <w:p w14:paraId="0E0261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574</w:t>
      </w:r>
    </w:p>
    <w:p w14:paraId="0C7019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575</w:t>
      </w:r>
    </w:p>
    <w:p w14:paraId="437BC8B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Measurements</w:t>
      </w:r>
      <w:r>
        <w:rPr>
          <w:noProof/>
        </w:rPr>
        <w:tab/>
        <w:t>575</w:t>
      </w:r>
    </w:p>
    <w:p w14:paraId="7ECF61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8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575</w:t>
      </w:r>
    </w:p>
    <w:p w14:paraId="74E0445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575</w:t>
      </w:r>
    </w:p>
    <w:p w14:paraId="5AAA66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576</w:t>
      </w:r>
    </w:p>
    <w:p w14:paraId="562E96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576</w:t>
      </w:r>
    </w:p>
    <w:p w14:paraId="544FCE8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576</w:t>
      </w:r>
    </w:p>
    <w:p w14:paraId="14B3668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41709C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577</w:t>
      </w:r>
    </w:p>
    <w:p w14:paraId="182C51E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577</w:t>
      </w:r>
    </w:p>
    <w:p w14:paraId="774F509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577</w:t>
      </w:r>
    </w:p>
    <w:p w14:paraId="38D31E0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577</w:t>
      </w:r>
    </w:p>
    <w:p w14:paraId="16349BF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7B4EF70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577</w:t>
      </w:r>
    </w:p>
    <w:p w14:paraId="1F6824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577</w:t>
      </w:r>
    </w:p>
    <w:p w14:paraId="795E9B4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578</w:t>
      </w:r>
    </w:p>
    <w:p w14:paraId="3D76D4B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Discovery Signal </w:t>
      </w:r>
      <w:r>
        <w:rPr>
          <w:noProof/>
          <w:lang w:eastAsia="zh-CN"/>
        </w:rPr>
        <w:t>Measurements under Operation with Frame Structure 3</w:t>
      </w:r>
      <w:r>
        <w:rPr>
          <w:noProof/>
        </w:rPr>
        <w:tab/>
        <w:t>579</w:t>
      </w:r>
    </w:p>
    <w:p w14:paraId="12CA809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7DB4D99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ab/>
        <w:t>579</w:t>
      </w:r>
    </w:p>
    <w:p w14:paraId="1E0CEF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579</w:t>
      </w:r>
    </w:p>
    <w:p w14:paraId="71505D6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579</w:t>
      </w:r>
    </w:p>
    <w:p w14:paraId="331D1C2E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579</w:t>
      </w:r>
    </w:p>
    <w:p w14:paraId="7ECED4AB" w14:textId="77777777" w:rsidR="00806ADF" w:rsidRDefault="00806ADF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581</w:t>
      </w:r>
    </w:p>
    <w:p w14:paraId="5FC19AA8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582</w:t>
      </w:r>
    </w:p>
    <w:p w14:paraId="215706A9" w14:textId="77777777" w:rsidR="00806ADF" w:rsidRDefault="00806ADF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584</w:t>
      </w:r>
    </w:p>
    <w:p w14:paraId="22A73C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er-</w:t>
      </w:r>
      <w:r>
        <w:rPr>
          <w:noProof/>
        </w:rPr>
        <w:t>frequency measurements</w:t>
      </w:r>
      <w:r>
        <w:rPr>
          <w:noProof/>
        </w:rPr>
        <w:tab/>
        <w:t>585</w:t>
      </w:r>
    </w:p>
    <w:p w14:paraId="04D7B2D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585</w:t>
      </w:r>
    </w:p>
    <w:p w14:paraId="61F4F54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8.11.2.</w:t>
      </w:r>
      <w:r w:rsidRPr="00A75719">
        <w:rPr>
          <w:rFonts w:cs="v4.2.0"/>
          <w:noProof/>
          <w:lang w:eastAsia="zh-CN"/>
        </w:rPr>
        <w:t>2</w:t>
      </w:r>
      <w:r w:rsidRPr="00A75719">
        <w:rPr>
          <w:rFonts w:cs="v4.2.0"/>
          <w:noProof/>
        </w:rPr>
        <w:t>.</w:t>
      </w:r>
      <w:r w:rsidRPr="00A75719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589</w:t>
      </w:r>
    </w:p>
    <w:p w14:paraId="0D7201A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 based discovery signal measurements</w:t>
      </w:r>
      <w:r>
        <w:rPr>
          <w:noProof/>
        </w:rPr>
        <w:tab/>
        <w:t>589</w:t>
      </w:r>
    </w:p>
    <w:p w14:paraId="69B636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589</w:t>
      </w:r>
    </w:p>
    <w:p w14:paraId="0E4BA27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589</w:t>
      </w:r>
    </w:p>
    <w:p w14:paraId="06A3B28E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589</w:t>
      </w:r>
    </w:p>
    <w:p w14:paraId="51059B78" w14:textId="77777777" w:rsidR="00806ADF" w:rsidRDefault="00806ADF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591</w:t>
      </w:r>
    </w:p>
    <w:p w14:paraId="5F2A3909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591</w:t>
      </w:r>
    </w:p>
    <w:p w14:paraId="71DB046E" w14:textId="77777777" w:rsidR="00806ADF" w:rsidRDefault="00806ADF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592</w:t>
      </w:r>
    </w:p>
    <w:p w14:paraId="7A45DA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593</w:t>
      </w:r>
    </w:p>
    <w:p w14:paraId="64EDD18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8.11.3.</w:t>
      </w:r>
      <w:r w:rsidRPr="00A75719">
        <w:rPr>
          <w:rFonts w:cs="v4.2.0"/>
          <w:noProof/>
          <w:lang w:eastAsia="zh-CN"/>
        </w:rPr>
        <w:t>2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593</w:t>
      </w:r>
    </w:p>
    <w:p w14:paraId="128C10D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8.11.3.</w:t>
      </w:r>
      <w:r w:rsidRPr="00A75719">
        <w:rPr>
          <w:rFonts w:cs="v4.2.0"/>
          <w:noProof/>
          <w:lang w:eastAsia="zh-CN"/>
        </w:rPr>
        <w:t>2</w:t>
      </w:r>
      <w:r w:rsidRPr="00A75719">
        <w:rPr>
          <w:rFonts w:cs="v4.2.0"/>
          <w:noProof/>
        </w:rPr>
        <w:t>.</w:t>
      </w:r>
      <w:r w:rsidRPr="00A75719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597</w:t>
      </w:r>
    </w:p>
    <w:p w14:paraId="226FF2E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597</w:t>
      </w:r>
    </w:p>
    <w:p w14:paraId="3BC69B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597</w:t>
      </w:r>
    </w:p>
    <w:p w14:paraId="4D467D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597</w:t>
      </w:r>
    </w:p>
    <w:p w14:paraId="244C080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  <w:lang w:eastAsia="zh-CN"/>
        </w:rPr>
        <w:t xml:space="preserve"> measurements</w:t>
      </w:r>
      <w:r>
        <w:rPr>
          <w:noProof/>
        </w:rPr>
        <w:tab/>
        <w:t>598</w:t>
      </w:r>
    </w:p>
    <w:p w14:paraId="13DBF08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598</w:t>
      </w:r>
    </w:p>
    <w:p w14:paraId="77A6F6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598</w:t>
      </w:r>
    </w:p>
    <w:p w14:paraId="5B402B9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 under Operation with Frame Structure 3</w:t>
      </w:r>
      <w:r>
        <w:rPr>
          <w:noProof/>
        </w:rPr>
        <w:tab/>
        <w:t>598</w:t>
      </w:r>
    </w:p>
    <w:p w14:paraId="47D42B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31872F1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598</w:t>
      </w:r>
    </w:p>
    <w:p w14:paraId="2A271F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598</w:t>
      </w:r>
    </w:p>
    <w:p w14:paraId="39FA46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599</w:t>
      </w:r>
    </w:p>
    <w:p w14:paraId="516E40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599</w:t>
      </w:r>
    </w:p>
    <w:p w14:paraId="0D9F50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599</w:t>
      </w:r>
    </w:p>
    <w:p w14:paraId="33E73ED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599</w:t>
      </w:r>
    </w:p>
    <w:p w14:paraId="49627BD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602</w:t>
      </w:r>
    </w:p>
    <w:p w14:paraId="6236011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605</w:t>
      </w:r>
    </w:p>
    <w:p w14:paraId="4CD466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605</w:t>
      </w:r>
    </w:p>
    <w:p w14:paraId="0B7BC7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605</w:t>
      </w:r>
    </w:p>
    <w:p w14:paraId="26993D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605</w:t>
      </w:r>
    </w:p>
    <w:p w14:paraId="5FE856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605</w:t>
      </w:r>
    </w:p>
    <w:p w14:paraId="6F3D04F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605</w:t>
      </w:r>
    </w:p>
    <w:p w14:paraId="12F4041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607</w:t>
      </w:r>
    </w:p>
    <w:p w14:paraId="364DE58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609</w:t>
      </w:r>
    </w:p>
    <w:p w14:paraId="656A8F6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440D5BA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609</w:t>
      </w:r>
    </w:p>
    <w:p w14:paraId="4F8311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610</w:t>
      </w:r>
    </w:p>
    <w:p w14:paraId="72454B4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610</w:t>
      </w:r>
    </w:p>
    <w:p w14:paraId="6765C2B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615</w:t>
      </w:r>
    </w:p>
    <w:p w14:paraId="45EB3A0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617</w:t>
      </w:r>
    </w:p>
    <w:p w14:paraId="6C1EC3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621</w:t>
      </w:r>
    </w:p>
    <w:p w14:paraId="7333DB2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621</w:t>
      </w:r>
    </w:p>
    <w:p w14:paraId="276CA1E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621</w:t>
      </w:r>
    </w:p>
    <w:p w14:paraId="0D8C9A5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624</w:t>
      </w:r>
    </w:p>
    <w:p w14:paraId="660A2A5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626</w:t>
      </w:r>
    </w:p>
    <w:p w14:paraId="2F0715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627</w:t>
      </w:r>
    </w:p>
    <w:p w14:paraId="3DD2F3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627</w:t>
      </w:r>
    </w:p>
    <w:p w14:paraId="60D46C8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629</w:t>
      </w:r>
    </w:p>
    <w:p w14:paraId="50559BD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631</w:t>
      </w:r>
    </w:p>
    <w:p w14:paraId="7F48648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>Requirements for UE category M1 with CE mode A</w:t>
      </w:r>
      <w:r>
        <w:rPr>
          <w:noProof/>
        </w:rPr>
        <w:tab/>
        <w:t>632</w:t>
      </w:r>
    </w:p>
    <w:p w14:paraId="1745EF6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632</w:t>
      </w:r>
    </w:p>
    <w:p w14:paraId="70FD2FC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632</w:t>
      </w:r>
    </w:p>
    <w:p w14:paraId="3C1EF9C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633</w:t>
      </w:r>
    </w:p>
    <w:p w14:paraId="0B6207E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633</w:t>
      </w:r>
    </w:p>
    <w:p w14:paraId="4AD658B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633</w:t>
      </w:r>
    </w:p>
    <w:p w14:paraId="1C15A9D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634</w:t>
      </w:r>
    </w:p>
    <w:p w14:paraId="062061C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634</w:t>
      </w:r>
    </w:p>
    <w:p w14:paraId="235431F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635</w:t>
      </w:r>
    </w:p>
    <w:p w14:paraId="700D915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636</w:t>
      </w:r>
    </w:p>
    <w:p w14:paraId="538CC0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636</w:t>
      </w:r>
    </w:p>
    <w:p w14:paraId="59B9DE6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637</w:t>
      </w:r>
    </w:p>
    <w:p w14:paraId="4A96EBF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641</w:t>
      </w:r>
    </w:p>
    <w:p w14:paraId="1AE8346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643</w:t>
      </w:r>
    </w:p>
    <w:p w14:paraId="593052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647</w:t>
      </w:r>
    </w:p>
    <w:p w14:paraId="2DE933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647</w:t>
      </w:r>
    </w:p>
    <w:p w14:paraId="6675D93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648</w:t>
      </w:r>
    </w:p>
    <w:p w14:paraId="521A78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648</w:t>
      </w:r>
    </w:p>
    <w:p w14:paraId="5C8ECEA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649</w:t>
      </w:r>
    </w:p>
    <w:p w14:paraId="6D9B917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653</w:t>
      </w:r>
    </w:p>
    <w:p w14:paraId="0427B10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656</w:t>
      </w:r>
    </w:p>
    <w:p w14:paraId="01BE777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661</w:t>
      </w:r>
    </w:p>
    <w:p w14:paraId="02F9CCA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662</w:t>
      </w:r>
    </w:p>
    <w:p w14:paraId="442BD90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662</w:t>
      </w:r>
    </w:p>
    <w:p w14:paraId="613226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663</w:t>
      </w:r>
    </w:p>
    <w:p w14:paraId="5C0E08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663</w:t>
      </w:r>
    </w:p>
    <w:p w14:paraId="216B113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663</w:t>
      </w:r>
    </w:p>
    <w:p w14:paraId="23805ED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666</w:t>
      </w:r>
    </w:p>
    <w:p w14:paraId="0EC2711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668</w:t>
      </w:r>
    </w:p>
    <w:p w14:paraId="547927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Requirements for UE category M1 with CE mode </w:t>
      </w:r>
      <w:r>
        <w:rPr>
          <w:noProof/>
          <w:lang w:eastAsia="zh-CN"/>
        </w:rPr>
        <w:t>B</w:t>
      </w:r>
      <w:r>
        <w:rPr>
          <w:noProof/>
        </w:rPr>
        <w:tab/>
        <w:t>669</w:t>
      </w:r>
    </w:p>
    <w:p w14:paraId="46F95A1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669</w:t>
      </w:r>
    </w:p>
    <w:p w14:paraId="6700E92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669</w:t>
      </w:r>
    </w:p>
    <w:p w14:paraId="28FE93F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670</w:t>
      </w:r>
    </w:p>
    <w:p w14:paraId="497ED65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670</w:t>
      </w:r>
    </w:p>
    <w:p w14:paraId="21F204F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670</w:t>
      </w:r>
    </w:p>
    <w:p w14:paraId="5CB4B85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671</w:t>
      </w:r>
    </w:p>
    <w:p w14:paraId="1C10C82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671</w:t>
      </w:r>
    </w:p>
    <w:p w14:paraId="4ADC801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671</w:t>
      </w:r>
    </w:p>
    <w:p w14:paraId="082B34C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676</w:t>
      </w:r>
    </w:p>
    <w:p w14:paraId="7C95374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678</w:t>
      </w:r>
    </w:p>
    <w:p w14:paraId="037739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683</w:t>
      </w:r>
    </w:p>
    <w:p w14:paraId="0FE5A3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683</w:t>
      </w:r>
    </w:p>
    <w:p w14:paraId="77C670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683</w:t>
      </w:r>
    </w:p>
    <w:p w14:paraId="12D6FA9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685</w:t>
      </w:r>
    </w:p>
    <w:p w14:paraId="5C57C10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688</w:t>
      </w:r>
    </w:p>
    <w:p w14:paraId="2D950B6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688</w:t>
      </w:r>
    </w:p>
    <w:p w14:paraId="49E32A6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689</w:t>
      </w:r>
    </w:p>
    <w:p w14:paraId="2ADFD1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6766623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689</w:t>
      </w:r>
    </w:p>
    <w:p w14:paraId="5DD2843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689</w:t>
      </w:r>
    </w:p>
    <w:p w14:paraId="702605B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690</w:t>
      </w:r>
    </w:p>
    <w:p w14:paraId="7DB64D57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690</w:t>
      </w:r>
    </w:p>
    <w:p w14:paraId="55C1F937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692</w:t>
      </w:r>
    </w:p>
    <w:p w14:paraId="0D82A1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694</w:t>
      </w:r>
    </w:p>
    <w:p w14:paraId="677A8244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694</w:t>
      </w:r>
    </w:p>
    <w:p w14:paraId="61E45194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694</w:t>
      </w:r>
    </w:p>
    <w:p w14:paraId="0F1A83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696</w:t>
      </w:r>
    </w:p>
    <w:p w14:paraId="0739F5F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696</w:t>
      </w:r>
    </w:p>
    <w:p w14:paraId="559EAD98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696</w:t>
      </w:r>
    </w:p>
    <w:p w14:paraId="43769362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698</w:t>
      </w:r>
    </w:p>
    <w:p w14:paraId="3700F76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700</w:t>
      </w:r>
    </w:p>
    <w:p w14:paraId="3B2044B2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700</w:t>
      </w:r>
    </w:p>
    <w:p w14:paraId="5FF83A6D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700</w:t>
      </w:r>
    </w:p>
    <w:p w14:paraId="50E658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702</w:t>
      </w:r>
    </w:p>
    <w:p w14:paraId="2FE44F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702</w:t>
      </w:r>
    </w:p>
    <w:p w14:paraId="64C1D7E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703</w:t>
      </w:r>
    </w:p>
    <w:p w14:paraId="7B8521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703</w:t>
      </w:r>
    </w:p>
    <w:p w14:paraId="3D68978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704</w:t>
      </w:r>
    </w:p>
    <w:p w14:paraId="7089CEC3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704</w:t>
      </w:r>
    </w:p>
    <w:p w14:paraId="71CDFBEF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706</w:t>
      </w:r>
    </w:p>
    <w:p w14:paraId="0646EBA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708</w:t>
      </w:r>
    </w:p>
    <w:p w14:paraId="69CB0177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708</w:t>
      </w:r>
    </w:p>
    <w:p w14:paraId="2C041AFB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708</w:t>
      </w:r>
    </w:p>
    <w:p w14:paraId="348BE67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710</w:t>
      </w:r>
    </w:p>
    <w:p w14:paraId="7615A13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710</w:t>
      </w:r>
    </w:p>
    <w:p w14:paraId="36D7E04E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710</w:t>
      </w:r>
    </w:p>
    <w:p w14:paraId="12C4D1E7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712</w:t>
      </w:r>
    </w:p>
    <w:p w14:paraId="23B53BE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714</w:t>
      </w:r>
    </w:p>
    <w:p w14:paraId="7AC89EA1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714</w:t>
      </w:r>
    </w:p>
    <w:p w14:paraId="7D7A74C8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714</w:t>
      </w:r>
    </w:p>
    <w:p w14:paraId="5DDF04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716</w:t>
      </w:r>
    </w:p>
    <w:p w14:paraId="4FCB1F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716</w:t>
      </w:r>
    </w:p>
    <w:p w14:paraId="3E73247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</w:t>
      </w:r>
      <w:r>
        <w:rPr>
          <w:noProof/>
          <w:lang w:eastAsia="zh-CN"/>
        </w:rPr>
        <w:t xml:space="preserve"> UE</w:t>
      </w:r>
      <w:r>
        <w:rPr>
          <w:noProof/>
        </w:rPr>
        <w:t xml:space="preserve"> </w:t>
      </w:r>
      <w:r>
        <w:rPr>
          <w:noProof/>
          <w:lang w:eastAsia="zh-CN"/>
        </w:rPr>
        <w:t>category NB1</w:t>
      </w:r>
      <w:r>
        <w:rPr>
          <w:noProof/>
        </w:rPr>
        <w:tab/>
        <w:t>717</w:t>
      </w:r>
    </w:p>
    <w:p w14:paraId="624AD4E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717</w:t>
      </w:r>
    </w:p>
    <w:p w14:paraId="6BD67C6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normal coverage</w:t>
      </w:r>
      <w:r>
        <w:rPr>
          <w:noProof/>
        </w:rPr>
        <w:tab/>
        <w:t>717</w:t>
      </w:r>
    </w:p>
    <w:p w14:paraId="1E7071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717</w:t>
      </w:r>
    </w:p>
    <w:p w14:paraId="5AD1AB4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717</w:t>
      </w:r>
    </w:p>
    <w:p w14:paraId="38A4E81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enhanced coverage</w:t>
      </w:r>
      <w:r>
        <w:rPr>
          <w:noProof/>
        </w:rPr>
        <w:tab/>
        <w:t>718</w:t>
      </w:r>
    </w:p>
    <w:p w14:paraId="296862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718</w:t>
      </w:r>
    </w:p>
    <w:p w14:paraId="248FA9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718</w:t>
      </w:r>
    </w:p>
    <w:p w14:paraId="367856F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718</w:t>
      </w:r>
    </w:p>
    <w:p w14:paraId="41AC898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718</w:t>
      </w:r>
    </w:p>
    <w:p w14:paraId="13251DC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719</w:t>
      </w:r>
    </w:p>
    <w:p w14:paraId="11F3CF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719</w:t>
      </w:r>
    </w:p>
    <w:p w14:paraId="51703A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719</w:t>
      </w:r>
    </w:p>
    <w:p w14:paraId="5977E4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719</w:t>
      </w:r>
    </w:p>
    <w:p w14:paraId="678E52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neighbour cell measurements</w:t>
      </w:r>
      <w:r>
        <w:rPr>
          <w:noProof/>
        </w:rPr>
        <w:tab/>
        <w:t>720</w:t>
      </w:r>
    </w:p>
    <w:p w14:paraId="5A006C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721</w:t>
      </w:r>
    </w:p>
    <w:p w14:paraId="5D4DFB4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</w:t>
      </w:r>
      <w:r>
        <w:rPr>
          <w:noProof/>
          <w:lang w:eastAsia="zh-CN"/>
        </w:rPr>
        <w:t xml:space="preserve"> UE</w:t>
      </w:r>
      <w:r>
        <w:rPr>
          <w:noProof/>
        </w:rPr>
        <w:t xml:space="preserve"> </w:t>
      </w:r>
      <w:r>
        <w:rPr>
          <w:noProof/>
          <w:lang w:eastAsia="zh-CN"/>
        </w:rPr>
        <w:t>category NB-IoT for Satellite Access</w:t>
      </w:r>
      <w:r>
        <w:rPr>
          <w:noProof/>
        </w:rPr>
        <w:tab/>
        <w:t>721</w:t>
      </w:r>
    </w:p>
    <w:p w14:paraId="13ACC74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721</w:t>
      </w:r>
    </w:p>
    <w:p w14:paraId="6665C0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normal coverage</w:t>
      </w:r>
      <w:r>
        <w:rPr>
          <w:noProof/>
        </w:rPr>
        <w:tab/>
        <w:t>722</w:t>
      </w:r>
    </w:p>
    <w:p w14:paraId="68928E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722</w:t>
      </w:r>
    </w:p>
    <w:p w14:paraId="597B2E1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8.14A.2.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722</w:t>
      </w:r>
    </w:p>
    <w:p w14:paraId="65A4407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enhanced coverage</w:t>
      </w:r>
      <w:r>
        <w:rPr>
          <w:noProof/>
        </w:rPr>
        <w:tab/>
        <w:t>722</w:t>
      </w:r>
    </w:p>
    <w:p w14:paraId="6949BE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722</w:t>
      </w:r>
    </w:p>
    <w:p w14:paraId="4D18EB4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8.14A.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722</w:t>
      </w:r>
    </w:p>
    <w:p w14:paraId="5006AF1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722</w:t>
      </w:r>
    </w:p>
    <w:p w14:paraId="2B77532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723</w:t>
      </w:r>
    </w:p>
    <w:p w14:paraId="1BBDE48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</w:t>
      </w:r>
      <w:r>
        <w:rPr>
          <w:noProof/>
          <w:lang w:eastAsia="zh-CN"/>
        </w:rPr>
        <w:t>2</w:t>
      </w:r>
      <w:r>
        <w:rPr>
          <w:noProof/>
        </w:rPr>
        <w:tab/>
        <w:t>723</w:t>
      </w:r>
    </w:p>
    <w:p w14:paraId="5EF59F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723</w:t>
      </w:r>
    </w:p>
    <w:p w14:paraId="0FF41C9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</w:t>
      </w:r>
      <w:r>
        <w:rPr>
          <w:noProof/>
          <w:lang w:eastAsia="zh-CN"/>
        </w:rPr>
        <w:t>2</w:t>
      </w:r>
      <w:r>
        <w:rPr>
          <w:noProof/>
        </w:rPr>
        <w:t xml:space="preserve"> with CE mode A</w:t>
      </w:r>
      <w:r>
        <w:rPr>
          <w:noProof/>
        </w:rPr>
        <w:tab/>
        <w:t>723</w:t>
      </w:r>
    </w:p>
    <w:p w14:paraId="22FA47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723</w:t>
      </w:r>
    </w:p>
    <w:p w14:paraId="76A3D62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724</w:t>
      </w:r>
    </w:p>
    <w:p w14:paraId="065B93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724</w:t>
      </w:r>
    </w:p>
    <w:p w14:paraId="0234713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725</w:t>
      </w:r>
    </w:p>
    <w:p w14:paraId="30E89E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725</w:t>
      </w:r>
    </w:p>
    <w:p w14:paraId="671E2B8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725</w:t>
      </w:r>
    </w:p>
    <w:p w14:paraId="0B7992D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726</w:t>
      </w:r>
    </w:p>
    <w:p w14:paraId="520435E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726</w:t>
      </w:r>
    </w:p>
    <w:p w14:paraId="06949DF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728</w:t>
      </w:r>
    </w:p>
    <w:p w14:paraId="0E7BAA7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731</w:t>
      </w:r>
    </w:p>
    <w:p w14:paraId="3946C2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731</w:t>
      </w:r>
    </w:p>
    <w:p w14:paraId="6A9A3EC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732</w:t>
      </w:r>
    </w:p>
    <w:p w14:paraId="3A6804F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734</w:t>
      </w:r>
    </w:p>
    <w:p w14:paraId="4393E81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736</w:t>
      </w:r>
    </w:p>
    <w:p w14:paraId="1C3BFBE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Requirements for UE category M2 with CE mode B</w:t>
      </w:r>
      <w:r>
        <w:rPr>
          <w:noProof/>
        </w:rPr>
        <w:tab/>
        <w:t>737</w:t>
      </w:r>
    </w:p>
    <w:p w14:paraId="443B60D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737</w:t>
      </w:r>
    </w:p>
    <w:p w14:paraId="34FF4AC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737</w:t>
      </w:r>
    </w:p>
    <w:p w14:paraId="40E5C93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739</w:t>
      </w:r>
    </w:p>
    <w:p w14:paraId="4A64C03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742</w:t>
      </w:r>
    </w:p>
    <w:p w14:paraId="162E95D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742</w:t>
      </w:r>
    </w:p>
    <w:p w14:paraId="1435F6E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743</w:t>
      </w:r>
    </w:p>
    <w:p w14:paraId="754DA11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745</w:t>
      </w:r>
    </w:p>
    <w:p w14:paraId="3E29801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747</w:t>
      </w:r>
    </w:p>
    <w:p w14:paraId="5922D32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748</w:t>
      </w:r>
    </w:p>
    <w:p w14:paraId="280A99B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39B7DD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Gap Sharing</w:t>
      </w:r>
      <w:r>
        <w:rPr>
          <w:noProof/>
        </w:rPr>
        <w:tab/>
        <w:t>748</w:t>
      </w:r>
    </w:p>
    <w:p w14:paraId="5DBBE69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Intrafrequency Measurements</w:t>
      </w:r>
      <w:r>
        <w:rPr>
          <w:noProof/>
        </w:rPr>
        <w:tab/>
        <w:t>748</w:t>
      </w:r>
    </w:p>
    <w:p w14:paraId="0C89B2F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Measurements</w:t>
      </w:r>
      <w:r>
        <w:rPr>
          <w:noProof/>
        </w:rPr>
        <w:tab/>
        <w:t>749</w:t>
      </w:r>
    </w:p>
    <w:p w14:paraId="19A3FA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17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749</w:t>
      </w:r>
    </w:p>
    <w:p w14:paraId="42C597B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749</w:t>
      </w:r>
    </w:p>
    <w:p w14:paraId="315A0F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 w:rsidRPr="00A75719">
        <w:rPr>
          <w:rFonts w:eastAsia="SimSun"/>
          <w:noProof/>
          <w:lang w:val="en-US" w:eastAsia="zh-CN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 w:rsidRPr="00A75719">
        <w:rPr>
          <w:rFonts w:eastAsia="SimSun"/>
          <w:noProof/>
          <w:lang w:val="en-US" w:eastAsia="zh-CN"/>
        </w:rPr>
        <w:t xml:space="preserve"> with CCA on target frequency</w:t>
      </w:r>
      <w:r>
        <w:rPr>
          <w:noProof/>
        </w:rPr>
        <w:tab/>
        <w:t>749</w:t>
      </w:r>
    </w:p>
    <w:p w14:paraId="670297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751</w:t>
      </w:r>
    </w:p>
    <w:p w14:paraId="6989BCD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751</w:t>
      </w:r>
    </w:p>
    <w:p w14:paraId="641DD0E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8.17.3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66E511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8.17.3</w:t>
      </w:r>
      <w:r w:rsidRPr="00A75719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751</w:t>
      </w:r>
    </w:p>
    <w:p w14:paraId="7CEF83A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8.17.3</w:t>
      </w:r>
      <w:r w:rsidRPr="00A75719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751</w:t>
      </w:r>
    </w:p>
    <w:p w14:paraId="0B9A83B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753</w:t>
      </w:r>
    </w:p>
    <w:p w14:paraId="41BC12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755</w:t>
      </w:r>
    </w:p>
    <w:p w14:paraId="673087D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755</w:t>
      </w:r>
    </w:p>
    <w:p w14:paraId="4BD905F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756</w:t>
      </w:r>
    </w:p>
    <w:p w14:paraId="5FC6EF6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758</w:t>
      </w:r>
    </w:p>
    <w:p w14:paraId="6DDA58D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758</w:t>
      </w:r>
    </w:p>
    <w:p w14:paraId="6C8F32E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759</w:t>
      </w:r>
    </w:p>
    <w:p w14:paraId="4CA1B3F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760</w:t>
      </w:r>
    </w:p>
    <w:p w14:paraId="728307E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761</w:t>
      </w:r>
    </w:p>
    <w:p w14:paraId="27D28F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762</w:t>
      </w:r>
    </w:p>
    <w:p w14:paraId="53E7048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762</w:t>
      </w:r>
    </w:p>
    <w:p w14:paraId="60A6968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762</w:t>
      </w:r>
    </w:p>
    <w:p w14:paraId="71EA665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763</w:t>
      </w:r>
    </w:p>
    <w:p w14:paraId="48648CD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764</w:t>
      </w:r>
    </w:p>
    <w:p w14:paraId="547B01C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765</w:t>
      </w:r>
    </w:p>
    <w:p w14:paraId="0DFFC63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765</w:t>
      </w:r>
    </w:p>
    <w:p w14:paraId="2864428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766</w:t>
      </w:r>
    </w:p>
    <w:p w14:paraId="295872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766</w:t>
      </w:r>
    </w:p>
    <w:p w14:paraId="4122343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767</w:t>
      </w:r>
    </w:p>
    <w:p w14:paraId="58392C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47DFE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767</w:t>
      </w:r>
    </w:p>
    <w:p w14:paraId="108742A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767</w:t>
      </w:r>
    </w:p>
    <w:p w14:paraId="301436D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767</w:t>
      </w:r>
    </w:p>
    <w:p w14:paraId="1289995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767</w:t>
      </w:r>
    </w:p>
    <w:p w14:paraId="43CCB5B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768</w:t>
      </w:r>
    </w:p>
    <w:p w14:paraId="1F64D54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768</w:t>
      </w:r>
    </w:p>
    <w:p w14:paraId="7A57A2F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768</w:t>
      </w:r>
    </w:p>
    <w:p w14:paraId="0F12EB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769</w:t>
      </w:r>
    </w:p>
    <w:p w14:paraId="63E8ADC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770</w:t>
      </w:r>
    </w:p>
    <w:p w14:paraId="705EB7C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770</w:t>
      </w:r>
    </w:p>
    <w:p w14:paraId="7CBC3D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770</w:t>
      </w:r>
    </w:p>
    <w:p w14:paraId="5C90685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771</w:t>
      </w:r>
    </w:p>
    <w:p w14:paraId="2AFF896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771</w:t>
      </w:r>
    </w:p>
    <w:p w14:paraId="284800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6D5389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771</w:t>
      </w:r>
    </w:p>
    <w:p w14:paraId="38BC68C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771</w:t>
      </w:r>
    </w:p>
    <w:p w14:paraId="2F0C336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771</w:t>
      </w:r>
    </w:p>
    <w:p w14:paraId="021C7DC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772</w:t>
      </w:r>
    </w:p>
    <w:p w14:paraId="1A11740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773</w:t>
      </w:r>
    </w:p>
    <w:p w14:paraId="2A9D611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773</w:t>
      </w:r>
    </w:p>
    <w:p w14:paraId="72A204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4C9919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773</w:t>
      </w:r>
    </w:p>
    <w:p w14:paraId="287876A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773</w:t>
      </w:r>
    </w:p>
    <w:p w14:paraId="306BA2C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Enhanced UTRA </w:t>
      </w:r>
      <w:r>
        <w:rPr>
          <w:noProof/>
          <w:lang w:eastAsia="zh-CN"/>
        </w:rPr>
        <w:t>T</w:t>
      </w:r>
      <w:r>
        <w:rPr>
          <w:noProof/>
        </w:rPr>
        <w:t>DD cell identification requirements</w:t>
      </w:r>
      <w:r>
        <w:rPr>
          <w:noProof/>
        </w:rPr>
        <w:tab/>
        <w:t>773</w:t>
      </w:r>
    </w:p>
    <w:p w14:paraId="2C4F9CA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UE UTRA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>P-</w:t>
      </w:r>
      <w:r>
        <w:rPr>
          <w:noProof/>
        </w:rPr>
        <w:t>C</w:t>
      </w:r>
      <w:r>
        <w:rPr>
          <w:noProof/>
          <w:lang w:eastAsia="zh-CN"/>
        </w:rPr>
        <w:t>C</w:t>
      </w:r>
      <w:r>
        <w:rPr>
          <w:noProof/>
        </w:rPr>
        <w:t>PCH</w:t>
      </w:r>
      <w:r>
        <w:rPr>
          <w:noProof/>
          <w:lang w:eastAsia="zh-CN"/>
        </w:rPr>
        <w:t xml:space="preserve"> RSCP</w:t>
      </w:r>
      <w:r>
        <w:rPr>
          <w:noProof/>
        </w:rPr>
        <w:t xml:space="preserve"> measurement capability</w:t>
      </w:r>
      <w:r>
        <w:rPr>
          <w:noProof/>
        </w:rPr>
        <w:tab/>
        <w:t>774</w:t>
      </w:r>
    </w:p>
    <w:p w14:paraId="0539AB0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774</w:t>
      </w:r>
    </w:p>
    <w:p w14:paraId="1062144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774</w:t>
      </w:r>
    </w:p>
    <w:p w14:paraId="1DB0327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775</w:t>
      </w:r>
    </w:p>
    <w:p w14:paraId="0B8C0C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775</w:t>
      </w:r>
    </w:p>
    <w:p w14:paraId="16CEBA0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13C2E04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776</w:t>
      </w:r>
    </w:p>
    <w:p w14:paraId="3622DFC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72F0BDC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777</w:t>
      </w:r>
    </w:p>
    <w:p w14:paraId="18AD29E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777</w:t>
      </w:r>
    </w:p>
    <w:p w14:paraId="462D35C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4F7593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777</w:t>
      </w:r>
    </w:p>
    <w:p w14:paraId="6CA4840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7E6AB1F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777</w:t>
      </w:r>
    </w:p>
    <w:p w14:paraId="5E399F3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778</w:t>
      </w:r>
    </w:p>
    <w:p w14:paraId="639D655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778</w:t>
      </w:r>
    </w:p>
    <w:p w14:paraId="284546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779</w:t>
      </w:r>
    </w:p>
    <w:p w14:paraId="04B7D1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1AE153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779</w:t>
      </w:r>
    </w:p>
    <w:p w14:paraId="51574F8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779</w:t>
      </w:r>
    </w:p>
    <w:p w14:paraId="1D93F41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779</w:t>
      </w:r>
    </w:p>
    <w:p w14:paraId="5009149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BSIC verification</w:t>
      </w:r>
      <w:r>
        <w:rPr>
          <w:noProof/>
        </w:rPr>
        <w:tab/>
        <w:t>781</w:t>
      </w:r>
    </w:p>
    <w:p w14:paraId="0766C73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781</w:t>
      </w:r>
    </w:p>
    <w:p w14:paraId="0CF50F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781</w:t>
      </w:r>
    </w:p>
    <w:p w14:paraId="306073C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782</w:t>
      </w:r>
    </w:p>
    <w:p w14:paraId="7F4637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782</w:t>
      </w:r>
    </w:p>
    <w:p w14:paraId="43C5D83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782</w:t>
      </w:r>
    </w:p>
    <w:p w14:paraId="1804F7D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783</w:t>
      </w:r>
    </w:p>
    <w:p w14:paraId="11A4097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784</w:t>
      </w:r>
    </w:p>
    <w:p w14:paraId="5D0BA2F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784</w:t>
      </w:r>
    </w:p>
    <w:p w14:paraId="2278F42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784</w:t>
      </w:r>
    </w:p>
    <w:p w14:paraId="153AEB5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784</w:t>
      </w:r>
    </w:p>
    <w:p w14:paraId="1062149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784</w:t>
      </w:r>
    </w:p>
    <w:p w14:paraId="1DBB8A2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784</w:t>
      </w:r>
    </w:p>
    <w:p w14:paraId="3EAF58E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785</w:t>
      </w:r>
    </w:p>
    <w:p w14:paraId="67F256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785</w:t>
      </w:r>
    </w:p>
    <w:p w14:paraId="56FBE21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785</w:t>
      </w:r>
    </w:p>
    <w:p w14:paraId="181D32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785</w:t>
      </w:r>
    </w:p>
    <w:p w14:paraId="3326F71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786</w:t>
      </w:r>
    </w:p>
    <w:p w14:paraId="78E14B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786</w:t>
      </w:r>
    </w:p>
    <w:p w14:paraId="761D1EA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786</w:t>
      </w:r>
    </w:p>
    <w:p w14:paraId="562E5F0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787</w:t>
      </w:r>
    </w:p>
    <w:p w14:paraId="4C01B3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8.17.16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78566C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8.17.16</w:t>
      </w:r>
      <w:r w:rsidRPr="00A75719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787</w:t>
      </w:r>
    </w:p>
    <w:p w14:paraId="2681F2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8.17.16</w:t>
      </w:r>
      <w:r w:rsidRPr="00A75719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787</w:t>
      </w:r>
    </w:p>
    <w:p w14:paraId="624ED86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787</w:t>
      </w:r>
    </w:p>
    <w:p w14:paraId="05D008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8.17.17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18D3F23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8.17.17</w:t>
      </w:r>
      <w:r w:rsidRPr="00A75719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787</w:t>
      </w:r>
    </w:p>
    <w:p w14:paraId="15FFEB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8.17.17</w:t>
      </w:r>
      <w:r w:rsidRPr="00A75719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787</w:t>
      </w:r>
    </w:p>
    <w:p w14:paraId="16086C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8.17.17</w:t>
      </w:r>
      <w:r w:rsidRPr="00A75719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787</w:t>
      </w:r>
    </w:p>
    <w:p w14:paraId="5C44D2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8.17.17</w:t>
      </w:r>
      <w:r w:rsidRPr="00A75719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787</w:t>
      </w:r>
    </w:p>
    <w:p w14:paraId="5757894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787</w:t>
      </w:r>
    </w:p>
    <w:p w14:paraId="543ACA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787</w:t>
      </w:r>
    </w:p>
    <w:p w14:paraId="6E6548D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787</w:t>
      </w:r>
    </w:p>
    <w:p w14:paraId="3EA7E87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4A8F372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788</w:t>
      </w:r>
    </w:p>
    <w:p w14:paraId="734416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788</w:t>
      </w:r>
    </w:p>
    <w:p w14:paraId="1628E0E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788</w:t>
      </w:r>
    </w:p>
    <w:p w14:paraId="3949813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788</w:t>
      </w:r>
    </w:p>
    <w:p w14:paraId="53F01A9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789</w:t>
      </w:r>
    </w:p>
    <w:p w14:paraId="3D39D2E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790</w:t>
      </w:r>
    </w:p>
    <w:p w14:paraId="6E5BAD0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790</w:t>
      </w:r>
    </w:p>
    <w:p w14:paraId="4E0A7EC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Intra-frequency Measurements</w:t>
      </w:r>
      <w:r>
        <w:rPr>
          <w:noProof/>
        </w:rPr>
        <w:tab/>
        <w:t>790</w:t>
      </w:r>
    </w:p>
    <w:p w14:paraId="03AD5A0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790</w:t>
      </w:r>
    </w:p>
    <w:p w14:paraId="2C64777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2547184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Intra-frequency E-CID Measurements</w:t>
      </w:r>
      <w:r>
        <w:rPr>
          <w:noProof/>
        </w:rPr>
        <w:tab/>
        <w:t>790</w:t>
      </w:r>
    </w:p>
    <w:p w14:paraId="337AF05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791</w:t>
      </w:r>
    </w:p>
    <w:p w14:paraId="0E6271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8.19.6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719BA6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8.19.6</w:t>
      </w:r>
      <w:r w:rsidRPr="00A75719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791</w:t>
      </w:r>
    </w:p>
    <w:p w14:paraId="7B440C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8.19.6</w:t>
      </w:r>
      <w:r w:rsidRPr="00A75719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791</w:t>
      </w:r>
    </w:p>
    <w:p w14:paraId="7C9515B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791</w:t>
      </w:r>
    </w:p>
    <w:p w14:paraId="7E6EB3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8.19.7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77E7E0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8.19.7</w:t>
      </w:r>
      <w:r w:rsidRPr="00A75719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791</w:t>
      </w:r>
    </w:p>
    <w:p w14:paraId="158A59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8.19.7</w:t>
      </w:r>
      <w:r w:rsidRPr="00A75719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791</w:t>
      </w:r>
    </w:p>
    <w:p w14:paraId="77A64D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8.19.7</w:t>
      </w:r>
      <w:r w:rsidRPr="00A75719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791</w:t>
      </w:r>
    </w:p>
    <w:p w14:paraId="420095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eastAsia="sv-SE"/>
        </w:rPr>
        <w:t>8.19.7</w:t>
      </w:r>
      <w:r w:rsidRPr="00A75719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791</w:t>
      </w:r>
    </w:p>
    <w:p w14:paraId="2B6B0A4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791</w:t>
      </w:r>
    </w:p>
    <w:p w14:paraId="4475FE9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7DB4B48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792</w:t>
      </w:r>
    </w:p>
    <w:p w14:paraId="187F93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792</w:t>
      </w:r>
    </w:p>
    <w:p w14:paraId="714240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15AB4E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795</w:t>
      </w:r>
    </w:p>
    <w:p w14:paraId="67E4F46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795</w:t>
      </w:r>
    </w:p>
    <w:p w14:paraId="55807AB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795</w:t>
      </w:r>
    </w:p>
    <w:p w14:paraId="3CEFB463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796</w:t>
      </w:r>
    </w:p>
    <w:p w14:paraId="52E81CD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measurements</w:t>
      </w:r>
      <w:r>
        <w:rPr>
          <w:noProof/>
        </w:rPr>
        <w:tab/>
        <w:t>796</w:t>
      </w:r>
    </w:p>
    <w:p w14:paraId="2DA867D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30A53C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796</w:t>
      </w:r>
    </w:p>
    <w:p w14:paraId="4E0A772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796</w:t>
      </w:r>
    </w:p>
    <w:p w14:paraId="028A27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797</w:t>
      </w:r>
    </w:p>
    <w:p w14:paraId="091B32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798</w:t>
      </w:r>
    </w:p>
    <w:p w14:paraId="73692A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798</w:t>
      </w:r>
    </w:p>
    <w:p w14:paraId="247F31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799</w:t>
      </w:r>
    </w:p>
    <w:p w14:paraId="3EADC2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800</w:t>
      </w:r>
    </w:p>
    <w:p w14:paraId="2B1CD0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801</w:t>
      </w:r>
    </w:p>
    <w:p w14:paraId="0B8216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802</w:t>
      </w:r>
    </w:p>
    <w:p w14:paraId="18A0F73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803</w:t>
      </w:r>
    </w:p>
    <w:p w14:paraId="723864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803</w:t>
      </w:r>
    </w:p>
    <w:p w14:paraId="787B121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803</w:t>
      </w:r>
    </w:p>
    <w:p w14:paraId="2471127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804</w:t>
      </w:r>
    </w:p>
    <w:p w14:paraId="20DEDF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213919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804</w:t>
      </w:r>
    </w:p>
    <w:p w14:paraId="269792D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805</w:t>
      </w:r>
    </w:p>
    <w:p w14:paraId="1FE92B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805</w:t>
      </w:r>
    </w:p>
    <w:p w14:paraId="4F46290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806</w:t>
      </w:r>
    </w:p>
    <w:p w14:paraId="51A142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807</w:t>
      </w:r>
    </w:p>
    <w:p w14:paraId="328492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807</w:t>
      </w:r>
    </w:p>
    <w:p w14:paraId="22F5AED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808</w:t>
      </w:r>
    </w:p>
    <w:p w14:paraId="464237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808</w:t>
      </w:r>
    </w:p>
    <w:p w14:paraId="754943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809</w:t>
      </w:r>
    </w:p>
    <w:p w14:paraId="16BA06E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810</w:t>
      </w:r>
    </w:p>
    <w:p w14:paraId="79A6BA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810</w:t>
      </w:r>
    </w:p>
    <w:p w14:paraId="0C52AA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810</w:t>
      </w:r>
    </w:p>
    <w:p w14:paraId="5A75EF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810</w:t>
      </w:r>
    </w:p>
    <w:p w14:paraId="7969EC1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811</w:t>
      </w:r>
    </w:p>
    <w:p w14:paraId="6F93BC2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811</w:t>
      </w:r>
    </w:p>
    <w:p w14:paraId="11A6C14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811</w:t>
      </w:r>
    </w:p>
    <w:p w14:paraId="455153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812</w:t>
      </w:r>
    </w:p>
    <w:p w14:paraId="5BFB456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813</w:t>
      </w:r>
    </w:p>
    <w:p w14:paraId="51A19B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814</w:t>
      </w:r>
    </w:p>
    <w:p w14:paraId="3FE830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815</w:t>
      </w:r>
    </w:p>
    <w:p w14:paraId="498B826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816</w:t>
      </w:r>
    </w:p>
    <w:p w14:paraId="0816CB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816</w:t>
      </w:r>
    </w:p>
    <w:p w14:paraId="6D97AF5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816</w:t>
      </w:r>
    </w:p>
    <w:p w14:paraId="6F2E25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586AF08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816</w:t>
      </w:r>
    </w:p>
    <w:p w14:paraId="1999F9F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817</w:t>
      </w:r>
    </w:p>
    <w:p w14:paraId="4316E5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817</w:t>
      </w:r>
    </w:p>
    <w:p w14:paraId="605FD9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</w:t>
      </w:r>
      <w:r>
        <w:rPr>
          <w:noProof/>
        </w:rPr>
        <w:tab/>
        <w:t>818</w:t>
      </w:r>
    </w:p>
    <w:p w14:paraId="582DD9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819</w:t>
      </w:r>
    </w:p>
    <w:p w14:paraId="71F430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WB-RSRQ Accuracy</w:t>
      </w:r>
      <w:r>
        <w:rPr>
          <w:noProof/>
        </w:rPr>
        <w:tab/>
        <w:t>819</w:t>
      </w:r>
    </w:p>
    <w:p w14:paraId="3FEA57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820</w:t>
      </w:r>
    </w:p>
    <w:p w14:paraId="1C36C8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821</w:t>
      </w:r>
    </w:p>
    <w:p w14:paraId="7CA3D69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821</w:t>
      </w:r>
    </w:p>
    <w:p w14:paraId="346BF4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821</w:t>
      </w:r>
    </w:p>
    <w:p w14:paraId="2C900C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822</w:t>
      </w:r>
    </w:p>
    <w:p w14:paraId="2D2CF2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823</w:t>
      </w:r>
    </w:p>
    <w:p w14:paraId="304CB8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0A4CF47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823</w:t>
      </w:r>
    </w:p>
    <w:p w14:paraId="454A2C4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823</w:t>
      </w:r>
    </w:p>
    <w:p w14:paraId="499267F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824</w:t>
      </w:r>
    </w:p>
    <w:p w14:paraId="10ABD22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</w:t>
      </w:r>
      <w:r>
        <w:rPr>
          <w:noProof/>
        </w:rPr>
        <w:tab/>
        <w:t>824</w:t>
      </w:r>
    </w:p>
    <w:p w14:paraId="2AA96D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825</w:t>
      </w:r>
    </w:p>
    <w:p w14:paraId="40D1C0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825</w:t>
      </w:r>
    </w:p>
    <w:p w14:paraId="49DCEA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825</w:t>
      </w:r>
    </w:p>
    <w:p w14:paraId="3B25E5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825</w:t>
      </w:r>
    </w:p>
    <w:p w14:paraId="37DD346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</w:t>
      </w:r>
      <w:r w:rsidRPr="00A75719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  <w:lang w:eastAsia="zh-CN"/>
        </w:rPr>
        <w:t>for UE category M1</w:t>
      </w:r>
      <w:r>
        <w:rPr>
          <w:noProof/>
        </w:rPr>
        <w:t xml:space="preserve"> </w:t>
      </w:r>
      <w:r w:rsidRPr="00A75719">
        <w:rPr>
          <w:rFonts w:eastAsiaTheme="minorEastAsia"/>
          <w:noProof/>
          <w:lang w:eastAsia="zh-CN"/>
        </w:rPr>
        <w:t>for satellite access</w:t>
      </w:r>
      <w:r>
        <w:rPr>
          <w:noProof/>
        </w:rPr>
        <w:tab/>
        <w:t>825</w:t>
      </w:r>
    </w:p>
    <w:p w14:paraId="3C2FDA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826</w:t>
      </w:r>
    </w:p>
    <w:p w14:paraId="12CE5E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826</w:t>
      </w:r>
    </w:p>
    <w:p w14:paraId="1200AD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826</w:t>
      </w:r>
    </w:p>
    <w:p w14:paraId="3EFBEC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826</w:t>
      </w:r>
    </w:p>
    <w:p w14:paraId="61B8FBF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</w:t>
      </w:r>
      <w:r>
        <w:rPr>
          <w:noProof/>
        </w:rPr>
        <w:t>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826</w:t>
      </w:r>
    </w:p>
    <w:p w14:paraId="10A838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>Requirement</w:t>
      </w:r>
      <w:r>
        <w:rPr>
          <w:noProof/>
        </w:rPr>
        <w:tab/>
        <w:t>826</w:t>
      </w:r>
    </w:p>
    <w:p w14:paraId="209DE8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</w:t>
      </w:r>
      <w:r>
        <w:rPr>
          <w:noProof/>
        </w:rPr>
        <w:tab/>
        <w:t>827</w:t>
      </w:r>
    </w:p>
    <w:p w14:paraId="64E3792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828</w:t>
      </w:r>
    </w:p>
    <w:p w14:paraId="05AC87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 xml:space="preserve">Requirement </w:t>
      </w:r>
      <w:r>
        <w:rPr>
          <w:noProof/>
        </w:rPr>
        <w:t>when Time Domain Measurement Resource Restriction Pattern is Configured</w:t>
      </w:r>
      <w:r>
        <w:rPr>
          <w:noProof/>
          <w:lang w:eastAsia="zh-CN"/>
        </w:rPr>
        <w:t xml:space="preserve"> with CRS Assistance Information</w:t>
      </w:r>
      <w:r>
        <w:rPr>
          <w:noProof/>
        </w:rPr>
        <w:tab/>
        <w:t>829</w:t>
      </w:r>
    </w:p>
    <w:p w14:paraId="46D1063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830</w:t>
      </w:r>
    </w:p>
    <w:p w14:paraId="5BE7941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830</w:t>
      </w:r>
    </w:p>
    <w:p w14:paraId="5E290D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831</w:t>
      </w:r>
    </w:p>
    <w:p w14:paraId="680044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Measurement Report Mapping</w:t>
      </w:r>
      <w:r>
        <w:rPr>
          <w:noProof/>
        </w:rPr>
        <w:tab/>
        <w:t>833</w:t>
      </w:r>
    </w:p>
    <w:p w14:paraId="6D4187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Higher-Resolution RSTD Measurement Report Mapping</w:t>
      </w:r>
      <w:r>
        <w:rPr>
          <w:noProof/>
        </w:rPr>
        <w:tab/>
        <w:t>833</w:t>
      </w:r>
    </w:p>
    <w:p w14:paraId="060145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834</w:t>
      </w:r>
    </w:p>
    <w:p w14:paraId="79E2E26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835</w:t>
      </w:r>
    </w:p>
    <w:p w14:paraId="1014EB4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836</w:t>
      </w:r>
    </w:p>
    <w:p w14:paraId="0D91E2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837</w:t>
      </w:r>
    </w:p>
    <w:p w14:paraId="309AB4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837</w:t>
      </w:r>
    </w:p>
    <w:p w14:paraId="3A1E2F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837</w:t>
      </w:r>
    </w:p>
    <w:p w14:paraId="331874B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837</w:t>
      </w:r>
    </w:p>
    <w:p w14:paraId="4C425B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Signal Time Difference (RSTD) Measurement Accuracy </w:t>
      </w:r>
      <w:r>
        <w:rPr>
          <w:noProof/>
          <w:lang w:eastAsia="zh-CN"/>
        </w:rPr>
        <w:t xml:space="preserve">Requirements </w:t>
      </w:r>
      <w:r>
        <w:rPr>
          <w:noProof/>
        </w:rPr>
        <w:t>for Carrier Aggregation</w:t>
      </w:r>
      <w:r>
        <w:rPr>
          <w:noProof/>
        </w:rPr>
        <w:tab/>
        <w:t>837</w:t>
      </w:r>
    </w:p>
    <w:p w14:paraId="28AB37D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0</w:t>
      </w:r>
      <w:r>
        <w:rPr>
          <w:noProof/>
        </w:rPr>
        <w:tab/>
        <w:t>838</w:t>
      </w:r>
    </w:p>
    <w:p w14:paraId="4B8A2F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838</w:t>
      </w:r>
    </w:p>
    <w:p w14:paraId="0F4F75D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838</w:t>
      </w:r>
    </w:p>
    <w:p w14:paraId="76687A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Absolute RSRQ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839</w:t>
      </w:r>
    </w:p>
    <w:p w14:paraId="212B4A0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</w:t>
      </w:r>
      <w:r>
        <w:rPr>
          <w:noProof/>
        </w:rPr>
        <w:t>Discovery Signal Measurements</w:t>
      </w:r>
      <w:r>
        <w:rPr>
          <w:noProof/>
        </w:rPr>
        <w:tab/>
        <w:t>840</w:t>
      </w:r>
    </w:p>
    <w:p w14:paraId="14C2EA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4BA27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840</w:t>
      </w:r>
    </w:p>
    <w:p w14:paraId="448C87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840</w:t>
      </w:r>
    </w:p>
    <w:p w14:paraId="5E249E2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840</w:t>
      </w:r>
    </w:p>
    <w:p w14:paraId="3DD37DF4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840</w:t>
      </w:r>
    </w:p>
    <w:p w14:paraId="7593E04A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841</w:t>
      </w:r>
    </w:p>
    <w:p w14:paraId="4510713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842</w:t>
      </w:r>
    </w:p>
    <w:p w14:paraId="22D522D4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842</w:t>
      </w:r>
    </w:p>
    <w:p w14:paraId="65A5E78B" w14:textId="77777777" w:rsidR="00806ADF" w:rsidRDefault="00806ADF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842</w:t>
      </w:r>
    </w:p>
    <w:p w14:paraId="28B0B91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843</w:t>
      </w:r>
    </w:p>
    <w:p w14:paraId="1EBA13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843</w:t>
      </w:r>
    </w:p>
    <w:p w14:paraId="637AD1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 accuracy for E-UTRAN c</w:t>
      </w:r>
      <w:r>
        <w:rPr>
          <w:noProof/>
        </w:rPr>
        <w:t>arrier aggregation</w:t>
      </w:r>
      <w:r>
        <w:rPr>
          <w:noProof/>
        </w:rPr>
        <w:tab/>
        <w:t>843</w:t>
      </w:r>
    </w:p>
    <w:p w14:paraId="79B2404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 accuracy for E-UTRAN carrier aggregation</w:t>
      </w:r>
      <w:r>
        <w:rPr>
          <w:noProof/>
        </w:rPr>
        <w:tab/>
        <w:t>844</w:t>
      </w:r>
    </w:p>
    <w:p w14:paraId="4657CC5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844</w:t>
      </w:r>
    </w:p>
    <w:p w14:paraId="3147E20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844</w:t>
      </w:r>
    </w:p>
    <w:p w14:paraId="2DB7030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844</w:t>
      </w:r>
    </w:p>
    <w:p w14:paraId="60FB1CB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844</w:t>
      </w:r>
    </w:p>
    <w:p w14:paraId="1C8AAD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 accuracy for E-UTRAN carrier aggregation</w:t>
      </w:r>
      <w:r>
        <w:rPr>
          <w:noProof/>
        </w:rPr>
        <w:tab/>
        <w:t>844</w:t>
      </w:r>
    </w:p>
    <w:p w14:paraId="0F41C49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844</w:t>
      </w:r>
    </w:p>
    <w:p w14:paraId="69207E9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844</w:t>
      </w:r>
    </w:p>
    <w:p w14:paraId="1EA66D7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844</w:t>
      </w:r>
    </w:p>
    <w:p w14:paraId="71C1F73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844</w:t>
      </w:r>
    </w:p>
    <w:p w14:paraId="393617C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845</w:t>
      </w:r>
    </w:p>
    <w:p w14:paraId="6B3A1D0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RS-SINR Measurements</w:t>
      </w:r>
      <w:r>
        <w:rPr>
          <w:noProof/>
        </w:rPr>
        <w:tab/>
        <w:t>845</w:t>
      </w:r>
    </w:p>
    <w:p w14:paraId="2F79890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 Mapping</w:t>
      </w:r>
      <w:r>
        <w:rPr>
          <w:noProof/>
        </w:rPr>
        <w:tab/>
        <w:t>845</w:t>
      </w:r>
    </w:p>
    <w:p w14:paraId="648B0E4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RS-SINR Measurement Accuracy Requirements</w:t>
      </w:r>
      <w:r>
        <w:rPr>
          <w:noProof/>
        </w:rPr>
        <w:tab/>
        <w:t>846</w:t>
      </w:r>
    </w:p>
    <w:p w14:paraId="45AFF59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846</w:t>
      </w:r>
    </w:p>
    <w:p w14:paraId="0A6C76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RS-SINR Measurement Accuracy Requirements</w:t>
      </w:r>
      <w:r>
        <w:rPr>
          <w:noProof/>
        </w:rPr>
        <w:tab/>
        <w:t>846</w:t>
      </w:r>
    </w:p>
    <w:p w14:paraId="7E0AB02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846</w:t>
      </w:r>
    </w:p>
    <w:p w14:paraId="7B1526C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RS-SINR Measurement Accuracy Requirements</w:t>
      </w:r>
      <w:r>
        <w:rPr>
          <w:noProof/>
        </w:rPr>
        <w:tab/>
        <w:t>847</w:t>
      </w:r>
    </w:p>
    <w:p w14:paraId="757D934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Accuracy Requirements for</w:t>
      </w:r>
      <w:r>
        <w:rPr>
          <w:noProof/>
        </w:rPr>
        <w:t xml:space="preserve"> Measurements under Operation with Frame Structure 3</w:t>
      </w:r>
      <w:r>
        <w:rPr>
          <w:noProof/>
        </w:rPr>
        <w:tab/>
        <w:t>848</w:t>
      </w:r>
    </w:p>
    <w:p w14:paraId="6D8910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848</w:t>
      </w:r>
    </w:p>
    <w:p w14:paraId="3E5066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measurements</w:t>
      </w:r>
      <w:r>
        <w:rPr>
          <w:noProof/>
        </w:rPr>
        <w:tab/>
        <w:t>848</w:t>
      </w:r>
    </w:p>
    <w:p w14:paraId="2D83BC3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 report mapping</w:t>
      </w:r>
      <w:r>
        <w:rPr>
          <w:noProof/>
        </w:rPr>
        <w:tab/>
        <w:t>848</w:t>
      </w:r>
    </w:p>
    <w:p w14:paraId="31D8F86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RSRP measurement accuracy requirements</w:t>
      </w:r>
      <w:r>
        <w:rPr>
          <w:noProof/>
        </w:rPr>
        <w:tab/>
        <w:t>848</w:t>
      </w:r>
    </w:p>
    <w:p w14:paraId="6BBE60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RSRP measurement accuracy requirements</w:t>
      </w:r>
      <w:r>
        <w:rPr>
          <w:noProof/>
        </w:rPr>
        <w:tab/>
        <w:t>849</w:t>
      </w:r>
    </w:p>
    <w:p w14:paraId="018933F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RSRP measurement accuracy requirements</w:t>
      </w:r>
      <w:r>
        <w:rPr>
          <w:noProof/>
        </w:rPr>
        <w:tab/>
        <w:t>849</w:t>
      </w:r>
    </w:p>
    <w:p w14:paraId="079A80C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RSRP measurement accuracy requirements</w:t>
      </w:r>
      <w:r>
        <w:rPr>
          <w:noProof/>
        </w:rPr>
        <w:tab/>
        <w:t>850</w:t>
      </w:r>
    </w:p>
    <w:p w14:paraId="4D4B8F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measurements</w:t>
      </w:r>
      <w:r>
        <w:rPr>
          <w:noProof/>
        </w:rPr>
        <w:tab/>
        <w:t>850</w:t>
      </w:r>
    </w:p>
    <w:p w14:paraId="66DAE56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 report mapping</w:t>
      </w:r>
      <w:r>
        <w:rPr>
          <w:noProof/>
        </w:rPr>
        <w:tab/>
        <w:t>850</w:t>
      </w:r>
    </w:p>
    <w:p w14:paraId="769F163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RSRQ measurement accuracy requirements</w:t>
      </w:r>
      <w:r>
        <w:rPr>
          <w:noProof/>
        </w:rPr>
        <w:tab/>
        <w:t>850</w:t>
      </w:r>
    </w:p>
    <w:p w14:paraId="5024944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RSRQ measurement accuracy requirements</w:t>
      </w:r>
      <w:r>
        <w:rPr>
          <w:noProof/>
        </w:rPr>
        <w:tab/>
        <w:t>851</w:t>
      </w:r>
    </w:p>
    <w:p w14:paraId="265A10B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RSRQ measurement accuracy requirements</w:t>
      </w:r>
      <w:r>
        <w:rPr>
          <w:noProof/>
        </w:rPr>
        <w:tab/>
        <w:t>851</w:t>
      </w:r>
    </w:p>
    <w:p w14:paraId="6840D01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measurements</w:t>
      </w:r>
      <w:r>
        <w:rPr>
          <w:noProof/>
        </w:rPr>
        <w:tab/>
        <w:t>852</w:t>
      </w:r>
    </w:p>
    <w:p w14:paraId="197AF8D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 report mapping</w:t>
      </w:r>
      <w:r>
        <w:rPr>
          <w:noProof/>
        </w:rPr>
        <w:tab/>
        <w:t>852</w:t>
      </w:r>
    </w:p>
    <w:p w14:paraId="1DAA043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CSI-RSRP measurement accuracy requirements</w:t>
      </w:r>
      <w:r>
        <w:rPr>
          <w:noProof/>
        </w:rPr>
        <w:tab/>
        <w:t>852</w:t>
      </w:r>
    </w:p>
    <w:p w14:paraId="1E7061D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CSI-RSRP measurement accuracy requirements</w:t>
      </w:r>
      <w:r>
        <w:rPr>
          <w:noProof/>
        </w:rPr>
        <w:tab/>
        <w:t>852</w:t>
      </w:r>
    </w:p>
    <w:p w14:paraId="5867116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CSI-RSRP measurement accuracy requirements</w:t>
      </w:r>
      <w:r>
        <w:rPr>
          <w:noProof/>
        </w:rPr>
        <w:tab/>
        <w:t>853</w:t>
      </w:r>
    </w:p>
    <w:p w14:paraId="0512BBF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CSI-RSRP measurement accuracy requirements</w:t>
      </w:r>
      <w:r>
        <w:rPr>
          <w:noProof/>
        </w:rPr>
        <w:tab/>
        <w:t>853</w:t>
      </w:r>
    </w:p>
    <w:p w14:paraId="3AC295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854</w:t>
      </w:r>
    </w:p>
    <w:p w14:paraId="55E0D4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 report mapping</w:t>
      </w:r>
      <w:r>
        <w:rPr>
          <w:noProof/>
        </w:rPr>
        <w:tab/>
        <w:t>854</w:t>
      </w:r>
    </w:p>
    <w:p w14:paraId="2D4542D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RSSI measurement accuracy requirements</w:t>
      </w:r>
      <w:r>
        <w:rPr>
          <w:noProof/>
        </w:rPr>
        <w:tab/>
        <w:t>854</w:t>
      </w:r>
    </w:p>
    <w:p w14:paraId="5520F94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RSSI measurement accuracy requirements</w:t>
      </w:r>
      <w:r>
        <w:rPr>
          <w:noProof/>
        </w:rPr>
        <w:tab/>
        <w:t>855</w:t>
      </w:r>
    </w:p>
    <w:p w14:paraId="6D072E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Channel occupancy measurements</w:t>
      </w:r>
      <w:r>
        <w:rPr>
          <w:noProof/>
        </w:rPr>
        <w:tab/>
        <w:t>855</w:t>
      </w:r>
    </w:p>
    <w:p w14:paraId="479734B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855</w:t>
      </w:r>
    </w:p>
    <w:p w14:paraId="0ECE001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channel occupancy measurement accuracy requirements</w:t>
      </w:r>
      <w:r>
        <w:rPr>
          <w:noProof/>
        </w:rPr>
        <w:tab/>
        <w:t>855</w:t>
      </w:r>
    </w:p>
    <w:p w14:paraId="0FE5266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Carrier Aggregation </w:t>
      </w:r>
      <w:r>
        <w:rPr>
          <w:noProof/>
        </w:rPr>
        <w:t>for Measurements under Operation with Frame Structure 3</w:t>
      </w:r>
      <w:r>
        <w:rPr>
          <w:noProof/>
        </w:rPr>
        <w:tab/>
        <w:t>856</w:t>
      </w:r>
    </w:p>
    <w:p w14:paraId="64FF06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856</w:t>
      </w:r>
    </w:p>
    <w:p w14:paraId="26B96C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856</w:t>
      </w:r>
    </w:p>
    <w:p w14:paraId="32915D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different SCCs</w:t>
      </w:r>
      <w:r>
        <w:rPr>
          <w:noProof/>
        </w:rPr>
        <w:tab/>
        <w:t>856</w:t>
      </w:r>
    </w:p>
    <w:p w14:paraId="0DBDF3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SCC and PCC</w:t>
      </w:r>
      <w:r>
        <w:rPr>
          <w:noProof/>
        </w:rPr>
        <w:tab/>
        <w:t>856</w:t>
      </w:r>
    </w:p>
    <w:p w14:paraId="4B3A732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Subframe </w:t>
      </w:r>
      <w:r>
        <w:rPr>
          <w:noProof/>
        </w:rPr>
        <w:t>Time Difference (</w:t>
      </w:r>
      <w:r>
        <w:rPr>
          <w:noProof/>
          <w:lang w:eastAsia="zh-CN"/>
        </w:rPr>
        <w:t>S</w:t>
      </w:r>
      <w:r>
        <w:rPr>
          <w:noProof/>
        </w:rPr>
        <w:t>STD)</w:t>
      </w:r>
      <w:r>
        <w:rPr>
          <w:noProof/>
        </w:rPr>
        <w:tab/>
        <w:t>857</w:t>
      </w:r>
    </w:p>
    <w:p w14:paraId="1C5FFB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857</w:t>
      </w:r>
    </w:p>
    <w:p w14:paraId="29404C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 Measurement Report Mapping</w:t>
      </w:r>
      <w:r>
        <w:rPr>
          <w:noProof/>
        </w:rPr>
        <w:tab/>
        <w:t>857</w:t>
      </w:r>
    </w:p>
    <w:p w14:paraId="22B1329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M1</w:t>
      </w:r>
      <w:r>
        <w:rPr>
          <w:noProof/>
        </w:rPr>
        <w:tab/>
        <w:t>858</w:t>
      </w:r>
    </w:p>
    <w:p w14:paraId="02EE65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858</w:t>
      </w:r>
    </w:p>
    <w:p w14:paraId="0EA5C0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860</w:t>
      </w:r>
    </w:p>
    <w:p w14:paraId="07CDAF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861</w:t>
      </w:r>
    </w:p>
    <w:p w14:paraId="78D54D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863</w:t>
      </w:r>
    </w:p>
    <w:p w14:paraId="2A13C2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864</w:t>
      </w:r>
    </w:p>
    <w:p w14:paraId="531FFB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864</w:t>
      </w:r>
    </w:p>
    <w:p w14:paraId="0D09E8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865</w:t>
      </w:r>
    </w:p>
    <w:p w14:paraId="502CBB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866</w:t>
      </w:r>
    </w:p>
    <w:p w14:paraId="5F27C4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866</w:t>
      </w:r>
    </w:p>
    <w:p w14:paraId="13A9F2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867</w:t>
      </w:r>
    </w:p>
    <w:p w14:paraId="79D8A6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868</w:t>
      </w:r>
    </w:p>
    <w:p w14:paraId="0765CB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870</w:t>
      </w:r>
    </w:p>
    <w:p w14:paraId="67365A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871</w:t>
      </w:r>
    </w:p>
    <w:p w14:paraId="2B40FC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872</w:t>
      </w:r>
    </w:p>
    <w:p w14:paraId="7735FF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873</w:t>
      </w:r>
    </w:p>
    <w:p w14:paraId="6D8955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874</w:t>
      </w:r>
    </w:p>
    <w:p w14:paraId="48A4D86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A</w:t>
      </w:r>
      <w:r>
        <w:rPr>
          <w:noProof/>
        </w:rPr>
        <w:tab/>
        <w:t>875</w:t>
      </w:r>
    </w:p>
    <w:p w14:paraId="770F6F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B</w:t>
      </w:r>
      <w:r>
        <w:rPr>
          <w:noProof/>
        </w:rPr>
        <w:tab/>
        <w:t>876</w:t>
      </w:r>
    </w:p>
    <w:p w14:paraId="264825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Cat-M1</w:t>
      </w:r>
      <w:r>
        <w:rPr>
          <w:noProof/>
        </w:rPr>
        <w:tab/>
        <w:t>877</w:t>
      </w:r>
    </w:p>
    <w:p w14:paraId="38C29CD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A</w:t>
      </w:r>
      <w:r>
        <w:rPr>
          <w:noProof/>
        </w:rPr>
        <w:tab/>
        <w:t>878</w:t>
      </w:r>
    </w:p>
    <w:p w14:paraId="1D08EA7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B</w:t>
      </w:r>
      <w:r>
        <w:rPr>
          <w:noProof/>
        </w:rPr>
        <w:tab/>
        <w:t>881</w:t>
      </w:r>
    </w:p>
    <w:p w14:paraId="7A1857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Downlink </w:t>
      </w:r>
      <w:r>
        <w:rPr>
          <w:noProof/>
        </w:rPr>
        <w:t>Channel</w:t>
      </w:r>
      <w:r>
        <w:rPr>
          <w:noProof/>
          <w:lang w:eastAsia="zh-CN"/>
        </w:rPr>
        <w:t xml:space="preserve"> Report Mapping for UE Category M1</w:t>
      </w:r>
      <w:r>
        <w:rPr>
          <w:noProof/>
        </w:rPr>
        <w:tab/>
        <w:t>884</w:t>
      </w:r>
    </w:p>
    <w:p w14:paraId="12EF71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884</w:t>
      </w:r>
    </w:p>
    <w:p w14:paraId="06DB9EA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887</w:t>
      </w:r>
    </w:p>
    <w:p w14:paraId="3261245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 w:rsidRPr="00A75719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M1</w:t>
      </w:r>
      <w:r>
        <w:rPr>
          <w:noProof/>
        </w:rPr>
        <w:t xml:space="preserve"> </w:t>
      </w:r>
      <w:r w:rsidRPr="00A75719">
        <w:rPr>
          <w:rFonts w:eastAsiaTheme="minorEastAsia"/>
          <w:noProof/>
          <w:lang w:eastAsia="zh-CN"/>
        </w:rPr>
        <w:t>for satellite access</w:t>
      </w:r>
      <w:r>
        <w:rPr>
          <w:noProof/>
        </w:rPr>
        <w:tab/>
        <w:t>888</w:t>
      </w:r>
    </w:p>
    <w:p w14:paraId="53BACF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889</w:t>
      </w:r>
    </w:p>
    <w:p w14:paraId="40C1E0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890</w:t>
      </w:r>
    </w:p>
    <w:p w14:paraId="68CACA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891</w:t>
      </w:r>
    </w:p>
    <w:p w14:paraId="46D3E0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893</w:t>
      </w:r>
    </w:p>
    <w:p w14:paraId="49607A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894</w:t>
      </w:r>
    </w:p>
    <w:p w14:paraId="155074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894</w:t>
      </w:r>
    </w:p>
    <w:p w14:paraId="4A9AF0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895</w:t>
      </w:r>
    </w:p>
    <w:p w14:paraId="351835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896</w:t>
      </w:r>
    </w:p>
    <w:p w14:paraId="7CBD74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896</w:t>
      </w:r>
    </w:p>
    <w:p w14:paraId="0B3A0B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897</w:t>
      </w:r>
    </w:p>
    <w:p w14:paraId="4CD30C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898</w:t>
      </w:r>
    </w:p>
    <w:p w14:paraId="578DFE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899</w:t>
      </w:r>
    </w:p>
    <w:p w14:paraId="7D781F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900</w:t>
      </w:r>
    </w:p>
    <w:p w14:paraId="04635E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901</w:t>
      </w:r>
    </w:p>
    <w:p w14:paraId="731AFE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902</w:t>
      </w:r>
    </w:p>
    <w:p w14:paraId="6DB174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903</w:t>
      </w:r>
    </w:p>
    <w:p w14:paraId="4BD12B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9.1.21A.17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Downlink </w:t>
      </w:r>
      <w:r>
        <w:rPr>
          <w:noProof/>
        </w:rPr>
        <w:t>Channel</w:t>
      </w:r>
      <w:r>
        <w:rPr>
          <w:noProof/>
          <w:lang w:eastAsia="zh-CN"/>
        </w:rPr>
        <w:t xml:space="preserve"> Report Mapping for UE Category M1</w:t>
      </w:r>
      <w:r>
        <w:rPr>
          <w:noProof/>
        </w:rPr>
        <w:tab/>
        <w:t>904</w:t>
      </w:r>
    </w:p>
    <w:p w14:paraId="328464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904</w:t>
      </w:r>
    </w:p>
    <w:p w14:paraId="1C1D1D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906</w:t>
      </w:r>
    </w:p>
    <w:p w14:paraId="241262D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NB1</w:t>
      </w:r>
      <w:r>
        <w:rPr>
          <w:noProof/>
        </w:rPr>
        <w:tab/>
        <w:t>907</w:t>
      </w:r>
    </w:p>
    <w:p w14:paraId="7067C0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NRSRP Accuracy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907</w:t>
      </w:r>
    </w:p>
    <w:p w14:paraId="576236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908</w:t>
      </w:r>
    </w:p>
    <w:p w14:paraId="6DD06DB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NRSRQ Accuracy for UE Category NB1</w:t>
      </w:r>
      <w:r>
        <w:rPr>
          <w:noProof/>
        </w:rPr>
        <w:tab/>
        <w:t>908</w:t>
      </w:r>
    </w:p>
    <w:p w14:paraId="700EC4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909</w:t>
      </w:r>
    </w:p>
    <w:p w14:paraId="01A1B2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NRSRP Accuracy for UE Category NB1</w:t>
      </w:r>
      <w:r>
        <w:rPr>
          <w:noProof/>
        </w:rPr>
        <w:tab/>
        <w:t>909</w:t>
      </w:r>
    </w:p>
    <w:p w14:paraId="334925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910</w:t>
      </w:r>
    </w:p>
    <w:p w14:paraId="1823F8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NRSRQ Accuracy for UE Category NB1</w:t>
      </w:r>
      <w:r>
        <w:rPr>
          <w:noProof/>
        </w:rPr>
        <w:tab/>
        <w:t>910</w:t>
      </w:r>
    </w:p>
    <w:p w14:paraId="37118F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911</w:t>
      </w:r>
    </w:p>
    <w:p w14:paraId="37C1AD7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RSRP Measurement Report Mapping</w:t>
      </w:r>
      <w:r>
        <w:rPr>
          <w:noProof/>
        </w:rPr>
        <w:tab/>
        <w:t>911</w:t>
      </w:r>
    </w:p>
    <w:p w14:paraId="1C276B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911</w:t>
      </w:r>
    </w:p>
    <w:p w14:paraId="2F5C370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912</w:t>
      </w:r>
    </w:p>
    <w:p w14:paraId="7FB6ED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913</w:t>
      </w:r>
    </w:p>
    <w:p w14:paraId="27D302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914</w:t>
      </w:r>
    </w:p>
    <w:p w14:paraId="6511F62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NRSRQ Measurement Report Mapping</w:t>
      </w:r>
      <w:r>
        <w:rPr>
          <w:noProof/>
        </w:rPr>
        <w:tab/>
        <w:t>915</w:t>
      </w:r>
    </w:p>
    <w:p w14:paraId="7D1C2F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MSG3-based </w:t>
      </w:r>
      <w:r>
        <w:rPr>
          <w:noProof/>
        </w:rPr>
        <w:t>Measurement</w:t>
      </w:r>
      <w:r>
        <w:rPr>
          <w:noProof/>
          <w:lang w:eastAsia="zh-CN"/>
        </w:rPr>
        <w:t xml:space="preserve"> Report Mapping for UE Category NB1</w:t>
      </w:r>
      <w:r>
        <w:rPr>
          <w:noProof/>
        </w:rPr>
        <w:tab/>
        <w:t>916</w:t>
      </w:r>
    </w:p>
    <w:p w14:paraId="3D5AD1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916</w:t>
      </w:r>
    </w:p>
    <w:p w14:paraId="602CC1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Channel quality reporting for UE Category NB2 with 16-QAM</w:t>
      </w:r>
      <w:r>
        <w:rPr>
          <w:noProof/>
        </w:rPr>
        <w:tab/>
        <w:t>917</w:t>
      </w:r>
    </w:p>
    <w:p w14:paraId="301AAC3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NB1</w:t>
      </w:r>
      <w:r w:rsidRPr="00A75719">
        <w:rPr>
          <w:rFonts w:eastAsiaTheme="minorEastAsia"/>
          <w:noProof/>
          <w:lang w:eastAsia="zh-CN"/>
        </w:rPr>
        <w:t xml:space="preserve"> for satellite access</w:t>
      </w:r>
      <w:r>
        <w:rPr>
          <w:noProof/>
        </w:rPr>
        <w:tab/>
        <w:t>917</w:t>
      </w:r>
    </w:p>
    <w:p w14:paraId="0A4DF2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NRSRP Accuracy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917</w:t>
      </w:r>
    </w:p>
    <w:p w14:paraId="6B4CCE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NRSRQ Accuracy for UE Category NB1</w:t>
      </w:r>
      <w:r>
        <w:rPr>
          <w:noProof/>
        </w:rPr>
        <w:tab/>
        <w:t>918</w:t>
      </w:r>
    </w:p>
    <w:p w14:paraId="7C9201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NRSRP Accuracy for UE Category NB1</w:t>
      </w:r>
      <w:r>
        <w:rPr>
          <w:noProof/>
        </w:rPr>
        <w:tab/>
        <w:t>919</w:t>
      </w:r>
    </w:p>
    <w:p w14:paraId="08454D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NRSRQ Accuracy for UE Category NB1</w:t>
      </w:r>
      <w:r>
        <w:rPr>
          <w:noProof/>
        </w:rPr>
        <w:tab/>
        <w:t>920</w:t>
      </w:r>
    </w:p>
    <w:p w14:paraId="65C8B14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RSRP Measurement Report Mapping</w:t>
      </w:r>
      <w:r>
        <w:rPr>
          <w:noProof/>
        </w:rPr>
        <w:tab/>
        <w:t>921</w:t>
      </w:r>
    </w:p>
    <w:p w14:paraId="5F4618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NRSRQ Measurement Report Mapping</w:t>
      </w:r>
      <w:r>
        <w:rPr>
          <w:noProof/>
        </w:rPr>
        <w:tab/>
        <w:t>921</w:t>
      </w:r>
    </w:p>
    <w:p w14:paraId="1F26142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MSG3-based </w:t>
      </w:r>
      <w:r>
        <w:rPr>
          <w:noProof/>
        </w:rPr>
        <w:t>Measurement</w:t>
      </w:r>
      <w:r>
        <w:rPr>
          <w:noProof/>
          <w:lang w:eastAsia="zh-CN"/>
        </w:rPr>
        <w:t xml:space="preserve"> Report Mapping for UE Category NB1</w:t>
      </w:r>
      <w:r>
        <w:rPr>
          <w:noProof/>
        </w:rPr>
        <w:tab/>
        <w:t>921</w:t>
      </w:r>
    </w:p>
    <w:p w14:paraId="12E004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921</w:t>
      </w:r>
    </w:p>
    <w:p w14:paraId="3718437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922</w:t>
      </w:r>
    </w:p>
    <w:p w14:paraId="38E003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922</w:t>
      </w:r>
    </w:p>
    <w:p w14:paraId="04ED10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922</w:t>
      </w:r>
    </w:p>
    <w:p w14:paraId="15A952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922</w:t>
      </w:r>
    </w:p>
    <w:p w14:paraId="1BD09DC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924</w:t>
      </w:r>
    </w:p>
    <w:p w14:paraId="2D428C4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924</w:t>
      </w:r>
    </w:p>
    <w:p w14:paraId="6D0B57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924</w:t>
      </w:r>
    </w:p>
    <w:p w14:paraId="67316AA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925</w:t>
      </w:r>
    </w:p>
    <w:p w14:paraId="6DD5CB6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925</w:t>
      </w:r>
    </w:p>
    <w:p w14:paraId="3DE931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925</w:t>
      </w:r>
    </w:p>
    <w:p w14:paraId="3629F60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</w:t>
      </w:r>
      <w:r w:rsidRPr="00A75719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926</w:t>
      </w:r>
    </w:p>
    <w:p w14:paraId="02D013C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926</w:t>
      </w:r>
    </w:p>
    <w:p w14:paraId="0392A93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926</w:t>
      </w:r>
    </w:p>
    <w:p w14:paraId="2C7224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926</w:t>
      </w:r>
    </w:p>
    <w:p w14:paraId="31F9E4E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927</w:t>
      </w:r>
    </w:p>
    <w:p w14:paraId="5ACFAE8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M2</w:t>
      </w:r>
      <w:r>
        <w:rPr>
          <w:noProof/>
        </w:rPr>
        <w:tab/>
        <w:t>927</w:t>
      </w:r>
    </w:p>
    <w:p w14:paraId="6C6828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A</w:t>
      </w:r>
      <w:r>
        <w:rPr>
          <w:noProof/>
        </w:rPr>
        <w:tab/>
        <w:t>927</w:t>
      </w:r>
    </w:p>
    <w:p w14:paraId="72EBA31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B</w:t>
      </w:r>
      <w:r>
        <w:rPr>
          <w:noProof/>
        </w:rPr>
        <w:tab/>
        <w:t>928</w:t>
      </w:r>
    </w:p>
    <w:p w14:paraId="54DBC9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Cat-M2</w:t>
      </w:r>
      <w:r>
        <w:rPr>
          <w:noProof/>
        </w:rPr>
        <w:tab/>
        <w:t>929</w:t>
      </w:r>
    </w:p>
    <w:p w14:paraId="0ED4A7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A</w:t>
      </w:r>
      <w:r>
        <w:rPr>
          <w:noProof/>
        </w:rPr>
        <w:tab/>
        <w:t>930</w:t>
      </w:r>
    </w:p>
    <w:p w14:paraId="0F1C2FB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B</w:t>
      </w:r>
      <w:r>
        <w:rPr>
          <w:noProof/>
        </w:rPr>
        <w:tab/>
        <w:t>932</w:t>
      </w:r>
    </w:p>
    <w:p w14:paraId="475F8F6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non-BL CE UE</w:t>
      </w:r>
      <w:r>
        <w:rPr>
          <w:noProof/>
        </w:rPr>
        <w:tab/>
        <w:t>933</w:t>
      </w:r>
    </w:p>
    <w:p w14:paraId="380DD31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934</w:t>
      </w:r>
    </w:p>
    <w:p w14:paraId="0567DD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936</w:t>
      </w:r>
    </w:p>
    <w:p w14:paraId="7CA23C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936</w:t>
      </w:r>
    </w:p>
    <w:p w14:paraId="76FBA10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B</w:t>
      </w:r>
      <w:r>
        <w:rPr>
          <w:noProof/>
        </w:rPr>
        <w:tab/>
        <w:t>938</w:t>
      </w:r>
    </w:p>
    <w:p w14:paraId="2E5E907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939</w:t>
      </w:r>
    </w:p>
    <w:p w14:paraId="7CD830B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939</w:t>
      </w:r>
    </w:p>
    <w:p w14:paraId="0CD1CB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939</w:t>
      </w:r>
    </w:p>
    <w:p w14:paraId="6773F5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940</w:t>
      </w:r>
    </w:p>
    <w:p w14:paraId="668F78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940</w:t>
      </w:r>
    </w:p>
    <w:p w14:paraId="290FE4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941</w:t>
      </w:r>
    </w:p>
    <w:p w14:paraId="61B18C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942</w:t>
      </w:r>
    </w:p>
    <w:p w14:paraId="736167A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</w:t>
      </w:r>
      <w:r w:rsidRPr="00A75719">
        <w:rPr>
          <w:rFonts w:eastAsia="DengXian"/>
          <w:noProof/>
          <w:lang w:eastAsia="zh-CN"/>
        </w:rPr>
        <w:t xml:space="preserve">non-BL CE </w:t>
      </w:r>
      <w:r>
        <w:rPr>
          <w:noProof/>
          <w:lang w:eastAsia="zh-CN"/>
        </w:rPr>
        <w:t>UE in CE mode B</w:t>
      </w:r>
      <w:r>
        <w:rPr>
          <w:noProof/>
        </w:rPr>
        <w:tab/>
        <w:t>943</w:t>
      </w:r>
    </w:p>
    <w:p w14:paraId="7AD161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944</w:t>
      </w:r>
    </w:p>
    <w:p w14:paraId="4D9C3F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944</w:t>
      </w:r>
    </w:p>
    <w:p w14:paraId="7E439A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944</w:t>
      </w:r>
    </w:p>
    <w:p w14:paraId="029E2F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945</w:t>
      </w:r>
    </w:p>
    <w:p w14:paraId="09A2A5A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</w:t>
      </w:r>
      <w:r>
        <w:rPr>
          <w:noProof/>
        </w:rPr>
        <w:tab/>
        <w:t>946</w:t>
      </w:r>
    </w:p>
    <w:p w14:paraId="3FB9640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946</w:t>
      </w:r>
    </w:p>
    <w:p w14:paraId="463FADD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 under CCA</w:t>
      </w:r>
      <w:r>
        <w:rPr>
          <w:noProof/>
        </w:rPr>
        <w:tab/>
        <w:t>948</w:t>
      </w:r>
    </w:p>
    <w:p w14:paraId="13FCCF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 under CCA</w:t>
      </w:r>
      <w:r>
        <w:rPr>
          <w:noProof/>
        </w:rPr>
        <w:tab/>
        <w:t>948</w:t>
      </w:r>
    </w:p>
    <w:p w14:paraId="64C3462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Measurements</w:t>
      </w:r>
      <w:r>
        <w:rPr>
          <w:noProof/>
        </w:rPr>
        <w:tab/>
        <w:t>949</w:t>
      </w:r>
    </w:p>
    <w:p w14:paraId="3266C63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RSCP</w:t>
      </w:r>
      <w:r>
        <w:rPr>
          <w:noProof/>
        </w:rPr>
        <w:tab/>
        <w:t>949</w:t>
      </w:r>
    </w:p>
    <w:p w14:paraId="2BD0195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69689F6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Ec/No</w:t>
      </w:r>
      <w:r>
        <w:rPr>
          <w:noProof/>
        </w:rPr>
        <w:tab/>
        <w:t>950</w:t>
      </w:r>
    </w:p>
    <w:p w14:paraId="6DB918B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Measurements</w:t>
      </w:r>
      <w:r>
        <w:rPr>
          <w:noProof/>
        </w:rPr>
        <w:tab/>
        <w:t>950</w:t>
      </w:r>
    </w:p>
    <w:p w14:paraId="70F6624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P-CCPCH RSCP</w:t>
      </w:r>
      <w:r>
        <w:rPr>
          <w:noProof/>
        </w:rPr>
        <w:tab/>
        <w:t>951</w:t>
      </w:r>
    </w:p>
    <w:p w14:paraId="3724F50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951</w:t>
      </w:r>
    </w:p>
    <w:p w14:paraId="1FD86F5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951</w:t>
      </w:r>
    </w:p>
    <w:p w14:paraId="4D347B7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Measurements</w:t>
      </w:r>
      <w:r>
        <w:rPr>
          <w:noProof/>
        </w:rPr>
        <w:tab/>
        <w:t>951</w:t>
      </w:r>
    </w:p>
    <w:p w14:paraId="7170EDF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951</w:t>
      </w:r>
    </w:p>
    <w:p w14:paraId="14666BA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Measurements</w:t>
      </w:r>
      <w:r>
        <w:rPr>
          <w:noProof/>
        </w:rPr>
        <w:tab/>
        <w:t>951</w:t>
      </w:r>
    </w:p>
    <w:p w14:paraId="383DE6B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951</w:t>
      </w:r>
    </w:p>
    <w:p w14:paraId="39C9325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</w:t>
      </w:r>
      <w:r w:rsidRPr="00A75719">
        <w:rPr>
          <w:rFonts w:cs="v4.2.0"/>
          <w:noProof/>
          <w:vertAlign w:val="subscript"/>
          <w:lang w:eastAsia="zh-CN"/>
        </w:rPr>
        <w:t>CMAX,c</w:t>
      </w:r>
      <w:r>
        <w:rPr>
          <w:noProof/>
        </w:rPr>
        <w:tab/>
        <w:t>952</w:t>
      </w:r>
    </w:p>
    <w:p w14:paraId="769D9D2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952</w:t>
      </w:r>
    </w:p>
    <w:p w14:paraId="17A2E80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Estimation Period</w:t>
      </w:r>
      <w:r>
        <w:rPr>
          <w:noProof/>
        </w:rPr>
        <w:tab/>
        <w:t>952</w:t>
      </w:r>
    </w:p>
    <w:p w14:paraId="5FAC9FA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952</w:t>
      </w:r>
    </w:p>
    <w:p w14:paraId="7C7673B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IEEE802.11 Measurements</w:t>
      </w:r>
      <w:r>
        <w:rPr>
          <w:noProof/>
        </w:rPr>
        <w:tab/>
        <w:t>952</w:t>
      </w:r>
    </w:p>
    <w:p w14:paraId="6742BC8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</w:t>
      </w:r>
      <w:r>
        <w:rPr>
          <w:noProof/>
        </w:rPr>
        <w:tab/>
        <w:t>952</w:t>
      </w:r>
    </w:p>
    <w:p w14:paraId="0646662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952</w:t>
      </w:r>
    </w:p>
    <w:p w14:paraId="55CA807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953</w:t>
      </w:r>
    </w:p>
    <w:p w14:paraId="54B0722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953</w:t>
      </w:r>
    </w:p>
    <w:p w14:paraId="1018699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</w:t>
      </w:r>
      <w:r>
        <w:rPr>
          <w:noProof/>
        </w:rPr>
        <w:tab/>
        <w:t>953</w:t>
      </w:r>
    </w:p>
    <w:p w14:paraId="139664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953</w:t>
      </w:r>
    </w:p>
    <w:p w14:paraId="0B9C214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954</w:t>
      </w:r>
    </w:p>
    <w:p w14:paraId="7FB599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954</w:t>
      </w:r>
    </w:p>
    <w:p w14:paraId="74CEB5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955</w:t>
      </w:r>
    </w:p>
    <w:p w14:paraId="390BDB2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A75719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955</w:t>
      </w:r>
    </w:p>
    <w:p w14:paraId="16E404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A75719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955</w:t>
      </w:r>
    </w:p>
    <w:p w14:paraId="447EEAA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</w:t>
      </w:r>
      <w:r>
        <w:rPr>
          <w:noProof/>
        </w:rPr>
        <w:tab/>
        <w:t>956</w:t>
      </w:r>
    </w:p>
    <w:p w14:paraId="53FC2C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956</w:t>
      </w:r>
    </w:p>
    <w:p w14:paraId="0C4CE0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956</w:t>
      </w:r>
    </w:p>
    <w:p w14:paraId="7C52E4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957</w:t>
      </w:r>
    </w:p>
    <w:p w14:paraId="13092C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957</w:t>
      </w:r>
    </w:p>
    <w:p w14:paraId="61F293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A75719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957</w:t>
      </w:r>
    </w:p>
    <w:p w14:paraId="321CD4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A75719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958</w:t>
      </w:r>
    </w:p>
    <w:p w14:paraId="1700A40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</w:t>
      </w:r>
      <w:r>
        <w:rPr>
          <w:noProof/>
        </w:rPr>
        <w:tab/>
        <w:t>958</w:t>
      </w:r>
    </w:p>
    <w:p w14:paraId="0EA0C9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958</w:t>
      </w:r>
    </w:p>
    <w:p w14:paraId="494CE56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report mapping for MCH </w:t>
      </w:r>
      <w:r>
        <w:rPr>
          <w:noProof/>
          <w:lang w:eastAsia="zh-CN"/>
        </w:rPr>
        <w:t>Block Number</w:t>
      </w:r>
      <w:r>
        <w:rPr>
          <w:noProof/>
        </w:rPr>
        <w:tab/>
        <w:t>959</w:t>
      </w:r>
    </w:p>
    <w:p w14:paraId="2608EA9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Measurements</w:t>
      </w:r>
      <w:r>
        <w:rPr>
          <w:noProof/>
        </w:rPr>
        <w:tab/>
        <w:t>960</w:t>
      </w:r>
    </w:p>
    <w:p w14:paraId="3F1D9F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960</w:t>
      </w:r>
    </w:p>
    <w:p w14:paraId="6E7F544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960</w:t>
      </w:r>
    </w:p>
    <w:p w14:paraId="25D19A3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960</w:t>
      </w:r>
    </w:p>
    <w:p w14:paraId="7514EE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961</w:t>
      </w:r>
    </w:p>
    <w:p w14:paraId="3F06785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962</w:t>
      </w:r>
    </w:p>
    <w:p w14:paraId="76431A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SD-RSRP Accuracy</w:t>
      </w:r>
      <w:r>
        <w:rPr>
          <w:noProof/>
        </w:rPr>
        <w:tab/>
        <w:t>962</w:t>
      </w:r>
    </w:p>
    <w:p w14:paraId="0761BD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SD-RSRP</w:t>
      </w:r>
      <w:r>
        <w:rPr>
          <w:noProof/>
        </w:rPr>
        <w:tab/>
        <w:t>962</w:t>
      </w:r>
    </w:p>
    <w:p w14:paraId="4BA338C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Measurements</w:t>
      </w:r>
      <w:r>
        <w:rPr>
          <w:noProof/>
        </w:rPr>
        <w:tab/>
        <w:t>963</w:t>
      </w:r>
    </w:p>
    <w:p w14:paraId="4FC6AE9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963</w:t>
      </w:r>
    </w:p>
    <w:p w14:paraId="1424D7C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963</w:t>
      </w:r>
    </w:p>
    <w:p w14:paraId="6477EA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963</w:t>
      </w:r>
    </w:p>
    <w:p w14:paraId="67789D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964</w:t>
      </w:r>
    </w:p>
    <w:p w14:paraId="194148E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965</w:t>
      </w:r>
    </w:p>
    <w:p w14:paraId="789754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965</w:t>
      </w:r>
    </w:p>
    <w:p w14:paraId="6096AEF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965</w:t>
      </w:r>
    </w:p>
    <w:p w14:paraId="0FC2BA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Intra-frequency absolute S-RSSI measurement accuracy requirements</w:t>
      </w:r>
      <w:r>
        <w:rPr>
          <w:noProof/>
        </w:rPr>
        <w:tab/>
        <w:t>965</w:t>
      </w:r>
    </w:p>
    <w:p w14:paraId="3C7033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 w:eastAsia="zh-CN"/>
        </w:rPr>
        <w:t>9.10.4.2 Intra-frequency relative S-RSSI measurement accuracy requirements</w:t>
      </w:r>
      <w:r>
        <w:rPr>
          <w:noProof/>
        </w:rPr>
        <w:tab/>
        <w:t>966</w:t>
      </w:r>
    </w:p>
    <w:p w14:paraId="3782A6D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Measurements</w:t>
      </w:r>
      <w:r>
        <w:rPr>
          <w:noProof/>
        </w:rPr>
        <w:tab/>
        <w:t>966</w:t>
      </w:r>
    </w:p>
    <w:p w14:paraId="2A473BC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</w:t>
      </w:r>
      <w:r>
        <w:rPr>
          <w:noProof/>
        </w:rPr>
        <w:tab/>
        <w:t>967</w:t>
      </w:r>
    </w:p>
    <w:p w14:paraId="09CC370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967</w:t>
      </w:r>
    </w:p>
    <w:p w14:paraId="7A68C2B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</w:t>
      </w:r>
      <w:r>
        <w:rPr>
          <w:noProof/>
        </w:rPr>
        <w:tab/>
        <w:t>967</w:t>
      </w:r>
    </w:p>
    <w:p w14:paraId="2001D96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967</w:t>
      </w:r>
    </w:p>
    <w:p w14:paraId="01FDAA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</w:t>
      </w:r>
      <w:r>
        <w:rPr>
          <w:noProof/>
        </w:rPr>
        <w:tab/>
        <w:t>968</w:t>
      </w:r>
    </w:p>
    <w:p w14:paraId="7B7424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968</w:t>
      </w:r>
    </w:p>
    <w:p w14:paraId="3199E62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968</w:t>
      </w:r>
    </w:p>
    <w:p w14:paraId="781FDF9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969</w:t>
      </w:r>
    </w:p>
    <w:p w14:paraId="79D20AE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969</w:t>
      </w:r>
    </w:p>
    <w:p w14:paraId="09FA538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969</w:t>
      </w:r>
    </w:p>
    <w:p w14:paraId="63645B9B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970</w:t>
      </w:r>
    </w:p>
    <w:p w14:paraId="1C1B2E2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</w:t>
      </w:r>
      <w:r>
        <w:rPr>
          <w:noProof/>
        </w:rPr>
        <w:tab/>
        <w:t>970</w:t>
      </w:r>
    </w:p>
    <w:p w14:paraId="59C6C77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970</w:t>
      </w:r>
    </w:p>
    <w:p w14:paraId="39DF01A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970</w:t>
      </w:r>
    </w:p>
    <w:p w14:paraId="3B4EA92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970</w:t>
      </w:r>
    </w:p>
    <w:p w14:paraId="53BBF5F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Angle of Arrival (AOA)</w:t>
      </w:r>
      <w:r>
        <w:rPr>
          <w:noProof/>
        </w:rPr>
        <w:tab/>
        <w:t>970</w:t>
      </w:r>
    </w:p>
    <w:p w14:paraId="6CD7D26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Range/mapping</w:t>
      </w:r>
      <w:r>
        <w:rPr>
          <w:noProof/>
        </w:rPr>
        <w:tab/>
        <w:t>970</w:t>
      </w:r>
    </w:p>
    <w:p w14:paraId="2EB0ADA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(T</w:t>
      </w:r>
      <w:r w:rsidRPr="00A75719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971</w:t>
      </w:r>
    </w:p>
    <w:p w14:paraId="4B03153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971</w:t>
      </w:r>
    </w:p>
    <w:p w14:paraId="5051E39A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971</w:t>
      </w:r>
    </w:p>
    <w:p w14:paraId="7095781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971</w:t>
      </w:r>
    </w:p>
    <w:p w14:paraId="312DE35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972</w:t>
      </w:r>
    </w:p>
    <w:p w14:paraId="4876CB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10690FD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972</w:t>
      </w:r>
    </w:p>
    <w:p w14:paraId="2991830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972</w:t>
      </w:r>
    </w:p>
    <w:p w14:paraId="4E5B4CF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1FA3D7B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972</w:t>
      </w:r>
    </w:p>
    <w:p w14:paraId="6B97BF0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972</w:t>
      </w:r>
    </w:p>
    <w:p w14:paraId="378956A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2ACEF58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973</w:t>
      </w:r>
    </w:p>
    <w:p w14:paraId="60AEFF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</w:t>
      </w:r>
      <w:r>
        <w:rPr>
          <w:noProof/>
        </w:rPr>
        <w:tab/>
        <w:t>973</w:t>
      </w:r>
    </w:p>
    <w:p w14:paraId="34959D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</w:t>
      </w:r>
      <w:r>
        <w:rPr>
          <w:noProof/>
        </w:rPr>
        <w:tab/>
        <w:t>973</w:t>
      </w:r>
    </w:p>
    <w:p w14:paraId="6ABA8A1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973</w:t>
      </w:r>
    </w:p>
    <w:p w14:paraId="115001D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973</w:t>
      </w:r>
    </w:p>
    <w:p w14:paraId="4563C0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974</w:t>
      </w:r>
    </w:p>
    <w:p w14:paraId="1EE9DE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974</w:t>
      </w:r>
    </w:p>
    <w:p w14:paraId="0CFF6D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974</w:t>
      </w:r>
    </w:p>
    <w:p w14:paraId="3E13E3F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974</w:t>
      </w:r>
    </w:p>
    <w:p w14:paraId="1C1CC69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974</w:t>
      </w:r>
    </w:p>
    <w:p w14:paraId="16FB0BC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974</w:t>
      </w:r>
    </w:p>
    <w:p w14:paraId="37FFE6B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974</w:t>
      </w:r>
    </w:p>
    <w:p w14:paraId="6F424235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975</w:t>
      </w:r>
    </w:p>
    <w:p w14:paraId="5BF2DBA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975</w:t>
      </w:r>
    </w:p>
    <w:p w14:paraId="0EE1347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Transmit Timing</w:t>
      </w:r>
      <w:r>
        <w:rPr>
          <w:noProof/>
        </w:rPr>
        <w:tab/>
        <w:t>975</w:t>
      </w:r>
    </w:p>
    <w:p w14:paraId="70A685C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timing reference</w:t>
      </w:r>
      <w:r>
        <w:rPr>
          <w:noProof/>
        </w:rPr>
        <w:tab/>
        <w:t>975</w:t>
      </w:r>
    </w:p>
    <w:p w14:paraId="3F68221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975</w:t>
      </w:r>
    </w:p>
    <w:p w14:paraId="18F1197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975</w:t>
      </w:r>
    </w:p>
    <w:p w14:paraId="746996EE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V2X Requirements</w:t>
      </w:r>
      <w:r>
        <w:rPr>
          <w:noProof/>
        </w:rPr>
        <w:tab/>
        <w:t>976</w:t>
      </w:r>
    </w:p>
    <w:p w14:paraId="11D01FF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976</w:t>
      </w:r>
    </w:p>
    <w:p w14:paraId="7867628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976</w:t>
      </w:r>
    </w:p>
    <w:p w14:paraId="313AE0E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976</w:t>
      </w:r>
    </w:p>
    <w:p w14:paraId="3AD2E97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976</w:t>
      </w:r>
    </w:p>
    <w:p w14:paraId="485260A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976</w:t>
      </w:r>
    </w:p>
    <w:p w14:paraId="1B51CC6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977</w:t>
      </w:r>
    </w:p>
    <w:p w14:paraId="2C1AF23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977</w:t>
      </w:r>
    </w:p>
    <w:p w14:paraId="20CC0D2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977</w:t>
      </w:r>
    </w:p>
    <w:p w14:paraId="4F21D9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977</w:t>
      </w:r>
    </w:p>
    <w:p w14:paraId="60A2DE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977</w:t>
      </w:r>
    </w:p>
    <w:p w14:paraId="6344282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978</w:t>
      </w:r>
    </w:p>
    <w:p w14:paraId="48C5FDB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978</w:t>
      </w:r>
    </w:p>
    <w:p w14:paraId="6EA35E9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979</w:t>
      </w:r>
    </w:p>
    <w:p w14:paraId="0C70FCD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65A13F5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measurements</w:t>
      </w:r>
      <w:r>
        <w:rPr>
          <w:noProof/>
        </w:rPr>
        <w:tab/>
        <w:t>979</w:t>
      </w:r>
    </w:p>
    <w:p w14:paraId="7607C80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measurements</w:t>
      </w:r>
      <w:r>
        <w:rPr>
          <w:noProof/>
        </w:rPr>
        <w:tab/>
        <w:t>979</w:t>
      </w:r>
    </w:p>
    <w:p w14:paraId="2391325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979</w:t>
      </w:r>
    </w:p>
    <w:p w14:paraId="1446362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980</w:t>
      </w:r>
    </w:p>
    <w:p w14:paraId="64989FF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to WAN due to</w:t>
      </w:r>
      <w:r>
        <w:rPr>
          <w:noProof/>
        </w:rPr>
        <w:t xml:space="preserve"> V2X Sidelink Communication</w:t>
      </w:r>
      <w:r>
        <w:rPr>
          <w:noProof/>
        </w:rPr>
        <w:tab/>
        <w:t>980</w:t>
      </w:r>
    </w:p>
    <w:p w14:paraId="4E3D446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Sidelink Communication</w:t>
      </w:r>
      <w:r>
        <w:rPr>
          <w:noProof/>
          <w:lang w:eastAsia="zh-CN"/>
        </w:rPr>
        <w:t xml:space="preserve"> Dropping due to synchronization reference source change</w:t>
      </w:r>
      <w:r>
        <w:rPr>
          <w:noProof/>
        </w:rPr>
        <w:tab/>
        <w:t>980</w:t>
      </w:r>
    </w:p>
    <w:p w14:paraId="1F7631C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13.7.</w:t>
      </w:r>
      <w:r w:rsidRPr="00A75719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V2X </w:t>
      </w:r>
      <w:r w:rsidRPr="00A75719">
        <w:rPr>
          <w:rFonts w:eastAsia="Malgun Gothic"/>
          <w:noProof/>
        </w:rPr>
        <w:t>Carrier Aggregation</w:t>
      </w:r>
      <w:r>
        <w:rPr>
          <w:noProof/>
        </w:rPr>
        <w:tab/>
        <w:t>980</w:t>
      </w:r>
    </w:p>
    <w:p w14:paraId="1460A3F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 w:rsidRPr="00A75719">
        <w:rPr>
          <w:rFonts w:eastAsiaTheme="minorEastAsia"/>
          <w:noProof/>
        </w:rPr>
        <w:t>3</w:t>
      </w:r>
      <w:r>
        <w:rPr>
          <w:noProof/>
        </w:rPr>
        <w:t>.7.</w:t>
      </w:r>
      <w:r w:rsidRPr="00A75719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</w:t>
      </w:r>
      <w:r w:rsidRPr="00A75719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981</w:t>
      </w:r>
    </w:p>
    <w:p w14:paraId="5A80150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981</w:t>
      </w:r>
    </w:p>
    <w:p w14:paraId="7EB45C0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981</w:t>
      </w:r>
    </w:p>
    <w:p w14:paraId="683B5D3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981</w:t>
      </w:r>
    </w:p>
    <w:p w14:paraId="48751885" w14:textId="77777777" w:rsidR="00806ADF" w:rsidRDefault="00806ADF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A (normative): Test Cases</w:t>
      </w:r>
      <w:r>
        <w:rPr>
          <w:noProof/>
        </w:rPr>
        <w:tab/>
        <w:t>983</w:t>
      </w:r>
    </w:p>
    <w:p w14:paraId="4F3A8FF7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Purpose of annex</w:t>
      </w:r>
      <w:r>
        <w:rPr>
          <w:noProof/>
        </w:rPr>
        <w:tab/>
        <w:t>983</w:t>
      </w:r>
    </w:p>
    <w:p w14:paraId="14B1D4EB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983</w:t>
      </w:r>
    </w:p>
    <w:p w14:paraId="0541FB3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983</w:t>
      </w:r>
    </w:p>
    <w:p w14:paraId="4F4F172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983</w:t>
      </w:r>
    </w:p>
    <w:p w14:paraId="28388A3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983</w:t>
      </w:r>
    </w:p>
    <w:p w14:paraId="1C1B1F4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Implementation requirements</w:t>
      </w:r>
      <w:r>
        <w:rPr>
          <w:noProof/>
        </w:rPr>
        <w:tab/>
        <w:t>984</w:t>
      </w:r>
    </w:p>
    <w:p w14:paraId="578C6CB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984</w:t>
      </w:r>
    </w:p>
    <w:p w14:paraId="41348F76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test configurations</w:t>
      </w:r>
      <w:r>
        <w:rPr>
          <w:noProof/>
        </w:rPr>
        <w:tab/>
        <w:t>985</w:t>
      </w:r>
    </w:p>
    <w:p w14:paraId="187084E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985</w:t>
      </w:r>
    </w:p>
    <w:p w14:paraId="2FA830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</w:t>
      </w:r>
      <w:r>
        <w:rPr>
          <w:noProof/>
        </w:rPr>
        <w:tab/>
        <w:t>985</w:t>
      </w:r>
    </w:p>
    <w:p w14:paraId="625A2F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985</w:t>
      </w:r>
    </w:p>
    <w:p w14:paraId="38DE97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990</w:t>
      </w:r>
    </w:p>
    <w:p w14:paraId="4E569A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for UE category 0</w:t>
      </w:r>
      <w:r>
        <w:rPr>
          <w:noProof/>
        </w:rPr>
        <w:tab/>
        <w:t>993</w:t>
      </w:r>
    </w:p>
    <w:p w14:paraId="6B7F8D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for UE category 0</w:t>
      </w:r>
      <w:r>
        <w:rPr>
          <w:noProof/>
        </w:rPr>
        <w:tab/>
        <w:t>994</w:t>
      </w:r>
    </w:p>
    <w:p w14:paraId="17537F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for UE category 0</w:t>
      </w:r>
      <w:r>
        <w:rPr>
          <w:noProof/>
        </w:rPr>
        <w:tab/>
        <w:t>995</w:t>
      </w:r>
    </w:p>
    <w:p w14:paraId="795F43C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Frame Structure 3</w:t>
      </w:r>
      <w:r>
        <w:rPr>
          <w:noProof/>
        </w:rPr>
        <w:tab/>
        <w:t>996</w:t>
      </w:r>
    </w:p>
    <w:p w14:paraId="56B8B2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PCFICH/PDCCH/PHICH</w:t>
      </w:r>
      <w:r>
        <w:rPr>
          <w:noProof/>
        </w:rPr>
        <w:tab/>
        <w:t>997</w:t>
      </w:r>
    </w:p>
    <w:p w14:paraId="06A072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FDD</w:t>
      </w:r>
      <w:r>
        <w:rPr>
          <w:noProof/>
        </w:rPr>
        <w:tab/>
        <w:t>997</w:t>
      </w:r>
    </w:p>
    <w:p w14:paraId="545C5A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997</w:t>
      </w:r>
    </w:p>
    <w:p w14:paraId="760B79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HD-FDD for UE category 0</w:t>
      </w:r>
      <w:r>
        <w:rPr>
          <w:noProof/>
        </w:rPr>
        <w:tab/>
        <w:t>998</w:t>
      </w:r>
    </w:p>
    <w:p w14:paraId="3139EF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FS 3</w:t>
      </w:r>
      <w:r>
        <w:rPr>
          <w:noProof/>
        </w:rPr>
        <w:tab/>
        <w:t>998</w:t>
      </w:r>
    </w:p>
    <w:p w14:paraId="16B6D0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998</w:t>
      </w:r>
    </w:p>
    <w:p w14:paraId="7E6525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096260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1E225F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1000</w:t>
      </w:r>
    </w:p>
    <w:p w14:paraId="27C3F3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1000</w:t>
      </w:r>
    </w:p>
    <w:p w14:paraId="236A15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37DA68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50EA84D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1002</w:t>
      </w:r>
    </w:p>
    <w:p w14:paraId="4FF680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A75719">
        <w:rPr>
          <w:rFonts w:cs="v5.0.0"/>
          <w:noProof/>
        </w:rPr>
        <w:t>in CEModeA</w:t>
      </w:r>
      <w:r>
        <w:rPr>
          <w:noProof/>
        </w:rPr>
        <w:tab/>
        <w:t>1002</w:t>
      </w:r>
    </w:p>
    <w:p w14:paraId="3E9B2D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</w:t>
      </w:r>
      <w:r w:rsidRPr="00A75719">
        <w:rPr>
          <w:rFonts w:cs="v5.0.0"/>
          <w:noProof/>
        </w:rPr>
        <w:t>in CEModeA</w:t>
      </w:r>
      <w:r>
        <w:rPr>
          <w:noProof/>
        </w:rPr>
        <w:tab/>
        <w:t>1003</w:t>
      </w:r>
    </w:p>
    <w:p w14:paraId="6234B7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A75719">
        <w:rPr>
          <w:rFonts w:cs="v5.0.0"/>
          <w:noProof/>
        </w:rPr>
        <w:t>in CEModeA</w:t>
      </w:r>
      <w:r>
        <w:rPr>
          <w:noProof/>
        </w:rPr>
        <w:tab/>
        <w:t>1004</w:t>
      </w:r>
    </w:p>
    <w:p w14:paraId="1B678E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A75719">
        <w:rPr>
          <w:rFonts w:cs="v5.0.0"/>
          <w:noProof/>
        </w:rPr>
        <w:t>in CEModeB</w:t>
      </w:r>
      <w:r>
        <w:rPr>
          <w:noProof/>
        </w:rPr>
        <w:tab/>
        <w:t>1005</w:t>
      </w:r>
    </w:p>
    <w:p w14:paraId="6EE526D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</w:t>
      </w:r>
      <w:r w:rsidRPr="00A75719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681124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A75719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74A7E8F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A75719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PD</w:t>
      </w:r>
      <w:r w:rsidRPr="00A75719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A75719">
        <w:rPr>
          <w:rFonts w:cs="v5.0.0"/>
          <w:noProof/>
        </w:rPr>
        <w:t xml:space="preserve">Reference Channel for </w:t>
      </w:r>
      <w:r w:rsidRPr="00A75719">
        <w:rPr>
          <w:rFonts w:cs="v5.0.0"/>
          <w:noProof/>
          <w:lang w:eastAsia="zh-CN"/>
        </w:rPr>
        <w:t>UE category NB1</w:t>
      </w:r>
      <w:r>
        <w:rPr>
          <w:noProof/>
        </w:rPr>
        <w:tab/>
        <w:t>1007</w:t>
      </w:r>
    </w:p>
    <w:p w14:paraId="68A0228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A75719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in-band operation</w:t>
      </w:r>
      <w:r>
        <w:rPr>
          <w:noProof/>
        </w:rPr>
        <w:tab/>
        <w:t>1007</w:t>
      </w:r>
    </w:p>
    <w:p w14:paraId="625A02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1008</w:t>
      </w:r>
    </w:p>
    <w:p w14:paraId="322FA6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1008</w:t>
      </w:r>
    </w:p>
    <w:p w14:paraId="6908CE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1009</w:t>
      </w:r>
    </w:p>
    <w:p w14:paraId="11DE06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1009</w:t>
      </w:r>
    </w:p>
    <w:p w14:paraId="0DB324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1010</w:t>
      </w:r>
    </w:p>
    <w:p w14:paraId="2C8603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A75719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in-band operation</w:t>
      </w:r>
      <w:r>
        <w:rPr>
          <w:noProof/>
        </w:rPr>
        <w:tab/>
        <w:t>1010</w:t>
      </w:r>
    </w:p>
    <w:p w14:paraId="2C3BAD8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1010</w:t>
      </w:r>
    </w:p>
    <w:p w14:paraId="087CC4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1011</w:t>
      </w:r>
    </w:p>
    <w:p w14:paraId="3577F11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1011</w:t>
      </w:r>
    </w:p>
    <w:p w14:paraId="5567F47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In-band operation</w:t>
      </w:r>
      <w:r>
        <w:rPr>
          <w:noProof/>
        </w:rPr>
        <w:tab/>
        <w:t>1011</w:t>
      </w:r>
    </w:p>
    <w:p w14:paraId="10194F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36122A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Standalone</w:t>
      </w:r>
      <w:r>
        <w:rPr>
          <w:noProof/>
        </w:rPr>
        <w:t xml:space="preserve"> operation</w:t>
      </w:r>
      <w:r>
        <w:rPr>
          <w:noProof/>
        </w:rPr>
        <w:tab/>
        <w:t>1012</w:t>
      </w:r>
    </w:p>
    <w:p w14:paraId="72060E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6D684C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Guard </w:t>
      </w:r>
      <w:r>
        <w:rPr>
          <w:noProof/>
        </w:rPr>
        <w:t>band operation</w:t>
      </w:r>
      <w:r>
        <w:rPr>
          <w:noProof/>
        </w:rPr>
        <w:tab/>
        <w:t>1012</w:t>
      </w:r>
    </w:p>
    <w:p w14:paraId="555DD7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1013</w:t>
      </w:r>
    </w:p>
    <w:p w14:paraId="0C11066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1013</w:t>
      </w:r>
    </w:p>
    <w:p w14:paraId="042EE1E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FDD</w:t>
      </w:r>
      <w:r>
        <w:rPr>
          <w:noProof/>
        </w:rPr>
        <w:tab/>
        <w:t>1013</w:t>
      </w:r>
    </w:p>
    <w:p w14:paraId="159E12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1014</w:t>
      </w:r>
    </w:p>
    <w:p w14:paraId="6C3489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1014</w:t>
      </w:r>
    </w:p>
    <w:p w14:paraId="368FBB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1015</w:t>
      </w:r>
    </w:p>
    <w:p w14:paraId="43238B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1016</w:t>
      </w:r>
    </w:p>
    <w:p w14:paraId="45A1D4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1016</w:t>
      </w:r>
    </w:p>
    <w:p w14:paraId="6C5FC3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1017</w:t>
      </w:r>
    </w:p>
    <w:p w14:paraId="30E568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1017</w:t>
      </w:r>
    </w:p>
    <w:p w14:paraId="6BDE49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1017</w:t>
      </w:r>
    </w:p>
    <w:p w14:paraId="49AC235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1018</w:t>
      </w:r>
    </w:p>
    <w:p w14:paraId="6BD3AD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1019</w:t>
      </w:r>
    </w:p>
    <w:p w14:paraId="32C5F1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1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1019</w:t>
      </w:r>
    </w:p>
    <w:p w14:paraId="6EC48B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12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20</w:t>
      </w:r>
      <w:r>
        <w:rPr>
          <w:noProof/>
        </w:rPr>
        <w:t xml:space="preserve"> MHz</w:t>
      </w:r>
      <w:r>
        <w:rPr>
          <w:noProof/>
        </w:rPr>
        <w:tab/>
        <w:t>1020</w:t>
      </w:r>
    </w:p>
    <w:p w14:paraId="052C4F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13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1020</w:t>
      </w:r>
    </w:p>
    <w:p w14:paraId="0FF7FF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14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1021</w:t>
      </w:r>
    </w:p>
    <w:p w14:paraId="380433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5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1021</w:t>
      </w:r>
    </w:p>
    <w:p w14:paraId="144A586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16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1022</w:t>
      </w:r>
    </w:p>
    <w:p w14:paraId="032F5B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17</w:t>
      </w:r>
      <w:r>
        <w:rPr>
          <w:noProof/>
        </w:rPr>
        <w:t>: outer resource blocks allocation in 20 MHz with user data in every subframe (without MBSFN)</w:t>
      </w:r>
      <w:r>
        <w:rPr>
          <w:noProof/>
        </w:rPr>
        <w:tab/>
        <w:t>1022</w:t>
      </w:r>
    </w:p>
    <w:p w14:paraId="4ADC4B3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18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1023</w:t>
      </w:r>
    </w:p>
    <w:p w14:paraId="003E81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19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1023</w:t>
      </w:r>
    </w:p>
    <w:p w14:paraId="78FEF5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A.3.2.1.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20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with user data in every subframe (without MBSFN)</w:t>
      </w:r>
      <w:r>
        <w:rPr>
          <w:noProof/>
        </w:rPr>
        <w:tab/>
        <w:t>1024</w:t>
      </w:r>
    </w:p>
    <w:p w14:paraId="680E69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1024</w:t>
      </w:r>
    </w:p>
    <w:p w14:paraId="0BF6EC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22: </w:t>
      </w:r>
      <w:r>
        <w:rPr>
          <w:noProof/>
        </w:rPr>
        <w:t>Generic resource blocks allocation</w:t>
      </w:r>
      <w:r>
        <w:rPr>
          <w:noProof/>
          <w:lang w:eastAsia="zh-CN"/>
        </w:rPr>
        <w:t xml:space="preserve"> in 5MHz</w:t>
      </w:r>
      <w:r>
        <w:rPr>
          <w:noProof/>
        </w:rPr>
        <w:t xml:space="preserve"> </w:t>
      </w:r>
      <w:r>
        <w:rPr>
          <w:noProof/>
          <w:lang w:bidi="hi-IN"/>
        </w:rPr>
        <w:t>(without MBSFN)</w:t>
      </w:r>
      <w:r>
        <w:rPr>
          <w:noProof/>
        </w:rPr>
        <w:tab/>
        <w:t>1025</w:t>
      </w:r>
    </w:p>
    <w:p w14:paraId="1AD7032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TDD</w:t>
      </w:r>
      <w:r>
        <w:rPr>
          <w:noProof/>
        </w:rPr>
        <w:tab/>
        <w:t>1025</w:t>
      </w:r>
    </w:p>
    <w:p w14:paraId="459FE4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1026</w:t>
      </w:r>
    </w:p>
    <w:p w14:paraId="22016E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1026</w:t>
      </w:r>
    </w:p>
    <w:p w14:paraId="2BF39B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1027</w:t>
      </w:r>
    </w:p>
    <w:p w14:paraId="3B9BED6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1027</w:t>
      </w:r>
    </w:p>
    <w:p w14:paraId="67EEEE6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1028</w:t>
      </w:r>
    </w:p>
    <w:p w14:paraId="543D57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1029</w:t>
      </w:r>
    </w:p>
    <w:p w14:paraId="5055F1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7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1030</w:t>
      </w:r>
    </w:p>
    <w:p w14:paraId="0C275D6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8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1031</w:t>
      </w:r>
    </w:p>
    <w:p w14:paraId="5D3774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9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1031</w:t>
      </w:r>
    </w:p>
    <w:p w14:paraId="336E56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10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1032</w:t>
      </w:r>
    </w:p>
    <w:p w14:paraId="2B02D1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 xml:space="preserve">11: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1033</w:t>
      </w:r>
    </w:p>
    <w:p w14:paraId="263B4FB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OCNG Patterns for Narrowband IoT</w:t>
      </w:r>
      <w:r>
        <w:rPr>
          <w:noProof/>
        </w:rPr>
        <w:tab/>
        <w:t>1033</w:t>
      </w:r>
    </w:p>
    <w:p w14:paraId="4C6D7C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1035</w:t>
      </w:r>
    </w:p>
    <w:p w14:paraId="1F4DA7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1036</w:t>
      </w:r>
    </w:p>
    <w:p w14:paraId="012FBA6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FI"/>
        </w:rPr>
        <w:t>A.3.2.3.</w:t>
      </w:r>
      <w:r w:rsidRPr="00A75719">
        <w:rPr>
          <w:noProof/>
          <w:lang w:val="sv-FI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 xml:space="preserve">Narrowband IoT OCNG FDD pattern </w:t>
      </w:r>
      <w:r w:rsidRPr="00A75719">
        <w:rPr>
          <w:noProof/>
          <w:lang w:val="sv-FI" w:eastAsia="zh-CN"/>
        </w:rPr>
        <w:t>3</w:t>
      </w:r>
      <w:r w:rsidRPr="00A75719">
        <w:rPr>
          <w:noProof/>
          <w:lang w:val="sv-FI"/>
        </w:rPr>
        <w:t xml:space="preserve">: </w:t>
      </w:r>
      <w:r w:rsidRPr="00A75719">
        <w:rPr>
          <w:noProof/>
          <w:lang w:val="sv-FI" w:eastAsia="zh-CN"/>
        </w:rPr>
        <w:t>standalone</w:t>
      </w:r>
      <w:r w:rsidRPr="00A75719">
        <w:rPr>
          <w:noProof/>
          <w:lang w:val="sv-FI"/>
        </w:rPr>
        <w:t xml:space="preserve"> NB-IoT</w:t>
      </w:r>
      <w:r>
        <w:rPr>
          <w:noProof/>
        </w:rPr>
        <w:tab/>
        <w:t>1036</w:t>
      </w:r>
    </w:p>
    <w:p w14:paraId="1F0F386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1037</w:t>
      </w:r>
    </w:p>
    <w:p w14:paraId="25F343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5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5 MHz EUTRAN cell</w:t>
      </w:r>
      <w:r>
        <w:rPr>
          <w:noProof/>
        </w:rPr>
        <w:tab/>
        <w:t>1038</w:t>
      </w:r>
    </w:p>
    <w:p w14:paraId="00809F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1039</w:t>
      </w:r>
    </w:p>
    <w:p w14:paraId="616BBC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TDD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1040</w:t>
      </w:r>
    </w:p>
    <w:p w14:paraId="7D1B13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FI"/>
        </w:rPr>
        <w:t>A.3.2.3.</w:t>
      </w:r>
      <w:r w:rsidRPr="00A75719">
        <w:rPr>
          <w:noProof/>
          <w:lang w:val="sv-FI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 xml:space="preserve">Narrowband IoT OCNG TDD pattern </w:t>
      </w:r>
      <w:r w:rsidRPr="00A75719">
        <w:rPr>
          <w:noProof/>
          <w:lang w:val="sv-FI" w:eastAsia="zh-CN"/>
        </w:rPr>
        <w:t>3</w:t>
      </w:r>
      <w:r w:rsidRPr="00A75719">
        <w:rPr>
          <w:noProof/>
          <w:lang w:val="sv-FI"/>
        </w:rPr>
        <w:t xml:space="preserve">: </w:t>
      </w:r>
      <w:r w:rsidRPr="00A75719">
        <w:rPr>
          <w:noProof/>
          <w:lang w:val="sv-FI" w:eastAsia="zh-CN"/>
        </w:rPr>
        <w:t>standalone</w:t>
      </w:r>
      <w:r w:rsidRPr="00A75719">
        <w:rPr>
          <w:noProof/>
          <w:lang w:val="sv-FI"/>
        </w:rPr>
        <w:t xml:space="preserve"> NB-IoT</w:t>
      </w:r>
      <w:r>
        <w:rPr>
          <w:noProof/>
        </w:rPr>
        <w:tab/>
        <w:t>1041</w:t>
      </w:r>
    </w:p>
    <w:p w14:paraId="12C6687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V2X sidelink</w:t>
      </w:r>
      <w:r>
        <w:rPr>
          <w:noProof/>
        </w:rPr>
        <w:tab/>
        <w:t>1042</w:t>
      </w:r>
    </w:p>
    <w:p w14:paraId="60A171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>DD pattern 1: outer resource blocks allocation in 10 MHz</w:t>
      </w:r>
      <w:r>
        <w:rPr>
          <w:noProof/>
        </w:rPr>
        <w:tab/>
        <w:t>1042</w:t>
      </w:r>
    </w:p>
    <w:p w14:paraId="2C7D83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 xml:space="preserve">DD pattern </w:t>
      </w:r>
      <w:r>
        <w:rPr>
          <w:noProof/>
          <w:lang w:eastAsia="zh-CN"/>
        </w:rPr>
        <w:t>2</w:t>
      </w:r>
      <w:r>
        <w:rPr>
          <w:noProof/>
        </w:rPr>
        <w:t>: outer resource blocks allocation in 10 MHz</w:t>
      </w:r>
      <w:r>
        <w:rPr>
          <w:noProof/>
        </w:rPr>
        <w:tab/>
        <w:t>1043</w:t>
      </w:r>
    </w:p>
    <w:p w14:paraId="6624423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1043</w:t>
      </w:r>
    </w:p>
    <w:p w14:paraId="180E5A1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1044</w:t>
      </w:r>
    </w:p>
    <w:p w14:paraId="79A2A06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1044</w:t>
      </w:r>
    </w:p>
    <w:p w14:paraId="6EEFB7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1044</w:t>
      </w:r>
    </w:p>
    <w:p w14:paraId="7D692D2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1044</w:t>
      </w:r>
    </w:p>
    <w:p w14:paraId="46F6C48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1045</w:t>
      </w:r>
    </w:p>
    <w:p w14:paraId="03DE5D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1045</w:t>
      </w:r>
    </w:p>
    <w:p w14:paraId="04ACB4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</w:t>
      </w:r>
      <w:r w:rsidRPr="00A75719">
        <w:rPr>
          <w:noProof/>
          <w:lang w:val="en-US"/>
        </w:rPr>
        <w:t>, 2x2 antenna</w:t>
      </w:r>
      <w:r>
        <w:rPr>
          <w:noProof/>
        </w:rPr>
        <w:tab/>
        <w:t>1046</w:t>
      </w:r>
    </w:p>
    <w:p w14:paraId="7099229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1046</w:t>
      </w:r>
    </w:p>
    <w:p w14:paraId="3DD06F2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1046</w:t>
      </w:r>
    </w:p>
    <w:p w14:paraId="0045919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1047</w:t>
      </w:r>
    </w:p>
    <w:p w14:paraId="07EE7CC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6335F05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1047</w:t>
      </w:r>
    </w:p>
    <w:p w14:paraId="2751AF6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03C2FEB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1047</w:t>
      </w:r>
    </w:p>
    <w:p w14:paraId="6AB2E62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1047</w:t>
      </w:r>
    </w:p>
    <w:p w14:paraId="6C347C6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Antenna connection</w:t>
      </w:r>
      <w:r w:rsidRPr="00A75719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1047</w:t>
      </w:r>
    </w:p>
    <w:p w14:paraId="349536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A.3.8.1.1 Introduction</w:t>
      </w:r>
      <w:r>
        <w:rPr>
          <w:noProof/>
        </w:rPr>
        <w:tab/>
        <w:t>1047</w:t>
      </w:r>
    </w:p>
    <w:p w14:paraId="5B4BAC5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 Principle of testing</w:t>
      </w:r>
      <w:r>
        <w:rPr>
          <w:noProof/>
        </w:rPr>
        <w:tab/>
        <w:t>1047</w:t>
      </w:r>
    </w:p>
    <w:p w14:paraId="011E8F1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A.3.8.1.2.1 Single carrier tests</w:t>
      </w:r>
      <w:r>
        <w:rPr>
          <w:noProof/>
        </w:rPr>
        <w:tab/>
        <w:t>1047</w:t>
      </w:r>
    </w:p>
    <w:p w14:paraId="0C6371B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1048</w:t>
      </w:r>
    </w:p>
    <w:p w14:paraId="5E0F557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Antenna connection for bands where 2RX is supported</w:t>
      </w:r>
      <w:r>
        <w:rPr>
          <w:noProof/>
        </w:rPr>
        <w:tab/>
        <w:t>1049</w:t>
      </w:r>
    </w:p>
    <w:p w14:paraId="0D4DF07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Antenna connection for bands where 4RX is supported</w:t>
      </w:r>
      <w:r>
        <w:rPr>
          <w:noProof/>
        </w:rPr>
        <w:tab/>
        <w:t>1049</w:t>
      </w:r>
    </w:p>
    <w:p w14:paraId="020DB7C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Antenna connection</w:t>
      </w:r>
      <w:r w:rsidRPr="00A75719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1049</w:t>
      </w:r>
    </w:p>
    <w:p w14:paraId="635024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1049</w:t>
      </w:r>
    </w:p>
    <w:p w14:paraId="14A3D8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1049</w:t>
      </w:r>
    </w:p>
    <w:p w14:paraId="6CC50ED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Single carrier tests</w:t>
      </w:r>
      <w:r>
        <w:rPr>
          <w:noProof/>
        </w:rPr>
        <w:tab/>
        <w:t>1049</w:t>
      </w:r>
    </w:p>
    <w:p w14:paraId="5ED7A17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1050</w:t>
      </w:r>
    </w:p>
    <w:p w14:paraId="115AAEE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Antenna connection for bands where 2RX is supported</w:t>
      </w:r>
      <w:r>
        <w:rPr>
          <w:noProof/>
        </w:rPr>
        <w:tab/>
        <w:t>1050</w:t>
      </w:r>
    </w:p>
    <w:p w14:paraId="5EF45E6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Antenna connection for bands where 4RX is supported</w:t>
      </w:r>
      <w:r>
        <w:rPr>
          <w:noProof/>
        </w:rPr>
        <w:tab/>
        <w:t>1050</w:t>
      </w:r>
    </w:p>
    <w:p w14:paraId="5FD6A61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Antenna connection for bands where 8RX is supported</w:t>
      </w:r>
      <w:r>
        <w:rPr>
          <w:noProof/>
        </w:rPr>
        <w:tab/>
        <w:t>1050</w:t>
      </w:r>
    </w:p>
    <w:p w14:paraId="48AF29F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1050</w:t>
      </w:r>
    </w:p>
    <w:p w14:paraId="02EA69A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1050</w:t>
      </w:r>
    </w:p>
    <w:p w14:paraId="75E44C5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1050</w:t>
      </w:r>
    </w:p>
    <w:p w14:paraId="525083B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1051</w:t>
      </w:r>
    </w:p>
    <w:p w14:paraId="75D8D39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1A3B6F0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75201BF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1051</w:t>
      </w:r>
    </w:p>
    <w:p w14:paraId="6BDDAF3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3296CA5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5DDD0F7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1051</w:t>
      </w:r>
    </w:p>
    <w:p w14:paraId="04A8553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48D96C1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1051</w:t>
      </w:r>
    </w:p>
    <w:p w14:paraId="581514D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1052</w:t>
      </w:r>
    </w:p>
    <w:p w14:paraId="3BCD251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4814CA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1052</w:t>
      </w:r>
    </w:p>
    <w:p w14:paraId="60B9012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1052</w:t>
      </w:r>
    </w:p>
    <w:p w14:paraId="346EB52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1059</w:t>
      </w:r>
    </w:p>
    <w:p w14:paraId="162752B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1062</w:t>
      </w:r>
    </w:p>
    <w:p w14:paraId="7D9BD70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5E95A82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1062</w:t>
      </w:r>
    </w:p>
    <w:p w14:paraId="2E617E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6D3D9D4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1063</w:t>
      </w:r>
    </w:p>
    <w:p w14:paraId="6FC89F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1063</w:t>
      </w:r>
    </w:p>
    <w:p w14:paraId="7EA5E1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1063</w:t>
      </w:r>
    </w:p>
    <w:p w14:paraId="3CC3B1C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Offset between Cells</w:t>
      </w:r>
      <w:r>
        <w:rPr>
          <w:noProof/>
        </w:rPr>
        <w:tab/>
        <w:t>1064</w:t>
      </w:r>
    </w:p>
    <w:p w14:paraId="3A882F6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158E816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1064</w:t>
      </w:r>
    </w:p>
    <w:p w14:paraId="1706BB6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Carrier Aggregation </w:t>
      </w:r>
      <w:r>
        <w:rPr>
          <w:noProof/>
          <w:lang w:eastAsia="zh-CN"/>
        </w:rPr>
        <w:t xml:space="preserve">under operation with Frame Structure 3 </w:t>
      </w:r>
      <w:r>
        <w:rPr>
          <w:noProof/>
        </w:rPr>
        <w:t>Test Cases with Different Duplex Modes</w:t>
      </w:r>
      <w:r>
        <w:rPr>
          <w:noProof/>
        </w:rPr>
        <w:tab/>
        <w:t>1064</w:t>
      </w:r>
    </w:p>
    <w:p w14:paraId="78507C1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42B4789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2083C9D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combination of duplex mode</w:t>
      </w:r>
      <w:r>
        <w:rPr>
          <w:noProof/>
        </w:rPr>
        <w:tab/>
        <w:t>1064</w:t>
      </w:r>
    </w:p>
    <w:p w14:paraId="7AE24C4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Arial Unicode MS"/>
          <w:noProof/>
          <w:lang w:eastAsia="zh-CN"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1064</w:t>
      </w:r>
    </w:p>
    <w:p w14:paraId="5694916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Arial Unicode MS"/>
          <w:noProof/>
          <w:lang w:eastAsia="zh-CN"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1064</w:t>
      </w:r>
    </w:p>
    <w:p w14:paraId="1C9B58B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1065</w:t>
      </w:r>
    </w:p>
    <w:p w14:paraId="0EA729B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Listen before talk model</w:t>
      </w:r>
      <w:r>
        <w:rPr>
          <w:noProof/>
        </w:rPr>
        <w:tab/>
        <w:t>1065</w:t>
      </w:r>
    </w:p>
    <w:p w14:paraId="3DF825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73B145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1065</w:t>
      </w:r>
    </w:p>
    <w:p w14:paraId="72BD5B7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N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1066</w:t>
      </w:r>
    </w:p>
    <w:p w14:paraId="6569D33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bandwidth combinations</w:t>
      </w:r>
      <w:r>
        <w:rPr>
          <w:noProof/>
        </w:rPr>
        <w:tab/>
        <w:t>1067</w:t>
      </w:r>
    </w:p>
    <w:p w14:paraId="27D9DF9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Arial Unicode MS"/>
          <w:noProof/>
          <w:lang w:eastAsia="zh-CN"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1067</w:t>
      </w:r>
    </w:p>
    <w:p w14:paraId="6C639D8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Arial Unicode MS"/>
          <w:noProof/>
          <w:lang w:eastAsia="zh-CN"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1067</w:t>
      </w:r>
    </w:p>
    <w:p w14:paraId="449F905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M1 UE Test Cases</w:t>
      </w:r>
      <w:r>
        <w:rPr>
          <w:noProof/>
        </w:rPr>
        <w:tab/>
        <w:t>1068</w:t>
      </w:r>
    </w:p>
    <w:p w14:paraId="3872733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1068</w:t>
      </w:r>
    </w:p>
    <w:p w14:paraId="19BBC62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1068</w:t>
      </w:r>
    </w:p>
    <w:p w14:paraId="53AC80B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1069</w:t>
      </w:r>
    </w:p>
    <w:p w14:paraId="1BD36E3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1070</w:t>
      </w:r>
    </w:p>
    <w:p w14:paraId="1938C7A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1070</w:t>
      </w:r>
    </w:p>
    <w:p w14:paraId="324FC23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1070</w:t>
      </w:r>
    </w:p>
    <w:p w14:paraId="38DB419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1071</w:t>
      </w:r>
    </w:p>
    <w:p w14:paraId="4E70879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1bis UE Test Cases</w:t>
      </w:r>
      <w:r>
        <w:rPr>
          <w:noProof/>
        </w:rPr>
        <w:tab/>
        <w:t>1072</w:t>
      </w:r>
    </w:p>
    <w:p w14:paraId="4E0D784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75CB206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1072</w:t>
      </w:r>
    </w:p>
    <w:p w14:paraId="0CA680C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NB2 UE Test Cases</w:t>
      </w:r>
      <w:r>
        <w:rPr>
          <w:noProof/>
        </w:rPr>
        <w:tab/>
        <w:t>1076</w:t>
      </w:r>
    </w:p>
    <w:p w14:paraId="6AA84F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55EBAFF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1076</w:t>
      </w:r>
    </w:p>
    <w:p w14:paraId="4DCB091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 w:rsidRPr="00A75719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1079</w:t>
      </w:r>
    </w:p>
    <w:p w14:paraId="0129DB6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3DD2E2E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1080</w:t>
      </w:r>
    </w:p>
    <w:p w14:paraId="5E575B4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1084</w:t>
      </w:r>
    </w:p>
    <w:p w14:paraId="5855DAA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M2 UE Test Cases</w:t>
      </w:r>
      <w:r>
        <w:rPr>
          <w:noProof/>
        </w:rPr>
        <w:tab/>
        <w:t>1085</w:t>
      </w:r>
    </w:p>
    <w:p w14:paraId="70B14DE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1085</w:t>
      </w:r>
    </w:p>
    <w:p w14:paraId="5D062A3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1085</w:t>
      </w:r>
    </w:p>
    <w:p w14:paraId="508FADF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1086</w:t>
      </w:r>
    </w:p>
    <w:p w14:paraId="3312D3D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sTTI and processing time reduction</w:t>
      </w:r>
      <w:r>
        <w:rPr>
          <w:noProof/>
          <w:lang w:eastAsia="zh-CN"/>
        </w:rPr>
        <w:t xml:space="preserve"> test cases with different </w:t>
      </w:r>
      <w:r>
        <w:rPr>
          <w:noProof/>
        </w:rPr>
        <w:t>sTTI/processing time reduction scheme</w:t>
      </w:r>
      <w:r>
        <w:rPr>
          <w:noProof/>
        </w:rPr>
        <w:tab/>
        <w:t>1087</w:t>
      </w:r>
    </w:p>
    <w:p w14:paraId="7455045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Arial Unicode MS"/>
          <w:noProof/>
          <w:lang w:eastAsia="zh-CN"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1087</w:t>
      </w:r>
    </w:p>
    <w:p w14:paraId="7C95654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Arial Unicode MS"/>
          <w:noProof/>
          <w:lang w:eastAsia="zh-CN"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1087</w:t>
      </w:r>
    </w:p>
    <w:p w14:paraId="0A5A906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1087</w:t>
      </w:r>
    </w:p>
    <w:p w14:paraId="4F61DFB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1087</w:t>
      </w:r>
    </w:p>
    <w:p w14:paraId="78D10AD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1087</w:t>
      </w:r>
    </w:p>
    <w:p w14:paraId="069A726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configurations for satellites</w:t>
      </w:r>
      <w:r>
        <w:rPr>
          <w:noProof/>
        </w:rPr>
        <w:tab/>
        <w:t>1087</w:t>
      </w:r>
    </w:p>
    <w:p w14:paraId="6E2413E9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A75719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</w:t>
      </w:r>
      <w:r>
        <w:rPr>
          <w:noProof/>
        </w:rPr>
        <w:tab/>
        <w:t>1088</w:t>
      </w:r>
    </w:p>
    <w:p w14:paraId="791CD5D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1088</w:t>
      </w:r>
    </w:p>
    <w:p w14:paraId="62439CA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1088</w:t>
      </w:r>
    </w:p>
    <w:p w14:paraId="56DD71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085957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667CF04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1090</w:t>
      </w:r>
    </w:p>
    <w:p w14:paraId="621BC12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5DCD75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2E346B0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1092</w:t>
      </w:r>
    </w:p>
    <w:p w14:paraId="2BFB29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5D6DA5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527CAAF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1094</w:t>
      </w:r>
    </w:p>
    <w:p w14:paraId="13B795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1094</w:t>
      </w:r>
    </w:p>
    <w:p w14:paraId="04DC27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0CF54DE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1096</w:t>
      </w:r>
    </w:p>
    <w:p w14:paraId="39BB3C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1096</w:t>
      </w:r>
    </w:p>
    <w:p w14:paraId="5F1AB3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1E730D5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1098</w:t>
      </w:r>
    </w:p>
    <w:p w14:paraId="3ED467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1098</w:t>
      </w:r>
    </w:p>
    <w:p w14:paraId="759C143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7FC0BD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1100</w:t>
      </w:r>
    </w:p>
    <w:p w14:paraId="203C50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44D90D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55EE435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case in the existence of non-allowed CSG cell</w:t>
      </w:r>
      <w:r>
        <w:rPr>
          <w:noProof/>
        </w:rPr>
        <w:tab/>
        <w:t>1102</w:t>
      </w:r>
    </w:p>
    <w:p w14:paraId="309B5C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1102</w:t>
      </w:r>
    </w:p>
    <w:p w14:paraId="5340C4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76AF06C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1104</w:t>
      </w:r>
    </w:p>
    <w:p w14:paraId="33A521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60FD07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661203D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1104</w:t>
      </w:r>
    </w:p>
    <w:p w14:paraId="5C2A078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536F97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7B0AE1A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1108</w:t>
      </w:r>
    </w:p>
    <w:p w14:paraId="6B7F5D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1041E3D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4ACEC49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1112</w:t>
      </w:r>
    </w:p>
    <w:p w14:paraId="795896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5697FDD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FF259C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1115</w:t>
      </w:r>
    </w:p>
    <w:p w14:paraId="2F6C03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5DDCE8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7ECED3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1117</w:t>
      </w:r>
    </w:p>
    <w:p w14:paraId="5F829D6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30DDDE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4AB44D4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1119</w:t>
      </w:r>
    </w:p>
    <w:p w14:paraId="020603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3BCC82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2FC5961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1121</w:t>
      </w:r>
    </w:p>
    <w:p w14:paraId="4A1B71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19E8CA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12AB212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1123</w:t>
      </w:r>
    </w:p>
    <w:p w14:paraId="4A238F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513DC8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4A3277B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1125</w:t>
      </w:r>
    </w:p>
    <w:p w14:paraId="0D26B0D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205C20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094DE46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1128</w:t>
      </w:r>
    </w:p>
    <w:p w14:paraId="0C413E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3DF86C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7E57D03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1131</w:t>
      </w:r>
    </w:p>
    <w:p w14:paraId="09DB1B8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1131</w:t>
      </w:r>
    </w:p>
    <w:p w14:paraId="35BCE7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2AFBE74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1133</w:t>
      </w:r>
    </w:p>
    <w:p w14:paraId="1CE581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1133</w:t>
      </w:r>
    </w:p>
    <w:p w14:paraId="2B933C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4A8820E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1135</w:t>
      </w:r>
    </w:p>
    <w:p w14:paraId="63642D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1532FF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6089C6E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1137</w:t>
      </w:r>
    </w:p>
    <w:p w14:paraId="209FA2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271866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6E3241C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1139</w:t>
      </w:r>
    </w:p>
    <w:p w14:paraId="191276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746300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150DF9F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1143</w:t>
      </w:r>
    </w:p>
    <w:p w14:paraId="543C04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1D94C8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6FEC9F4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1145</w:t>
      </w:r>
    </w:p>
    <w:p w14:paraId="63A78B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2D8DB8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1146</w:t>
      </w:r>
    </w:p>
    <w:p w14:paraId="30DCA38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1147</w:t>
      </w:r>
    </w:p>
    <w:p w14:paraId="1B7928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1204A6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576F491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1149</w:t>
      </w:r>
    </w:p>
    <w:p w14:paraId="635351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0E6839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4F6C778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1151</w:t>
      </w:r>
    </w:p>
    <w:p w14:paraId="0F3337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3AF2D26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107DBCD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1153</w:t>
      </w:r>
    </w:p>
    <w:p w14:paraId="42C14E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0CF812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23EF079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1155</w:t>
      </w:r>
    </w:p>
    <w:p w14:paraId="240253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084AC2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3722CFA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1157</w:t>
      </w:r>
    </w:p>
    <w:p w14:paraId="4D8465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6B45FF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7769734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1159</w:t>
      </w:r>
    </w:p>
    <w:p w14:paraId="2378475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585547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5AB5CE0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1161</w:t>
      </w:r>
    </w:p>
    <w:p w14:paraId="0BACD3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004C1E7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0338B6F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1163</w:t>
      </w:r>
    </w:p>
    <w:p w14:paraId="31D0A4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2C44EC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6B30102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1166</w:t>
      </w:r>
    </w:p>
    <w:p w14:paraId="2DE830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3F8BF5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776184B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1169</w:t>
      </w:r>
    </w:p>
    <w:p w14:paraId="732CAE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14409E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0DFD649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1172</w:t>
      </w:r>
    </w:p>
    <w:p w14:paraId="4D07FF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46EDD9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2DBA348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FDD Intra frequency case for UE configured with </w:t>
      </w:r>
      <w:r w:rsidRPr="00A75719">
        <w:rPr>
          <w:i/>
          <w:noProof/>
        </w:rPr>
        <w:t>highSpeedEnhMeasFlag</w:t>
      </w:r>
      <w:r w:rsidRPr="00A75719">
        <w:rPr>
          <w:i/>
          <w:noProof/>
          <w:lang w:eastAsia="ja-JP"/>
        </w:rPr>
        <w:t>2</w:t>
      </w:r>
      <w:r w:rsidRPr="00A75719">
        <w:rPr>
          <w:i/>
          <w:noProof/>
        </w:rPr>
        <w:t>-</w:t>
      </w:r>
      <w:r w:rsidRPr="00A75719">
        <w:rPr>
          <w:i/>
          <w:noProof/>
          <w:lang w:eastAsia="ja-JP"/>
        </w:rPr>
        <w:t>r16</w:t>
      </w:r>
      <w:r>
        <w:rPr>
          <w:noProof/>
        </w:rPr>
        <w:tab/>
        <w:t>1175</w:t>
      </w:r>
    </w:p>
    <w:p w14:paraId="5B7D55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723BE23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7E626F1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TDD Intra frequency case for UE configured with </w:t>
      </w:r>
      <w:r w:rsidRPr="00A75719">
        <w:rPr>
          <w:i/>
          <w:noProof/>
        </w:rPr>
        <w:t>highSpeedEnhMeasFlag</w:t>
      </w:r>
      <w:r w:rsidRPr="00A75719">
        <w:rPr>
          <w:i/>
          <w:noProof/>
          <w:lang w:eastAsia="ja-JP"/>
        </w:rPr>
        <w:t>2</w:t>
      </w:r>
      <w:r w:rsidRPr="00A75719">
        <w:rPr>
          <w:i/>
          <w:noProof/>
        </w:rPr>
        <w:t>-</w:t>
      </w:r>
      <w:r w:rsidRPr="00A75719">
        <w:rPr>
          <w:i/>
          <w:noProof/>
          <w:lang w:eastAsia="ja-JP"/>
        </w:rPr>
        <w:t>r16</w:t>
      </w:r>
      <w:r>
        <w:rPr>
          <w:noProof/>
        </w:rPr>
        <w:tab/>
        <w:t>1177</w:t>
      </w:r>
    </w:p>
    <w:p w14:paraId="214D6D4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3264EF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653BD45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1179</w:t>
      </w:r>
    </w:p>
    <w:p w14:paraId="434D5F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0A453D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1D539E6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1183</w:t>
      </w:r>
    </w:p>
    <w:p w14:paraId="2BEF9FC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22D1FD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6CEB47D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1186</w:t>
      </w:r>
    </w:p>
    <w:p w14:paraId="192F29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414EF7C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0D84AAF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1189</w:t>
      </w:r>
    </w:p>
    <w:p w14:paraId="359EBF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2637F7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4C2356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1192</w:t>
      </w:r>
    </w:p>
    <w:p w14:paraId="02C48C6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494AED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5A9206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1195</w:t>
      </w:r>
    </w:p>
    <w:p w14:paraId="2F0A87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4201282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416DB6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1198</w:t>
      </w:r>
    </w:p>
    <w:p w14:paraId="2910B2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00A01FA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19EBFB0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1201</w:t>
      </w:r>
    </w:p>
    <w:p w14:paraId="0D090F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2FB610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76B6C07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1203</w:t>
      </w:r>
    </w:p>
    <w:p w14:paraId="5C01A1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45950A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01C14F1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1206</w:t>
      </w:r>
    </w:p>
    <w:p w14:paraId="7004A0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7C9D1B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323E8C4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A75719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1209</w:t>
      </w:r>
    </w:p>
    <w:p w14:paraId="2497B56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6B16890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5A92D6B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1212</w:t>
      </w:r>
    </w:p>
    <w:p w14:paraId="4E44CF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40D470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30FF6EF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1215</w:t>
      </w:r>
    </w:p>
    <w:p w14:paraId="525066B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7180B59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1216</w:t>
      </w:r>
    </w:p>
    <w:p w14:paraId="71C4715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1217</w:t>
      </w:r>
    </w:p>
    <w:p w14:paraId="183E36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1217</w:t>
      </w:r>
    </w:p>
    <w:p w14:paraId="25CA63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1219</w:t>
      </w:r>
    </w:p>
    <w:p w14:paraId="60642BF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1220</w:t>
      </w:r>
    </w:p>
    <w:p w14:paraId="7DF81A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1220</w:t>
      </w:r>
    </w:p>
    <w:p w14:paraId="322F6D5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6081925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1223</w:t>
      </w:r>
    </w:p>
    <w:p w14:paraId="65D907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51F239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1224</w:t>
      </w:r>
    </w:p>
    <w:p w14:paraId="54A6006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1225</w:t>
      </w:r>
    </w:p>
    <w:p w14:paraId="7F69990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FDD – UTRAN FDD:</w:t>
      </w:r>
      <w:r>
        <w:rPr>
          <w:noProof/>
        </w:rPr>
        <w:tab/>
        <w:t>1225</w:t>
      </w:r>
    </w:p>
    <w:p w14:paraId="11206A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1225</w:t>
      </w:r>
    </w:p>
    <w:p w14:paraId="23AEED0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1225</w:t>
      </w:r>
    </w:p>
    <w:p w14:paraId="08C71CB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1227</w:t>
      </w:r>
    </w:p>
    <w:p w14:paraId="59A5CB7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1227</w:t>
      </w:r>
    </w:p>
    <w:p w14:paraId="487C2B9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5EA0132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1230</w:t>
      </w:r>
    </w:p>
    <w:p w14:paraId="3E0B58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1230</w:t>
      </w:r>
    </w:p>
    <w:p w14:paraId="544EC2B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6C92059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38ED0A0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1233</w:t>
      </w:r>
    </w:p>
    <w:p w14:paraId="78A7AEB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53E5ED4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36CCBE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1234</w:t>
      </w:r>
    </w:p>
    <w:p w14:paraId="67B4D1B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1EDE79E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57F768A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FDD – UTRAN TDD:</w:t>
      </w:r>
      <w:r>
        <w:rPr>
          <w:noProof/>
        </w:rPr>
        <w:tab/>
        <w:t>1238</w:t>
      </w:r>
    </w:p>
    <w:p w14:paraId="497607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A.4.3.2.</w:t>
      </w:r>
      <w:r w:rsidRPr="00A75719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1238</w:t>
      </w:r>
    </w:p>
    <w:p w14:paraId="50016B3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1238</w:t>
      </w:r>
    </w:p>
    <w:p w14:paraId="617AB03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1.28Mcps TDD option</w:t>
      </w:r>
      <w:r>
        <w:rPr>
          <w:noProof/>
        </w:rPr>
        <w:tab/>
        <w:t>1238</w:t>
      </w:r>
    </w:p>
    <w:p w14:paraId="3AC7E1C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A.4.3.2.</w:t>
      </w:r>
      <w:r w:rsidRPr="00A75719">
        <w:rPr>
          <w:noProof/>
          <w:lang w:val="en-US" w:eastAsia="zh-CN"/>
        </w:rPr>
        <w:t>1</w:t>
      </w:r>
      <w:r w:rsidRPr="00A75719">
        <w:rPr>
          <w:noProof/>
          <w:lang w:val="en-US"/>
        </w:rPr>
        <w:t>.</w:t>
      </w:r>
      <w:r w:rsidRPr="00A75719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Void</w:t>
      </w:r>
      <w:r>
        <w:rPr>
          <w:noProof/>
        </w:rPr>
        <w:tab/>
        <w:t>1240</w:t>
      </w:r>
    </w:p>
    <w:p w14:paraId="212DBCC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1240</w:t>
      </w:r>
    </w:p>
    <w:p w14:paraId="72AEFEB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1.28</w:t>
      </w:r>
      <w:r>
        <w:rPr>
          <w:noProof/>
        </w:rPr>
        <w:t>Mcps TDD option</w:t>
      </w:r>
      <w:r>
        <w:rPr>
          <w:noProof/>
        </w:rPr>
        <w:tab/>
        <w:t>1240</w:t>
      </w:r>
    </w:p>
    <w:p w14:paraId="3E6DD08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1240</w:t>
      </w:r>
    </w:p>
    <w:p w14:paraId="15E67B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462191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10C956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TDD – UTRAN FDD:</w:t>
      </w:r>
      <w:r>
        <w:rPr>
          <w:noProof/>
        </w:rPr>
        <w:tab/>
        <w:t>1244</w:t>
      </w:r>
    </w:p>
    <w:p w14:paraId="1719E9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5811F8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44809C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1247</w:t>
      </w:r>
    </w:p>
    <w:p w14:paraId="14F0FC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7C265F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672CCF2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TDD – UTRAN TDD:</w:t>
      </w:r>
      <w:r>
        <w:rPr>
          <w:noProof/>
        </w:rPr>
        <w:tab/>
        <w:t>1253</w:t>
      </w:r>
    </w:p>
    <w:p w14:paraId="3D1331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higher</w:t>
      </w:r>
      <w:r>
        <w:rPr>
          <w:noProof/>
        </w:rPr>
        <w:t xml:space="preserve"> priority</w:t>
      </w:r>
      <w:r>
        <w:rPr>
          <w:noProof/>
        </w:rPr>
        <w:tab/>
        <w:t>1253</w:t>
      </w:r>
    </w:p>
    <w:p w14:paraId="2463C50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2289973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137A3F3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lower</w:t>
      </w:r>
      <w:r>
        <w:rPr>
          <w:noProof/>
        </w:rPr>
        <w:t xml:space="preserve"> priority</w:t>
      </w:r>
      <w:r>
        <w:rPr>
          <w:noProof/>
        </w:rPr>
        <w:tab/>
        <w:t>1255</w:t>
      </w:r>
    </w:p>
    <w:p w14:paraId="53D809F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2202C1D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5ED313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EUTRA </w:t>
      </w:r>
      <w:r>
        <w:rPr>
          <w:noProof/>
          <w:lang w:eastAsia="zh-CN"/>
        </w:rPr>
        <w:t>T</w:t>
      </w:r>
      <w:r>
        <w:rPr>
          <w:noProof/>
        </w:rPr>
        <w:t xml:space="preserve">DD-UTRA </w:t>
      </w:r>
      <w:r>
        <w:rPr>
          <w:noProof/>
          <w:lang w:eastAsia="zh-CN"/>
        </w:rPr>
        <w:t>T</w:t>
      </w:r>
      <w:r>
        <w:rPr>
          <w:noProof/>
        </w:rPr>
        <w:t xml:space="preserve">DD cell reselection in fading propagation conditions: UTRA </w:t>
      </w:r>
      <w:r>
        <w:rPr>
          <w:noProof/>
          <w:lang w:eastAsia="zh-CN"/>
        </w:rPr>
        <w:t>T</w:t>
      </w:r>
      <w:r>
        <w:rPr>
          <w:noProof/>
        </w:rPr>
        <w:t>DD is of lower priority</w:t>
      </w:r>
      <w:r>
        <w:rPr>
          <w:noProof/>
        </w:rPr>
        <w:tab/>
        <w:t>1257</w:t>
      </w:r>
    </w:p>
    <w:p w14:paraId="62A67AA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27BC82A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05EE2C8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</w:t>
      </w:r>
      <w:r>
        <w:rPr>
          <w:noProof/>
          <w:lang w:eastAsia="zh-CN"/>
        </w:rPr>
        <w:t xml:space="preserve">TDD </w:t>
      </w:r>
      <w:r>
        <w:rPr>
          <w:noProof/>
        </w:rPr>
        <w:t xml:space="preserve">to UTRA </w:t>
      </w:r>
      <w:r>
        <w:rPr>
          <w:noProof/>
          <w:lang w:eastAsia="zh-CN"/>
        </w:rPr>
        <w:t>T</w:t>
      </w:r>
      <w:r>
        <w:rPr>
          <w:noProof/>
        </w:rPr>
        <w:t>DD cell re-selection</w:t>
      </w:r>
      <w:r>
        <w:rPr>
          <w:noProof/>
          <w:lang w:eastAsia="zh-CN"/>
        </w:rPr>
        <w:t xml:space="preserve"> for IncMon</w:t>
      </w:r>
      <w:r>
        <w:rPr>
          <w:noProof/>
        </w:rPr>
        <w:tab/>
        <w:t>1260</w:t>
      </w:r>
    </w:p>
    <w:p w14:paraId="1D2EC5F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266D011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3ED005A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1264</w:t>
      </w:r>
    </w:p>
    <w:p w14:paraId="4D75D53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FDD – GSM:</w:t>
      </w:r>
      <w:r>
        <w:rPr>
          <w:noProof/>
        </w:rPr>
        <w:tab/>
        <w:t>1264</w:t>
      </w:r>
    </w:p>
    <w:p w14:paraId="3C82BC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7E7B33C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1266</w:t>
      </w:r>
    </w:p>
    <w:p w14:paraId="577EB3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TDD – GSM:</w:t>
      </w:r>
      <w:r>
        <w:rPr>
          <w:noProof/>
        </w:rPr>
        <w:tab/>
        <w:t>1266</w:t>
      </w:r>
    </w:p>
    <w:p w14:paraId="32C6D2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10964C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1268</w:t>
      </w:r>
    </w:p>
    <w:p w14:paraId="7105718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1269</w:t>
      </w:r>
    </w:p>
    <w:p w14:paraId="78E05F9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</w:t>
      </w:r>
      <w:r>
        <w:rPr>
          <w:noProof/>
        </w:rPr>
        <w:tab/>
        <w:t>1269</w:t>
      </w:r>
    </w:p>
    <w:p w14:paraId="52C01C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1269</w:t>
      </w:r>
    </w:p>
    <w:p w14:paraId="2F0932A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1269</w:t>
      </w:r>
    </w:p>
    <w:p w14:paraId="0EE8CA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1271</w:t>
      </w:r>
    </w:p>
    <w:p w14:paraId="13BC7CB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</w:t>
      </w:r>
      <w:r>
        <w:rPr>
          <w:noProof/>
        </w:rPr>
        <w:tab/>
        <w:t>1271</w:t>
      </w:r>
    </w:p>
    <w:p w14:paraId="410899C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 Cell Reselection: HRPD is of Lower Priority</w:t>
      </w:r>
      <w:r>
        <w:rPr>
          <w:noProof/>
        </w:rPr>
        <w:tab/>
        <w:t>1271</w:t>
      </w:r>
    </w:p>
    <w:p w14:paraId="020003F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1271</w:t>
      </w:r>
    </w:p>
    <w:p w14:paraId="55A5F08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5A0A43C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1274</w:t>
      </w:r>
    </w:p>
    <w:p w14:paraId="56D782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FDD – cdma2000 1X</w:t>
      </w:r>
      <w:r>
        <w:rPr>
          <w:noProof/>
        </w:rPr>
        <w:tab/>
        <w:t>1274</w:t>
      </w:r>
    </w:p>
    <w:p w14:paraId="24C224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1274</w:t>
      </w:r>
    </w:p>
    <w:p w14:paraId="4704F2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1274</w:t>
      </w:r>
    </w:p>
    <w:p w14:paraId="23CEB4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4BFA183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A.4.</w:t>
      </w:r>
      <w:r w:rsidRPr="00A75719">
        <w:rPr>
          <w:noProof/>
          <w:lang w:val="sv-SE" w:eastAsia="zh-CN"/>
        </w:rPr>
        <w:t>6</w:t>
      </w:r>
      <w:r w:rsidRPr="00A75719">
        <w:rPr>
          <w:noProof/>
          <w:lang w:val="sv-SE"/>
        </w:rPr>
        <w:t>.</w:t>
      </w:r>
      <w:r w:rsidRPr="00A75719">
        <w:rPr>
          <w:noProof/>
          <w:lang w:val="sv-SE"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 xml:space="preserve">E-UTRAN </w:t>
      </w:r>
      <w:r w:rsidRPr="00A75719">
        <w:rPr>
          <w:noProof/>
          <w:lang w:val="sv-SE" w:eastAsia="zh-CN"/>
        </w:rPr>
        <w:t>T</w:t>
      </w:r>
      <w:r w:rsidRPr="00A75719">
        <w:rPr>
          <w:noProof/>
          <w:lang w:val="sv-SE"/>
        </w:rPr>
        <w:t>DD – cdma2000 1X</w:t>
      </w:r>
      <w:r>
        <w:rPr>
          <w:noProof/>
        </w:rPr>
        <w:tab/>
        <w:t>1277</w:t>
      </w:r>
    </w:p>
    <w:p w14:paraId="54802C0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–cdma2000 1X Cell Reselection: cdma2000 1X is of Lower Priority</w:t>
      </w:r>
      <w:r>
        <w:rPr>
          <w:noProof/>
        </w:rPr>
        <w:tab/>
        <w:t>1277</w:t>
      </w:r>
    </w:p>
    <w:p w14:paraId="5426FDC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76E1F22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5514044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for UE category NB1</w:t>
      </w:r>
      <w:r>
        <w:rPr>
          <w:noProof/>
        </w:rPr>
        <w:tab/>
        <w:t>1280</w:t>
      </w:r>
    </w:p>
    <w:p w14:paraId="7BF6167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1280</w:t>
      </w:r>
    </w:p>
    <w:p w14:paraId="2AC82C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5C515B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1285</w:t>
      </w:r>
    </w:p>
    <w:p w14:paraId="38409BE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1286</w:t>
      </w:r>
    </w:p>
    <w:p w14:paraId="21AA53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1E5C9E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1290</w:t>
      </w:r>
    </w:p>
    <w:p w14:paraId="62434B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1291</w:t>
      </w:r>
    </w:p>
    <w:p w14:paraId="4AB14A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0E96ED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4F234C8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1296</w:t>
      </w:r>
    </w:p>
    <w:p w14:paraId="183BB3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45709A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0BE7D3F3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1301</w:t>
      </w:r>
    </w:p>
    <w:p w14:paraId="57BAC82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Handover</w:t>
      </w:r>
      <w:r>
        <w:rPr>
          <w:noProof/>
        </w:rPr>
        <w:tab/>
        <w:t>1301</w:t>
      </w:r>
    </w:p>
    <w:p w14:paraId="339C4BF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FDD - FDD Intra frequency handover</w:t>
      </w:r>
      <w:r>
        <w:rPr>
          <w:noProof/>
        </w:rPr>
        <w:tab/>
        <w:t>1301</w:t>
      </w:r>
    </w:p>
    <w:p w14:paraId="0E1B22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1301</w:t>
      </w:r>
    </w:p>
    <w:p w14:paraId="4206F4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1FDE72D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1303</w:t>
      </w:r>
    </w:p>
    <w:p w14:paraId="33E99A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23D7D6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2A3B45C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1305</w:t>
      </w:r>
    </w:p>
    <w:p w14:paraId="3EF0BE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34D0F04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4E9FD64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1307</w:t>
      </w:r>
    </w:p>
    <w:p w14:paraId="64EC118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1307</w:t>
      </w:r>
    </w:p>
    <w:p w14:paraId="4F6910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0C9F82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1309</w:t>
      </w:r>
    </w:p>
    <w:p w14:paraId="5E5EE3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1309</w:t>
      </w:r>
    </w:p>
    <w:p w14:paraId="79565E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1311</w:t>
      </w:r>
    </w:p>
    <w:p w14:paraId="017740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1311</w:t>
      </w:r>
    </w:p>
    <w:p w14:paraId="56F4A4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024E70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1313</w:t>
      </w:r>
    </w:p>
    <w:p w14:paraId="164E866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1313</w:t>
      </w:r>
    </w:p>
    <w:p w14:paraId="5D868BD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1313</w:t>
      </w:r>
    </w:p>
    <w:p w14:paraId="0DAE81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1316</w:t>
      </w:r>
    </w:p>
    <w:p w14:paraId="7A9BBAC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1316</w:t>
      </w:r>
    </w:p>
    <w:p w14:paraId="435959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1316</w:t>
      </w:r>
    </w:p>
    <w:p w14:paraId="55CD80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1319</w:t>
      </w:r>
    </w:p>
    <w:p w14:paraId="47D1B3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1319</w:t>
      </w:r>
    </w:p>
    <w:p w14:paraId="52DD16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1319</w:t>
      </w:r>
    </w:p>
    <w:p w14:paraId="06AFEFB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268BF19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1320</w:t>
      </w:r>
    </w:p>
    <w:p w14:paraId="61C0B5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38ECBE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lastRenderedPageBreak/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6D49BEB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1322</w:t>
      </w:r>
    </w:p>
    <w:p w14:paraId="412717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13AD19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72BB2F4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1324</w:t>
      </w:r>
    </w:p>
    <w:p w14:paraId="1210F7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2FFE70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4F2BC4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1326</w:t>
      </w:r>
    </w:p>
    <w:p w14:paraId="5D30EB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38B4A8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05AD813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1329</w:t>
      </w:r>
    </w:p>
    <w:p w14:paraId="6C42CF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5A2DCD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1330</w:t>
      </w:r>
    </w:p>
    <w:p w14:paraId="2A39E3B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1331</w:t>
      </w:r>
    </w:p>
    <w:p w14:paraId="09E27F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514655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1332</w:t>
      </w:r>
    </w:p>
    <w:p w14:paraId="123C4AC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1333</w:t>
      </w:r>
    </w:p>
    <w:p w14:paraId="2E0C5B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2B3150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1334</w:t>
      </w:r>
    </w:p>
    <w:p w14:paraId="1DE822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1335</w:t>
      </w:r>
    </w:p>
    <w:p w14:paraId="6D7975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67A788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21359E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1337</w:t>
      </w:r>
    </w:p>
    <w:p w14:paraId="211B72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34FDBA4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1338</w:t>
      </w:r>
    </w:p>
    <w:p w14:paraId="04E05E1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1339</w:t>
      </w:r>
    </w:p>
    <w:p w14:paraId="2E8624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6B2480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72661E0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1341</w:t>
      </w:r>
    </w:p>
    <w:p w14:paraId="529C13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489FE8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39B95A8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1343</w:t>
      </w:r>
    </w:p>
    <w:p w14:paraId="16D3684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475447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073C86D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1344</w:t>
      </w:r>
    </w:p>
    <w:p w14:paraId="380C82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5301BC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049700B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1346</w:t>
      </w:r>
    </w:p>
    <w:p w14:paraId="3002E1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797F384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20A0111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1348</w:t>
      </w:r>
    </w:p>
    <w:p w14:paraId="37BC19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461D2A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67F9574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1350</w:t>
      </w:r>
    </w:p>
    <w:p w14:paraId="639705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33BFD7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61B9D23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1353</w:t>
      </w:r>
    </w:p>
    <w:p w14:paraId="30C338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4C4C951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3100640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1355</w:t>
      </w:r>
    </w:p>
    <w:p w14:paraId="770B38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0487BC7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665634E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1357</w:t>
      </w:r>
    </w:p>
    <w:p w14:paraId="1438CF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62784B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3BF90F7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1359</w:t>
      </w:r>
    </w:p>
    <w:p w14:paraId="5CD3FF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4BF460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7924A43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1361</w:t>
      </w:r>
    </w:p>
    <w:p w14:paraId="0DBDCC8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455BD6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6F473B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1363</w:t>
      </w:r>
    </w:p>
    <w:p w14:paraId="1AC1C3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lastRenderedPageBreak/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16878B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69111CC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1365</w:t>
      </w:r>
    </w:p>
    <w:p w14:paraId="508AEC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7CAA04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217D7DE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1367</w:t>
      </w:r>
    </w:p>
    <w:p w14:paraId="6653B0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33B856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41E158F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1369</w:t>
      </w:r>
    </w:p>
    <w:p w14:paraId="7D1E4E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0EA41D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4912C25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1371</w:t>
      </w:r>
    </w:p>
    <w:p w14:paraId="6FB798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7162F0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7BA86BB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1373</w:t>
      </w:r>
    </w:p>
    <w:p w14:paraId="073863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194A5B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549AC7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1375</w:t>
      </w:r>
    </w:p>
    <w:p w14:paraId="50D4A35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088AD5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513C2F6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1377</w:t>
      </w:r>
    </w:p>
    <w:p w14:paraId="0CF400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7C1264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17E6FD2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1379</w:t>
      </w:r>
    </w:p>
    <w:p w14:paraId="138A05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30F470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2C7B76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1381</w:t>
      </w:r>
    </w:p>
    <w:p w14:paraId="176F3D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218817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7CF438F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1383</w:t>
      </w:r>
    </w:p>
    <w:p w14:paraId="403A96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22AD8C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76F184E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1386</w:t>
      </w:r>
    </w:p>
    <w:p w14:paraId="2A8427B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2AF4B8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095CAD5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1388</w:t>
      </w:r>
    </w:p>
    <w:p w14:paraId="4372D82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27DBC3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34DDB7E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1390</w:t>
      </w:r>
    </w:p>
    <w:p w14:paraId="38E5E4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66894C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3C40D5E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FDD - FDD Intra frequency DAPS handover</w:t>
      </w:r>
      <w:r>
        <w:rPr>
          <w:noProof/>
        </w:rPr>
        <w:tab/>
        <w:t>1392</w:t>
      </w:r>
    </w:p>
    <w:p w14:paraId="1E5BC8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4228BE4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3019995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1394</w:t>
      </w:r>
    </w:p>
    <w:p w14:paraId="611B90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79796F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42C56D3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FDD - FDD Intra frequency conditional handover</w:t>
      </w:r>
      <w:r>
        <w:rPr>
          <w:noProof/>
        </w:rPr>
        <w:tab/>
        <w:t>1396</w:t>
      </w:r>
    </w:p>
    <w:p w14:paraId="2AFBC1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173F1C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6B48134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TDD - TDD Intra frequency conditional handover</w:t>
      </w:r>
      <w:r>
        <w:rPr>
          <w:noProof/>
        </w:rPr>
        <w:tab/>
        <w:t>1398</w:t>
      </w:r>
    </w:p>
    <w:p w14:paraId="4717ED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7BF09AC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586F6A7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1400</w:t>
      </w:r>
    </w:p>
    <w:p w14:paraId="45540F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44E38B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685E0E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1402</w:t>
      </w:r>
    </w:p>
    <w:p w14:paraId="7B71E6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5B95B7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lastRenderedPageBreak/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1403</w:t>
      </w:r>
    </w:p>
    <w:p w14:paraId="199D84A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1404</w:t>
      </w:r>
    </w:p>
    <w:p w14:paraId="4AF70D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02D48E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2F60FB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1406</w:t>
      </w:r>
    </w:p>
    <w:p w14:paraId="369DFC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65FA18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46860B4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1410</w:t>
      </w:r>
    </w:p>
    <w:p w14:paraId="1F6B1B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6B004C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0589483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1413</w:t>
      </w:r>
    </w:p>
    <w:p w14:paraId="7EA3F3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72B7712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027BF68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1416</w:t>
      </w:r>
    </w:p>
    <w:p w14:paraId="68AC5B8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3740FBE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1420</w:t>
      </w:r>
    </w:p>
    <w:p w14:paraId="530CA8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27B98E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1498B4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1424</w:t>
      </w:r>
    </w:p>
    <w:p w14:paraId="413F23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2E38E6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57FA62E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1426</w:t>
      </w:r>
    </w:p>
    <w:p w14:paraId="3BB0B5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0536501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0FAB5C9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1429</w:t>
      </w:r>
    </w:p>
    <w:p w14:paraId="3C0B1B3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FDD – UTRAN FDD Handover</w:t>
      </w:r>
      <w:r>
        <w:rPr>
          <w:noProof/>
        </w:rPr>
        <w:tab/>
        <w:t>1429</w:t>
      </w:r>
    </w:p>
    <w:p w14:paraId="111EEB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1429</w:t>
      </w:r>
    </w:p>
    <w:p w14:paraId="6A40A9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DB6E65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TDD - UTRAN FDD Handover</w:t>
      </w:r>
      <w:r>
        <w:rPr>
          <w:noProof/>
        </w:rPr>
        <w:tab/>
        <w:t>1432</w:t>
      </w:r>
    </w:p>
    <w:p w14:paraId="7CB055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13D969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16C08C4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  <w:lang w:val="sv-SE"/>
        </w:rPr>
        <w:t>A.</w:t>
      </w:r>
      <w:r w:rsidRPr="00A75719">
        <w:rPr>
          <w:rFonts w:cs="v4.2.0"/>
          <w:noProof/>
          <w:snapToGrid w:val="0"/>
          <w:lang w:val="sv-SE" w:eastAsia="zh-CN"/>
        </w:rPr>
        <w:t>5</w:t>
      </w:r>
      <w:r w:rsidRPr="00A75719">
        <w:rPr>
          <w:rFonts w:cs="v4.2.0"/>
          <w:noProof/>
          <w:snapToGrid w:val="0"/>
          <w:lang w:val="sv-SE"/>
        </w:rPr>
        <w:t>.</w:t>
      </w:r>
      <w:r w:rsidRPr="00A75719">
        <w:rPr>
          <w:rFonts w:cs="v4.2.0"/>
          <w:noProof/>
          <w:snapToGrid w:val="0"/>
          <w:lang w:val="sv-SE" w:eastAsia="zh-CN"/>
        </w:rPr>
        <w:t>2</w:t>
      </w:r>
      <w:r w:rsidRPr="00A75719">
        <w:rPr>
          <w:rFonts w:cs="v4.2.0"/>
          <w:noProof/>
          <w:snapToGrid w:val="0"/>
          <w:lang w:val="sv-SE"/>
        </w:rPr>
        <w:t>.</w:t>
      </w:r>
      <w:r w:rsidRPr="00A75719">
        <w:rPr>
          <w:rFonts w:cs="v4.2.0"/>
          <w:noProof/>
          <w:snapToGrid w:val="0"/>
          <w:lang w:val="sv-SE" w:eastAsia="zh-CN"/>
        </w:rPr>
        <w:t xml:space="preserve">3 </w:t>
      </w:r>
      <w:r w:rsidRPr="00A75719">
        <w:rPr>
          <w:noProof/>
          <w:lang w:val="sv-SE"/>
        </w:rPr>
        <w:t>E-UTRAN FDD- GSM Handover</w:t>
      </w:r>
      <w:r>
        <w:rPr>
          <w:noProof/>
        </w:rPr>
        <w:tab/>
        <w:t>1435</w:t>
      </w:r>
    </w:p>
    <w:p w14:paraId="73D22C9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2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1435</w:t>
      </w:r>
    </w:p>
    <w:p w14:paraId="6105DB3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2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 xml:space="preserve">Test </w:t>
      </w:r>
      <w:r w:rsidRPr="00A75719">
        <w:rPr>
          <w:noProof/>
          <w:snapToGrid w:val="0"/>
          <w:lang w:eastAsia="zh-CN"/>
        </w:rPr>
        <w:t>Requirements</w:t>
      </w:r>
      <w:r>
        <w:rPr>
          <w:noProof/>
        </w:rPr>
        <w:tab/>
        <w:t>1436</w:t>
      </w:r>
    </w:p>
    <w:p w14:paraId="38B8EED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</w:t>
      </w:r>
      <w:r w:rsidRPr="00A75719">
        <w:rPr>
          <w:noProof/>
          <w:lang w:val="sv-SE" w:eastAsia="zh-CN"/>
        </w:rPr>
        <w:t xml:space="preserve"> TDD</w:t>
      </w:r>
      <w:r w:rsidRPr="00A75719">
        <w:rPr>
          <w:noProof/>
          <w:lang w:val="sv-SE"/>
        </w:rPr>
        <w:t xml:space="preserve"> - UTRAN TDD Handover</w:t>
      </w:r>
      <w:r>
        <w:rPr>
          <w:noProof/>
        </w:rPr>
        <w:tab/>
        <w:t>1437</w:t>
      </w:r>
    </w:p>
    <w:p w14:paraId="29B021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1437</w:t>
      </w:r>
    </w:p>
    <w:p w14:paraId="650C771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1437</w:t>
      </w:r>
    </w:p>
    <w:p w14:paraId="2A41256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1437</w:t>
      </w:r>
    </w:p>
    <w:p w14:paraId="2045239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1439</w:t>
      </w:r>
    </w:p>
    <w:p w14:paraId="1773D1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1439</w:t>
      </w:r>
    </w:p>
    <w:p w14:paraId="514516F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1439</w:t>
      </w:r>
    </w:p>
    <w:p w14:paraId="628EEBF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1439</w:t>
      </w:r>
    </w:p>
    <w:p w14:paraId="1FFFC56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</w:t>
      </w:r>
      <w:r w:rsidRPr="00A75719">
        <w:rPr>
          <w:noProof/>
          <w:lang w:val="sv-SE" w:eastAsia="zh-CN"/>
        </w:rPr>
        <w:t>5</w:t>
      </w:r>
      <w:r w:rsidRPr="00A75719">
        <w:rPr>
          <w:noProof/>
          <w:lang w:val="sv-SE"/>
        </w:rPr>
        <w:t>.</w:t>
      </w:r>
      <w:r w:rsidRPr="00A75719">
        <w:rPr>
          <w:noProof/>
          <w:lang w:val="sv-SE" w:eastAsia="zh-CN"/>
        </w:rPr>
        <w:t>2</w:t>
      </w:r>
      <w:r w:rsidRPr="00A75719">
        <w:rPr>
          <w:noProof/>
          <w:lang w:val="sv-SE"/>
        </w:rPr>
        <w:t>.</w:t>
      </w:r>
      <w:r w:rsidRPr="00A75719">
        <w:rPr>
          <w:noProof/>
          <w:lang w:val="sv-SE" w:eastAsia="zh-CN"/>
        </w:rPr>
        <w:t>4</w:t>
      </w:r>
      <w:r w:rsidRPr="00A75719">
        <w:rPr>
          <w:noProof/>
          <w:lang w:val="sv-SE"/>
        </w:rPr>
        <w:t>.</w:t>
      </w:r>
      <w:r w:rsidRPr="00A75719">
        <w:rPr>
          <w:noProof/>
          <w:lang w:val="sv-SE" w:eastAsia="zh-CN"/>
        </w:rPr>
        <w:t>2</w:t>
      </w:r>
      <w:r w:rsidRPr="00A75719">
        <w:rPr>
          <w:noProof/>
          <w:lang w:val="sv-SE"/>
        </w:rPr>
        <w:t>.</w:t>
      </w:r>
      <w:r w:rsidRPr="00A75719">
        <w:rPr>
          <w:noProof/>
          <w:lang w:val="sv-S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 w:eastAsia="zh-CN"/>
        </w:rPr>
        <w:t>Void</w:t>
      </w:r>
      <w:r>
        <w:rPr>
          <w:noProof/>
        </w:rPr>
        <w:tab/>
        <w:t>1439</w:t>
      </w:r>
    </w:p>
    <w:p w14:paraId="3244529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FDD – UTRAN TDD Handover</w:t>
      </w:r>
      <w:r>
        <w:rPr>
          <w:noProof/>
        </w:rPr>
        <w:tab/>
        <w:t>1439</w:t>
      </w:r>
    </w:p>
    <w:p w14:paraId="022031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1439</w:t>
      </w:r>
    </w:p>
    <w:p w14:paraId="28258CB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4393AF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13C7925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6A45A4D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1442</w:t>
      </w:r>
    </w:p>
    <w:p w14:paraId="0CD19D6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Void</w:t>
      </w:r>
      <w:r>
        <w:rPr>
          <w:noProof/>
        </w:rPr>
        <w:tab/>
        <w:t>1442</w:t>
      </w:r>
    </w:p>
    <w:p w14:paraId="609055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  <w:lang w:val="sv-SE"/>
        </w:rPr>
        <w:t>A.5.2.</w:t>
      </w:r>
      <w:r w:rsidRPr="00A75719">
        <w:rPr>
          <w:rFonts w:cs="v4.2.0"/>
          <w:noProof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TDD - GSM Handover</w:t>
      </w:r>
      <w:r>
        <w:rPr>
          <w:noProof/>
        </w:rPr>
        <w:tab/>
        <w:t>1442</w:t>
      </w:r>
    </w:p>
    <w:p w14:paraId="1C265A5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1442</w:t>
      </w:r>
    </w:p>
    <w:p w14:paraId="0664D23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64E13F3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A.5.2.</w:t>
      </w:r>
      <w:r w:rsidRPr="00A75719">
        <w:rPr>
          <w:rFonts w:cs="v4.2.0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1445</w:t>
      </w:r>
    </w:p>
    <w:p w14:paraId="304282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1445</w:t>
      </w:r>
    </w:p>
    <w:p w14:paraId="029D4B4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A.5.2.</w:t>
      </w:r>
      <w:r w:rsidRPr="00A75719">
        <w:rPr>
          <w:noProof/>
          <w:snapToGrid w:val="0"/>
          <w:lang w:eastAsia="zh-CN"/>
        </w:rPr>
        <w:t>7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675D770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1447</w:t>
      </w:r>
    </w:p>
    <w:p w14:paraId="07ABFC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1447</w:t>
      </w:r>
    </w:p>
    <w:p w14:paraId="6C0914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1448</w:t>
      </w:r>
    </w:p>
    <w:p w14:paraId="3369E6B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1449</w:t>
      </w:r>
    </w:p>
    <w:p w14:paraId="00C3EB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7737B0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2E89DEA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A.5.2.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1451</w:t>
      </w:r>
    </w:p>
    <w:p w14:paraId="7A2F07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1451</w:t>
      </w:r>
    </w:p>
    <w:p w14:paraId="793CD6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1453</w:t>
      </w:r>
    </w:p>
    <w:p w14:paraId="2DF39C8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1453</w:t>
      </w:r>
    </w:p>
    <w:p w14:paraId="75C8D4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347C4E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1FE2BC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1456</w:t>
      </w:r>
    </w:p>
    <w:p w14:paraId="586583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1456</w:t>
      </w:r>
    </w:p>
    <w:p w14:paraId="4978E7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3E5406B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lang w:val="sv-SE"/>
        </w:rPr>
        <w:t>A.5.2.1</w:t>
      </w:r>
      <w:r w:rsidRPr="00A75719">
        <w:rPr>
          <w:rFonts w:cs="v4.2.0"/>
          <w:noProof/>
          <w:lang w:val="sv-SE"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FDD – UTRAN FDD Handover</w:t>
      </w:r>
      <w:r w:rsidRPr="00A75719">
        <w:rPr>
          <w:noProof/>
          <w:lang w:val="sv-SE" w:eastAsia="zh-CN"/>
        </w:rPr>
        <w:t xml:space="preserve"> for 5MHz Bandwidth</w:t>
      </w:r>
      <w:r>
        <w:rPr>
          <w:noProof/>
        </w:rPr>
        <w:tab/>
        <w:t>1459</w:t>
      </w:r>
    </w:p>
    <w:p w14:paraId="389154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3A6730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A.5.2.</w:t>
      </w:r>
      <w:r w:rsidRPr="00A75719">
        <w:rPr>
          <w:noProof/>
          <w:snapToGrid w:val="0"/>
          <w:lang w:eastAsia="zh-CN"/>
        </w:rPr>
        <w:t>11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23AC0F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Handover to Non-3GPP RATs</w:t>
      </w:r>
      <w:r>
        <w:rPr>
          <w:noProof/>
        </w:rPr>
        <w:tab/>
        <w:t>1460</w:t>
      </w:r>
    </w:p>
    <w:p w14:paraId="1ACC86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FDD – HRPD Handover</w:t>
      </w:r>
      <w:r>
        <w:rPr>
          <w:noProof/>
        </w:rPr>
        <w:tab/>
        <w:t>1460</w:t>
      </w:r>
    </w:p>
    <w:p w14:paraId="3353BAB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1460</w:t>
      </w:r>
    </w:p>
    <w:p w14:paraId="2E2E443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1462</w:t>
      </w:r>
    </w:p>
    <w:p w14:paraId="3FFAB3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FDD – cdma2000 1X Handover</w:t>
      </w:r>
      <w:r>
        <w:rPr>
          <w:noProof/>
        </w:rPr>
        <w:tab/>
        <w:t>1462</w:t>
      </w:r>
    </w:p>
    <w:p w14:paraId="0FB72D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015624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60BCAF2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1465</w:t>
      </w:r>
    </w:p>
    <w:p w14:paraId="4197BE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7582E2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3932995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1468</w:t>
      </w:r>
    </w:p>
    <w:p w14:paraId="6532A2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62A27B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1469</w:t>
      </w:r>
    </w:p>
    <w:p w14:paraId="0E7634C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A.5.3.</w:t>
      </w:r>
      <w:r w:rsidRPr="00A75719">
        <w:rPr>
          <w:noProof/>
          <w:lang w:val="sv-SE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 xml:space="preserve">E-UTRAN </w:t>
      </w:r>
      <w:r w:rsidRPr="00A75719">
        <w:rPr>
          <w:noProof/>
          <w:lang w:val="sv-SE" w:eastAsia="zh-CN"/>
        </w:rPr>
        <w:t>T</w:t>
      </w:r>
      <w:r w:rsidRPr="00A75719">
        <w:rPr>
          <w:noProof/>
          <w:lang w:val="sv-SE"/>
        </w:rPr>
        <w:t>DD – HRPD Handover</w:t>
      </w:r>
      <w:r>
        <w:rPr>
          <w:noProof/>
        </w:rPr>
        <w:tab/>
        <w:t>1470</w:t>
      </w:r>
    </w:p>
    <w:p w14:paraId="67D3CD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43852FD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678969C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FI"/>
        </w:rPr>
        <w:t>E-UTRAN TDD – cdma2000 1X Handover</w:t>
      </w:r>
      <w:r>
        <w:rPr>
          <w:noProof/>
        </w:rPr>
        <w:tab/>
        <w:t>1473</w:t>
      </w:r>
    </w:p>
    <w:p w14:paraId="1DACD2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0A1D5A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2321EEAC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Control</w:t>
      </w:r>
      <w:r>
        <w:rPr>
          <w:noProof/>
        </w:rPr>
        <w:tab/>
        <w:t>1476</w:t>
      </w:r>
    </w:p>
    <w:p w14:paraId="67CDFA5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RRC Re-establishment</w:t>
      </w:r>
      <w:r>
        <w:rPr>
          <w:noProof/>
        </w:rPr>
        <w:tab/>
        <w:t>1476</w:t>
      </w:r>
    </w:p>
    <w:p w14:paraId="640B101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1476</w:t>
      </w:r>
    </w:p>
    <w:p w14:paraId="177411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1476</w:t>
      </w:r>
    </w:p>
    <w:p w14:paraId="5ADCA7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5E1620D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1478</w:t>
      </w:r>
    </w:p>
    <w:p w14:paraId="11F617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28F9AC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1479</w:t>
      </w:r>
    </w:p>
    <w:p w14:paraId="0D64AAE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1480</w:t>
      </w:r>
    </w:p>
    <w:p w14:paraId="69FD04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2A9095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07D28C9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TDD Inter-frequency RRC Re-establishment</w:t>
      </w:r>
      <w:r>
        <w:rPr>
          <w:noProof/>
        </w:rPr>
        <w:tab/>
        <w:t>1482</w:t>
      </w:r>
    </w:p>
    <w:p w14:paraId="33684B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1482</w:t>
      </w:r>
    </w:p>
    <w:p w14:paraId="431250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30A781B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</w:t>
      </w:r>
      <w:r w:rsidRPr="00A75719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FDD Intra-frequency RRC Re-establishment</w:t>
      </w:r>
      <w:r w:rsidRPr="00A75719">
        <w:rPr>
          <w:noProof/>
          <w:snapToGrid w:val="0"/>
          <w:lang w:eastAsia="zh-CN"/>
        </w:rPr>
        <w:t xml:space="preserve"> for 5MHz bandwidth</w:t>
      </w:r>
      <w:r>
        <w:rPr>
          <w:noProof/>
        </w:rPr>
        <w:tab/>
        <w:t>1484</w:t>
      </w:r>
    </w:p>
    <w:p w14:paraId="25271D7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68A176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154A2A6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1484</w:t>
      </w:r>
    </w:p>
    <w:p w14:paraId="594907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61B2D8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251571E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1487</w:t>
      </w:r>
    </w:p>
    <w:p w14:paraId="42BFBF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1487</w:t>
      </w:r>
    </w:p>
    <w:p w14:paraId="511F92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4352E39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1489</w:t>
      </w:r>
    </w:p>
    <w:p w14:paraId="5DF1B2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1C4C79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3CCAF85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1491</w:t>
      </w:r>
    </w:p>
    <w:p w14:paraId="51A6582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1491</w:t>
      </w:r>
    </w:p>
    <w:p w14:paraId="758FD6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2A15CE2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1493</w:t>
      </w:r>
    </w:p>
    <w:p w14:paraId="2191BF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6F77DF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64D7949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1495</w:t>
      </w:r>
    </w:p>
    <w:p w14:paraId="3D6C55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00291C4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442D6AB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1497</w:t>
      </w:r>
    </w:p>
    <w:p w14:paraId="1D64A3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38F1F6C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3595A3F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1499</w:t>
      </w:r>
    </w:p>
    <w:p w14:paraId="48BFE2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0461CD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37062E8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1501</w:t>
      </w:r>
    </w:p>
    <w:p w14:paraId="03346B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0CF9DD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1502</w:t>
      </w:r>
    </w:p>
    <w:p w14:paraId="68AFA2A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HD-FDD Intra-frequency RRC Re-establishment for UE</w:t>
      </w:r>
      <w:r w:rsidRPr="00A75719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1503</w:t>
      </w:r>
    </w:p>
    <w:p w14:paraId="35005A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1503</w:t>
      </w:r>
    </w:p>
    <w:p w14:paraId="6995CF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33345E8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HD-FDD Int</w:t>
      </w:r>
      <w:r w:rsidRPr="00A75719">
        <w:rPr>
          <w:noProof/>
          <w:snapToGrid w:val="0"/>
          <w:lang w:eastAsia="zh-CN"/>
        </w:rPr>
        <w:t>er</w:t>
      </w:r>
      <w:r w:rsidRPr="00A75719">
        <w:rPr>
          <w:noProof/>
          <w:snapToGrid w:val="0"/>
        </w:rPr>
        <w:t>-frequency RRC Re-establishment for UE</w:t>
      </w:r>
      <w:r w:rsidRPr="00A75719">
        <w:rPr>
          <w:noProof/>
          <w:snapToGrid w:val="0"/>
          <w:lang w:eastAsia="zh-CN"/>
        </w:rPr>
        <w:t xml:space="preserve"> category NB1 in In-Band mode under </w:t>
      </w:r>
      <w:r w:rsidRPr="00A75719">
        <w:rPr>
          <w:rFonts w:cs="Intel Clear Light"/>
          <w:noProof/>
          <w:lang w:eastAsia="zh-CN"/>
        </w:rPr>
        <w:t>normal</w:t>
      </w:r>
      <w:r w:rsidRPr="00A75719">
        <w:rPr>
          <w:rFonts w:cs="Arial"/>
          <w:noProof/>
          <w:lang w:eastAsia="zh-CN"/>
        </w:rPr>
        <w:t xml:space="preserve"> </w:t>
      </w:r>
      <w:r w:rsidRPr="00A75719">
        <w:rPr>
          <w:noProof/>
          <w:snapToGrid w:val="0"/>
          <w:lang w:eastAsia="zh-CN"/>
        </w:rPr>
        <w:t>coverage</w:t>
      </w:r>
      <w:r>
        <w:rPr>
          <w:noProof/>
        </w:rPr>
        <w:tab/>
        <w:t>1506</w:t>
      </w:r>
    </w:p>
    <w:p w14:paraId="7B1BBE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72779D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71F175A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1509</w:t>
      </w:r>
    </w:p>
    <w:p w14:paraId="573BF7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328D87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7A8D3B2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1511</w:t>
      </w:r>
    </w:p>
    <w:p w14:paraId="1722B2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29291A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28DB1E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1513</w:t>
      </w:r>
    </w:p>
    <w:p w14:paraId="792D0F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50BE51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304E974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1515</w:t>
      </w:r>
    </w:p>
    <w:p w14:paraId="520E80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11616B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6173620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1517</w:t>
      </w:r>
    </w:p>
    <w:p w14:paraId="2283E26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389291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69F3C24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1519</w:t>
      </w:r>
    </w:p>
    <w:p w14:paraId="4771E2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76FB1E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1ADBD8F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TDD Int</w:t>
      </w:r>
      <w:r w:rsidRPr="00A75719">
        <w:rPr>
          <w:noProof/>
          <w:snapToGrid w:val="0"/>
          <w:lang w:eastAsia="zh-CN"/>
        </w:rPr>
        <w:t>er</w:t>
      </w:r>
      <w:r w:rsidRPr="00A75719">
        <w:rPr>
          <w:noProof/>
          <w:snapToGrid w:val="0"/>
        </w:rPr>
        <w:t>-frequency RRC Re-establishment for UE</w:t>
      </w:r>
      <w:r w:rsidRPr="00A75719">
        <w:rPr>
          <w:noProof/>
          <w:snapToGrid w:val="0"/>
          <w:lang w:eastAsia="zh-CN"/>
        </w:rPr>
        <w:t xml:space="preserve"> category NB1 in In-Band mode under </w:t>
      </w:r>
      <w:r w:rsidRPr="00A75719">
        <w:rPr>
          <w:rFonts w:cs="Intel Clear Light"/>
          <w:noProof/>
          <w:lang w:eastAsia="zh-CN"/>
        </w:rPr>
        <w:t>normal</w:t>
      </w:r>
      <w:r w:rsidRPr="00A75719">
        <w:rPr>
          <w:rFonts w:cs="Arial"/>
          <w:noProof/>
          <w:lang w:eastAsia="zh-CN"/>
        </w:rPr>
        <w:t xml:space="preserve"> </w:t>
      </w:r>
      <w:r w:rsidRPr="00A75719">
        <w:rPr>
          <w:noProof/>
          <w:snapToGrid w:val="0"/>
          <w:lang w:eastAsia="zh-CN"/>
        </w:rPr>
        <w:t>coverage</w:t>
      </w:r>
      <w:r>
        <w:rPr>
          <w:noProof/>
        </w:rPr>
        <w:tab/>
        <w:t>1521</w:t>
      </w:r>
    </w:p>
    <w:p w14:paraId="7F1EEC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605EC94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2F5CC82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E-UTRAN TDD - TDD Intra-frequency RRC Re-establishment for UE</w:t>
      </w:r>
      <w:r w:rsidRPr="00A75719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1524</w:t>
      </w:r>
    </w:p>
    <w:p w14:paraId="1577DA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320692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413314E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1527</w:t>
      </w:r>
    </w:p>
    <w:p w14:paraId="5FB6D96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1527</w:t>
      </w:r>
    </w:p>
    <w:p w14:paraId="04BE66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Purpose and Environment</w:t>
      </w:r>
      <w:r>
        <w:rPr>
          <w:noProof/>
        </w:rPr>
        <w:tab/>
        <w:t>1527</w:t>
      </w:r>
    </w:p>
    <w:p w14:paraId="1761F9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24A9BB5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1528</w:t>
      </w:r>
    </w:p>
    <w:p w14:paraId="1E84A0B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1528</w:t>
      </w:r>
    </w:p>
    <w:p w14:paraId="611586F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1528</w:t>
      </w:r>
    </w:p>
    <w:p w14:paraId="11E74AF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1529</w:t>
      </w:r>
    </w:p>
    <w:p w14:paraId="7134613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1529</w:t>
      </w:r>
    </w:p>
    <w:p w14:paraId="01815EC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1529</w:t>
      </w:r>
    </w:p>
    <w:p w14:paraId="5B1CF6B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1529</w:t>
      </w:r>
    </w:p>
    <w:p w14:paraId="0132AE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10648F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7CD560C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1531</w:t>
      </w:r>
    </w:p>
    <w:p w14:paraId="20EE96D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1531</w:t>
      </w:r>
    </w:p>
    <w:p w14:paraId="7C1C63A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1531</w:t>
      </w:r>
    </w:p>
    <w:p w14:paraId="68270E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1531</w:t>
      </w:r>
    </w:p>
    <w:p w14:paraId="3D7462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34EA2E6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1533</w:t>
      </w:r>
    </w:p>
    <w:p w14:paraId="1702261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1533</w:t>
      </w:r>
    </w:p>
    <w:p w14:paraId="487D0F6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1533</w:t>
      </w:r>
    </w:p>
    <w:p w14:paraId="00C5FA8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1534</w:t>
      </w:r>
    </w:p>
    <w:p w14:paraId="4629DC4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1534</w:t>
      </w:r>
    </w:p>
    <w:p w14:paraId="4EF4363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1534</w:t>
      </w:r>
    </w:p>
    <w:p w14:paraId="09D161B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1534</w:t>
      </w:r>
    </w:p>
    <w:p w14:paraId="409E22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0D9639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573989D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1536</w:t>
      </w:r>
    </w:p>
    <w:p w14:paraId="556A259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1536</w:t>
      </w:r>
    </w:p>
    <w:p w14:paraId="64320BC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1536</w:t>
      </w:r>
    </w:p>
    <w:p w14:paraId="6EFB4C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1536</w:t>
      </w:r>
    </w:p>
    <w:p w14:paraId="39A273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282B81D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1537</w:t>
      </w:r>
    </w:p>
    <w:p w14:paraId="2821D6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35309BD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24D75EE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1538</w:t>
      </w:r>
    </w:p>
    <w:p w14:paraId="756159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1538</w:t>
      </w:r>
    </w:p>
    <w:p w14:paraId="32A329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3888BB0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1540</w:t>
      </w:r>
    </w:p>
    <w:p w14:paraId="707ADB0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1540</w:t>
      </w:r>
    </w:p>
    <w:p w14:paraId="3432325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1540</w:t>
      </w:r>
    </w:p>
    <w:p w14:paraId="04C27C3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1541</w:t>
      </w:r>
    </w:p>
    <w:p w14:paraId="342320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42B39F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00059A8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1543</w:t>
      </w:r>
    </w:p>
    <w:p w14:paraId="7205922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1543</w:t>
      </w:r>
    </w:p>
    <w:p w14:paraId="5AC4674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1543</w:t>
      </w:r>
    </w:p>
    <w:p w14:paraId="3BBA6A9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1544</w:t>
      </w:r>
    </w:p>
    <w:p w14:paraId="79987A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698F11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30B161C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1547</w:t>
      </w:r>
    </w:p>
    <w:p w14:paraId="20013E2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6ABB1C3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1548</w:t>
      </w:r>
    </w:p>
    <w:p w14:paraId="27372C7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1549</w:t>
      </w:r>
    </w:p>
    <w:p w14:paraId="0AB1EF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673A2D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3DE7644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70FF5BD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1552</w:t>
      </w:r>
    </w:p>
    <w:p w14:paraId="0F7476E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1552</w:t>
      </w:r>
    </w:p>
    <w:p w14:paraId="0202E76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1552</w:t>
      </w:r>
    </w:p>
    <w:p w14:paraId="4474C9B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1552</w:t>
      </w:r>
    </w:p>
    <w:p w14:paraId="4F6C37A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1552</w:t>
      </w:r>
    </w:p>
    <w:p w14:paraId="059F999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1553</w:t>
      </w:r>
    </w:p>
    <w:p w14:paraId="56D34DB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1553</w:t>
      </w:r>
    </w:p>
    <w:p w14:paraId="0358E0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039C62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21837D1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1555</w:t>
      </w:r>
    </w:p>
    <w:p w14:paraId="4C63A6B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25FE900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1556</w:t>
      </w:r>
    </w:p>
    <w:p w14:paraId="31E7E0B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1556</w:t>
      </w:r>
    </w:p>
    <w:p w14:paraId="27A5931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1556</w:t>
      </w:r>
    </w:p>
    <w:p w14:paraId="1608D0C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1556</w:t>
      </w:r>
    </w:p>
    <w:p w14:paraId="6B3EC3C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1557</w:t>
      </w:r>
    </w:p>
    <w:p w14:paraId="61E88BF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1557</w:t>
      </w:r>
    </w:p>
    <w:p w14:paraId="314D8B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06F4074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5AC7CE5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1559</w:t>
      </w:r>
    </w:p>
    <w:p w14:paraId="3E43A52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44231F2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1560</w:t>
      </w:r>
    </w:p>
    <w:p w14:paraId="126E390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1560</w:t>
      </w:r>
    </w:p>
    <w:p w14:paraId="298E03E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1560</w:t>
      </w:r>
    </w:p>
    <w:p w14:paraId="483795C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1560</w:t>
      </w:r>
    </w:p>
    <w:p w14:paraId="177987E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1561</w:t>
      </w:r>
    </w:p>
    <w:p w14:paraId="2C5F5A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1561</w:t>
      </w:r>
    </w:p>
    <w:p w14:paraId="612083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Purpose and Environment</w:t>
      </w:r>
      <w:r>
        <w:rPr>
          <w:noProof/>
        </w:rPr>
        <w:tab/>
        <w:t>1561</w:t>
      </w:r>
    </w:p>
    <w:p w14:paraId="376551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45041C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49C657E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1564</w:t>
      </w:r>
    </w:p>
    <w:p w14:paraId="592821D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1564</w:t>
      </w:r>
    </w:p>
    <w:p w14:paraId="73A75A3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1564</w:t>
      </w:r>
    </w:p>
    <w:p w14:paraId="763E099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1564</w:t>
      </w:r>
    </w:p>
    <w:p w14:paraId="4503A71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1564</w:t>
      </w:r>
    </w:p>
    <w:p w14:paraId="382D520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1565</w:t>
      </w:r>
    </w:p>
    <w:p w14:paraId="3DB1A7D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1565</w:t>
      </w:r>
    </w:p>
    <w:p w14:paraId="6381E6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Purpose and Environment</w:t>
      </w:r>
      <w:r>
        <w:rPr>
          <w:noProof/>
        </w:rPr>
        <w:tab/>
        <w:t>1565</w:t>
      </w:r>
    </w:p>
    <w:p w14:paraId="0965A0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1AD20B4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070680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1F7C77B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1568</w:t>
      </w:r>
    </w:p>
    <w:p w14:paraId="05091FF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1568</w:t>
      </w:r>
    </w:p>
    <w:p w14:paraId="4A1D007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1568</w:t>
      </w:r>
    </w:p>
    <w:p w14:paraId="55A7504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1568</w:t>
      </w:r>
    </w:p>
    <w:p w14:paraId="0EBFDAD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1569</w:t>
      </w:r>
    </w:p>
    <w:p w14:paraId="713A0C5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1569</w:t>
      </w:r>
    </w:p>
    <w:p w14:paraId="5AF766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Purpose and Environment</w:t>
      </w:r>
      <w:r>
        <w:rPr>
          <w:noProof/>
        </w:rPr>
        <w:tab/>
        <w:t>1569</w:t>
      </w:r>
    </w:p>
    <w:p w14:paraId="602240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1D1883E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5088A7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258EEC5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770E5FD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7D805DF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40A21EC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2682B15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7EDA77F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1573</w:t>
      </w:r>
    </w:p>
    <w:p w14:paraId="1E3A7B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44A3C60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59F14F5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1576</w:t>
      </w:r>
    </w:p>
    <w:p w14:paraId="197D910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1577</w:t>
      </w:r>
    </w:p>
    <w:p w14:paraId="01326E6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1577</w:t>
      </w:r>
    </w:p>
    <w:p w14:paraId="06C20E4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1577</w:t>
      </w:r>
    </w:p>
    <w:p w14:paraId="5DA9AD3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1577</w:t>
      </w:r>
    </w:p>
    <w:p w14:paraId="516778B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1577</w:t>
      </w:r>
    </w:p>
    <w:p w14:paraId="098E5F7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1577</w:t>
      </w:r>
    </w:p>
    <w:p w14:paraId="35F13C6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1578</w:t>
      </w:r>
    </w:p>
    <w:p w14:paraId="02A75C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698F3B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36FA81F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1581</w:t>
      </w:r>
    </w:p>
    <w:p w14:paraId="43579D5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1582</w:t>
      </w:r>
    </w:p>
    <w:p w14:paraId="133B110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1582</w:t>
      </w:r>
    </w:p>
    <w:p w14:paraId="5C0A1DC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1582</w:t>
      </w:r>
    </w:p>
    <w:p w14:paraId="0B243C8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1582</w:t>
      </w:r>
    </w:p>
    <w:p w14:paraId="0832982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1582</w:t>
      </w:r>
    </w:p>
    <w:p w14:paraId="1802ED5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1582</w:t>
      </w:r>
    </w:p>
    <w:p w14:paraId="4358547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1583</w:t>
      </w:r>
    </w:p>
    <w:p w14:paraId="2EADFB2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1583</w:t>
      </w:r>
    </w:p>
    <w:p w14:paraId="6387F1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7158581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1586</w:t>
      </w:r>
    </w:p>
    <w:p w14:paraId="6537C85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1587</w:t>
      </w:r>
    </w:p>
    <w:p w14:paraId="280D79C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1587</w:t>
      </w:r>
    </w:p>
    <w:p w14:paraId="2805049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1587</w:t>
      </w:r>
    </w:p>
    <w:p w14:paraId="638E952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1587</w:t>
      </w:r>
    </w:p>
    <w:p w14:paraId="6FFE14F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1587</w:t>
      </w:r>
    </w:p>
    <w:p w14:paraId="017779B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1587</w:t>
      </w:r>
    </w:p>
    <w:p w14:paraId="5F8417B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1588</w:t>
      </w:r>
    </w:p>
    <w:p w14:paraId="698E01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07E7D7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6439EB3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1590</w:t>
      </w:r>
    </w:p>
    <w:p w14:paraId="1D02BBC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1591</w:t>
      </w:r>
    </w:p>
    <w:p w14:paraId="0CEAD71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1591</w:t>
      </w:r>
    </w:p>
    <w:p w14:paraId="2849D19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1591</w:t>
      </w:r>
    </w:p>
    <w:p w14:paraId="32F95D1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1591</w:t>
      </w:r>
    </w:p>
    <w:p w14:paraId="2375757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1591</w:t>
      </w:r>
    </w:p>
    <w:p w14:paraId="6C28AAA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1591</w:t>
      </w:r>
    </w:p>
    <w:p w14:paraId="6F27A0A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1592</w:t>
      </w:r>
    </w:p>
    <w:p w14:paraId="5E4A4A4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631087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0C2AD6B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1594</w:t>
      </w:r>
    </w:p>
    <w:p w14:paraId="627C4AE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1595</w:t>
      </w:r>
    </w:p>
    <w:p w14:paraId="555255A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1595</w:t>
      </w:r>
    </w:p>
    <w:p w14:paraId="52AC204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1595</w:t>
      </w:r>
    </w:p>
    <w:p w14:paraId="305E803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1595</w:t>
      </w:r>
    </w:p>
    <w:p w14:paraId="3469513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1595</w:t>
      </w:r>
    </w:p>
    <w:p w14:paraId="475E5EC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1595</w:t>
      </w:r>
    </w:p>
    <w:p w14:paraId="0A6725C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1596</w:t>
      </w:r>
    </w:p>
    <w:p w14:paraId="322023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160641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090D888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673C6A4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13C5221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0CB8D9F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2A8DBE6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1ACD623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543C81D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1599</w:t>
      </w:r>
    </w:p>
    <w:p w14:paraId="304DC3A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1600</w:t>
      </w:r>
    </w:p>
    <w:p w14:paraId="3257165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1600</w:t>
      </w:r>
    </w:p>
    <w:p w14:paraId="5200BE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1600</w:t>
      </w:r>
    </w:p>
    <w:p w14:paraId="0188E12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7B317CF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1602</w:t>
      </w:r>
    </w:p>
    <w:p w14:paraId="3494D3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4C74302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1604</w:t>
      </w:r>
    </w:p>
    <w:p w14:paraId="2067B3C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1604</w:t>
      </w:r>
    </w:p>
    <w:p w14:paraId="456916A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1604</w:t>
      </w:r>
    </w:p>
    <w:p w14:paraId="6B9645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1605</w:t>
      </w:r>
    </w:p>
    <w:p w14:paraId="7EEC9B5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1606</w:t>
      </w:r>
    </w:p>
    <w:p w14:paraId="561158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1606</w:t>
      </w:r>
    </w:p>
    <w:p w14:paraId="728155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1607</w:t>
      </w:r>
    </w:p>
    <w:p w14:paraId="66B720F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</w:rPr>
        <w:tab/>
        <w:t>1608</w:t>
      </w:r>
    </w:p>
    <w:p w14:paraId="1A79AD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 w:rsidRPr="00A75719">
        <w:rPr>
          <w:noProof/>
          <w:snapToGrid w:val="0"/>
          <w:lang w:eastAsia="zh-CN"/>
        </w:rPr>
        <w:t>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1608</w:t>
      </w:r>
    </w:p>
    <w:p w14:paraId="490C8E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 w:rsidRPr="00A75719">
        <w:rPr>
          <w:noProof/>
          <w:snapToGrid w:val="0"/>
          <w:lang w:eastAsia="zh-CN"/>
        </w:rPr>
        <w:t>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01C94A9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</w:rPr>
        <w:tab/>
        <w:t>1610</w:t>
      </w:r>
    </w:p>
    <w:p w14:paraId="223FB6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lastRenderedPageBreak/>
        <w:t>A.</w:t>
      </w:r>
      <w:r w:rsidRPr="00A75719">
        <w:rPr>
          <w:noProof/>
          <w:snapToGrid w:val="0"/>
          <w:lang w:eastAsia="zh-CN"/>
        </w:rPr>
        <w:t>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6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1610</w:t>
      </w:r>
    </w:p>
    <w:p w14:paraId="01502F0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>
        <w:rPr>
          <w:noProof/>
          <w:lang w:eastAsia="zh-CN"/>
        </w:rPr>
        <w:t xml:space="preserve"> 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1613</w:t>
      </w:r>
    </w:p>
    <w:p w14:paraId="7C289C5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1613</w:t>
      </w:r>
    </w:p>
    <w:p w14:paraId="3D01D6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 w:rsidRPr="00A75719">
        <w:rPr>
          <w:noProof/>
          <w:snapToGrid w:val="0"/>
          <w:lang w:eastAsia="zh-CN"/>
        </w:rPr>
        <w:t>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7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1613</w:t>
      </w:r>
    </w:p>
    <w:p w14:paraId="0A9E042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 w:rsidRPr="00A75719">
        <w:rPr>
          <w:noProof/>
          <w:snapToGrid w:val="0"/>
          <w:lang w:eastAsia="zh-CN"/>
        </w:rPr>
        <w:t>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7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1616</w:t>
      </w:r>
    </w:p>
    <w:p w14:paraId="6B123AC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1616</w:t>
      </w:r>
    </w:p>
    <w:p w14:paraId="356528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 w:rsidRPr="00A75719">
        <w:rPr>
          <w:noProof/>
          <w:snapToGrid w:val="0"/>
          <w:lang w:eastAsia="zh-CN"/>
        </w:rPr>
        <w:t>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8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1616</w:t>
      </w:r>
    </w:p>
    <w:p w14:paraId="04D272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 w:rsidRPr="00A75719">
        <w:rPr>
          <w:noProof/>
          <w:snapToGrid w:val="0"/>
          <w:lang w:eastAsia="zh-CN"/>
        </w:rPr>
        <w:t>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8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187531A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1619</w:t>
      </w:r>
    </w:p>
    <w:p w14:paraId="62FF97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1619</w:t>
      </w:r>
    </w:p>
    <w:p w14:paraId="026152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1621</w:t>
      </w:r>
    </w:p>
    <w:p w14:paraId="6A99209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1621</w:t>
      </w:r>
    </w:p>
    <w:p w14:paraId="0F8448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1621</w:t>
      </w:r>
    </w:p>
    <w:p w14:paraId="60D1D8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6D78788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1623</w:t>
      </w:r>
    </w:p>
    <w:p w14:paraId="41B5F8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1623</w:t>
      </w:r>
    </w:p>
    <w:p w14:paraId="7D0E8F6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32A00E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RRC connection release redirection to UTRAN </w:t>
      </w:r>
      <w:r>
        <w:rPr>
          <w:noProof/>
          <w:lang w:eastAsia="zh-CN"/>
        </w:rPr>
        <w:t>F</w:t>
      </w:r>
      <w:r>
        <w:rPr>
          <w:noProof/>
        </w:rPr>
        <w:t>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1625</w:t>
      </w:r>
    </w:p>
    <w:p w14:paraId="4146F1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59AF1F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2E677F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1628</w:t>
      </w:r>
    </w:p>
    <w:p w14:paraId="53959C5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2D9AA3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Parameters</w:t>
      </w:r>
      <w:r>
        <w:rPr>
          <w:noProof/>
        </w:rPr>
        <w:tab/>
        <w:t>1628</w:t>
      </w:r>
    </w:p>
    <w:p w14:paraId="2081F1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340F3793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1633</w:t>
      </w:r>
    </w:p>
    <w:p w14:paraId="46D3DA8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1633</w:t>
      </w:r>
    </w:p>
    <w:p w14:paraId="4872EB2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1633</w:t>
      </w:r>
    </w:p>
    <w:p w14:paraId="7BB4BC1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1633</w:t>
      </w:r>
    </w:p>
    <w:p w14:paraId="5F9FC4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1634</w:t>
      </w:r>
    </w:p>
    <w:p w14:paraId="0F34B5E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1635</w:t>
      </w:r>
    </w:p>
    <w:p w14:paraId="74333F6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6D1510A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1637</w:t>
      </w:r>
    </w:p>
    <w:p w14:paraId="5C2C278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1638</w:t>
      </w:r>
    </w:p>
    <w:p w14:paraId="24F5A96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7F6FDCA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0171F56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1641</w:t>
      </w:r>
    </w:p>
    <w:p w14:paraId="0BDF28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0B24CBA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1642</w:t>
      </w:r>
    </w:p>
    <w:p w14:paraId="1DA482E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  <w:lang w:eastAsia="zh-CN"/>
        </w:rPr>
        <w:t xml:space="preserve"> for 20 MHz + 10 MHz</w:t>
      </w:r>
      <w:r>
        <w:rPr>
          <w:noProof/>
        </w:rPr>
        <w:tab/>
        <w:t>1643</w:t>
      </w:r>
    </w:p>
    <w:p w14:paraId="4B3E4B2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2FD592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4A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2F58DEF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1643</w:t>
      </w:r>
    </w:p>
    <w:p w14:paraId="7F6EA6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52FB8D3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1644</w:t>
      </w:r>
    </w:p>
    <w:p w14:paraId="1764397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1644</w:t>
      </w:r>
    </w:p>
    <w:p w14:paraId="7AFE3C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1644</w:t>
      </w:r>
    </w:p>
    <w:p w14:paraId="065403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6011EBD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1647</w:t>
      </w:r>
    </w:p>
    <w:p w14:paraId="2A9258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1647</w:t>
      </w:r>
    </w:p>
    <w:p w14:paraId="4B5616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409A9D2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 w:rsidRPr="00A75719">
        <w:rPr>
          <w:noProof/>
          <w:snapToGrid w:val="0"/>
          <w:lang w:eastAsia="zh-CN"/>
        </w:rPr>
        <w:t xml:space="preserve"> for 20MHz +20MHz</w:t>
      </w:r>
      <w:r>
        <w:rPr>
          <w:noProof/>
        </w:rPr>
        <w:tab/>
        <w:t>1649</w:t>
      </w:r>
    </w:p>
    <w:p w14:paraId="068B42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27899D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655C8F0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  <w:lang w:eastAsia="zh-CN"/>
        </w:rPr>
        <w:t xml:space="preserve"> for </w:t>
      </w:r>
      <w:r w:rsidRPr="00A75719">
        <w:rPr>
          <w:noProof/>
          <w:snapToGrid w:val="0"/>
          <w:lang w:eastAsia="zh-CN"/>
        </w:rPr>
        <w:t>20MHz +10MHz</w:t>
      </w:r>
      <w:r>
        <w:rPr>
          <w:noProof/>
        </w:rPr>
        <w:tab/>
        <w:t>1649</w:t>
      </w:r>
    </w:p>
    <w:p w14:paraId="2AE84C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2CDEAE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75E1D21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734673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70C550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5CA0515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0D5C5A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2B1B1E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lastRenderedPageBreak/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4A77CE9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1650</w:t>
      </w:r>
    </w:p>
    <w:p w14:paraId="713C85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39DCCC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66AEF5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1652</w:t>
      </w:r>
    </w:p>
    <w:p w14:paraId="60FE69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1B187E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1654</w:t>
      </w:r>
    </w:p>
    <w:p w14:paraId="15BC2AA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1654</w:t>
      </w:r>
    </w:p>
    <w:p w14:paraId="6EBC7E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1654</w:t>
      </w:r>
    </w:p>
    <w:p w14:paraId="5044C2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78E1EEC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3DL/3UL TDD CA</w:t>
      </w:r>
      <w:r>
        <w:rPr>
          <w:noProof/>
        </w:rPr>
        <w:t xml:space="preserve"> UE Transmit Timing Accuracy Tests for </w:t>
      </w:r>
      <w:r>
        <w:rPr>
          <w:noProof/>
          <w:lang w:eastAsia="zh-CN"/>
        </w:rPr>
        <w:t xml:space="preserve">2 </w:t>
      </w:r>
      <w:r>
        <w:rPr>
          <w:noProof/>
        </w:rPr>
        <w:t>SCell</w:t>
      </w:r>
      <w:r>
        <w:rPr>
          <w:noProof/>
          <w:lang w:eastAsia="zh-CN"/>
        </w:rPr>
        <w:t>s</w:t>
      </w:r>
      <w:r>
        <w:rPr>
          <w:noProof/>
        </w:rPr>
        <w:tab/>
        <w:t>1656</w:t>
      </w:r>
    </w:p>
    <w:p w14:paraId="0E917B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7E3883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1658</w:t>
      </w:r>
    </w:p>
    <w:p w14:paraId="5929DC9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1659</w:t>
      </w:r>
    </w:p>
    <w:p w14:paraId="3600370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414C5E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1660</w:t>
      </w:r>
    </w:p>
    <w:p w14:paraId="29D5862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1660</w:t>
      </w:r>
    </w:p>
    <w:p w14:paraId="7F890C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47A2B5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1661</w:t>
      </w:r>
    </w:p>
    <w:p w14:paraId="4813875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1662</w:t>
      </w:r>
    </w:p>
    <w:p w14:paraId="303D2D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1662</w:t>
      </w:r>
    </w:p>
    <w:p w14:paraId="35FE56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1663</w:t>
      </w:r>
    </w:p>
    <w:p w14:paraId="7954F32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1664</w:t>
      </w:r>
    </w:p>
    <w:p w14:paraId="4B0102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00CD82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7245B5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1667</w:t>
      </w:r>
    </w:p>
    <w:p w14:paraId="78D02C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654772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00F60B8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- UE Transmit Timing Accuracy Test for RACH-less Handover</w:t>
      </w:r>
      <w:r>
        <w:rPr>
          <w:noProof/>
        </w:rPr>
        <w:tab/>
        <w:t>1670</w:t>
      </w:r>
    </w:p>
    <w:p w14:paraId="7A2579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1670</w:t>
      </w:r>
    </w:p>
    <w:p w14:paraId="0AA9C7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2E62B5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- UE Transmit Timing Accuracy Test for RACH-less Handover</w:t>
      </w:r>
      <w:r>
        <w:rPr>
          <w:noProof/>
        </w:rPr>
        <w:tab/>
        <w:t>1671</w:t>
      </w:r>
    </w:p>
    <w:p w14:paraId="1BC69D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1671</w:t>
      </w:r>
    </w:p>
    <w:p w14:paraId="2D8DD7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1673</w:t>
      </w:r>
    </w:p>
    <w:p w14:paraId="3591811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1673</w:t>
      </w:r>
    </w:p>
    <w:p w14:paraId="2A1190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7EE0FC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183FD1F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1675</w:t>
      </w:r>
    </w:p>
    <w:p w14:paraId="63669C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728B64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689696D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1677</w:t>
      </w:r>
    </w:p>
    <w:p w14:paraId="742643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7AFD12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59BA21B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1679</w:t>
      </w:r>
    </w:p>
    <w:p w14:paraId="54AB61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4DCD77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5E81139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1681</w:t>
      </w:r>
    </w:p>
    <w:p w14:paraId="18D8F9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56E74F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1682</w:t>
      </w:r>
    </w:p>
    <w:p w14:paraId="02D74DB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1683</w:t>
      </w:r>
    </w:p>
    <w:p w14:paraId="18CD6A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1683</w:t>
      </w:r>
    </w:p>
    <w:p w14:paraId="1B6974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1684</w:t>
      </w:r>
    </w:p>
    <w:p w14:paraId="37B0AAF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1685</w:t>
      </w:r>
    </w:p>
    <w:p w14:paraId="0F9A94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382F83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1687</w:t>
      </w:r>
    </w:p>
    <w:p w14:paraId="11D0F2D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1687</w:t>
      </w:r>
    </w:p>
    <w:p w14:paraId="1800F5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7D9EF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7EC8DF2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Timing Advance</w:t>
      </w:r>
      <w:r>
        <w:rPr>
          <w:noProof/>
        </w:rPr>
        <w:tab/>
        <w:t>1690</w:t>
      </w:r>
    </w:p>
    <w:p w14:paraId="7B2696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1690</w:t>
      </w:r>
    </w:p>
    <w:p w14:paraId="1258DA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75D594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1691</w:t>
      </w:r>
    </w:p>
    <w:p w14:paraId="1DBFBF8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1692</w:t>
      </w:r>
    </w:p>
    <w:p w14:paraId="6022D6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337A02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1694</w:t>
      </w:r>
    </w:p>
    <w:p w14:paraId="6AB0137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5MHz</w:t>
      </w:r>
      <w:r>
        <w:rPr>
          <w:noProof/>
        </w:rPr>
        <w:tab/>
        <w:t>1694</w:t>
      </w:r>
    </w:p>
    <w:p w14:paraId="7FE86D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12ABEF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6903636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SCell in sTAG</w:t>
      </w:r>
      <w:r>
        <w:rPr>
          <w:noProof/>
        </w:rPr>
        <w:tab/>
        <w:t>1694</w:t>
      </w:r>
    </w:p>
    <w:p w14:paraId="4208EF8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6BDB20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508B3E7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1697</w:t>
      </w:r>
    </w:p>
    <w:p w14:paraId="08E7A2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3952422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23C16FD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+20 MHz</w:t>
      </w:r>
      <w:r>
        <w:rPr>
          <w:noProof/>
        </w:rPr>
        <w:tab/>
        <w:t>1699</w:t>
      </w:r>
    </w:p>
    <w:p w14:paraId="4EED88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099452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1A3319A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+10 MHz</w:t>
      </w:r>
      <w:r>
        <w:rPr>
          <w:noProof/>
        </w:rPr>
        <w:tab/>
        <w:t>1700</w:t>
      </w:r>
    </w:p>
    <w:p w14:paraId="356CA8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2497D8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7051883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1700</w:t>
      </w:r>
    </w:p>
    <w:p w14:paraId="02E29C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4A9D155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074924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1703</w:t>
      </w:r>
    </w:p>
    <w:p w14:paraId="1BFB7E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1A30A1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1705</w:t>
      </w:r>
    </w:p>
    <w:p w14:paraId="56B77E5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1705</w:t>
      </w:r>
    </w:p>
    <w:p w14:paraId="587743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725F82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551C5C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1708</w:t>
      </w:r>
    </w:p>
    <w:p w14:paraId="3C211B6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Timing Advance Adjustment Accuracy Test in CEModeB</w:t>
      </w:r>
      <w:r>
        <w:rPr>
          <w:noProof/>
        </w:rPr>
        <w:tab/>
        <w:t>1709</w:t>
      </w:r>
    </w:p>
    <w:p w14:paraId="5D2462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1709</w:t>
      </w:r>
    </w:p>
    <w:p w14:paraId="57E5C7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1710</w:t>
      </w:r>
    </w:p>
    <w:p w14:paraId="251A41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1710</w:t>
      </w:r>
    </w:p>
    <w:p w14:paraId="7B5C89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28078CC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1712</w:t>
      </w:r>
    </w:p>
    <w:p w14:paraId="44B01A2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1712</w:t>
      </w:r>
    </w:p>
    <w:p w14:paraId="32E78F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788752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7A648A9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UE Timing Advance Adjustment delay Test for sTTI and </w:t>
      </w:r>
      <w:r w:rsidRPr="00A75719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1715</w:t>
      </w:r>
    </w:p>
    <w:p w14:paraId="7E261E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177749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1716</w:t>
      </w:r>
    </w:p>
    <w:p w14:paraId="565AF0C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UE Timing Advance Adjustment delay Test for sTTI and </w:t>
      </w:r>
      <w:r w:rsidRPr="00A75719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1717</w:t>
      </w:r>
    </w:p>
    <w:p w14:paraId="79D384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429C0C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1719</w:t>
      </w:r>
    </w:p>
    <w:p w14:paraId="779F9B0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1719</w:t>
      </w:r>
    </w:p>
    <w:p w14:paraId="410AFB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5D6F05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07318EA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Radio Link Monitoring</w:t>
      </w:r>
      <w:r>
        <w:rPr>
          <w:noProof/>
        </w:rPr>
        <w:tab/>
        <w:t>1721</w:t>
      </w:r>
    </w:p>
    <w:p w14:paraId="133B8AF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FDD Radio Link Monitoring Test for Out-of-sync</w:t>
      </w:r>
      <w:r>
        <w:rPr>
          <w:noProof/>
        </w:rPr>
        <w:tab/>
        <w:t>1721</w:t>
      </w:r>
    </w:p>
    <w:p w14:paraId="6E500D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1721</w:t>
      </w:r>
    </w:p>
    <w:p w14:paraId="1029E3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320928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</w:t>
      </w:r>
      <w:r w:rsidRPr="00A75719">
        <w:rPr>
          <w:rFonts w:eastAsia="MS Mincho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FDD Radio Link Monitoring Test for </w:t>
      </w:r>
      <w:r w:rsidRPr="00A75719">
        <w:rPr>
          <w:rFonts w:eastAsia="MS Mincho"/>
          <w:noProof/>
        </w:rPr>
        <w:t>In</w:t>
      </w:r>
      <w:r w:rsidRPr="00A75719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1725</w:t>
      </w:r>
    </w:p>
    <w:p w14:paraId="2460944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2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1725</w:t>
      </w:r>
    </w:p>
    <w:p w14:paraId="2825F2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1729</w:t>
      </w:r>
    </w:p>
    <w:p w14:paraId="52C245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lastRenderedPageBreak/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TDD Radio Link Monitoring Test for Out-of-sync</w:t>
      </w:r>
      <w:r>
        <w:rPr>
          <w:noProof/>
        </w:rPr>
        <w:tab/>
        <w:t>1729</w:t>
      </w:r>
    </w:p>
    <w:p w14:paraId="01E161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1729</w:t>
      </w:r>
    </w:p>
    <w:p w14:paraId="3E6D91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1733</w:t>
      </w:r>
    </w:p>
    <w:p w14:paraId="0C63749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</w:t>
      </w:r>
      <w:r w:rsidRPr="00A75719">
        <w:rPr>
          <w:rFonts w:eastAsia="MS Mincho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TDD Radio Link Monitoring Test for </w:t>
      </w:r>
      <w:r w:rsidRPr="00A75719">
        <w:rPr>
          <w:rFonts w:eastAsia="MS Mincho"/>
          <w:noProof/>
        </w:rPr>
        <w:t>In</w:t>
      </w:r>
      <w:r w:rsidRPr="00A75719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1733</w:t>
      </w:r>
    </w:p>
    <w:p w14:paraId="5E7C00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4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1733</w:t>
      </w:r>
    </w:p>
    <w:p w14:paraId="563574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1737</w:t>
      </w:r>
    </w:p>
    <w:p w14:paraId="5BD49F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in DRX</w:t>
      </w:r>
      <w:r>
        <w:rPr>
          <w:noProof/>
        </w:rPr>
        <w:tab/>
        <w:t>1737</w:t>
      </w:r>
    </w:p>
    <w:p w14:paraId="06E8F9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1737</w:t>
      </w:r>
    </w:p>
    <w:p w14:paraId="32BE0E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1740</w:t>
      </w:r>
    </w:p>
    <w:p w14:paraId="4032A90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1741</w:t>
      </w:r>
    </w:p>
    <w:p w14:paraId="728AE2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6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1741</w:t>
      </w:r>
    </w:p>
    <w:p w14:paraId="550E36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1D3E848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</w:t>
      </w:r>
      <w:r>
        <w:rPr>
          <w:noProof/>
        </w:rPr>
        <w:tab/>
        <w:t>1744</w:t>
      </w:r>
    </w:p>
    <w:p w14:paraId="026FC7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1744</w:t>
      </w:r>
    </w:p>
    <w:p w14:paraId="15426E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30A5404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1747</w:t>
      </w:r>
    </w:p>
    <w:p w14:paraId="4E9FC2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8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1747</w:t>
      </w:r>
    </w:p>
    <w:p w14:paraId="61FB58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028CC1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1750</w:t>
      </w:r>
    </w:p>
    <w:p w14:paraId="6CF17D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0762ABA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A75719">
        <w:rPr>
          <w:rFonts w:eastAsia="MS Mincho"/>
          <w:noProof/>
          <w:lang w:eastAsia="zh-CN"/>
        </w:rPr>
        <w:t xml:space="preserve">DD Radio Link Monitoring Test for Out-of-sync under </w:t>
      </w:r>
      <w:r>
        <w:rPr>
          <w:noProof/>
          <w:lang w:eastAsia="zh-CN"/>
        </w:rPr>
        <w:t>T</w:t>
      </w:r>
      <w:r w:rsidRPr="00A75719">
        <w:rPr>
          <w:rFonts w:eastAsia="MS Mincho"/>
          <w:noProof/>
          <w:lang w:eastAsia="zh-CN"/>
        </w:rPr>
        <w:t xml:space="preserve">ime </w:t>
      </w:r>
      <w:r>
        <w:rPr>
          <w:noProof/>
          <w:lang w:eastAsia="zh-CN"/>
        </w:rPr>
        <w:t>D</w:t>
      </w:r>
      <w:r w:rsidRPr="00A75719">
        <w:rPr>
          <w:rFonts w:eastAsia="MS Mincho"/>
          <w:noProof/>
          <w:lang w:eastAsia="zh-CN"/>
        </w:rPr>
        <w:t xml:space="preserve">omain </w:t>
      </w:r>
      <w:r>
        <w:rPr>
          <w:noProof/>
          <w:lang w:eastAsia="zh-CN"/>
        </w:rPr>
        <w:t>M</w:t>
      </w:r>
      <w:r w:rsidRPr="00A75719">
        <w:rPr>
          <w:rFonts w:eastAsia="MS Mincho"/>
          <w:noProof/>
          <w:lang w:eastAsia="zh-CN"/>
        </w:rPr>
        <w:t xml:space="preserve">easurement </w:t>
      </w:r>
      <w:r>
        <w:rPr>
          <w:noProof/>
          <w:lang w:eastAsia="zh-CN"/>
        </w:rPr>
        <w:t>R</w:t>
      </w:r>
      <w:r w:rsidRPr="00A75719">
        <w:rPr>
          <w:rFonts w:eastAsia="MS Mincho"/>
          <w:noProof/>
          <w:lang w:eastAsia="zh-CN"/>
        </w:rPr>
        <w:t xml:space="preserve">esource </w:t>
      </w:r>
      <w:r>
        <w:rPr>
          <w:noProof/>
          <w:lang w:eastAsia="zh-CN"/>
        </w:rPr>
        <w:t>R</w:t>
      </w:r>
      <w:r w:rsidRPr="00A75719">
        <w:rPr>
          <w:rFonts w:eastAsia="MS Mincho"/>
          <w:noProof/>
          <w:lang w:eastAsia="zh-CN"/>
        </w:rPr>
        <w:t>estriction</w:t>
      </w:r>
      <w:r>
        <w:rPr>
          <w:noProof/>
          <w:lang w:eastAsia="zh-CN"/>
        </w:rPr>
        <w:t xml:space="preserve"> with Non-MBSFN ABS</w:t>
      </w:r>
      <w:r>
        <w:rPr>
          <w:noProof/>
        </w:rPr>
        <w:tab/>
        <w:t>1753</w:t>
      </w:r>
    </w:p>
    <w:p w14:paraId="6F6115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snapToGrid w:val="0"/>
          <w:lang w:eastAsia="zh-CN"/>
        </w:rPr>
        <w:t>A.7.3.</w:t>
      </w:r>
      <w:r w:rsidRPr="00A75719">
        <w:rPr>
          <w:noProof/>
          <w:snapToGrid w:val="0"/>
          <w:lang w:eastAsia="zh-CN"/>
        </w:rPr>
        <w:t>10</w:t>
      </w:r>
      <w:r w:rsidRPr="00A75719">
        <w:rPr>
          <w:rFonts w:eastAsia="MS Mincho"/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1753</w:t>
      </w:r>
    </w:p>
    <w:p w14:paraId="7A8DCF9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1757</w:t>
      </w:r>
    </w:p>
    <w:p w14:paraId="2D6161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11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1757</w:t>
      </w:r>
    </w:p>
    <w:p w14:paraId="0BF45A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</w:t>
      </w:r>
      <w:r w:rsidRPr="00A75719">
        <w:rPr>
          <w:noProof/>
          <w:snapToGrid w:val="0"/>
          <w:lang w:eastAsia="zh-CN"/>
        </w:rPr>
        <w:t>11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38389E2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1762</w:t>
      </w:r>
    </w:p>
    <w:p w14:paraId="6F180C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12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1762</w:t>
      </w:r>
    </w:p>
    <w:p w14:paraId="08AEA9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2FB4D4D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13</w:t>
      </w:r>
      <w:r>
        <w:rPr>
          <w:noProof/>
          <w:lang w:eastAsia="zh-CN"/>
        </w:rPr>
        <w:t xml:space="preserve"> E-UTRAN FDD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1767</w:t>
      </w:r>
    </w:p>
    <w:p w14:paraId="4756453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13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1767</w:t>
      </w:r>
    </w:p>
    <w:p w14:paraId="53AA84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4FBC72E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14</w:t>
      </w:r>
      <w:r>
        <w:rPr>
          <w:noProof/>
          <w:lang w:eastAsia="zh-CN"/>
        </w:rPr>
        <w:t xml:space="preserve"> E-UTRAN </w:t>
      </w:r>
      <w:r>
        <w:rPr>
          <w:noProof/>
        </w:rPr>
        <w:t>T</w:t>
      </w:r>
      <w:r>
        <w:rPr>
          <w:noProof/>
          <w:lang w:eastAsia="zh-CN"/>
        </w:rPr>
        <w:t xml:space="preserve">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1770</w:t>
      </w:r>
    </w:p>
    <w:p w14:paraId="0B9069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14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3E2371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70B6E80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In-sync under Time Domain Measurement Resource Restriction with MBSFN ABS</w:t>
      </w:r>
      <w:r>
        <w:rPr>
          <w:noProof/>
        </w:rPr>
        <w:tab/>
        <w:t>1773</w:t>
      </w:r>
    </w:p>
    <w:p w14:paraId="33EF6E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1773</w:t>
      </w:r>
    </w:p>
    <w:p w14:paraId="0368E2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</w:t>
      </w:r>
      <w:r w:rsidRPr="00A75719">
        <w:rPr>
          <w:noProof/>
          <w:snapToGrid w:val="0"/>
          <w:lang w:eastAsia="zh-CN"/>
        </w:rPr>
        <w:t>15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69CF2C0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Resource Restriction with MBSFN ABS</w:t>
      </w:r>
      <w:r>
        <w:rPr>
          <w:noProof/>
        </w:rPr>
        <w:tab/>
        <w:t>1777</w:t>
      </w:r>
    </w:p>
    <w:p w14:paraId="4BD9BB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1777</w:t>
      </w:r>
    </w:p>
    <w:p w14:paraId="7B0763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</w:t>
      </w:r>
      <w:r w:rsidRPr="00A75719">
        <w:rPr>
          <w:noProof/>
          <w:snapToGrid w:val="0"/>
          <w:lang w:eastAsia="zh-CN"/>
        </w:rPr>
        <w:t>16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659304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1782</w:t>
      </w:r>
    </w:p>
    <w:p w14:paraId="542164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1782</w:t>
      </w:r>
    </w:p>
    <w:p w14:paraId="2006D76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</w:t>
      </w:r>
      <w:r w:rsidRPr="00A75719">
        <w:rPr>
          <w:noProof/>
          <w:snapToGrid w:val="0"/>
          <w:lang w:eastAsia="zh-CN"/>
        </w:rPr>
        <w:t>17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1786</w:t>
      </w:r>
    </w:p>
    <w:p w14:paraId="41825E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1786</w:t>
      </w:r>
    </w:p>
    <w:p w14:paraId="416154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1786</w:t>
      </w:r>
    </w:p>
    <w:p w14:paraId="4DEA13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</w:t>
      </w:r>
      <w:r w:rsidRPr="00A75719">
        <w:rPr>
          <w:noProof/>
          <w:snapToGrid w:val="0"/>
          <w:lang w:eastAsia="zh-CN"/>
        </w:rPr>
        <w:t>18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2801104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1790</w:t>
      </w:r>
    </w:p>
    <w:p w14:paraId="4BD9BA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1790</w:t>
      </w:r>
    </w:p>
    <w:p w14:paraId="7ACDCF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44A8E6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1795</w:t>
      </w:r>
    </w:p>
    <w:p w14:paraId="1E8D61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20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1795</w:t>
      </w:r>
    </w:p>
    <w:p w14:paraId="30D6C66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3A8563C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1800</w:t>
      </w:r>
    </w:p>
    <w:p w14:paraId="2A52DD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1800</w:t>
      </w:r>
    </w:p>
    <w:p w14:paraId="480C62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1E21C3A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1805</w:t>
      </w:r>
    </w:p>
    <w:p w14:paraId="105CDE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22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1805</w:t>
      </w:r>
    </w:p>
    <w:p w14:paraId="55C80B2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65FD9C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for 5MHz Bandwidth</w:t>
      </w:r>
      <w:r>
        <w:rPr>
          <w:noProof/>
        </w:rPr>
        <w:tab/>
        <w:t>1810</w:t>
      </w:r>
    </w:p>
    <w:p w14:paraId="5633DE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1810</w:t>
      </w:r>
    </w:p>
    <w:p w14:paraId="1EF80B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2CE23A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for 5MHz Bandwidth</w:t>
      </w:r>
      <w:r>
        <w:rPr>
          <w:noProof/>
        </w:rPr>
        <w:tab/>
        <w:t>1811</w:t>
      </w:r>
    </w:p>
    <w:p w14:paraId="7DD947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1811</w:t>
      </w:r>
    </w:p>
    <w:p w14:paraId="139350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1595E49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in DRX for 5MHz Bandwidth</w:t>
      </w:r>
      <w:r>
        <w:rPr>
          <w:noProof/>
        </w:rPr>
        <w:tab/>
        <w:t>1812</w:t>
      </w:r>
    </w:p>
    <w:p w14:paraId="326EDB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1812</w:t>
      </w:r>
    </w:p>
    <w:p w14:paraId="61DD3BA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7F4557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1813</w:t>
      </w:r>
    </w:p>
    <w:p w14:paraId="222C0C9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1813</w:t>
      </w:r>
    </w:p>
    <w:p w14:paraId="0EECC0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1816</w:t>
      </w:r>
    </w:p>
    <w:p w14:paraId="2BA0A8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 xml:space="preserve">FDD Radio Link Monitoring Test for </w:t>
      </w:r>
      <w:r w:rsidRPr="00A75719">
        <w:rPr>
          <w:rFonts w:eastAsia="MS Mincho"/>
          <w:noProof/>
        </w:rPr>
        <w:t>In</w:t>
      </w:r>
      <w:r w:rsidRPr="00A75719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1816</w:t>
      </w:r>
    </w:p>
    <w:p w14:paraId="4D7A13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1816</w:t>
      </w:r>
    </w:p>
    <w:p w14:paraId="5F4AF5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1819</w:t>
      </w:r>
    </w:p>
    <w:p w14:paraId="59C1034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0</w:t>
      </w:r>
      <w:r>
        <w:rPr>
          <w:noProof/>
        </w:rPr>
        <w:tab/>
        <w:t>1819</w:t>
      </w:r>
    </w:p>
    <w:p w14:paraId="5CA7DB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1819</w:t>
      </w:r>
    </w:p>
    <w:p w14:paraId="2EAB81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0495381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1822</w:t>
      </w:r>
    </w:p>
    <w:p w14:paraId="6B95A3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1822</w:t>
      </w:r>
    </w:p>
    <w:p w14:paraId="66B1E4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</w:t>
      </w:r>
      <w:r w:rsidRPr="00A75719">
        <w:rPr>
          <w:noProof/>
          <w:snapToGrid w:val="0"/>
        </w:rPr>
        <w:t>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51A6132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A75719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1825</w:t>
      </w:r>
    </w:p>
    <w:p w14:paraId="6B39BE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1825</w:t>
      </w:r>
    </w:p>
    <w:p w14:paraId="215592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6ADC38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A75719">
        <w:rPr>
          <w:rFonts w:eastAsia="MS Mincho"/>
          <w:noProof/>
          <w:lang w:eastAsia="zh-CN"/>
        </w:rPr>
        <w:t xml:space="preserve"> Radio Link Monitoring Test for </w:t>
      </w:r>
      <w:r w:rsidRPr="00A75719">
        <w:rPr>
          <w:rFonts w:eastAsia="MS Mincho"/>
          <w:noProof/>
        </w:rPr>
        <w:t>In</w:t>
      </w:r>
      <w:r w:rsidRPr="00A75719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1828</w:t>
      </w:r>
    </w:p>
    <w:p w14:paraId="1D713E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1828</w:t>
      </w:r>
    </w:p>
    <w:p w14:paraId="1C779B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33A1DA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0</w:t>
      </w:r>
      <w:r>
        <w:rPr>
          <w:noProof/>
        </w:rPr>
        <w:tab/>
        <w:t>1831</w:t>
      </w:r>
    </w:p>
    <w:p w14:paraId="6334FE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1831</w:t>
      </w:r>
    </w:p>
    <w:p w14:paraId="03145F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3FABF32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1834</w:t>
      </w:r>
    </w:p>
    <w:p w14:paraId="429BAA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1834</w:t>
      </w:r>
    </w:p>
    <w:p w14:paraId="68F0D1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79A3C1F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1837</w:t>
      </w:r>
    </w:p>
    <w:p w14:paraId="1A56412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1837</w:t>
      </w:r>
    </w:p>
    <w:p w14:paraId="7A0F71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3D73DCA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Radio Link Monitoring Test for </w:t>
      </w:r>
      <w:r w:rsidRPr="00A75719">
        <w:rPr>
          <w:rFonts w:eastAsia="MS Mincho"/>
          <w:noProof/>
        </w:rPr>
        <w:t>In</w:t>
      </w:r>
      <w:r w:rsidRPr="00A75719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1840</w:t>
      </w:r>
    </w:p>
    <w:p w14:paraId="20E4A8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1840</w:t>
      </w:r>
    </w:p>
    <w:p w14:paraId="7F1727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3652E5D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0</w:t>
      </w:r>
      <w:r>
        <w:rPr>
          <w:noProof/>
        </w:rPr>
        <w:tab/>
        <w:t>1843</w:t>
      </w:r>
    </w:p>
    <w:p w14:paraId="254928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1843</w:t>
      </w:r>
    </w:p>
    <w:p w14:paraId="029344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66A8AC8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1846</w:t>
      </w:r>
    </w:p>
    <w:p w14:paraId="6FEFA66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1846</w:t>
      </w:r>
    </w:p>
    <w:p w14:paraId="57CF11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3DE5573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synchronous DC</w:t>
      </w:r>
      <w:r>
        <w:rPr>
          <w:noProof/>
        </w:rPr>
        <w:tab/>
        <w:t>1849</w:t>
      </w:r>
    </w:p>
    <w:p w14:paraId="225086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1849</w:t>
      </w:r>
    </w:p>
    <w:p w14:paraId="064A26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1852</w:t>
      </w:r>
    </w:p>
    <w:p w14:paraId="65AE56A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asynchronous DC</w:t>
      </w:r>
      <w:r>
        <w:rPr>
          <w:noProof/>
        </w:rPr>
        <w:tab/>
        <w:t>1852</w:t>
      </w:r>
    </w:p>
    <w:p w14:paraId="6C3F76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1852</w:t>
      </w:r>
    </w:p>
    <w:p w14:paraId="59C21A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0677921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Radio Link Monitoring Test for Out-of-sync in DRX in synchronous DC</w:t>
      </w:r>
      <w:r>
        <w:rPr>
          <w:noProof/>
        </w:rPr>
        <w:tab/>
        <w:t>1856</w:t>
      </w:r>
    </w:p>
    <w:p w14:paraId="342BD3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1856</w:t>
      </w:r>
    </w:p>
    <w:p w14:paraId="105010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lastRenderedPageBreak/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1858</w:t>
      </w:r>
    </w:p>
    <w:p w14:paraId="6A83B15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Radio Link Monitoring Test for In-sync in DRX in synchronous dual connectivity</w:t>
      </w:r>
      <w:r>
        <w:rPr>
          <w:noProof/>
        </w:rPr>
        <w:tab/>
        <w:t>1859</w:t>
      </w:r>
    </w:p>
    <w:p w14:paraId="593807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1859</w:t>
      </w:r>
    </w:p>
    <w:p w14:paraId="559563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1862</w:t>
      </w:r>
    </w:p>
    <w:p w14:paraId="5F095DE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In-sync in DRX in asynchronous DC</w:t>
      </w:r>
      <w:r>
        <w:rPr>
          <w:noProof/>
        </w:rPr>
        <w:tab/>
        <w:t>1862</w:t>
      </w:r>
    </w:p>
    <w:p w14:paraId="056544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1862</w:t>
      </w:r>
    </w:p>
    <w:p w14:paraId="1914430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1865</w:t>
      </w:r>
    </w:p>
    <w:p w14:paraId="395B2D7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Radio Link Monitoring Test for In-sync in DRX in synchronous dual connectivity</w:t>
      </w:r>
      <w:r>
        <w:rPr>
          <w:noProof/>
        </w:rPr>
        <w:tab/>
        <w:t>1865</w:t>
      </w:r>
    </w:p>
    <w:p w14:paraId="79EC1F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1865</w:t>
      </w:r>
    </w:p>
    <w:p w14:paraId="728503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1868</w:t>
      </w:r>
    </w:p>
    <w:p w14:paraId="73E80EA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>-FDD DC Radio Link Monitoring Test for Out-of-sync in DRX in synchronous DC</w:t>
      </w:r>
      <w:r>
        <w:rPr>
          <w:noProof/>
        </w:rPr>
        <w:t xml:space="preserve"> with PCell in FDD</w:t>
      </w:r>
      <w:r>
        <w:rPr>
          <w:noProof/>
        </w:rPr>
        <w:tab/>
        <w:t>1868</w:t>
      </w:r>
    </w:p>
    <w:p w14:paraId="2887D3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44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1868</w:t>
      </w:r>
    </w:p>
    <w:p w14:paraId="7DD12D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44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1871</w:t>
      </w:r>
    </w:p>
    <w:p w14:paraId="5CC0000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</w:t>
      </w:r>
      <w:r>
        <w:rPr>
          <w:noProof/>
        </w:rPr>
        <w:t>FDD</w:t>
      </w:r>
      <w:r>
        <w:rPr>
          <w:noProof/>
          <w:lang w:eastAsia="zh-CN"/>
        </w:rPr>
        <w:t xml:space="preserve"> DC Radio Link Monitoring Test for Out-of-sync in DRX in synchronous DC</w:t>
      </w:r>
      <w:r>
        <w:rPr>
          <w:noProof/>
        </w:rPr>
        <w:t xml:space="preserve"> with PCell in TDD</w:t>
      </w:r>
      <w:r>
        <w:rPr>
          <w:noProof/>
        </w:rPr>
        <w:tab/>
        <w:t>1872</w:t>
      </w:r>
    </w:p>
    <w:p w14:paraId="4CCEDC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45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1872</w:t>
      </w:r>
    </w:p>
    <w:p w14:paraId="36F766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</w:t>
      </w:r>
      <w:r w:rsidRPr="00A75719">
        <w:rPr>
          <w:noProof/>
          <w:snapToGrid w:val="0"/>
        </w:rPr>
        <w:t>45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1874</w:t>
      </w:r>
    </w:p>
    <w:p w14:paraId="4C12D2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FDD</w:t>
      </w:r>
      <w:r>
        <w:rPr>
          <w:noProof/>
        </w:rPr>
        <w:tab/>
        <w:t>1875</w:t>
      </w:r>
    </w:p>
    <w:p w14:paraId="091B663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7B2CF7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1878</w:t>
      </w:r>
    </w:p>
    <w:p w14:paraId="07318A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TDD</w:t>
      </w:r>
      <w:r>
        <w:rPr>
          <w:noProof/>
        </w:rPr>
        <w:tab/>
        <w:t>1878</w:t>
      </w:r>
    </w:p>
    <w:p w14:paraId="128C23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1878</w:t>
      </w:r>
    </w:p>
    <w:p w14:paraId="25470C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1881</w:t>
      </w:r>
    </w:p>
    <w:p w14:paraId="31B1A3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1881</w:t>
      </w:r>
    </w:p>
    <w:p w14:paraId="06CADE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1881</w:t>
      </w:r>
    </w:p>
    <w:p w14:paraId="2FB6A9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0DA3368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1884</w:t>
      </w:r>
    </w:p>
    <w:p w14:paraId="496EE1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1884</w:t>
      </w:r>
    </w:p>
    <w:p w14:paraId="3DCF03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49B727C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M1 configured in CEMode A</w:t>
      </w:r>
      <w:r>
        <w:rPr>
          <w:noProof/>
        </w:rPr>
        <w:tab/>
        <w:t>1887</w:t>
      </w:r>
    </w:p>
    <w:p w14:paraId="127EF3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1887</w:t>
      </w:r>
    </w:p>
    <w:p w14:paraId="2B4FBA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2CA84FA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1890</w:t>
      </w:r>
    </w:p>
    <w:p w14:paraId="5003F0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42384CC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A.7.3.51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04E6ED6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</w:rPr>
        <w:tab/>
        <w:t>1893</w:t>
      </w:r>
    </w:p>
    <w:p w14:paraId="2A2F34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1893</w:t>
      </w:r>
    </w:p>
    <w:p w14:paraId="7006C4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4EA853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A75719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1896</w:t>
      </w:r>
    </w:p>
    <w:p w14:paraId="2A9AC0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1896</w:t>
      </w:r>
    </w:p>
    <w:p w14:paraId="0DDBFF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4BF25C1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M1 configured in CEMode A</w:t>
      </w:r>
      <w:r>
        <w:rPr>
          <w:noProof/>
        </w:rPr>
        <w:tab/>
        <w:t>1899</w:t>
      </w:r>
    </w:p>
    <w:p w14:paraId="2BC352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1899</w:t>
      </w:r>
    </w:p>
    <w:p w14:paraId="7F52B6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233243D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1902</w:t>
      </w:r>
    </w:p>
    <w:p w14:paraId="5A61A2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1902</w:t>
      </w:r>
    </w:p>
    <w:p w14:paraId="6EAEF9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49AFF07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1905</w:t>
      </w:r>
    </w:p>
    <w:p w14:paraId="7DA934E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5F60B3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1908</w:t>
      </w:r>
    </w:p>
    <w:p w14:paraId="1BC002B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A75719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1908</w:t>
      </w:r>
    </w:p>
    <w:p w14:paraId="3034AF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1908</w:t>
      </w:r>
    </w:p>
    <w:p w14:paraId="7036C7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1911</w:t>
      </w:r>
    </w:p>
    <w:p w14:paraId="0087337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M1 configured in CEMode A</w:t>
      </w:r>
      <w:r>
        <w:rPr>
          <w:noProof/>
        </w:rPr>
        <w:tab/>
        <w:t>1911</w:t>
      </w:r>
    </w:p>
    <w:p w14:paraId="5DCDA2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1911</w:t>
      </w:r>
    </w:p>
    <w:p w14:paraId="34CD21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3C94FE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1914</w:t>
      </w:r>
    </w:p>
    <w:p w14:paraId="3AF515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1914</w:t>
      </w:r>
    </w:p>
    <w:p w14:paraId="674699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1A7CBB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normal coverage</w:t>
      </w:r>
      <w:r>
        <w:rPr>
          <w:noProof/>
        </w:rPr>
        <w:tab/>
        <w:t>1917</w:t>
      </w:r>
    </w:p>
    <w:p w14:paraId="3E3476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1917</w:t>
      </w:r>
    </w:p>
    <w:p w14:paraId="7DA967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66F50CD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enhanced coverage</w:t>
      </w:r>
      <w:r>
        <w:rPr>
          <w:noProof/>
        </w:rPr>
        <w:tab/>
        <w:t>1921</w:t>
      </w:r>
    </w:p>
    <w:p w14:paraId="61FB794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1921</w:t>
      </w:r>
    </w:p>
    <w:p w14:paraId="0768E12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5D9263C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1925</w:t>
      </w:r>
    </w:p>
    <w:p w14:paraId="540A44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1925</w:t>
      </w:r>
    </w:p>
    <w:p w14:paraId="28FE23D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A.7.3.62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38B1F83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1929</w:t>
      </w:r>
    </w:p>
    <w:p w14:paraId="1E8C8B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1929</w:t>
      </w:r>
    </w:p>
    <w:p w14:paraId="10E2FD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1933</w:t>
      </w:r>
    </w:p>
    <w:p w14:paraId="6F32E84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1933</w:t>
      </w:r>
    </w:p>
    <w:p w14:paraId="0F0594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1933</w:t>
      </w:r>
    </w:p>
    <w:p w14:paraId="640F9F2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1936</w:t>
      </w:r>
    </w:p>
    <w:p w14:paraId="4659A91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1937</w:t>
      </w:r>
    </w:p>
    <w:p w14:paraId="78B865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1937</w:t>
      </w:r>
    </w:p>
    <w:p w14:paraId="551B5F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A.7.3.65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1629D1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A75719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1941</w:t>
      </w:r>
    </w:p>
    <w:p w14:paraId="5D5954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1941</w:t>
      </w:r>
    </w:p>
    <w:p w14:paraId="471663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4100C0C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A75719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1944</w:t>
      </w:r>
    </w:p>
    <w:p w14:paraId="54F0DA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1944</w:t>
      </w:r>
    </w:p>
    <w:p w14:paraId="36ECE8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1947</w:t>
      </w:r>
    </w:p>
    <w:p w14:paraId="3993C51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1948</w:t>
      </w:r>
    </w:p>
    <w:p w14:paraId="74FBD1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1948</w:t>
      </w:r>
    </w:p>
    <w:p w14:paraId="7BB146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1950</w:t>
      </w:r>
    </w:p>
    <w:p w14:paraId="5ADCB33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A75719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1950</w:t>
      </w:r>
    </w:p>
    <w:p w14:paraId="5FD3FA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1950</w:t>
      </w:r>
    </w:p>
    <w:p w14:paraId="62346F1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1952</w:t>
      </w:r>
    </w:p>
    <w:p w14:paraId="1095EF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1952</w:t>
      </w:r>
    </w:p>
    <w:p w14:paraId="630302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1952</w:t>
      </w:r>
    </w:p>
    <w:p w14:paraId="058D6A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1954</w:t>
      </w:r>
    </w:p>
    <w:p w14:paraId="1D2B2B1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FD-FDD Early In-Sync reporting Test for Cat-M1 UE in CEModeA</w:t>
      </w:r>
      <w:r>
        <w:rPr>
          <w:noProof/>
        </w:rPr>
        <w:tab/>
        <w:t>1954</w:t>
      </w:r>
    </w:p>
    <w:p w14:paraId="1C205F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1954</w:t>
      </w:r>
    </w:p>
    <w:p w14:paraId="20F7E0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605F492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HD-FDD Early In-Sync reporting Test for Cat-M1 UE in CEModeA</w:t>
      </w:r>
      <w:r>
        <w:rPr>
          <w:noProof/>
        </w:rPr>
        <w:tab/>
        <w:t>1957</w:t>
      </w:r>
    </w:p>
    <w:p w14:paraId="4286493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1957</w:t>
      </w:r>
    </w:p>
    <w:p w14:paraId="34B399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6926BAE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TDD Early In-Sync reporting Test for Cat-M1 UE in CEModeA</w:t>
      </w:r>
      <w:r>
        <w:rPr>
          <w:noProof/>
        </w:rPr>
        <w:tab/>
        <w:t>1959</w:t>
      </w:r>
    </w:p>
    <w:p w14:paraId="0DDBFF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1959</w:t>
      </w:r>
    </w:p>
    <w:p w14:paraId="4BF573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226FDC2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1961</w:t>
      </w:r>
    </w:p>
    <w:p w14:paraId="385C6C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1961</w:t>
      </w:r>
    </w:p>
    <w:p w14:paraId="4CCD72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00BD2D8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1964</w:t>
      </w:r>
    </w:p>
    <w:p w14:paraId="748978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lastRenderedPageBreak/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1964</w:t>
      </w:r>
    </w:p>
    <w:p w14:paraId="58D43D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1966</w:t>
      </w:r>
    </w:p>
    <w:p w14:paraId="613AC84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non-BL CE UE configured in CEMode A</w:t>
      </w:r>
      <w:r>
        <w:rPr>
          <w:noProof/>
        </w:rPr>
        <w:tab/>
        <w:t>1967</w:t>
      </w:r>
    </w:p>
    <w:p w14:paraId="27220D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1967</w:t>
      </w:r>
    </w:p>
    <w:p w14:paraId="607592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198CBFF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1970</w:t>
      </w:r>
    </w:p>
    <w:p w14:paraId="47AC97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1970</w:t>
      </w:r>
    </w:p>
    <w:p w14:paraId="432CD7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A.7.3.77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2A4A64D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1973</w:t>
      </w:r>
    </w:p>
    <w:p w14:paraId="030AE3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1973</w:t>
      </w:r>
    </w:p>
    <w:p w14:paraId="53D1C73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31D4C5C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A75719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1976</w:t>
      </w:r>
    </w:p>
    <w:p w14:paraId="4AB530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1976</w:t>
      </w:r>
    </w:p>
    <w:p w14:paraId="24040F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AD811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non-BL CE UE configured in CEMode A</w:t>
      </w:r>
      <w:r>
        <w:rPr>
          <w:noProof/>
        </w:rPr>
        <w:tab/>
        <w:t>1979</w:t>
      </w:r>
    </w:p>
    <w:p w14:paraId="5E36FE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1979</w:t>
      </w:r>
    </w:p>
    <w:p w14:paraId="7EDB2F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39AB171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1982</w:t>
      </w:r>
    </w:p>
    <w:p w14:paraId="73A0D5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1982</w:t>
      </w:r>
    </w:p>
    <w:p w14:paraId="7C2D24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6AE5630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1985</w:t>
      </w:r>
    </w:p>
    <w:p w14:paraId="7D15F84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1985</w:t>
      </w:r>
    </w:p>
    <w:p w14:paraId="4EE3E2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17627BE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FD-FDD Early In-Sync reporting Test for Cat-M1 UE in CEModeB</w:t>
      </w:r>
      <w:r>
        <w:rPr>
          <w:noProof/>
        </w:rPr>
        <w:tab/>
        <w:t>1988</w:t>
      </w:r>
    </w:p>
    <w:p w14:paraId="383865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1988</w:t>
      </w:r>
    </w:p>
    <w:p w14:paraId="66AAE5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4524E70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A75719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1990</w:t>
      </w:r>
    </w:p>
    <w:p w14:paraId="33BFA8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1990</w:t>
      </w:r>
    </w:p>
    <w:p w14:paraId="5AA935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2868A0B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HD-FDD Early In-Sync reporting Test for Cat-M1 UE in CEModeB</w:t>
      </w:r>
      <w:r>
        <w:rPr>
          <w:noProof/>
        </w:rPr>
        <w:tab/>
        <w:t>1992</w:t>
      </w:r>
    </w:p>
    <w:p w14:paraId="50EB33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1992</w:t>
      </w:r>
    </w:p>
    <w:p w14:paraId="6A1FA7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5B698C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1994</w:t>
      </w:r>
    </w:p>
    <w:p w14:paraId="7B2CC62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1994</w:t>
      </w:r>
    </w:p>
    <w:p w14:paraId="7FBB6E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548E39D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TDD Early In-Sync reporting Test for Cat-M1 UE in CEModeB</w:t>
      </w:r>
      <w:r>
        <w:rPr>
          <w:noProof/>
        </w:rPr>
        <w:tab/>
        <w:t>1996</w:t>
      </w:r>
    </w:p>
    <w:p w14:paraId="6F4E0D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1996</w:t>
      </w:r>
    </w:p>
    <w:p w14:paraId="20588A8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7FC794B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normal coverage</w:t>
      </w:r>
      <w:r>
        <w:rPr>
          <w:noProof/>
        </w:rPr>
        <w:tab/>
        <w:t>1999</w:t>
      </w:r>
    </w:p>
    <w:p w14:paraId="26A02B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1999</w:t>
      </w:r>
    </w:p>
    <w:p w14:paraId="69BF5D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6D75DB9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enhanced coverage</w:t>
      </w:r>
      <w:r>
        <w:rPr>
          <w:noProof/>
        </w:rPr>
        <w:tab/>
        <w:t>2003</w:t>
      </w:r>
    </w:p>
    <w:p w14:paraId="5D7728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2003</w:t>
      </w:r>
    </w:p>
    <w:p w14:paraId="3F6B93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1D09544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2007</w:t>
      </w:r>
    </w:p>
    <w:p w14:paraId="09F40F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2007</w:t>
      </w:r>
    </w:p>
    <w:p w14:paraId="72FEA3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2011</w:t>
      </w:r>
    </w:p>
    <w:p w14:paraId="2DE4857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2011</w:t>
      </w:r>
    </w:p>
    <w:p w14:paraId="32E0AD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2011</w:t>
      </w:r>
    </w:p>
    <w:p w14:paraId="707852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A.7.3.91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52F6B90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2015</w:t>
      </w:r>
    </w:p>
    <w:p w14:paraId="5E264D6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7E73C0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399DB04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2019</w:t>
      </w:r>
    </w:p>
    <w:p w14:paraId="7180D0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2019</w:t>
      </w:r>
    </w:p>
    <w:p w14:paraId="75D2C6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A.7.3.93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2022</w:t>
      </w:r>
    </w:p>
    <w:p w14:paraId="32180E8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2023</w:t>
      </w:r>
    </w:p>
    <w:p w14:paraId="5FF21B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2023</w:t>
      </w:r>
    </w:p>
    <w:p w14:paraId="66250BA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363C583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2026</w:t>
      </w:r>
    </w:p>
    <w:p w14:paraId="440FF9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2026</w:t>
      </w:r>
    </w:p>
    <w:p w14:paraId="33E1FD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2029</w:t>
      </w:r>
    </w:p>
    <w:p w14:paraId="7FC35AF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2030</w:t>
      </w:r>
    </w:p>
    <w:p w14:paraId="0484B9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2030</w:t>
      </w:r>
    </w:p>
    <w:p w14:paraId="72CA576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  <w:lang w:eastAsia="zh-CN"/>
        </w:rPr>
        <w:t xml:space="preserve"> for MPDCCH performance improvement</w:t>
      </w:r>
      <w:r>
        <w:rPr>
          <w:noProof/>
        </w:rPr>
        <w:tab/>
        <w:t>2031</w:t>
      </w:r>
    </w:p>
    <w:p w14:paraId="5787C4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2031</w:t>
      </w:r>
    </w:p>
    <w:p w14:paraId="0E981FD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2034</w:t>
      </w:r>
    </w:p>
    <w:p w14:paraId="7D0A2E8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2034</w:t>
      </w:r>
    </w:p>
    <w:p w14:paraId="0AA6FBE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2034</w:t>
      </w:r>
    </w:p>
    <w:p w14:paraId="431BB7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2037</w:t>
      </w:r>
    </w:p>
    <w:p w14:paraId="194A1C2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A75719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2037</w:t>
      </w:r>
    </w:p>
    <w:p w14:paraId="4B27DB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2037</w:t>
      </w:r>
    </w:p>
    <w:p w14:paraId="532A8E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229FBC0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A75719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2040</w:t>
      </w:r>
    </w:p>
    <w:p w14:paraId="64FC90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2040</w:t>
      </w:r>
    </w:p>
    <w:p w14:paraId="4844A2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0C1A6BE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A75719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2042</w:t>
      </w:r>
    </w:p>
    <w:p w14:paraId="6CA961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2042</w:t>
      </w:r>
    </w:p>
    <w:p w14:paraId="3917890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56F14EB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2044</w:t>
      </w:r>
    </w:p>
    <w:p w14:paraId="0266065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2044</w:t>
      </w:r>
    </w:p>
    <w:p w14:paraId="1F0E30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2044</w:t>
      </w:r>
    </w:p>
    <w:p w14:paraId="7E661E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2EAEBF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2047</w:t>
      </w:r>
    </w:p>
    <w:p w14:paraId="00E6CF3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31A871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261F08D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Interruption at transitions between active and non-active during DRX in asynchronous dual connectivity</w:t>
      </w:r>
      <w:r>
        <w:rPr>
          <w:noProof/>
        </w:rPr>
        <w:tab/>
        <w:t>2049</w:t>
      </w:r>
    </w:p>
    <w:p w14:paraId="0FA30E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7D7097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636100D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2051</w:t>
      </w:r>
    </w:p>
    <w:p w14:paraId="1B6B2D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79AB19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341104C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2054</w:t>
      </w:r>
    </w:p>
    <w:p w14:paraId="0BF243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681293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2BA6187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DC interruption at SRS carrier based switching</w:t>
      </w:r>
      <w:r>
        <w:rPr>
          <w:noProof/>
        </w:rPr>
        <w:tab/>
        <w:t>2056</w:t>
      </w:r>
    </w:p>
    <w:p w14:paraId="1E0580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542423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0963D0B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interruption at SRS carrier based switching</w:t>
      </w:r>
      <w:r>
        <w:rPr>
          <w:noProof/>
        </w:rPr>
        <w:tab/>
        <w:t>2058</w:t>
      </w:r>
    </w:p>
    <w:p w14:paraId="554B241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3EB4933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A.7.4.7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3080B7C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2062</w:t>
      </w:r>
    </w:p>
    <w:p w14:paraId="5516ADA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2062</w:t>
      </w:r>
    </w:p>
    <w:p w14:paraId="621186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5567DF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0D01B69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2064</w:t>
      </w:r>
    </w:p>
    <w:p w14:paraId="15C6365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2064</w:t>
      </w:r>
    </w:p>
    <w:p w14:paraId="701E80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5D26C03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2065</w:t>
      </w:r>
    </w:p>
    <w:p w14:paraId="32A7EC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6F35FA8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04D8E1A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2067</w:t>
      </w:r>
    </w:p>
    <w:p w14:paraId="0F5506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4BF699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4E78C9B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2069</w:t>
      </w:r>
    </w:p>
    <w:p w14:paraId="0ADF27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2DFE38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0CBCEC6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2072</w:t>
      </w:r>
    </w:p>
    <w:p w14:paraId="46C653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417D7F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06963D8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2074</w:t>
      </w:r>
    </w:p>
    <w:p w14:paraId="4CC3F9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2074</w:t>
      </w:r>
    </w:p>
    <w:p w14:paraId="154A74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2076</w:t>
      </w:r>
    </w:p>
    <w:p w14:paraId="6470256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2076</w:t>
      </w:r>
    </w:p>
    <w:p w14:paraId="3D58CCF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12BB2D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2078</w:t>
      </w:r>
    </w:p>
    <w:p w14:paraId="31CEE7D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A75719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2079</w:t>
      </w:r>
    </w:p>
    <w:p w14:paraId="69A1F6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057013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37A1FB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A75719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2082</w:t>
      </w:r>
    </w:p>
    <w:p w14:paraId="5C2B8E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0E1722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28A35EC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A75719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2085</w:t>
      </w:r>
    </w:p>
    <w:p w14:paraId="1E779D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6DEBEE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0F2682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2087</w:t>
      </w:r>
    </w:p>
    <w:p w14:paraId="5355E8A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21CC3B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330A9AA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2092</w:t>
      </w:r>
    </w:p>
    <w:p w14:paraId="38DC220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CA interruption at SRS carrier based switching</w:t>
      </w:r>
      <w:r>
        <w:rPr>
          <w:noProof/>
        </w:rPr>
        <w:tab/>
        <w:t>2092</w:t>
      </w:r>
    </w:p>
    <w:p w14:paraId="70116DA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67A9AC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735C4F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CA interruption at SRS carrier based switching</w:t>
      </w:r>
      <w:r>
        <w:rPr>
          <w:noProof/>
        </w:rPr>
        <w:tab/>
        <w:t>2095</w:t>
      </w:r>
    </w:p>
    <w:p w14:paraId="375FD3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2095</w:t>
      </w:r>
    </w:p>
    <w:p w14:paraId="72316F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A.7.6.2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6D7CFAF7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6EB4C22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278925B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5378A5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566BB5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7D1EC07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1FCBAF8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641A0E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569B2A5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19B56A3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5FB767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lastRenderedPageBreak/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1A0DCF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1EDED59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</w:rPr>
        <w:tab/>
        <w:t>2105</w:t>
      </w:r>
    </w:p>
    <w:p w14:paraId="65B5DF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0D5F0C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125E6DC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A75719">
        <w:rPr>
          <w:rFonts w:cs="v4.2.0"/>
          <w:noProof/>
        </w:rPr>
        <w:t xml:space="preserve"> </w:t>
      </w:r>
      <w:r w:rsidRPr="00A75719">
        <w:rPr>
          <w:rFonts w:cs="v4.2.0"/>
          <w:noProof/>
          <w:lang w:eastAsia="zh-CN"/>
        </w:rPr>
        <w:t>with DRX</w:t>
      </w:r>
      <w:r>
        <w:rPr>
          <w:noProof/>
        </w:rPr>
        <w:tab/>
        <w:t>2107</w:t>
      </w:r>
    </w:p>
    <w:p w14:paraId="4BA6F6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5F4AE8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57D601C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480EB5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774ABF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09AF8D0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2EC216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6DC14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23FA142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2115</w:t>
      </w:r>
    </w:p>
    <w:p w14:paraId="4BE42F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</w:t>
      </w:r>
      <w:r w:rsidRPr="00A75719">
        <w:rPr>
          <w:noProof/>
          <w:snapToGrid w:val="0"/>
          <w:lang w:eastAsia="zh-CN"/>
        </w:rPr>
        <w:t>9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0C09B8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</w:t>
      </w:r>
      <w:r w:rsidRPr="00A75719">
        <w:rPr>
          <w:noProof/>
          <w:snapToGrid w:val="0"/>
          <w:lang w:eastAsia="zh-CN"/>
        </w:rPr>
        <w:t>9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6BFF182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344E25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A.8.1.10.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351395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4B6A8D9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51C6CF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5310157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2B15192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6373B9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6990E7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770FBC2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31B2ED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A.8.1.13.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3858C6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40C8F87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78EFB4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1EE7E9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41EEC0D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7F68A7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6CF2EB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3E4759B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524A42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A.8.1.16.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05EE09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17F11A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177F392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06C188F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2130</w:t>
      </w:r>
    </w:p>
    <w:p w14:paraId="49B0D4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1FE4AC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22B33F5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A75719">
        <w:rPr>
          <w:rFonts w:cs="v4.2.0"/>
          <w:noProof/>
        </w:rPr>
        <w:t xml:space="preserve"> </w:t>
      </w:r>
      <w:r w:rsidRPr="00A75719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2133</w:t>
      </w:r>
    </w:p>
    <w:p w14:paraId="5191FB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686439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68098D3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2135</w:t>
      </w:r>
    </w:p>
    <w:p w14:paraId="517A5A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lastRenderedPageBreak/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5E0122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6C8CE87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A75719">
        <w:rPr>
          <w:rFonts w:cs="v4.2.0"/>
          <w:noProof/>
        </w:rPr>
        <w:t xml:space="preserve"> </w:t>
      </w:r>
      <w:r w:rsidRPr="00A75719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2138</w:t>
      </w:r>
    </w:p>
    <w:p w14:paraId="74BFF66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035D868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35FF5F5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20F91B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0FAA16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0B1BC16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2142</w:t>
      </w:r>
    </w:p>
    <w:p w14:paraId="42D6F1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4B020C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28B4F2D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</w:t>
      </w:r>
      <w:r>
        <w:rPr>
          <w:noProof/>
          <w:lang w:eastAsia="zh-CN"/>
        </w:rPr>
        <w:t>in</w:t>
      </w:r>
      <w:r>
        <w:rPr>
          <w:noProof/>
        </w:rPr>
        <w:t xml:space="preserve"> DRX</w:t>
      </w:r>
      <w:r>
        <w:rPr>
          <w:noProof/>
        </w:rPr>
        <w:tab/>
        <w:t>2144</w:t>
      </w:r>
    </w:p>
    <w:p w14:paraId="40D44F6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A.8.1.25.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2BF64E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232B6DB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541BB45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2146</w:t>
      </w:r>
    </w:p>
    <w:p w14:paraId="45E2E27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2149</w:t>
      </w:r>
    </w:p>
    <w:p w14:paraId="2C1706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0A619F2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5E23E45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in DRX</w:t>
      </w:r>
      <w:r>
        <w:rPr>
          <w:noProof/>
        </w:rPr>
        <w:tab/>
        <w:t>2151</w:t>
      </w:r>
    </w:p>
    <w:p w14:paraId="21FC1F3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A.8.1.28.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60468E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0DE7A1F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2153</w:t>
      </w:r>
    </w:p>
    <w:p w14:paraId="0A3CC9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59111E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00D87AF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intra-frequency event triggered reporting under fading propagation conditions in synchronous cells </w:t>
      </w:r>
      <w:r>
        <w:rPr>
          <w:noProof/>
          <w:lang w:eastAsia="zh-CN"/>
        </w:rPr>
        <w:t>for Cat-M1 UE in CEModeA in DRX</w:t>
      </w:r>
      <w:r>
        <w:rPr>
          <w:noProof/>
        </w:rPr>
        <w:tab/>
        <w:t>2156</w:t>
      </w:r>
    </w:p>
    <w:p w14:paraId="0BF2284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A.8.1.30.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6400F2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135A9C9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163711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59B656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431CBF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 xml:space="preserve">A.8.1.32 E-UTRAN FDD-FDD intra-frequency event triggered reporting under fading propagation conditions in synchronous cells for Cat-M1 UE in </w:t>
      </w:r>
      <w:r w:rsidRPr="00A75719">
        <w:rPr>
          <w:rFonts w:cs="v4.2.0"/>
          <w:noProof/>
          <w:lang w:eastAsia="zh-CN"/>
        </w:rPr>
        <w:t>CEModeB</w:t>
      </w:r>
      <w:r>
        <w:rPr>
          <w:noProof/>
        </w:rPr>
        <w:tab/>
        <w:t>2161</w:t>
      </w:r>
    </w:p>
    <w:p w14:paraId="40E879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318C4F4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6ECAE31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</w:t>
      </w:r>
      <w:r>
        <w:rPr>
          <w:noProof/>
          <w:lang w:eastAsia="zh-CN"/>
        </w:rPr>
        <w:t>B</w:t>
      </w:r>
      <w:r>
        <w:rPr>
          <w:noProof/>
        </w:rPr>
        <w:tab/>
        <w:t>2163</w:t>
      </w:r>
    </w:p>
    <w:p w14:paraId="787794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2163</w:t>
      </w:r>
    </w:p>
    <w:p w14:paraId="1E879D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2164</w:t>
      </w:r>
    </w:p>
    <w:p w14:paraId="53B701D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 xml:space="preserve">E-UTRAN HD-FDD intra-frequency event triggered reporting under fading propagation conditions in synchronous cells for Cat-M1 UE in </w:t>
      </w:r>
      <w:r w:rsidRPr="00A75719">
        <w:rPr>
          <w:rFonts w:cs="v4.2.0"/>
          <w:noProof/>
          <w:lang w:eastAsia="zh-CN"/>
        </w:rPr>
        <w:t>CEModeB</w:t>
      </w:r>
      <w:r>
        <w:rPr>
          <w:noProof/>
        </w:rPr>
        <w:tab/>
        <w:t>2165</w:t>
      </w:r>
    </w:p>
    <w:p w14:paraId="2ECE01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3026E8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5F9FA82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2167</w:t>
      </w:r>
    </w:p>
    <w:p w14:paraId="0B03FE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33567F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186B985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2169</w:t>
      </w:r>
    </w:p>
    <w:p w14:paraId="72C0DC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6BE4C8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42E4DB4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lastRenderedPageBreak/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2171</w:t>
      </w:r>
    </w:p>
    <w:p w14:paraId="60BC50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335A39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276C5D2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2173</w:t>
      </w:r>
    </w:p>
    <w:p w14:paraId="033ECC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1B3C20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6CBA0E6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2175</w:t>
      </w:r>
    </w:p>
    <w:p w14:paraId="38C676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30BB2A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1758E76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 xml:space="preserve">E-UTRAN FDD-FDD intra-frequency event triggered reporting with DRX for UE configured with </w:t>
      </w:r>
      <w:r w:rsidRPr="00A75719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48B241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  <w:snapToGrid w:val="0"/>
        </w:rPr>
        <w:t>A.8.1.40.</w:t>
      </w:r>
      <w:r w:rsidRPr="00A75719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7996C2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7A196C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 intra-frequency event triggered reporting for serving cell under fading propagation conditions for UE category M1 in CEModeA</w:t>
      </w:r>
      <w:r w:rsidRPr="00A75719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2179</w:t>
      </w:r>
    </w:p>
    <w:p w14:paraId="7D22D5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3C7383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368CC9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HD-FDD intra-frequency event triggered reporting for serving cell under fading propagation conditions for UE category M1 in CEModeA</w:t>
      </w:r>
      <w:r w:rsidRPr="00A75719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2181</w:t>
      </w:r>
    </w:p>
    <w:p w14:paraId="520C6E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42016F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4C31947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A.8.1.4</w:t>
      </w:r>
      <w:r w:rsidRPr="00A75719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 xml:space="preserve">E-UTRAN FDD-FDD intra-frequency event triggered reporting with DRX for UE configured with </w:t>
      </w:r>
      <w:r w:rsidRPr="00A75719">
        <w:rPr>
          <w:i/>
          <w:noProof/>
        </w:rPr>
        <w:t>highSpeedEnhMeasFlag</w:t>
      </w:r>
      <w:r w:rsidRPr="00A75719">
        <w:rPr>
          <w:i/>
          <w:noProof/>
          <w:lang w:eastAsia="ja-JP"/>
        </w:rPr>
        <w:t>2</w:t>
      </w:r>
      <w:r w:rsidRPr="00A75719">
        <w:rPr>
          <w:i/>
          <w:noProof/>
        </w:rPr>
        <w:t>-</w:t>
      </w:r>
      <w:r w:rsidRPr="00A75719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2518D6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  <w:snapToGrid w:val="0"/>
        </w:rPr>
        <w:t>A.8.1.43.</w:t>
      </w:r>
      <w:r w:rsidRPr="00A75719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44E2D9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4DC8DCB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HD-FDD Intra-frequency neighbour cell measurement for UE</w:t>
      </w:r>
      <w:r w:rsidRPr="00A75719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2185</w:t>
      </w:r>
    </w:p>
    <w:p w14:paraId="2DC922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184786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0AFDF46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HD-FDD Intra-frequency neighbour cell measurement for UE</w:t>
      </w:r>
      <w:r w:rsidRPr="00A75719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2189</w:t>
      </w:r>
    </w:p>
    <w:p w14:paraId="4B95A1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467010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543F71B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HD-FDD Intra-frequency neighbour cell measurement for UE</w:t>
      </w:r>
      <w:r w:rsidRPr="00A75719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2192</w:t>
      </w:r>
    </w:p>
    <w:p w14:paraId="20F941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15623A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7466273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TDD Intra-frequency neighbour cell measurement for UE</w:t>
      </w:r>
      <w:r w:rsidRPr="00A75719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2194</w:t>
      </w:r>
    </w:p>
    <w:p w14:paraId="0DFBB84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0CDA79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346A823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TDD Intra-frequency neighbour cell measurement for UE</w:t>
      </w:r>
      <w:r w:rsidRPr="00A75719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2197</w:t>
      </w:r>
    </w:p>
    <w:p w14:paraId="751141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320BCCE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09C1AE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TDD Intra-frequency neighbour cell measurement for UE</w:t>
      </w:r>
      <w:r w:rsidRPr="00A75719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2200</w:t>
      </w:r>
    </w:p>
    <w:p w14:paraId="664063D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4F435E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66822A6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HD-FDD Inter-frequency neighbour cell measurement for UE</w:t>
      </w:r>
      <w:r w:rsidRPr="00A75719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2202</w:t>
      </w:r>
    </w:p>
    <w:p w14:paraId="2AA1F4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222BFF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0CE55C3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HD-FDD Inter-frequency neighbour cell measurement for UE</w:t>
      </w:r>
      <w:r w:rsidRPr="00A75719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2205</w:t>
      </w:r>
    </w:p>
    <w:p w14:paraId="560E60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009BB7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70E149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HD-FDD Inter-frequency neighbour cell measurement for UE</w:t>
      </w:r>
      <w:r w:rsidRPr="00A75719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2208</w:t>
      </w:r>
    </w:p>
    <w:p w14:paraId="0DD71A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102263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124EE10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TDD Inter-frequency neighbour cell measurement for UE</w:t>
      </w:r>
      <w:r w:rsidRPr="00A75719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2210</w:t>
      </w:r>
    </w:p>
    <w:p w14:paraId="771C0C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0A15C2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7FE519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TDD Inter-frequency neighbour cell measurement for UE</w:t>
      </w:r>
      <w:r w:rsidRPr="00A75719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2213</w:t>
      </w:r>
    </w:p>
    <w:p w14:paraId="131138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16BC9B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5C9A594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TDD Inter-frequency neighbour cell measurement for UE</w:t>
      </w:r>
      <w:r w:rsidRPr="00A75719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2216</w:t>
      </w:r>
    </w:p>
    <w:p w14:paraId="2860C9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2411790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4D5D645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12DFA3D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289E46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5B14C72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4729B63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2640C7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A.8.2.2.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1E3A2F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393031E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A75719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08F653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6CEDB8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76CEDB4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A75719">
        <w:rPr>
          <w:noProof/>
          <w:lang w:val="en-US"/>
        </w:rPr>
        <w:t>using autonomous gaps</w:t>
      </w:r>
      <w:r w:rsidRPr="00A75719">
        <w:rPr>
          <w:noProof/>
          <w:lang w:val="en-US" w:eastAsia="zh-CN"/>
        </w:rPr>
        <w:t xml:space="preserve"> with DRX</w:t>
      </w:r>
      <w:r>
        <w:rPr>
          <w:noProof/>
        </w:rPr>
        <w:tab/>
        <w:t>2225</w:t>
      </w:r>
    </w:p>
    <w:p w14:paraId="78BE56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390B6E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6A8CFB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153507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2E79346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7ADBAFE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58F807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3E31CC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17866A8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A75719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1AB1C1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304B64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576828A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A75719">
        <w:rPr>
          <w:noProof/>
          <w:lang w:val="en-US"/>
        </w:rPr>
        <w:t>using autonomous gaps</w:t>
      </w:r>
      <w:r w:rsidRPr="00A75719">
        <w:rPr>
          <w:noProof/>
          <w:lang w:val="en-US" w:eastAsia="zh-CN"/>
        </w:rPr>
        <w:t xml:space="preserve"> with DRX</w:t>
      </w:r>
      <w:r>
        <w:rPr>
          <w:noProof/>
        </w:rPr>
        <w:tab/>
        <w:t>2236</w:t>
      </w:r>
    </w:p>
    <w:p w14:paraId="51EC70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769FE75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6F7A037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A75719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36E3BB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59A0046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6AD5522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A75719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14BEB7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7390CA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14A2AC0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 xml:space="preserve">E-UTRAN TDD-TDD intra-frequency event triggered reporting with DRX for UE configured with </w:t>
      </w:r>
      <w:r w:rsidRPr="00A75719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3FAD97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A.8.2.11.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018D7A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2B8E5E5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0FC6119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3C9E89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lastRenderedPageBreak/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290D739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04191F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A.8.2.13.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52CB3D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59F6D68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TDD intra-frequency event triggered reporting for serving cell under fading propagation conditions for UE category M1 in CEModeA</w:t>
      </w:r>
      <w:r w:rsidRPr="00A75719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2250</w:t>
      </w:r>
    </w:p>
    <w:p w14:paraId="6D915B4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7C668E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0571CB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</w:rPr>
        <w:t>A.8.2.1</w:t>
      </w:r>
      <w:r w:rsidRPr="00A75719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</w:rPr>
        <w:t xml:space="preserve">E-UTRAN TDD-TDD intra-frequency event triggered reporting with DRX for UE configured with </w:t>
      </w:r>
      <w:r w:rsidRPr="00A75719">
        <w:rPr>
          <w:i/>
          <w:noProof/>
        </w:rPr>
        <w:t>highSpeedEnhMeasFlag</w:t>
      </w:r>
      <w:r w:rsidRPr="00A75719">
        <w:rPr>
          <w:i/>
          <w:noProof/>
          <w:lang w:eastAsia="ja-JP"/>
        </w:rPr>
        <w:t>2</w:t>
      </w:r>
      <w:r w:rsidRPr="00A75719">
        <w:rPr>
          <w:i/>
          <w:noProof/>
        </w:rPr>
        <w:t>-</w:t>
      </w:r>
      <w:r w:rsidRPr="00A75719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7997DA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A.8.2.15.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51B43E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0ACBDC6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49D3181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4250C8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303A30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4358F70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4709150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427910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397ADF9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39E126B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0D97C3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1236D0F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2262</w:t>
      </w:r>
    </w:p>
    <w:p w14:paraId="5BFB89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5BD77B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74A8A7B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  <w:lang w:eastAsia="zh-CN"/>
        </w:rPr>
        <w:t xml:space="preserve"> with DRX</w:t>
      </w:r>
      <w:r>
        <w:rPr>
          <w:noProof/>
        </w:rPr>
        <w:tab/>
        <w:t>2264</w:t>
      </w:r>
    </w:p>
    <w:p w14:paraId="05374B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35484D9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31D5F9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78C3BF0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08837CE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375B875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D6474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1E714F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391B68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</w:t>
      </w:r>
      <w:r w:rsidRPr="00A75719">
        <w:rPr>
          <w:noProof/>
          <w:snapToGrid w:val="0"/>
          <w:lang w:eastAsia="zh-CN"/>
        </w:rPr>
        <w:t>8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6B764F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</w:t>
      </w:r>
      <w:r w:rsidRPr="00A75719">
        <w:rPr>
          <w:noProof/>
          <w:snapToGrid w:val="0"/>
          <w:lang w:eastAsia="zh-CN"/>
        </w:rPr>
        <w:t>8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34DFF3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2275</w:t>
      </w:r>
    </w:p>
    <w:p w14:paraId="0E7E8D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81106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302E3B8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78ADD1A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3F4FDA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757BE98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2DB9EC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50B2E7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7A6452C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75C785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0246A84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6BB2335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2E6937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1583FE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03BBC14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54F341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13162B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5482A9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339EF3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73E910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4F38CF1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516D99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749DC5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63BB471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22A2CE3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5ACDE8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2868CBA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57589A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7D1BF3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344A97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2C9FD5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0AD597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3F1E3BC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05E8610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3EDFA0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2417E08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430EA07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232E0E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38F7E3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18D39EA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097B1E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534C06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2695FBD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</w:t>
      </w:r>
      <w:r w:rsidRPr="00A75719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A75719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62EB14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6F7EC24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6CEFEBB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</w:t>
      </w:r>
      <w:r w:rsidRPr="00A75719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</w:t>
      </w:r>
      <w:r>
        <w:rPr>
          <w:noProof/>
          <w:lang w:eastAsia="zh-CN"/>
        </w:rPr>
        <w:t>er-</w:t>
      </w:r>
      <w:r>
        <w:rPr>
          <w:noProof/>
        </w:rPr>
        <w:t xml:space="preserve">frequency identification of a new CGI of E-UTRA cell </w:t>
      </w:r>
      <w:r w:rsidRPr="00A75719">
        <w:rPr>
          <w:noProof/>
          <w:lang w:val="en-US"/>
        </w:rPr>
        <w:t>using autonomous gaps</w:t>
      </w:r>
      <w:r w:rsidRPr="00A75719">
        <w:rPr>
          <w:noProof/>
          <w:lang w:val="en-US" w:eastAsia="zh-CN"/>
        </w:rPr>
        <w:t xml:space="preserve"> with DRX</w:t>
      </w:r>
      <w:r>
        <w:rPr>
          <w:noProof/>
        </w:rPr>
        <w:tab/>
        <w:t>2314</w:t>
      </w:r>
    </w:p>
    <w:p w14:paraId="4B32C8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7632D0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1676B16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Inter-frequency event triggered reporting </w:t>
      </w:r>
      <w:r>
        <w:rPr>
          <w:noProof/>
          <w:lang w:eastAsia="zh-CN"/>
        </w:rPr>
        <w:t>for TDD UL/DL configuration 0</w:t>
      </w:r>
      <w:r>
        <w:rPr>
          <w:noProof/>
        </w:rPr>
        <w:tab/>
        <w:t>2316</w:t>
      </w:r>
    </w:p>
    <w:p w14:paraId="62804E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A.8.4.</w:t>
      </w:r>
      <w:r w:rsidRPr="00A75719">
        <w:rPr>
          <w:rFonts w:cs="v4.2.0"/>
          <w:noProof/>
          <w:snapToGrid w:val="0"/>
          <w:lang w:eastAsia="zh-CN"/>
        </w:rPr>
        <w:t>6</w:t>
      </w:r>
      <w:r w:rsidRPr="00A75719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6F49AF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A.8.4.</w:t>
      </w:r>
      <w:r w:rsidRPr="00A75719">
        <w:rPr>
          <w:rFonts w:cs="v4.2.0"/>
          <w:noProof/>
          <w:snapToGrid w:val="0"/>
          <w:lang w:eastAsia="zh-CN"/>
        </w:rPr>
        <w:t>6</w:t>
      </w:r>
      <w:r w:rsidRPr="00A75719">
        <w:rPr>
          <w:rFonts w:cs="v4.2.0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78EA29A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4A4CF84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05DEC6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4E69EBA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50837A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8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5EFF90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8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0D4C504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2324</w:t>
      </w:r>
    </w:p>
    <w:p w14:paraId="43B11D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7CC839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2842F3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2B7265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5EA9F9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39D6EF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059D063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740311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34CB6EC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7B648A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5B2226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483243C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4B5E814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039281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2671480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62E5EB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299698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1177E69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3FD72A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3C9551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4762CD2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3465D86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422B52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12FAF2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403397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1654F5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544F03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7640C0D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2D3362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275BA9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026F887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0BD430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665B39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54AE7C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44DC35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4EF30A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5CDFEF9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15F73A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4895380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1F94514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17FF8C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41C882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44497B7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521257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24B595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6533B68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0BEDE05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lastRenderedPageBreak/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3FC328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3CED86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7F598A9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 UTRAN </w:t>
      </w:r>
      <w:r>
        <w:rPr>
          <w:noProof/>
          <w:lang w:eastAsia="zh-CN"/>
        </w:rPr>
        <w:t>T</w:t>
      </w:r>
      <w:r>
        <w:rPr>
          <w:noProof/>
        </w:rPr>
        <w:t>DD - UTRAN FDD identification of a new CGI of UTRAN cell using autonomous gaps</w:t>
      </w:r>
      <w:r>
        <w:rPr>
          <w:noProof/>
        </w:rPr>
        <w:tab/>
        <w:t>2362</w:t>
      </w:r>
    </w:p>
    <w:p w14:paraId="2925AE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2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25A705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6.2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138755F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49FA20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1BC08F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4550007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– UTRA</w:t>
      </w:r>
      <w:r>
        <w:rPr>
          <w:noProof/>
          <w:lang w:eastAsia="zh-CN"/>
        </w:rPr>
        <w:t>N</w:t>
      </w:r>
      <w:r>
        <w:rPr>
          <w:noProof/>
        </w:rPr>
        <w:t xml:space="preserve"> TDD Measurements</w:t>
      </w:r>
      <w:r>
        <w:rPr>
          <w:noProof/>
        </w:rPr>
        <w:tab/>
        <w:t>2368</w:t>
      </w:r>
    </w:p>
    <w:p w14:paraId="292FCDA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</w:t>
      </w:r>
      <w:r w:rsidRPr="00A75719">
        <w:rPr>
          <w:rFonts w:cs="v4.2.0"/>
          <w:noProof/>
          <w:lang w:eastAsia="zh-CN"/>
        </w:rPr>
        <w:t>7</w:t>
      </w:r>
      <w:r w:rsidRPr="00A75719">
        <w:rPr>
          <w:rFonts w:cs="v4.2.0"/>
          <w:noProof/>
        </w:rPr>
        <w:t>.</w:t>
      </w:r>
      <w:r w:rsidRPr="00A75719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</w:t>
      </w:r>
      <w:r w:rsidRPr="00A75719">
        <w:rPr>
          <w:rFonts w:cs="v4.2.0"/>
          <w:noProof/>
          <w:lang w:eastAsia="zh-CN"/>
        </w:rPr>
        <w:t>N</w:t>
      </w:r>
      <w:r w:rsidRPr="00A75719">
        <w:rPr>
          <w:rFonts w:cs="v4.2.0"/>
          <w:noProof/>
        </w:rPr>
        <w:t xml:space="preserve"> TDD to UTRA</w:t>
      </w:r>
      <w:r w:rsidRPr="00A75719">
        <w:rPr>
          <w:rFonts w:cs="v4.2.0"/>
          <w:noProof/>
          <w:lang w:eastAsia="zh-CN"/>
        </w:rPr>
        <w:t>N</w:t>
      </w:r>
      <w:r w:rsidRPr="00A75719">
        <w:rPr>
          <w:rFonts w:cs="v4.2.0"/>
          <w:noProof/>
        </w:rPr>
        <w:t xml:space="preserve"> TDD cell search under fading propagation conditions</w:t>
      </w:r>
      <w:r>
        <w:rPr>
          <w:noProof/>
        </w:rPr>
        <w:tab/>
        <w:t>2368</w:t>
      </w:r>
    </w:p>
    <w:p w14:paraId="29F208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</w:t>
      </w:r>
      <w:r w:rsidRPr="00A75719">
        <w:rPr>
          <w:rFonts w:cs="v4.2.0"/>
          <w:noProof/>
          <w:lang w:eastAsia="zh-CN"/>
        </w:rPr>
        <w:t>7</w:t>
      </w:r>
      <w:r w:rsidRPr="00A75719">
        <w:rPr>
          <w:rFonts w:cs="v4.2.0"/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453E73C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</w:t>
      </w:r>
      <w:r w:rsidRPr="00A75719">
        <w:rPr>
          <w:rFonts w:cs="v4.2.0"/>
          <w:noProof/>
          <w:lang w:eastAsia="zh-CN"/>
        </w:rPr>
        <w:t>7</w:t>
      </w:r>
      <w:r w:rsidRPr="00A75719">
        <w:rPr>
          <w:rFonts w:cs="v4.2.0"/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07ED0E8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2C5364C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2370</w:t>
      </w:r>
    </w:p>
    <w:p w14:paraId="164EED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</w:t>
      </w:r>
      <w:r w:rsidRPr="00A75719">
        <w:rPr>
          <w:rFonts w:cs="v4.2.0"/>
          <w:noProof/>
          <w:lang w:eastAsia="zh-CN"/>
        </w:rPr>
        <w:t>7</w:t>
      </w:r>
      <w:r w:rsidRPr="00A75719">
        <w:rPr>
          <w:rFonts w:cs="v4.2.0"/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6D05CFC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</w:t>
      </w:r>
      <w:r w:rsidRPr="00A75719">
        <w:rPr>
          <w:rFonts w:cs="v4.2.0"/>
          <w:noProof/>
          <w:lang w:eastAsia="zh-CN"/>
        </w:rPr>
        <w:t>7</w:t>
      </w:r>
      <w:r w:rsidRPr="00A75719">
        <w:rPr>
          <w:rFonts w:cs="v4.2.0"/>
          <w:noProof/>
        </w:rPr>
        <w:t>.1.</w:t>
      </w:r>
      <w:r w:rsidRPr="00A75719">
        <w:rPr>
          <w:rFonts w:cs="v4.2.0"/>
          <w:noProof/>
          <w:lang w:eastAsia="zh-CN"/>
        </w:rPr>
        <w:t>2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1301CEC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47658F8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</w:t>
      </w:r>
      <w:r w:rsidRPr="00A75719">
        <w:rPr>
          <w:rFonts w:cs="v4.2.0"/>
          <w:noProof/>
          <w:lang w:eastAsia="zh-CN"/>
        </w:rPr>
        <w:t>7</w:t>
      </w:r>
      <w:r w:rsidRPr="00A75719">
        <w:rPr>
          <w:rFonts w:cs="v4.2.0"/>
          <w:noProof/>
        </w:rPr>
        <w:t>.1.</w:t>
      </w:r>
      <w:r w:rsidRPr="00A75719">
        <w:rPr>
          <w:rFonts w:cs="v4.2.0"/>
          <w:noProof/>
          <w:lang w:eastAsia="zh-CN"/>
        </w:rPr>
        <w:t>2</w:t>
      </w:r>
      <w:r w:rsidRPr="00A75719">
        <w:rPr>
          <w:rFonts w:cs="v4.2.0"/>
          <w:noProof/>
        </w:rPr>
        <w:t>.</w:t>
      </w:r>
      <w:r w:rsidRPr="00A75719">
        <w:rPr>
          <w:rFonts w:cs="v4.2.0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lang w:eastAsia="zh-CN"/>
        </w:rPr>
        <w:t>Void</w:t>
      </w:r>
      <w:r>
        <w:rPr>
          <w:noProof/>
        </w:rPr>
        <w:tab/>
        <w:t>2370</w:t>
      </w:r>
    </w:p>
    <w:p w14:paraId="1E3F86C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062279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739FE5B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583C25A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SON ANR cell search reporting in AWGN propagation conditions</w:t>
      </w:r>
      <w:r>
        <w:rPr>
          <w:noProof/>
        </w:rPr>
        <w:tab/>
        <w:t>2374</w:t>
      </w:r>
    </w:p>
    <w:p w14:paraId="167D23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</w:t>
      </w:r>
      <w:r w:rsidRPr="00A75719">
        <w:rPr>
          <w:rFonts w:cs="v4.2.0"/>
          <w:noProof/>
          <w:snapToGrid w:val="0"/>
          <w:lang w:eastAsia="zh-CN"/>
        </w:rPr>
        <w:t>7</w:t>
      </w:r>
      <w:r w:rsidRPr="00A75719">
        <w:rPr>
          <w:rFonts w:cs="v4.2.0"/>
          <w:noProof/>
          <w:snapToGrid w:val="0"/>
        </w:rPr>
        <w:t>.</w:t>
      </w:r>
      <w:r w:rsidRPr="00A75719">
        <w:rPr>
          <w:rFonts w:cs="v4.2.0"/>
          <w:noProof/>
          <w:snapToGrid w:val="0"/>
          <w:lang w:eastAsia="zh-CN"/>
        </w:rPr>
        <w:t>3</w:t>
      </w:r>
      <w:r w:rsidRPr="00A75719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59C7C94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</w:t>
      </w:r>
      <w:r w:rsidRPr="00A75719">
        <w:rPr>
          <w:rFonts w:cs="v4.2.0"/>
          <w:noProof/>
          <w:snapToGrid w:val="0"/>
          <w:lang w:eastAsia="zh-CN"/>
        </w:rPr>
        <w:t>7</w:t>
      </w:r>
      <w:r w:rsidRPr="00A75719">
        <w:rPr>
          <w:rFonts w:cs="v4.2.0"/>
          <w:noProof/>
          <w:snapToGrid w:val="0"/>
        </w:rPr>
        <w:t>.</w:t>
      </w:r>
      <w:r w:rsidRPr="00A75719">
        <w:rPr>
          <w:rFonts w:cs="v4.2.0"/>
          <w:noProof/>
          <w:snapToGrid w:val="0"/>
          <w:lang w:eastAsia="zh-CN"/>
        </w:rPr>
        <w:t>3</w:t>
      </w:r>
      <w:r w:rsidRPr="00A75719">
        <w:rPr>
          <w:rFonts w:cs="v4.2.0"/>
          <w:noProof/>
          <w:snapToGrid w:val="0"/>
        </w:rPr>
        <w:t>.</w:t>
      </w:r>
      <w:r w:rsidRPr="00A75719">
        <w:rPr>
          <w:rFonts w:cs="v4.2.0"/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</w:t>
      </w:r>
      <w:r w:rsidRPr="00A75719">
        <w:rPr>
          <w:rFonts w:cs="v4.2.0"/>
          <w:noProof/>
          <w:snapToGrid w:val="0"/>
          <w:lang w:eastAsia="zh-CN"/>
        </w:rPr>
        <w:t>arameters</w:t>
      </w:r>
      <w:r>
        <w:rPr>
          <w:noProof/>
        </w:rPr>
        <w:tab/>
        <w:t>2374</w:t>
      </w:r>
    </w:p>
    <w:p w14:paraId="60828D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</w:t>
      </w:r>
      <w:r w:rsidRPr="00A75719">
        <w:rPr>
          <w:rFonts w:cs="v4.2.0"/>
          <w:noProof/>
          <w:snapToGrid w:val="0"/>
          <w:lang w:eastAsia="zh-CN"/>
        </w:rPr>
        <w:t>7</w:t>
      </w:r>
      <w:r w:rsidRPr="00A75719">
        <w:rPr>
          <w:rFonts w:cs="v4.2.0"/>
          <w:noProof/>
          <w:snapToGrid w:val="0"/>
        </w:rPr>
        <w:t>.</w:t>
      </w:r>
      <w:r w:rsidRPr="00A75719">
        <w:rPr>
          <w:rFonts w:cs="v4.2.0"/>
          <w:noProof/>
          <w:snapToGrid w:val="0"/>
          <w:lang w:eastAsia="zh-CN"/>
        </w:rPr>
        <w:t>3</w:t>
      </w:r>
      <w:r w:rsidRPr="00A75719">
        <w:rPr>
          <w:rFonts w:cs="v4.2.0"/>
          <w:noProof/>
          <w:snapToGrid w:val="0"/>
        </w:rPr>
        <w:t>.</w:t>
      </w:r>
      <w:r w:rsidRPr="00A75719">
        <w:rPr>
          <w:rFonts w:cs="v4.2.0"/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0B6B06A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enhanced cell identification under AWGN propagation conditions</w:t>
      </w:r>
      <w:r>
        <w:rPr>
          <w:noProof/>
        </w:rPr>
        <w:tab/>
        <w:t>2376</w:t>
      </w:r>
    </w:p>
    <w:p w14:paraId="23EA9B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7</w:t>
      </w:r>
      <w:r w:rsidRPr="00A75719">
        <w:rPr>
          <w:noProof/>
          <w:snapToGrid w:val="0"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7A5369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7</w:t>
      </w:r>
      <w:r w:rsidRPr="00A75719">
        <w:rPr>
          <w:noProof/>
          <w:snapToGrid w:val="0"/>
        </w:rPr>
        <w:t>.4.</w:t>
      </w:r>
      <w:r w:rsidRPr="00A75719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6D0EBF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69C63C5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7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5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75066F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12E72F0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4A035FA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7E787F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6FC5ED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1728CA8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12EDE47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4B62CA7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27FE7F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697FF1C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6C6C6C3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167F4D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2CBB968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3389C8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47D237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66ABD81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val="sv-SE"/>
        </w:rPr>
        <w:t>A.8</w:t>
      </w:r>
      <w:r w:rsidRPr="00A75719">
        <w:rPr>
          <w:noProof/>
          <w:lang w:val="sv-SE"/>
        </w:rPr>
        <w:t>.</w:t>
      </w:r>
      <w:r w:rsidRPr="00A75719">
        <w:rPr>
          <w:noProof/>
          <w:lang w:val="sv-SE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sv-SE" w:eastAsia="zh-CN"/>
        </w:rPr>
        <w:t>E-UTRAN F</w:t>
      </w:r>
      <w:r w:rsidRPr="00A75719">
        <w:rPr>
          <w:noProof/>
          <w:lang w:val="sv-SE"/>
        </w:rPr>
        <w:t>DD</w:t>
      </w:r>
      <w:r w:rsidRPr="00A75719">
        <w:rPr>
          <w:noProof/>
          <w:lang w:val="sv-SE" w:eastAsia="zh-CN"/>
        </w:rPr>
        <w:t xml:space="preserve"> </w:t>
      </w:r>
      <w:r w:rsidRPr="00A75719">
        <w:rPr>
          <w:noProof/>
          <w:lang w:val="sv-SE"/>
        </w:rPr>
        <w:t>-</w:t>
      </w:r>
      <w:r w:rsidRPr="00A75719">
        <w:rPr>
          <w:noProof/>
          <w:lang w:val="sv-SE" w:eastAsia="zh-CN"/>
        </w:rPr>
        <w:t xml:space="preserve"> UTRAN T</w:t>
      </w:r>
      <w:r w:rsidRPr="00A75719">
        <w:rPr>
          <w:noProof/>
          <w:lang w:val="sv-SE"/>
        </w:rPr>
        <w:t>DD measurements</w:t>
      </w:r>
      <w:r>
        <w:rPr>
          <w:noProof/>
        </w:rPr>
        <w:tab/>
        <w:t>2390</w:t>
      </w:r>
    </w:p>
    <w:p w14:paraId="698D358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</w:t>
      </w:r>
      <w:r w:rsidRPr="00A75719">
        <w:rPr>
          <w:rFonts w:cs="v4.2.0"/>
          <w:noProof/>
          <w:lang w:eastAsia="zh-CN"/>
        </w:rPr>
        <w:t>9</w:t>
      </w:r>
      <w:r w:rsidRPr="00A75719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</w:t>
      </w:r>
      <w:r>
        <w:rPr>
          <w:noProof/>
        </w:rPr>
        <w:t>DD</w:t>
      </w:r>
      <w:r>
        <w:rPr>
          <w:noProof/>
          <w:lang w:eastAsia="zh-CN"/>
        </w:rPr>
        <w:t xml:space="preserve"> </w:t>
      </w:r>
      <w:r>
        <w:rPr>
          <w:noProof/>
        </w:rPr>
        <w:t>-</w:t>
      </w:r>
      <w:r>
        <w:rPr>
          <w:noProof/>
          <w:lang w:eastAsia="zh-CN"/>
        </w:rPr>
        <w:t xml:space="preserve"> UTRAN T</w:t>
      </w:r>
      <w:r>
        <w:rPr>
          <w:noProof/>
        </w:rPr>
        <w:t>DD</w:t>
      </w:r>
      <w:r w:rsidRPr="00A75719">
        <w:rPr>
          <w:rFonts w:cs="v4.2.0"/>
          <w:noProof/>
        </w:rPr>
        <w:t xml:space="preserve"> </w:t>
      </w:r>
      <w:r w:rsidRPr="00A75719">
        <w:rPr>
          <w:rFonts w:cs="v4.2.0"/>
          <w:noProof/>
          <w:lang w:eastAsia="zh-CN"/>
        </w:rPr>
        <w:t>e</w:t>
      </w:r>
      <w:r w:rsidRPr="00A75719">
        <w:rPr>
          <w:rFonts w:cs="v4.2.0"/>
          <w:noProof/>
        </w:rPr>
        <w:t>vent triggered reporting in fading propagation conditions</w:t>
      </w:r>
      <w:r>
        <w:rPr>
          <w:noProof/>
        </w:rPr>
        <w:tab/>
        <w:t>2390</w:t>
      </w:r>
    </w:p>
    <w:p w14:paraId="694B7A1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</w:t>
      </w:r>
      <w:r w:rsidRPr="00A75719">
        <w:rPr>
          <w:rFonts w:cs="v4.2.0"/>
          <w:noProof/>
          <w:snapToGrid w:val="0"/>
          <w:lang w:eastAsia="zh-CN"/>
        </w:rPr>
        <w:t>9</w:t>
      </w:r>
      <w:r w:rsidRPr="00A75719">
        <w:rPr>
          <w:rFonts w:cs="v4.2.0"/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0F96F2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</w:t>
      </w:r>
      <w:r w:rsidRPr="00A75719">
        <w:rPr>
          <w:rFonts w:cs="v4.2.0"/>
          <w:noProof/>
          <w:snapToGrid w:val="0"/>
          <w:lang w:eastAsia="zh-CN"/>
        </w:rPr>
        <w:t>9</w:t>
      </w:r>
      <w:r w:rsidRPr="00A75719">
        <w:rPr>
          <w:rFonts w:cs="v4.2.0"/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2CDA9E8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</w:t>
      </w:r>
      <w:r w:rsidRPr="00A75719">
        <w:rPr>
          <w:rFonts w:cs="v4.2.0"/>
          <w:noProof/>
          <w:lang w:eastAsia="zh-CN"/>
        </w:rPr>
        <w:t>9</w:t>
      </w:r>
      <w:r w:rsidRPr="00A75719">
        <w:rPr>
          <w:rFonts w:cs="v4.2.0"/>
          <w:noProof/>
        </w:rPr>
        <w:t>.</w:t>
      </w:r>
      <w:r w:rsidRPr="00A75719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</w:t>
      </w:r>
      <w:r w:rsidRPr="00A75719">
        <w:rPr>
          <w:rFonts w:cs="v4.2.0"/>
          <w:noProof/>
          <w:lang w:eastAsia="zh-CN"/>
        </w:rPr>
        <w:t>N</w:t>
      </w:r>
      <w:r w:rsidRPr="00A75719">
        <w:rPr>
          <w:rFonts w:cs="v4.2.0"/>
          <w:noProof/>
        </w:rPr>
        <w:t xml:space="preserve"> </w:t>
      </w:r>
      <w:r w:rsidRPr="00A75719">
        <w:rPr>
          <w:rFonts w:cs="v4.2.0"/>
          <w:noProof/>
          <w:lang w:eastAsia="zh-CN"/>
        </w:rPr>
        <w:t>F</w:t>
      </w:r>
      <w:r w:rsidRPr="00A75719">
        <w:rPr>
          <w:rFonts w:cs="v4.2.0"/>
          <w:noProof/>
        </w:rPr>
        <w:t xml:space="preserve">DD </w:t>
      </w:r>
      <w:r w:rsidRPr="00A75719">
        <w:rPr>
          <w:rFonts w:cs="v4.2.0"/>
          <w:noProof/>
          <w:lang w:eastAsia="zh-CN"/>
        </w:rPr>
        <w:t xml:space="preserve">- </w:t>
      </w:r>
      <w:r w:rsidRPr="00A75719">
        <w:rPr>
          <w:rFonts w:cs="v4.2.0"/>
          <w:noProof/>
        </w:rPr>
        <w:t>UTRA</w:t>
      </w:r>
      <w:r w:rsidRPr="00A75719">
        <w:rPr>
          <w:rFonts w:cs="v4.2.0"/>
          <w:noProof/>
          <w:lang w:eastAsia="zh-CN"/>
        </w:rPr>
        <w:t>N</w:t>
      </w:r>
      <w:r w:rsidRPr="00A75719">
        <w:rPr>
          <w:rFonts w:cs="v4.2.0"/>
          <w:noProof/>
        </w:rPr>
        <w:t xml:space="preserve">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59FFCA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4519B1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05B8AB0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188695E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7E3238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67BA07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66CE3DC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1125B8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lastRenderedPageBreak/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6F19E3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4F27B92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A.</w:t>
      </w:r>
      <w:r>
        <w:rPr>
          <w:noProof/>
        </w:rPr>
        <w:t>8.</w:t>
      </w:r>
      <w:r w:rsidRPr="00A75719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41F78BD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50BCEC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7AD866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5AF08CB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595389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74C0440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EFE8B4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5630CD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29476F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3497F07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InterRAT </w:t>
      </w:r>
      <w:r>
        <w:rPr>
          <w:noProof/>
        </w:rPr>
        <w:t xml:space="preserve">E-UTRA TDD </w:t>
      </w:r>
      <w:r>
        <w:rPr>
          <w:noProof/>
          <w:lang w:eastAsia="zh-CN"/>
        </w:rPr>
        <w:t xml:space="preserve">to </w:t>
      </w:r>
      <w:r>
        <w:rPr>
          <w:noProof/>
        </w:rPr>
        <w:t xml:space="preserve">E-UTRA TDD and UTRA TDD cell search </w:t>
      </w:r>
      <w:r>
        <w:rPr>
          <w:noProof/>
          <w:lang w:eastAsia="zh-CN"/>
        </w:rPr>
        <w:t>test case</w:t>
      </w:r>
      <w:r>
        <w:rPr>
          <w:noProof/>
        </w:rPr>
        <w:tab/>
        <w:t>2405</w:t>
      </w:r>
    </w:p>
    <w:p w14:paraId="43F026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6EFCE5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77105F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4A2D632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4A40E5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36C0542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0B699E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6DE548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1020627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Intra-frequency Measurements</w:t>
      </w:r>
      <w:r>
        <w:rPr>
          <w:noProof/>
        </w:rPr>
        <w:tab/>
        <w:t>2414</w:t>
      </w:r>
    </w:p>
    <w:p w14:paraId="456E538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348877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724E1E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39FC95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29F9FC0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764769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2CA9E0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0C1B4B3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0E20745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0E1AEE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3A4C564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1D96E8B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416B79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53277B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2CB00FD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795C20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5E47F7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09F4D80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111133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5BEDD7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4E74F8F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788053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6E2290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3F1854E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237D96C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240D41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2B95DD9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2F6265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6CCBD8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634431B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4A346E2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5871E5B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248695B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5A2B61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4D59B5D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05A2D28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527346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2B62BFE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66A0DF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2DA683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681F70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193B90B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1D2C39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44B87F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74ED7E7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5619760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29D263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74122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68D8A7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5AA2103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1653F4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2DD5D9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7FF31D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2CCE40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7F7E90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357FEA4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074C563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1694C9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64F503E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26A48E7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11FB20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6A249A0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1935D96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41E337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44D396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0439685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29652B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2950E86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FF14BF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06FCA0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24A11B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539E5B2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7D1CEF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5A0E31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6D9F58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151C81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01B1930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146342C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3F0572B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4F0F67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1D0BCEE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690C1B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108BAD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598EB6F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530D33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3C8C5A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6F7385E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3DE449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79D468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64BD715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52B347E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42DAC6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A.8.14.1</w:t>
      </w:r>
      <w:r w:rsidRPr="00A75719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5DF49B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0BF21F5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</w:t>
      </w:r>
      <w:r>
        <w:rPr>
          <w:noProof/>
          <w:lang w:eastAsia="zh-CN"/>
        </w:rPr>
        <w:t>F</w:t>
      </w:r>
      <w:r>
        <w:rPr>
          <w:noProof/>
        </w:rPr>
        <w:t xml:space="preserve">DD Inter-frequency event triggered reporting when DRX is used under fading propagation conditions in </w:t>
      </w:r>
      <w:r>
        <w:rPr>
          <w:noProof/>
          <w:lang w:eastAsia="zh-CN"/>
        </w:rPr>
        <w:t>a</w:t>
      </w:r>
      <w:r>
        <w:rPr>
          <w:noProof/>
        </w:rPr>
        <w:t>synchronous cells</w:t>
      </w:r>
      <w:r>
        <w:rPr>
          <w:noProof/>
        </w:rPr>
        <w:tab/>
        <w:t>2570</w:t>
      </w:r>
    </w:p>
    <w:p w14:paraId="62A7ED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5F4551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015AE76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2573</w:t>
      </w:r>
    </w:p>
    <w:p w14:paraId="176C7C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A.8.14.3.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 xml:space="preserve">Test </w:t>
      </w:r>
      <w:r w:rsidRPr="00A75719">
        <w:rPr>
          <w:noProof/>
          <w:snapToGrid w:val="0"/>
          <w:lang w:eastAsia="zh-CN"/>
        </w:rPr>
        <w:t>Purpose and Environment</w:t>
      </w:r>
      <w:r>
        <w:rPr>
          <w:noProof/>
        </w:rPr>
        <w:tab/>
        <w:t>2573</w:t>
      </w:r>
    </w:p>
    <w:p w14:paraId="37E7FD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59EFDB1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61B61FD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22F10E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14C4D9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5ED4122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FDD-TDD Inter-frequency event triggered reporting </w:t>
      </w:r>
      <w:r>
        <w:rPr>
          <w:noProof/>
          <w:lang w:eastAsia="zh-CN"/>
        </w:rPr>
        <w:t>when DRX is used</w:t>
      </w:r>
      <w:r>
        <w:rPr>
          <w:noProof/>
        </w:rPr>
        <w:t xml:space="preserve"> under fading propagation conditions in asynchronous cells</w:t>
      </w:r>
      <w:r>
        <w:rPr>
          <w:noProof/>
        </w:rPr>
        <w:tab/>
        <w:t>2577</w:t>
      </w:r>
    </w:p>
    <w:p w14:paraId="08C9AA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15</w:t>
      </w:r>
      <w:r w:rsidRPr="00A75719">
        <w:rPr>
          <w:noProof/>
          <w:snapToGrid w:val="0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3B9A0B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15</w:t>
      </w:r>
      <w:r w:rsidRPr="00A75719">
        <w:rPr>
          <w:noProof/>
          <w:snapToGrid w:val="0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1FC76D6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2580</w:t>
      </w:r>
    </w:p>
    <w:p w14:paraId="40BC72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15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187A50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15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277CF40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7FAB27F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6428B34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2583</w:t>
      </w:r>
    </w:p>
    <w:p w14:paraId="08736D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4F4E39C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070C59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2585</w:t>
      </w:r>
    </w:p>
    <w:p w14:paraId="7FD5FA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4EEB880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</w:t>
      </w:r>
      <w:r>
        <w:rPr>
          <w:noProof/>
        </w:rPr>
        <w:tab/>
        <w:t>2587</w:t>
      </w:r>
    </w:p>
    <w:p w14:paraId="3CCD91B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355BDC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16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2036E92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network controlled PCell interruption in non-DRX</w:t>
      </w:r>
      <w:r>
        <w:rPr>
          <w:noProof/>
        </w:rPr>
        <w:tab/>
        <w:t>2590</w:t>
      </w:r>
    </w:p>
    <w:p w14:paraId="759A74F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41855F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16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34B0676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 with PCell interruption in non-DRX</w:t>
      </w:r>
      <w:r>
        <w:rPr>
          <w:noProof/>
        </w:rPr>
        <w:tab/>
        <w:t>2592</w:t>
      </w:r>
    </w:p>
    <w:p w14:paraId="6E7B2A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062466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16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3D8EC96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</w:t>
      </w:r>
      <w:r>
        <w:rPr>
          <w:noProof/>
        </w:rPr>
        <w:tab/>
        <w:t>2594</w:t>
      </w:r>
    </w:p>
    <w:p w14:paraId="29D14C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5D77AE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16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536908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7F8ABE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2597</w:t>
      </w:r>
    </w:p>
    <w:p w14:paraId="08C015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C12633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7875492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2597</w:t>
      </w:r>
    </w:p>
    <w:p w14:paraId="46859B3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0EA072A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3C5B83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2598</w:t>
      </w:r>
    </w:p>
    <w:p w14:paraId="1DD1AC7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0FD2CDB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252BAA7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2599</w:t>
      </w:r>
    </w:p>
    <w:p w14:paraId="1736A8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26F04B2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2600</w:t>
      </w:r>
    </w:p>
    <w:p w14:paraId="6B8024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2600</w:t>
      </w:r>
    </w:p>
    <w:p w14:paraId="2E0472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7BAB6C6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2601</w:t>
      </w:r>
    </w:p>
    <w:p w14:paraId="7A6A9B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2601</w:t>
      </w:r>
    </w:p>
    <w:p w14:paraId="66E83F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76E168D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2602</w:t>
      </w:r>
    </w:p>
    <w:p w14:paraId="408092C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2602</w:t>
      </w:r>
    </w:p>
    <w:p w14:paraId="1F8C4B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644085E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2603</w:t>
      </w:r>
    </w:p>
    <w:p w14:paraId="1A5D45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2603</w:t>
      </w:r>
    </w:p>
    <w:p w14:paraId="0739AE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4AFAE2F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15E233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2603</w:t>
      </w:r>
    </w:p>
    <w:p w14:paraId="21E7A5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4ED2DEB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0AB6B4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2604</w:t>
      </w:r>
    </w:p>
    <w:p w14:paraId="1E2EB8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015D3D0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70FB91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2605</w:t>
      </w:r>
    </w:p>
    <w:p w14:paraId="7E0AF3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053182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5768D4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2605</w:t>
      </w:r>
    </w:p>
    <w:p w14:paraId="6BB698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57081C8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6D3BAB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2606</w:t>
      </w:r>
    </w:p>
    <w:p w14:paraId="2532379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128C5CC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2DCFF0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2609</w:t>
      </w:r>
    </w:p>
    <w:p w14:paraId="1D4A067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3BE5C96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796C88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2609</w:t>
      </w:r>
    </w:p>
    <w:p w14:paraId="53D0A6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0687032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048FB1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2610</w:t>
      </w:r>
    </w:p>
    <w:p w14:paraId="179D25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02BA672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4414748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2610</w:t>
      </w:r>
    </w:p>
    <w:p w14:paraId="5FC710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72CB04B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7181C1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2613</w:t>
      </w:r>
    </w:p>
    <w:p w14:paraId="19F366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29BC98C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433DC1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2613</w:t>
      </w:r>
    </w:p>
    <w:p w14:paraId="334419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5684BD8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3D6813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2614</w:t>
      </w:r>
    </w:p>
    <w:p w14:paraId="5CC4C4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03BFB03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6BD8E8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2614</w:t>
      </w:r>
    </w:p>
    <w:p w14:paraId="7B6EB05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606FB44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2615</w:t>
      </w:r>
    </w:p>
    <w:p w14:paraId="3863C3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2615</w:t>
      </w:r>
    </w:p>
    <w:p w14:paraId="666188B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46C7825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6EE123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2617</w:t>
      </w:r>
    </w:p>
    <w:p w14:paraId="4E1A8B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6B7351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41FB53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2618</w:t>
      </w:r>
    </w:p>
    <w:p w14:paraId="61C99A2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0E2CF35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6D7F0F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2618</w:t>
      </w:r>
    </w:p>
    <w:p w14:paraId="3E88D1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21CCFB0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activation </w:t>
      </w:r>
      <w:r>
        <w:rPr>
          <w:noProof/>
          <w:lang w:eastAsia="zh-CN"/>
        </w:rPr>
        <w:t>and deactivation</w:t>
      </w:r>
      <w:r>
        <w:rPr>
          <w:noProof/>
        </w:rPr>
        <w:t xml:space="preserve"> of unknown SCell in non-DRX</w:t>
      </w:r>
      <w:r>
        <w:rPr>
          <w:noProof/>
        </w:rPr>
        <w:tab/>
        <w:t>2619</w:t>
      </w:r>
    </w:p>
    <w:p w14:paraId="4FC6C2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2619</w:t>
      </w:r>
    </w:p>
    <w:p w14:paraId="1723D1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541C9FA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692506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2622</w:t>
      </w:r>
    </w:p>
    <w:p w14:paraId="4C7592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5593ED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26FC54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2622</w:t>
      </w:r>
    </w:p>
    <w:p w14:paraId="3934C4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3860007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55FE5C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2623</w:t>
      </w:r>
    </w:p>
    <w:p w14:paraId="1A23E6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6E44D0E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611036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2623</w:t>
      </w:r>
    </w:p>
    <w:p w14:paraId="460F046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4929F1E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693169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2624</w:t>
      </w:r>
    </w:p>
    <w:p w14:paraId="27BAA3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3E18F11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20MHz+10MHz</w:t>
      </w:r>
      <w:r>
        <w:rPr>
          <w:noProof/>
        </w:rPr>
        <w:tab/>
        <w:t>2626</w:t>
      </w:r>
    </w:p>
    <w:p w14:paraId="5DE5A0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2626</w:t>
      </w:r>
    </w:p>
    <w:p w14:paraId="4D4A26B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30BCDFE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58E660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2628</w:t>
      </w:r>
    </w:p>
    <w:p w14:paraId="1900E4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523EE8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525BA9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2631</w:t>
      </w:r>
    </w:p>
    <w:p w14:paraId="217715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08907E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FDD</w:t>
      </w:r>
      <w:r>
        <w:rPr>
          <w:noProof/>
        </w:rPr>
        <w:tab/>
        <w:t>2634</w:t>
      </w:r>
    </w:p>
    <w:p w14:paraId="54016E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2634</w:t>
      </w:r>
    </w:p>
    <w:p w14:paraId="55EDA4C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18D6F84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TDD</w:t>
      </w:r>
      <w:r>
        <w:rPr>
          <w:noProof/>
        </w:rPr>
        <w:tab/>
        <w:t>2637</w:t>
      </w:r>
    </w:p>
    <w:p w14:paraId="09FF860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2637</w:t>
      </w:r>
    </w:p>
    <w:p w14:paraId="2AC654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15A199D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73968D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2640</w:t>
      </w:r>
    </w:p>
    <w:p w14:paraId="71C2A9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2645</w:t>
      </w:r>
    </w:p>
    <w:p w14:paraId="53E2178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23AD04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2645</w:t>
      </w:r>
    </w:p>
    <w:p w14:paraId="3FA13B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lastRenderedPageBreak/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2650</w:t>
      </w:r>
    </w:p>
    <w:p w14:paraId="2772937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718F99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2650</w:t>
      </w:r>
    </w:p>
    <w:p w14:paraId="2CFF394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56454AE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3B5798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2655</w:t>
      </w:r>
    </w:p>
    <w:p w14:paraId="2A86EC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15314A7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1F0266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3A237A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A.8.16.31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7E25CC1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0B142DC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202D22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A.8.16.32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7E9D07C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69417B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1022F5A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A.8.16.33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2836337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3 DL CA Event Triggered Reporting on Deactivated SCell with PCell and SCell Interruptions in Non-DRX</w:t>
      </w:r>
      <w:r>
        <w:rPr>
          <w:noProof/>
        </w:rPr>
        <w:tab/>
        <w:t>2675</w:t>
      </w:r>
    </w:p>
    <w:p w14:paraId="426096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0E73B5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A.8.16.34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08176C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059B69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2680</w:t>
      </w:r>
    </w:p>
    <w:p w14:paraId="363112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13A7072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09C9A6B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2683</w:t>
      </w:r>
    </w:p>
    <w:p w14:paraId="180D0A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47652CC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known SCell in non-DRX</w:t>
      </w:r>
      <w:r>
        <w:rPr>
          <w:noProof/>
        </w:rPr>
        <w:tab/>
        <w:t>2686</w:t>
      </w:r>
    </w:p>
    <w:p w14:paraId="0F7385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2686</w:t>
      </w:r>
    </w:p>
    <w:p w14:paraId="5DE44D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1A6FA18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known SCell in non-DRX</w:t>
      </w:r>
      <w:r>
        <w:rPr>
          <w:noProof/>
        </w:rPr>
        <w:tab/>
        <w:t>2689</w:t>
      </w:r>
    </w:p>
    <w:p w14:paraId="4794E7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3685C8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576243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60590C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2692</w:t>
      </w:r>
    </w:p>
    <w:p w14:paraId="5353C4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4F9FF83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470198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2695</w:t>
      </w:r>
    </w:p>
    <w:p w14:paraId="2331A2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42461C4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2698</w:t>
      </w:r>
    </w:p>
    <w:p w14:paraId="16B77F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.41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2698</w:t>
      </w:r>
    </w:p>
    <w:p w14:paraId="18B2659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0EEEF1F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2701</w:t>
      </w:r>
    </w:p>
    <w:p w14:paraId="7FC59A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5AD1616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2D93653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0A9FE2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2704</w:t>
      </w:r>
    </w:p>
    <w:p w14:paraId="32CBAB4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4A77C6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FDD</w:t>
      </w:r>
      <w:r>
        <w:rPr>
          <w:noProof/>
        </w:rPr>
        <w:tab/>
        <w:t>2707</w:t>
      </w:r>
    </w:p>
    <w:p w14:paraId="700022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2707</w:t>
      </w:r>
    </w:p>
    <w:p w14:paraId="504081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55BB908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17A389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2710</w:t>
      </w:r>
    </w:p>
    <w:p w14:paraId="77E71E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7878BA2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TDD</w:t>
      </w:r>
      <w:r>
        <w:rPr>
          <w:noProof/>
        </w:rPr>
        <w:tab/>
        <w:t>2713</w:t>
      </w:r>
    </w:p>
    <w:p w14:paraId="4A8962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2713</w:t>
      </w:r>
    </w:p>
    <w:p w14:paraId="13A4D6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35D7BCC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3071686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2716</w:t>
      </w:r>
    </w:p>
    <w:p w14:paraId="09BFBA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1B521F4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  <w:lang w:eastAsia="zh-CN"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  <w:lang w:eastAsia="zh-CN"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3886BF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</w:rPr>
        <w:t>A.8.16.48</w:t>
      </w:r>
      <w:r w:rsidRPr="00A75719">
        <w:rPr>
          <w:rFonts w:eastAsia="MS Mincho"/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</w:rPr>
        <w:t xml:space="preserve">Test </w:t>
      </w:r>
      <w:r w:rsidRPr="00A75719">
        <w:rPr>
          <w:rFonts w:eastAsia="MS Mincho"/>
          <w:noProof/>
          <w:lang w:eastAsia="zh-CN"/>
        </w:rPr>
        <w:t>Purpose and Environment</w:t>
      </w:r>
      <w:r>
        <w:rPr>
          <w:noProof/>
        </w:rPr>
        <w:tab/>
        <w:t>2719</w:t>
      </w:r>
    </w:p>
    <w:p w14:paraId="2467FAB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440A5DE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5CC23B5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2722</w:t>
      </w:r>
    </w:p>
    <w:p w14:paraId="226A73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68E4D19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2DL/2UL </w:t>
      </w:r>
      <w:r>
        <w:rPr>
          <w:noProof/>
          <w:lang w:eastAsia="zh-CN"/>
        </w:rPr>
        <w:t>TDD-</w:t>
      </w:r>
      <w:r>
        <w:rPr>
          <w:noProof/>
        </w:rPr>
        <w:t xml:space="preserve">FDD CA </w:t>
      </w:r>
      <w:r>
        <w:rPr>
          <w:noProof/>
          <w:lang w:eastAsia="zh-CN"/>
        </w:rPr>
        <w:t xml:space="preserve">(TDD PCell) </w:t>
      </w:r>
      <w:r>
        <w:rPr>
          <w:noProof/>
        </w:rPr>
        <w:t>activation and deactivation of known PUCCH SCell without valid TA in non-DRX</w:t>
      </w:r>
      <w:r>
        <w:rPr>
          <w:noProof/>
        </w:rPr>
        <w:tab/>
        <w:t>2725</w:t>
      </w:r>
    </w:p>
    <w:p w14:paraId="2D48B5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2725</w:t>
      </w:r>
    </w:p>
    <w:p w14:paraId="59657D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257957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3B27FF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08892A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1123EA6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29E319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0849A4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0C49AA5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011877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2738</w:t>
      </w:r>
    </w:p>
    <w:p w14:paraId="22B0A7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2742</w:t>
      </w:r>
    </w:p>
    <w:p w14:paraId="6E0C784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6F6FD6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2742</w:t>
      </w:r>
    </w:p>
    <w:p w14:paraId="307A9D2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2746</w:t>
      </w:r>
    </w:p>
    <w:p w14:paraId="6AEAD3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2746</w:t>
      </w:r>
    </w:p>
    <w:p w14:paraId="4DAE9D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EE83E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A.8.16.55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6EA33E9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2752</w:t>
      </w:r>
    </w:p>
    <w:p w14:paraId="07A5FE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62908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A.8.16.56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6F249BD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know SCell in non-DRX</w:t>
      </w:r>
      <w:r>
        <w:rPr>
          <w:noProof/>
        </w:rPr>
        <w:tab/>
        <w:t>2758</w:t>
      </w:r>
    </w:p>
    <w:p w14:paraId="6A7BC8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29C1C3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096A05D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know SCell in non-DRX</w:t>
      </w:r>
      <w:r>
        <w:rPr>
          <w:noProof/>
        </w:rPr>
        <w:tab/>
        <w:t>2761</w:t>
      </w:r>
    </w:p>
    <w:p w14:paraId="436FF2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38A51B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3123EF4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4AA037E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2764</w:t>
      </w:r>
    </w:p>
    <w:p w14:paraId="7F8EB9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21675A8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150980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2769</w:t>
      </w:r>
    </w:p>
    <w:p w14:paraId="289B5D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6B4D5F2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1248A4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07E9FE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36CE343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1FB593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13E36D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16E2B32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12007C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A.8.16.63.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2779</w:t>
      </w:r>
    </w:p>
    <w:p w14:paraId="37A3A2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1BA7FAD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164EE8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2783</w:t>
      </w:r>
    </w:p>
    <w:p w14:paraId="6C3804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3C1E01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66258B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2787</w:t>
      </w:r>
    </w:p>
    <w:p w14:paraId="49681F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2792</w:t>
      </w:r>
    </w:p>
    <w:p w14:paraId="3A84CC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139F44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2792</w:t>
      </w:r>
    </w:p>
    <w:p w14:paraId="600DED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2797</w:t>
      </w:r>
    </w:p>
    <w:p w14:paraId="114A6E6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6F79FE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2797</w:t>
      </w:r>
    </w:p>
    <w:p w14:paraId="3626086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6C1C904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1ED918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2802</w:t>
      </w:r>
    </w:p>
    <w:p w14:paraId="098B76B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46558E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unknown SCell in non-DRX</w:t>
      </w:r>
      <w:r>
        <w:rPr>
          <w:noProof/>
        </w:rPr>
        <w:tab/>
        <w:t>2807</w:t>
      </w:r>
    </w:p>
    <w:p w14:paraId="5B38D2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2807</w:t>
      </w:r>
    </w:p>
    <w:p w14:paraId="2DFA447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7521DAA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unknown SCell in non-DRX</w:t>
      </w:r>
      <w:r>
        <w:rPr>
          <w:noProof/>
        </w:rPr>
        <w:tab/>
        <w:t>2811</w:t>
      </w:r>
    </w:p>
    <w:p w14:paraId="2ECE2C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2811</w:t>
      </w:r>
    </w:p>
    <w:p w14:paraId="3699C9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44D9FE4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79FDF31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1E63A3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6F8DFA4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34C672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3C35688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67F844C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3A7488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23A18A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A.8.16.73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0751A54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2831</w:t>
      </w:r>
    </w:p>
    <w:p w14:paraId="623D6E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69B1E9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A.8.16.74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2837</w:t>
      </w:r>
    </w:p>
    <w:p w14:paraId="6956508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2837</w:t>
      </w:r>
    </w:p>
    <w:p w14:paraId="2F5CEE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2837</w:t>
      </w:r>
    </w:p>
    <w:p w14:paraId="1B2E68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2843</w:t>
      </w:r>
    </w:p>
    <w:p w14:paraId="5E5E36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2843</w:t>
      </w:r>
    </w:p>
    <w:p w14:paraId="5F5AA50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2843</w:t>
      </w:r>
    </w:p>
    <w:p w14:paraId="337AB91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061A96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know SCell in non-DRX</w:t>
      </w:r>
      <w:r>
        <w:rPr>
          <w:noProof/>
        </w:rPr>
        <w:tab/>
        <w:t>2849</w:t>
      </w:r>
    </w:p>
    <w:p w14:paraId="4515E1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2849</w:t>
      </w:r>
    </w:p>
    <w:p w14:paraId="7378A3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2853</w:t>
      </w:r>
    </w:p>
    <w:p w14:paraId="761B87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know SCell in non-DRX</w:t>
      </w:r>
      <w:r>
        <w:rPr>
          <w:noProof/>
        </w:rPr>
        <w:tab/>
        <w:t>2853</w:t>
      </w:r>
    </w:p>
    <w:p w14:paraId="191B85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2853</w:t>
      </w:r>
    </w:p>
    <w:p w14:paraId="4FCA61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2855</w:t>
      </w:r>
    </w:p>
    <w:p w14:paraId="221DEC9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2856</w:t>
      </w:r>
    </w:p>
    <w:p w14:paraId="710A5A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35339F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A.8.16.79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2863</w:t>
      </w:r>
    </w:p>
    <w:p w14:paraId="1868F8C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2863</w:t>
      </w:r>
    </w:p>
    <w:p w14:paraId="0E1DDD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2ABB58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A.8.16.80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2870</w:t>
      </w:r>
    </w:p>
    <w:p w14:paraId="704F317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2870</w:t>
      </w:r>
    </w:p>
    <w:p w14:paraId="2928C8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A.8.16.81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1CADC5A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A.8.16.81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2876</w:t>
      </w:r>
    </w:p>
    <w:p w14:paraId="5183B66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2876</w:t>
      </w:r>
    </w:p>
    <w:p w14:paraId="44F9BC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2876</w:t>
      </w:r>
    </w:p>
    <w:p w14:paraId="3BCDCC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A.8.16.82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2882</w:t>
      </w:r>
    </w:p>
    <w:p w14:paraId="613CB8D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2882</w:t>
      </w:r>
    </w:p>
    <w:p w14:paraId="718B977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2882</w:t>
      </w:r>
    </w:p>
    <w:p w14:paraId="133DE8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2887</w:t>
      </w:r>
    </w:p>
    <w:p w14:paraId="491F7C5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2887</w:t>
      </w:r>
    </w:p>
    <w:p w14:paraId="57F1CD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2887</w:t>
      </w:r>
    </w:p>
    <w:p w14:paraId="7276D3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A.8.16.84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2893</w:t>
      </w:r>
    </w:p>
    <w:p w14:paraId="53ABD24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2893</w:t>
      </w:r>
    </w:p>
    <w:p w14:paraId="01ADEE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2893</w:t>
      </w:r>
    </w:p>
    <w:p w14:paraId="089D5A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2897</w:t>
      </w:r>
    </w:p>
    <w:p w14:paraId="17A85A2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2897</w:t>
      </w:r>
    </w:p>
    <w:p w14:paraId="30973C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2897</w:t>
      </w:r>
    </w:p>
    <w:p w14:paraId="3501DA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231C5C7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2900</w:t>
      </w:r>
    </w:p>
    <w:p w14:paraId="1214D8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2900</w:t>
      </w:r>
    </w:p>
    <w:p w14:paraId="44C65C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2906</w:t>
      </w:r>
    </w:p>
    <w:p w14:paraId="08C7627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2906</w:t>
      </w:r>
    </w:p>
    <w:p w14:paraId="64184B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13241E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A.8.16.88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6BA7897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2914</w:t>
      </w:r>
    </w:p>
    <w:p w14:paraId="15511B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2914</w:t>
      </w:r>
    </w:p>
    <w:p w14:paraId="63A480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38E795A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2921</w:t>
      </w:r>
    </w:p>
    <w:p w14:paraId="2765EA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2921</w:t>
      </w:r>
    </w:p>
    <w:p w14:paraId="0BF496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2928</w:t>
      </w:r>
    </w:p>
    <w:p w14:paraId="414E994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2928</w:t>
      </w:r>
    </w:p>
    <w:p w14:paraId="7F5A0A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2928</w:t>
      </w:r>
    </w:p>
    <w:p w14:paraId="3C6349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2934</w:t>
      </w:r>
    </w:p>
    <w:p w14:paraId="480C32E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2934</w:t>
      </w:r>
    </w:p>
    <w:p w14:paraId="17098F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2934</w:t>
      </w:r>
    </w:p>
    <w:p w14:paraId="64C3A1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A.8.16.92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2942</w:t>
      </w:r>
    </w:p>
    <w:p w14:paraId="4011C96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2942</w:t>
      </w:r>
    </w:p>
    <w:p w14:paraId="0568F1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2942</w:t>
      </w:r>
    </w:p>
    <w:p w14:paraId="2614F1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2949</w:t>
      </w:r>
    </w:p>
    <w:p w14:paraId="0C7619E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2949</w:t>
      </w:r>
    </w:p>
    <w:p w14:paraId="29CC8DB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2949</w:t>
      </w:r>
    </w:p>
    <w:p w14:paraId="27661E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2956</w:t>
      </w:r>
    </w:p>
    <w:p w14:paraId="13ABABC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2956</w:t>
      </w:r>
    </w:p>
    <w:p w14:paraId="3BE99E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2956</w:t>
      </w:r>
    </w:p>
    <w:p w14:paraId="0C6036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2964</w:t>
      </w:r>
    </w:p>
    <w:p w14:paraId="622622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2964</w:t>
      </w:r>
    </w:p>
    <w:p w14:paraId="6C02293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29F35F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A.8.16.96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2973</w:t>
      </w:r>
    </w:p>
    <w:p w14:paraId="789CA5E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2973</w:t>
      </w:r>
    </w:p>
    <w:p w14:paraId="2C9481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2973</w:t>
      </w:r>
    </w:p>
    <w:p w14:paraId="58371B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552222B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2980</w:t>
      </w:r>
    </w:p>
    <w:p w14:paraId="199AB5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2980</w:t>
      </w:r>
    </w:p>
    <w:p w14:paraId="5F2FD6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2988</w:t>
      </w:r>
    </w:p>
    <w:p w14:paraId="49579C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2988</w:t>
      </w:r>
    </w:p>
    <w:p w14:paraId="4118C66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2988</w:t>
      </w:r>
    </w:p>
    <w:p w14:paraId="6E7F6DB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2998</w:t>
      </w:r>
    </w:p>
    <w:p w14:paraId="29A04C8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CA Event Triggered Reporting on Deactivated SCell with PCell and SCell Interruptions in Non-DRX with generic duplex modes</w:t>
      </w:r>
      <w:r>
        <w:rPr>
          <w:noProof/>
        </w:rPr>
        <w:tab/>
        <w:t>2998</w:t>
      </w:r>
    </w:p>
    <w:p w14:paraId="05A4FBD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255D1E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A.8.16.100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3008</w:t>
      </w:r>
    </w:p>
    <w:p w14:paraId="0065EA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3008</w:t>
      </w:r>
    </w:p>
    <w:p w14:paraId="60F48A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3008</w:t>
      </w:r>
    </w:p>
    <w:p w14:paraId="207CEE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3018</w:t>
      </w:r>
    </w:p>
    <w:p w14:paraId="73CB170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3018</w:t>
      </w:r>
    </w:p>
    <w:p w14:paraId="51406F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3018</w:t>
      </w:r>
    </w:p>
    <w:p w14:paraId="3013542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3029</w:t>
      </w:r>
    </w:p>
    <w:p w14:paraId="708F5F2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3029</w:t>
      </w:r>
    </w:p>
    <w:p w14:paraId="47438F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3029</w:t>
      </w:r>
    </w:p>
    <w:p w14:paraId="05D889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3034</w:t>
      </w:r>
    </w:p>
    <w:p w14:paraId="5F32842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3035</w:t>
      </w:r>
    </w:p>
    <w:p w14:paraId="3005A7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3035</w:t>
      </w:r>
    </w:p>
    <w:p w14:paraId="63F070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3039</w:t>
      </w:r>
    </w:p>
    <w:p w14:paraId="1A10CAF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3040</w:t>
      </w:r>
    </w:p>
    <w:p w14:paraId="1147E1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3040</w:t>
      </w:r>
    </w:p>
    <w:p w14:paraId="0DB39D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</w:t>
      </w:r>
      <w:r>
        <w:rPr>
          <w:noProof/>
        </w:rPr>
        <w:t>8.16.105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3044</w:t>
      </w:r>
    </w:p>
    <w:p w14:paraId="3EAC999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3045</w:t>
      </w:r>
    </w:p>
    <w:p w14:paraId="7E8C70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3045</w:t>
      </w:r>
    </w:p>
    <w:p w14:paraId="6CD203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4FDD619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event triggered reporting under deactivated SCell in non-DRX </w:t>
      </w:r>
      <w:r w:rsidRPr="00A75719">
        <w:rPr>
          <w:rFonts w:cs="Arial"/>
          <w:noProof/>
        </w:rPr>
        <w:t xml:space="preserve">with </w:t>
      </w:r>
      <w:r w:rsidRPr="00A75719">
        <w:rPr>
          <w:i/>
          <w:noProof/>
        </w:rPr>
        <w:t>highSpeedEnhMeasFlag</w:t>
      </w:r>
      <w:r w:rsidRPr="00A75719">
        <w:rPr>
          <w:i/>
          <w:noProof/>
          <w:lang w:eastAsia="ja-JP"/>
        </w:rPr>
        <w:t>2</w:t>
      </w:r>
      <w:r w:rsidRPr="00A75719">
        <w:rPr>
          <w:i/>
          <w:noProof/>
        </w:rPr>
        <w:t>-</w:t>
      </w:r>
      <w:r w:rsidRPr="00A75719">
        <w:rPr>
          <w:i/>
          <w:noProof/>
          <w:lang w:eastAsia="ja-JP"/>
        </w:rPr>
        <w:t>r16</w:t>
      </w:r>
      <w:r>
        <w:rPr>
          <w:noProof/>
        </w:rPr>
        <w:tab/>
        <w:t>3049</w:t>
      </w:r>
    </w:p>
    <w:p w14:paraId="7AF52C0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3049</w:t>
      </w:r>
    </w:p>
    <w:p w14:paraId="2AA6EA6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607B2D9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event triggered reporting under deactivated SCell in non-DRX with </w:t>
      </w:r>
      <w:r w:rsidRPr="00A75719">
        <w:rPr>
          <w:i/>
          <w:noProof/>
        </w:rPr>
        <w:t>highSpeedEnhMeasFlag</w:t>
      </w:r>
      <w:r w:rsidRPr="00A75719">
        <w:rPr>
          <w:i/>
          <w:noProof/>
          <w:lang w:eastAsia="ja-JP"/>
        </w:rPr>
        <w:t>2</w:t>
      </w:r>
      <w:r w:rsidRPr="00A75719">
        <w:rPr>
          <w:i/>
          <w:noProof/>
        </w:rPr>
        <w:t>-</w:t>
      </w:r>
      <w:r w:rsidRPr="00A75719">
        <w:rPr>
          <w:i/>
          <w:noProof/>
          <w:lang w:eastAsia="ja-JP"/>
        </w:rPr>
        <w:t>r16</w:t>
      </w:r>
      <w:r>
        <w:rPr>
          <w:noProof/>
        </w:rPr>
        <w:tab/>
        <w:t>3052</w:t>
      </w:r>
    </w:p>
    <w:p w14:paraId="7090A7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3052</w:t>
      </w:r>
    </w:p>
    <w:p w14:paraId="788490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3054</w:t>
      </w:r>
    </w:p>
    <w:p w14:paraId="10BB33A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3055</w:t>
      </w:r>
    </w:p>
    <w:p w14:paraId="78BA076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3055</w:t>
      </w:r>
    </w:p>
    <w:p w14:paraId="13BAE3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3055</w:t>
      </w:r>
    </w:p>
    <w:p w14:paraId="03C67EA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3061</w:t>
      </w:r>
    </w:p>
    <w:p w14:paraId="70F461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3061</w:t>
      </w:r>
    </w:p>
    <w:p w14:paraId="6A5A6B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3061</w:t>
      </w:r>
    </w:p>
    <w:p w14:paraId="29D1FA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3068</w:t>
      </w:r>
    </w:p>
    <w:p w14:paraId="778E6D6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3068</w:t>
      </w:r>
    </w:p>
    <w:p w14:paraId="2E08AC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1DDC72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2D0F44E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3069</w:t>
      </w:r>
    </w:p>
    <w:p w14:paraId="3DD3C5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003BBA8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0E706E7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3070</w:t>
      </w:r>
    </w:p>
    <w:p w14:paraId="0A4BA5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130F69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514BD9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3071</w:t>
      </w:r>
    </w:p>
    <w:p w14:paraId="65DF7A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4974BD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1EA598C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3073</w:t>
      </w:r>
    </w:p>
    <w:p w14:paraId="51E24E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71F8BFA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6EDCCF5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3074</w:t>
      </w:r>
    </w:p>
    <w:p w14:paraId="280C2C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761145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0F9ECC9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20MHz+10</w:t>
      </w:r>
      <w:r>
        <w:rPr>
          <w:noProof/>
        </w:rPr>
        <w:t>MHz</w:t>
      </w:r>
      <w:r>
        <w:rPr>
          <w:noProof/>
        </w:rPr>
        <w:tab/>
        <w:t>3075</w:t>
      </w:r>
    </w:p>
    <w:p w14:paraId="5A1C75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10E6FA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0835EAD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3076</w:t>
      </w:r>
    </w:p>
    <w:p w14:paraId="177DD9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5206FBA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3083</w:t>
      </w:r>
    </w:p>
    <w:p w14:paraId="70F004F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3084</w:t>
      </w:r>
    </w:p>
    <w:p w14:paraId="42FC2B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5F2D66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6BD297C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HRPD</w:t>
      </w:r>
      <w:r>
        <w:rPr>
          <w:noProof/>
        </w:rPr>
        <w:t xml:space="preserve"> Measurements</w:t>
      </w:r>
      <w:r>
        <w:rPr>
          <w:noProof/>
        </w:rPr>
        <w:tab/>
        <w:t>3091</w:t>
      </w:r>
    </w:p>
    <w:p w14:paraId="09153C3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3091</w:t>
      </w:r>
    </w:p>
    <w:p w14:paraId="0EB376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15D2FD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3093</w:t>
      </w:r>
    </w:p>
    <w:p w14:paraId="5A5E8E6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Measurements</w:t>
      </w:r>
      <w:r>
        <w:rPr>
          <w:noProof/>
        </w:rPr>
        <w:tab/>
        <w:t>3093</w:t>
      </w:r>
    </w:p>
    <w:p w14:paraId="788956A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event triggered reporting under fading propagation conditions</w:t>
      </w:r>
      <w:r>
        <w:rPr>
          <w:noProof/>
        </w:rPr>
        <w:tab/>
        <w:t>3093</w:t>
      </w:r>
    </w:p>
    <w:p w14:paraId="47CE84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3093</w:t>
      </w:r>
    </w:p>
    <w:p w14:paraId="58BA831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0643E61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3095</w:t>
      </w:r>
    </w:p>
    <w:p w14:paraId="75DFE1C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3095</w:t>
      </w:r>
    </w:p>
    <w:p w14:paraId="28E5FAD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3095</w:t>
      </w:r>
    </w:p>
    <w:p w14:paraId="19D5F3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3FEAB7E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3096</w:t>
      </w:r>
    </w:p>
    <w:p w14:paraId="2A9E33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3097</w:t>
      </w:r>
    </w:p>
    <w:p w14:paraId="12301E2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3098</w:t>
      </w:r>
    </w:p>
    <w:p w14:paraId="5B01968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3099</w:t>
      </w:r>
    </w:p>
    <w:p w14:paraId="66F7D8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</w:t>
      </w:r>
      <w:r w:rsidRPr="00A75719">
        <w:rPr>
          <w:noProof/>
          <w:snapToGrid w:val="0"/>
          <w:lang w:eastAsia="zh-CN"/>
        </w:rPr>
        <w:t>2A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4D4C1A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A.8.20.2</w:t>
      </w:r>
      <w:r w:rsidRPr="00A75719">
        <w:rPr>
          <w:noProof/>
          <w:snapToGrid w:val="0"/>
          <w:lang w:eastAsia="zh-CN"/>
        </w:rPr>
        <w:t>A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7BA67F9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</w:t>
      </w:r>
      <w:r>
        <w:rPr>
          <w:noProof/>
          <w:lang w:eastAsia="zh-CN"/>
        </w:rPr>
        <w:t>1</w:t>
      </w:r>
      <w:r>
        <w:rPr>
          <w:noProof/>
        </w:rPr>
        <w:t>0 MHz bandwidth.</w:t>
      </w:r>
      <w:r>
        <w:rPr>
          <w:noProof/>
        </w:rPr>
        <w:tab/>
        <w:t>3099</w:t>
      </w:r>
    </w:p>
    <w:p w14:paraId="3D7962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</w:t>
      </w:r>
      <w:r w:rsidRPr="00A75719">
        <w:rPr>
          <w:noProof/>
          <w:snapToGrid w:val="0"/>
          <w:lang w:eastAsia="zh-CN"/>
        </w:rPr>
        <w:t>2B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74D5EC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A.8.20.2</w:t>
      </w:r>
      <w:r w:rsidRPr="00A75719">
        <w:rPr>
          <w:noProof/>
          <w:snapToGrid w:val="0"/>
          <w:lang w:eastAsia="zh-CN"/>
        </w:rPr>
        <w:t>B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3102</w:t>
      </w:r>
    </w:p>
    <w:p w14:paraId="4DEA5D3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3102</w:t>
      </w:r>
    </w:p>
    <w:p w14:paraId="33072B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350F29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3104</w:t>
      </w:r>
    </w:p>
    <w:p w14:paraId="21BE6F4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3104</w:t>
      </w:r>
    </w:p>
    <w:p w14:paraId="21C078D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3104</w:t>
      </w:r>
    </w:p>
    <w:p w14:paraId="6FE8E62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3104</w:t>
      </w:r>
    </w:p>
    <w:p w14:paraId="54D392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53AC362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3106</w:t>
      </w:r>
    </w:p>
    <w:p w14:paraId="10A5401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+20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3106</w:t>
      </w:r>
    </w:p>
    <w:p w14:paraId="2E98A3B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30CDC33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3106</w:t>
      </w:r>
    </w:p>
    <w:p w14:paraId="60C76B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5D7F683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3106</w:t>
      </w:r>
    </w:p>
    <w:p w14:paraId="7BCF0B6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+10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3107</w:t>
      </w:r>
    </w:p>
    <w:p w14:paraId="50F487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500F09A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6BF135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1F98FC6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3109</w:t>
      </w:r>
    </w:p>
    <w:p w14:paraId="4B17467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3109</w:t>
      </w:r>
    </w:p>
    <w:p w14:paraId="56F64D2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</w:rPr>
        <w:t>Test Purpose and Environment</w:t>
      </w:r>
      <w:r>
        <w:rPr>
          <w:noProof/>
        </w:rPr>
        <w:tab/>
        <w:t>3109</w:t>
      </w:r>
    </w:p>
    <w:p w14:paraId="41FA54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A.8.21.2 Test Requirements</w:t>
      </w:r>
      <w:r>
        <w:rPr>
          <w:noProof/>
        </w:rPr>
        <w:tab/>
        <w:t>3113</w:t>
      </w:r>
    </w:p>
    <w:p w14:paraId="3B78D36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3113</w:t>
      </w:r>
    </w:p>
    <w:p w14:paraId="25537A4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3113</w:t>
      </w:r>
    </w:p>
    <w:p w14:paraId="0E86B76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A.8.22.1.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6137D5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3116</w:t>
      </w:r>
    </w:p>
    <w:p w14:paraId="35FE92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3116</w:t>
      </w:r>
    </w:p>
    <w:p w14:paraId="0242A84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A.8.22.2.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3116</w:t>
      </w:r>
    </w:p>
    <w:p w14:paraId="523E43C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lastRenderedPageBreak/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3119</w:t>
      </w:r>
    </w:p>
    <w:p w14:paraId="39BABB3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3119</w:t>
      </w:r>
    </w:p>
    <w:p w14:paraId="4BAC94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3119</w:t>
      </w:r>
    </w:p>
    <w:p w14:paraId="36BD7D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3122</w:t>
      </w:r>
    </w:p>
    <w:p w14:paraId="1E91150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3122</w:t>
      </w:r>
    </w:p>
    <w:p w14:paraId="3EE117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3122</w:t>
      </w:r>
    </w:p>
    <w:p w14:paraId="5C4E33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3125</w:t>
      </w:r>
    </w:p>
    <w:p w14:paraId="3F1D9E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</w:t>
      </w:r>
      <w:r w:rsidRPr="00A75719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3125</w:t>
      </w:r>
    </w:p>
    <w:p w14:paraId="6E58E6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638D0E4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3569D7F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intra-frequency event triggered reporting </w:t>
      </w:r>
      <w:r w:rsidRPr="00A75719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3129</w:t>
      </w:r>
    </w:p>
    <w:p w14:paraId="388F09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3129</w:t>
      </w:r>
    </w:p>
    <w:p w14:paraId="626F4D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3133</w:t>
      </w:r>
    </w:p>
    <w:p w14:paraId="62F766A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in DRX based on</w:t>
      </w:r>
      <w:r w:rsidRPr="00A75719">
        <w:rPr>
          <w:bCs/>
          <w:noProof/>
        </w:rPr>
        <w:t xml:space="preserve"> CSI-RS based discovery signal</w:t>
      </w:r>
      <w:r>
        <w:rPr>
          <w:noProof/>
        </w:rPr>
        <w:tab/>
        <w:t>3133</w:t>
      </w:r>
    </w:p>
    <w:p w14:paraId="482B44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3133</w:t>
      </w:r>
    </w:p>
    <w:p w14:paraId="3EEEF4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702C9FE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3137</w:t>
      </w:r>
    </w:p>
    <w:p w14:paraId="7B0051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5645F4E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3141</w:t>
      </w:r>
    </w:p>
    <w:p w14:paraId="54D20C6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3141</w:t>
      </w:r>
    </w:p>
    <w:p w14:paraId="193393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3141</w:t>
      </w:r>
    </w:p>
    <w:p w14:paraId="6AB82B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3656A1A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 based on CRS based discovery signal</w:t>
      </w:r>
      <w:r>
        <w:rPr>
          <w:noProof/>
        </w:rPr>
        <w:tab/>
        <w:t>3144</w:t>
      </w:r>
    </w:p>
    <w:p w14:paraId="34853B4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3144</w:t>
      </w:r>
    </w:p>
    <w:p w14:paraId="7640971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3146</w:t>
      </w:r>
    </w:p>
    <w:p w14:paraId="26F14E4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3147</w:t>
      </w:r>
    </w:p>
    <w:p w14:paraId="1255F7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3147</w:t>
      </w:r>
    </w:p>
    <w:p w14:paraId="070107E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4D9A035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3150</w:t>
      </w:r>
    </w:p>
    <w:p w14:paraId="287DE3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3150</w:t>
      </w:r>
    </w:p>
    <w:p w14:paraId="00873A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3154</w:t>
      </w:r>
    </w:p>
    <w:p w14:paraId="5EE88FA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3154</w:t>
      </w:r>
    </w:p>
    <w:p w14:paraId="1ADC2C8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3154</w:t>
      </w:r>
    </w:p>
    <w:p w14:paraId="0BA4E5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3154</w:t>
      </w:r>
    </w:p>
    <w:p w14:paraId="500DCA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3157</w:t>
      </w:r>
    </w:p>
    <w:p w14:paraId="3C15674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3157</w:t>
      </w:r>
    </w:p>
    <w:p w14:paraId="1C28AB3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3157</w:t>
      </w:r>
    </w:p>
    <w:p w14:paraId="5F3D70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531804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3160</w:t>
      </w:r>
    </w:p>
    <w:p w14:paraId="5B62F5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3160</w:t>
      </w:r>
    </w:p>
    <w:p w14:paraId="7E6B3A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3163</w:t>
      </w:r>
    </w:p>
    <w:p w14:paraId="72A6070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3163</w:t>
      </w:r>
    </w:p>
    <w:p w14:paraId="6667B1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3163</w:t>
      </w:r>
    </w:p>
    <w:p w14:paraId="330859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3166</w:t>
      </w:r>
    </w:p>
    <w:p w14:paraId="626F3D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3166</w:t>
      </w:r>
    </w:p>
    <w:p w14:paraId="608524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6ED68F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3169</w:t>
      </w:r>
    </w:p>
    <w:p w14:paraId="38579F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3169</w:t>
      </w:r>
    </w:p>
    <w:p w14:paraId="14A171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3169</w:t>
      </w:r>
    </w:p>
    <w:p w14:paraId="109669A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3172</w:t>
      </w:r>
    </w:p>
    <w:p w14:paraId="755F483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3172</w:t>
      </w:r>
    </w:p>
    <w:p w14:paraId="636324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3172</w:t>
      </w:r>
    </w:p>
    <w:p w14:paraId="6D7F022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3C8186F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3175</w:t>
      </w:r>
    </w:p>
    <w:p w14:paraId="502305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3175</w:t>
      </w:r>
    </w:p>
    <w:p w14:paraId="6AA618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0103FF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3178</w:t>
      </w:r>
    </w:p>
    <w:p w14:paraId="11701B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3178</w:t>
      </w:r>
    </w:p>
    <w:p w14:paraId="14E424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0F5D2D9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3181</w:t>
      </w:r>
    </w:p>
    <w:p w14:paraId="04AA72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3181</w:t>
      </w:r>
    </w:p>
    <w:p w14:paraId="19E81DC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3184</w:t>
      </w:r>
    </w:p>
    <w:p w14:paraId="78CB6B0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3184</w:t>
      </w:r>
    </w:p>
    <w:p w14:paraId="2ED65D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3184</w:t>
      </w:r>
    </w:p>
    <w:p w14:paraId="70DFFA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3187</w:t>
      </w:r>
    </w:p>
    <w:p w14:paraId="5BAAAF1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3187</w:t>
      </w:r>
    </w:p>
    <w:p w14:paraId="3E0BE06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3187</w:t>
      </w:r>
    </w:p>
    <w:p w14:paraId="68AC50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3190</w:t>
      </w:r>
    </w:p>
    <w:p w14:paraId="35A3536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3190</w:t>
      </w:r>
    </w:p>
    <w:p w14:paraId="55C2AA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3190</w:t>
      </w:r>
    </w:p>
    <w:p w14:paraId="28201A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3193</w:t>
      </w:r>
    </w:p>
    <w:p w14:paraId="72A27CC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FDD</w:t>
      </w:r>
      <w:r>
        <w:rPr>
          <w:noProof/>
        </w:rPr>
        <w:tab/>
        <w:t>3193</w:t>
      </w:r>
    </w:p>
    <w:p w14:paraId="5E9A76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3193</w:t>
      </w:r>
    </w:p>
    <w:p w14:paraId="66C4B9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24078F8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3196</w:t>
      </w:r>
    </w:p>
    <w:p w14:paraId="511931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3196</w:t>
      </w:r>
    </w:p>
    <w:p w14:paraId="4E902C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0C0D980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3199</w:t>
      </w:r>
    </w:p>
    <w:p w14:paraId="008DEF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601A98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3200</w:t>
      </w:r>
    </w:p>
    <w:p w14:paraId="7767C0C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3201</w:t>
      </w:r>
    </w:p>
    <w:p w14:paraId="625CBF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1B197D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3203</w:t>
      </w:r>
    </w:p>
    <w:p w14:paraId="3BE62CC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3203</w:t>
      </w:r>
    </w:p>
    <w:p w14:paraId="0850C1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3203</w:t>
      </w:r>
    </w:p>
    <w:p w14:paraId="1D0F06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6485D10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asynchronous DC</w:t>
      </w:r>
      <w:r>
        <w:rPr>
          <w:noProof/>
        </w:rPr>
        <w:tab/>
        <w:t>3205</w:t>
      </w:r>
    </w:p>
    <w:p w14:paraId="7CB1B7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48EC3DB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2A07DF4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3207</w:t>
      </w:r>
    </w:p>
    <w:p w14:paraId="0B0EA7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4C2A7C6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14F3527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3209</w:t>
      </w:r>
    </w:p>
    <w:p w14:paraId="55B03B6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64E4E9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A.8.23.21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3210</w:t>
      </w:r>
    </w:p>
    <w:p w14:paraId="3CE7DE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3211</w:t>
      </w:r>
    </w:p>
    <w:p w14:paraId="264B56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3211</w:t>
      </w:r>
    </w:p>
    <w:p w14:paraId="3352AF9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</w:rPr>
        <w:t>A.8.23.22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062635F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3213</w:t>
      </w:r>
    </w:p>
    <w:p w14:paraId="02F18B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0787DC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3214</w:t>
      </w:r>
    </w:p>
    <w:p w14:paraId="021F98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3215</w:t>
      </w:r>
    </w:p>
    <w:p w14:paraId="112322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3215</w:t>
      </w:r>
    </w:p>
    <w:p w14:paraId="0BF607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7889482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3218</w:t>
      </w:r>
    </w:p>
    <w:p w14:paraId="45A145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3218</w:t>
      </w:r>
    </w:p>
    <w:p w14:paraId="570497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6647F7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3221</w:t>
      </w:r>
    </w:p>
    <w:p w14:paraId="7201836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3221</w:t>
      </w:r>
    </w:p>
    <w:p w14:paraId="3F1A956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3223</w:t>
      </w:r>
    </w:p>
    <w:p w14:paraId="79E276D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3224</w:t>
      </w:r>
    </w:p>
    <w:p w14:paraId="7FF621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3224</w:t>
      </w:r>
    </w:p>
    <w:p w14:paraId="2080327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3227</w:t>
      </w:r>
    </w:p>
    <w:p w14:paraId="711D40C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3227</w:t>
      </w:r>
    </w:p>
    <w:p w14:paraId="0A4AA6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3227</w:t>
      </w:r>
    </w:p>
    <w:p w14:paraId="6CD7BE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2BC0E15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3231</w:t>
      </w:r>
    </w:p>
    <w:p w14:paraId="2190EF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3231</w:t>
      </w:r>
    </w:p>
    <w:p w14:paraId="502E39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185A334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3235</w:t>
      </w:r>
    </w:p>
    <w:p w14:paraId="576E8DA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3235</w:t>
      </w:r>
    </w:p>
    <w:p w14:paraId="473DFF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3235</w:t>
      </w:r>
    </w:p>
    <w:p w14:paraId="3092541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78B0E59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3237</w:t>
      </w:r>
    </w:p>
    <w:p w14:paraId="3565FA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24553A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74BFF6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3238</w:t>
      </w:r>
    </w:p>
    <w:p w14:paraId="0363010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082C2A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216B892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E-UTRAN-WLAN Measurements</w:t>
      </w:r>
      <w:r>
        <w:rPr>
          <w:noProof/>
        </w:rPr>
        <w:tab/>
        <w:t>3241</w:t>
      </w:r>
    </w:p>
    <w:p w14:paraId="357A496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3241</w:t>
      </w:r>
    </w:p>
    <w:p w14:paraId="2F5EEE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3241</w:t>
      </w:r>
    </w:p>
    <w:p w14:paraId="67E6F4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3243</w:t>
      </w:r>
    </w:p>
    <w:p w14:paraId="223BD80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3243</w:t>
      </w:r>
    </w:p>
    <w:p w14:paraId="6CDA99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3243</w:t>
      </w:r>
    </w:p>
    <w:p w14:paraId="193E7B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eastAsia="zh-CN"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3245</w:t>
      </w:r>
    </w:p>
    <w:p w14:paraId="0D06F94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 Frame Structure 3 (FS3)</w:t>
      </w:r>
      <w:r>
        <w:rPr>
          <w:noProof/>
        </w:rPr>
        <w:tab/>
        <w:t>3245</w:t>
      </w:r>
    </w:p>
    <w:p w14:paraId="5F970E6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A</w:t>
      </w:r>
      <w:r>
        <w:rPr>
          <w:noProof/>
        </w:rPr>
        <w:t xml:space="preserve">ctivation and deactivation of known FS3 SCell </w:t>
      </w:r>
      <w:r>
        <w:rPr>
          <w:noProof/>
          <w:lang w:eastAsia="zh-CN"/>
        </w:rPr>
        <w:t>with FDD PCell in non-DRX</w:t>
      </w:r>
      <w:r>
        <w:rPr>
          <w:noProof/>
        </w:rPr>
        <w:tab/>
        <w:t>3245</w:t>
      </w:r>
    </w:p>
    <w:p w14:paraId="410FB8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3245</w:t>
      </w:r>
    </w:p>
    <w:p w14:paraId="133018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3715F8A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Activation and deactivation of known FS3 SCell </w:t>
      </w:r>
      <w:r>
        <w:rPr>
          <w:noProof/>
          <w:lang w:eastAsia="zh-CN"/>
        </w:rPr>
        <w:t>with TDD PCell in non-DRX</w:t>
      </w:r>
      <w:r>
        <w:rPr>
          <w:noProof/>
        </w:rPr>
        <w:tab/>
        <w:t>3248</w:t>
      </w:r>
    </w:p>
    <w:p w14:paraId="60F0855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3248</w:t>
      </w:r>
    </w:p>
    <w:p w14:paraId="06384B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3250</w:t>
      </w:r>
    </w:p>
    <w:p w14:paraId="38BBE2F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3251</w:t>
      </w:r>
    </w:p>
    <w:p w14:paraId="1B001E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6E9E70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26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3254</w:t>
      </w:r>
    </w:p>
    <w:p w14:paraId="4F55CA2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3254</w:t>
      </w:r>
    </w:p>
    <w:p w14:paraId="29393F9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144A572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A.8.26.3A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3257</w:t>
      </w:r>
    </w:p>
    <w:p w14:paraId="02FD78D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 xml:space="preserve">ell </w:t>
      </w:r>
      <w:r>
        <w:rPr>
          <w:noProof/>
          <w:lang w:eastAsia="zh-CN"/>
        </w:rPr>
        <w:t xml:space="preserve">and </w:t>
      </w:r>
      <w:r>
        <w:rPr>
          <w:noProof/>
        </w:rPr>
        <w:t>TDD PCell interruption in non-DRX</w:t>
      </w:r>
      <w:r>
        <w:rPr>
          <w:noProof/>
        </w:rPr>
        <w:tab/>
        <w:t>3257</w:t>
      </w:r>
    </w:p>
    <w:p w14:paraId="511085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01E4131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</w:t>
      </w:r>
      <w:r w:rsidRPr="00A75719">
        <w:rPr>
          <w:noProof/>
          <w:snapToGrid w:val="0"/>
          <w:lang w:eastAsia="zh-CN"/>
        </w:rPr>
        <w:t>26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3261</w:t>
      </w:r>
    </w:p>
    <w:p w14:paraId="25BD256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3261</w:t>
      </w:r>
    </w:p>
    <w:p w14:paraId="6450EE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A.8.26.4A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0FDFA4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A.8.26.4A</w:t>
      </w:r>
      <w:r w:rsidRPr="00A75719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3265</w:t>
      </w:r>
    </w:p>
    <w:p w14:paraId="11AD1E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</w:t>
      </w:r>
      <w:r>
        <w:rPr>
          <w:noProof/>
        </w:rPr>
        <w:tab/>
        <w:t>3265</w:t>
      </w:r>
    </w:p>
    <w:p w14:paraId="397A690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A.8.26.5.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3265</w:t>
      </w:r>
    </w:p>
    <w:p w14:paraId="281D29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3268</w:t>
      </w:r>
    </w:p>
    <w:p w14:paraId="01D7D1F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 with 2 SCells</w:t>
      </w:r>
      <w:r>
        <w:rPr>
          <w:noProof/>
        </w:rPr>
        <w:tab/>
        <w:t>3268</w:t>
      </w:r>
    </w:p>
    <w:p w14:paraId="4F9FC0E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A.8.26.5A.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3268</w:t>
      </w:r>
    </w:p>
    <w:p w14:paraId="3EB96B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3272</w:t>
      </w:r>
    </w:p>
    <w:p w14:paraId="6A5D830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 xml:space="preserve">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3272</w:t>
      </w:r>
    </w:p>
    <w:p w14:paraId="2077D37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A.8.26.6.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3272</w:t>
      </w:r>
    </w:p>
    <w:p w14:paraId="2FF78F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3276</w:t>
      </w:r>
    </w:p>
    <w:p w14:paraId="474C38C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3276</w:t>
      </w:r>
    </w:p>
    <w:p w14:paraId="522BB2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A.8.26.6A.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3276</w:t>
      </w:r>
    </w:p>
    <w:p w14:paraId="717110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3280</w:t>
      </w:r>
    </w:p>
    <w:p w14:paraId="199F40E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3280</w:t>
      </w:r>
    </w:p>
    <w:p w14:paraId="0D8A88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A.8.26.7.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3280</w:t>
      </w:r>
    </w:p>
    <w:p w14:paraId="16A976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3283</w:t>
      </w:r>
    </w:p>
    <w:p w14:paraId="7E37455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3283</w:t>
      </w:r>
    </w:p>
    <w:p w14:paraId="296CD7B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A.8.26.8.</w:t>
      </w:r>
      <w:r w:rsidRPr="00A75719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3283</w:t>
      </w:r>
    </w:p>
    <w:p w14:paraId="4F9BE2D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3287</w:t>
      </w:r>
    </w:p>
    <w:p w14:paraId="2A5A32C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3287</w:t>
      </w:r>
    </w:p>
    <w:p w14:paraId="615A48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3287</w:t>
      </w:r>
    </w:p>
    <w:p w14:paraId="5FA85B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3290</w:t>
      </w:r>
    </w:p>
    <w:p w14:paraId="58DBA9C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3290</w:t>
      </w:r>
    </w:p>
    <w:p w14:paraId="7E0D1B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3290</w:t>
      </w:r>
    </w:p>
    <w:p w14:paraId="57F224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3293</w:t>
      </w:r>
    </w:p>
    <w:p w14:paraId="7F704101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107ACE2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5242B1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6391794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5EE782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7273EE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6482580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7778C7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6F8115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461C16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3E8A998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6630B53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75A421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349C3E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69226BA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6887F6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4318AA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244296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2999DA5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3306</w:t>
      </w:r>
    </w:p>
    <w:p w14:paraId="0E59D70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279B13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0353FE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4855BDE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1C63E4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3F3DE9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4532F8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4F616D3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</w:rPr>
        <w:tab/>
        <w:t>3311</w:t>
      </w:r>
    </w:p>
    <w:p w14:paraId="67A8E1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54EA6B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3311</w:t>
      </w:r>
    </w:p>
    <w:p w14:paraId="402EEA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62F0D8F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4CC02F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03FC94A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0BDEE1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0079B1A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57A195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6CF7322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624B41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7C19F53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0AE070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F35C5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2CE5E7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0AFBC2A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776746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4FFD01F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8407E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1D47891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3328</w:t>
      </w:r>
    </w:p>
    <w:p w14:paraId="5C61EDB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33E9B3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27A7EC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7026ECD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3329</w:t>
      </w:r>
    </w:p>
    <w:p w14:paraId="2057DD2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65CAEE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3329</w:t>
      </w:r>
    </w:p>
    <w:p w14:paraId="35255D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573CF8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3330</w:t>
      </w:r>
    </w:p>
    <w:p w14:paraId="76ED3B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061130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C7557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1C9E353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3334</w:t>
      </w:r>
    </w:p>
    <w:p w14:paraId="7C6C26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5C12589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46DE31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550B1FD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26D1A6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53FD4C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375D6D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1635B22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3339</w:t>
      </w:r>
    </w:p>
    <w:p w14:paraId="250063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1B073C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7FB01C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224FCD2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3341</w:t>
      </w:r>
    </w:p>
    <w:p w14:paraId="6A7D67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67FC0EA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3341</w:t>
      </w:r>
    </w:p>
    <w:p w14:paraId="4BCC089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6D7291D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3343</w:t>
      </w:r>
    </w:p>
    <w:p w14:paraId="5F5126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4751A1E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3343</w:t>
      </w:r>
    </w:p>
    <w:p w14:paraId="21BE287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3343</w:t>
      </w:r>
    </w:p>
    <w:p w14:paraId="1724150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3343</w:t>
      </w:r>
    </w:p>
    <w:p w14:paraId="5E46C0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5B4644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31B1578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7B78655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3345</w:t>
      </w:r>
    </w:p>
    <w:p w14:paraId="54D5498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1573528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3345</w:t>
      </w:r>
    </w:p>
    <w:p w14:paraId="043106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67C46BE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3345</w:t>
      </w:r>
    </w:p>
    <w:p w14:paraId="756CC0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6826CB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33565C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13320BC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3350</w:t>
      </w:r>
    </w:p>
    <w:p w14:paraId="01FA57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7BF659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34D892D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7384F79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 + 10MHz</w:t>
      </w:r>
      <w:r>
        <w:rPr>
          <w:noProof/>
        </w:rPr>
        <w:tab/>
        <w:t>3354</w:t>
      </w:r>
    </w:p>
    <w:p w14:paraId="4F1A9D3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4B0E26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3354</w:t>
      </w:r>
    </w:p>
    <w:p w14:paraId="78E8602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05BCCB7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3355</w:t>
      </w:r>
    </w:p>
    <w:p w14:paraId="36D5BF3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4114680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46E8D6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6D6E38B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3358</w:t>
      </w:r>
    </w:p>
    <w:p w14:paraId="3881DA2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689B14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205F5F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05DA9A4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3361</w:t>
      </w:r>
    </w:p>
    <w:p w14:paraId="2E5C61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29215D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00024C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7348CF9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3364</w:t>
      </w:r>
    </w:p>
    <w:p w14:paraId="4B5128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038031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68044A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07B6DB4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3367</w:t>
      </w:r>
    </w:p>
    <w:p w14:paraId="0D06810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3367</w:t>
      </w:r>
    </w:p>
    <w:p w14:paraId="4D9145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3367</w:t>
      </w:r>
    </w:p>
    <w:p w14:paraId="592277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3370</w:t>
      </w:r>
    </w:p>
    <w:p w14:paraId="1A59610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3370</w:t>
      </w:r>
    </w:p>
    <w:p w14:paraId="71EB7C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7214B84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3371</w:t>
      </w:r>
    </w:p>
    <w:p w14:paraId="1FEE846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3374</w:t>
      </w:r>
    </w:p>
    <w:p w14:paraId="1C59A8E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3374</w:t>
      </w:r>
    </w:p>
    <w:p w14:paraId="36B15EB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3374</w:t>
      </w:r>
    </w:p>
    <w:p w14:paraId="4D8B60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3374</w:t>
      </w:r>
    </w:p>
    <w:p w14:paraId="76F5AC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49E420F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3378</w:t>
      </w:r>
    </w:p>
    <w:p w14:paraId="4FD1A8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3378</w:t>
      </w:r>
    </w:p>
    <w:p w14:paraId="393751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3378</w:t>
      </w:r>
    </w:p>
    <w:p w14:paraId="1A4787F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4537F36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3381</w:t>
      </w:r>
    </w:p>
    <w:p w14:paraId="0E82C7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4A3DEB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448643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6DE5E86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3384</w:t>
      </w:r>
    </w:p>
    <w:p w14:paraId="281161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3DDA34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3384</w:t>
      </w:r>
    </w:p>
    <w:p w14:paraId="772F21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3387</w:t>
      </w:r>
    </w:p>
    <w:p w14:paraId="6615CAD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3387</w:t>
      </w:r>
    </w:p>
    <w:p w14:paraId="6D12B5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3387</w:t>
      </w:r>
    </w:p>
    <w:p w14:paraId="01BD65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3387</w:t>
      </w:r>
    </w:p>
    <w:p w14:paraId="59F922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45A3EB1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3391</w:t>
      </w:r>
    </w:p>
    <w:p w14:paraId="3C7E82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3391</w:t>
      </w:r>
    </w:p>
    <w:p w14:paraId="5C6D148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5FB9EE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3394</w:t>
      </w:r>
    </w:p>
    <w:p w14:paraId="7AEEC64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3394</w:t>
      </w:r>
    </w:p>
    <w:p w14:paraId="3539BC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3394</w:t>
      </w:r>
    </w:p>
    <w:p w14:paraId="03064B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3394</w:t>
      </w:r>
    </w:p>
    <w:p w14:paraId="2393CC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3397</w:t>
      </w:r>
    </w:p>
    <w:p w14:paraId="782790F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3398</w:t>
      </w:r>
    </w:p>
    <w:p w14:paraId="20F0E0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3398</w:t>
      </w:r>
    </w:p>
    <w:p w14:paraId="53EE903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3398</w:t>
      </w:r>
    </w:p>
    <w:p w14:paraId="021F6E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3401</w:t>
      </w:r>
    </w:p>
    <w:p w14:paraId="0AD8C9B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3402</w:t>
      </w:r>
    </w:p>
    <w:p w14:paraId="39BF17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72EBAB5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3402</w:t>
      </w:r>
    </w:p>
    <w:p w14:paraId="5618DC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12D1229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3408</w:t>
      </w:r>
    </w:p>
    <w:p w14:paraId="7C2935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53F93B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3409</w:t>
      </w:r>
    </w:p>
    <w:p w14:paraId="1B5DCB5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784E69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3415</w:t>
      </w:r>
    </w:p>
    <w:p w14:paraId="7323C4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3E23D4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3415</w:t>
      </w:r>
    </w:p>
    <w:p w14:paraId="7F8CAC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3418</w:t>
      </w:r>
    </w:p>
    <w:p w14:paraId="52C8803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3418</w:t>
      </w:r>
    </w:p>
    <w:p w14:paraId="70ECDB3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3418</w:t>
      </w:r>
    </w:p>
    <w:p w14:paraId="49A276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3418</w:t>
      </w:r>
    </w:p>
    <w:p w14:paraId="78B40B0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2E172D9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3421</w:t>
      </w:r>
    </w:p>
    <w:p w14:paraId="4A3C8F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10601A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51EF98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6FC9F5F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RSRP for E-UTRAN in Carrier Aggregation</w:t>
      </w:r>
      <w:r>
        <w:rPr>
          <w:noProof/>
        </w:rPr>
        <w:tab/>
        <w:t>3423</w:t>
      </w:r>
    </w:p>
    <w:p w14:paraId="31EDDD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0D6959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3423</w:t>
      </w:r>
    </w:p>
    <w:p w14:paraId="1DA7A8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43EE8CB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FDD-TDD RSRP for E-UTRAN in Carrier Aggregation</w:t>
      </w:r>
      <w:r>
        <w:rPr>
          <w:noProof/>
        </w:rPr>
        <w:tab/>
        <w:t>3428</w:t>
      </w:r>
    </w:p>
    <w:p w14:paraId="319957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62B0FA4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3A7EA6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27B9D62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1F596C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44AF33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10692F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2E4282E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48A561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0B98E1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031E51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3D34EFE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32E34C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54F5F4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7AA6A6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66559D6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7D8569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02309D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1E17E5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15C21A8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52813EF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435A00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6EBF9B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47C4303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5 DL </w:t>
      </w:r>
      <w:r>
        <w:rPr>
          <w:noProof/>
          <w:lang w:eastAsia="zh-CN"/>
        </w:rPr>
        <w:t>T</w:t>
      </w:r>
      <w:r>
        <w:rPr>
          <w:noProof/>
        </w:rPr>
        <w:t>DD RSRP for E-UTRAN in Carrier Aggregation</w:t>
      </w:r>
      <w:r>
        <w:rPr>
          <w:noProof/>
        </w:rPr>
        <w:tab/>
        <w:t>3482</w:t>
      </w:r>
    </w:p>
    <w:p w14:paraId="4C7A64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0E7DD1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0BD079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A.9.1.51.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57D9F43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3489</w:t>
      </w:r>
    </w:p>
    <w:p w14:paraId="5F7AA5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7F2020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0E7923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585E598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3492</w:t>
      </w:r>
    </w:p>
    <w:p w14:paraId="369DF1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64498A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7455A14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141A3C3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3493</w:t>
      </w:r>
    </w:p>
    <w:p w14:paraId="4D853F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0BE322A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3B5C0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0EB736E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3497</w:t>
      </w:r>
    </w:p>
    <w:p w14:paraId="25C186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0C5CFB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6638A4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2617758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3499</w:t>
      </w:r>
    </w:p>
    <w:p w14:paraId="6D03F4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4BB5E8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1C96A1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59C3C2C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461440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120CC9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0FA3AC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151AB2D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3C4C4C8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5621CA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97518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C479EA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3509</w:t>
      </w:r>
    </w:p>
    <w:p w14:paraId="729ECB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0EF15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7F17ACF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4A53F3D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3512</w:t>
      </w:r>
    </w:p>
    <w:p w14:paraId="11BE9D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58B017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7673F0B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58E7020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3513</w:t>
      </w:r>
    </w:p>
    <w:p w14:paraId="3146E84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08496B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03A7E5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5B16E4D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3517</w:t>
      </w:r>
    </w:p>
    <w:p w14:paraId="1855236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153D16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638DF5B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58187AF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3518</w:t>
      </w:r>
    </w:p>
    <w:p w14:paraId="3E316D5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093D14E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07588B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6AFC2BE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672C46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2897C9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62239D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0B4BB39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72357B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08CEC6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7F9176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0A86B31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3528</w:t>
      </w:r>
    </w:p>
    <w:p w14:paraId="6C9265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474A1D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015AB1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0F49517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3531</w:t>
      </w:r>
    </w:p>
    <w:p w14:paraId="0AC646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7397EBC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263CE8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09A9B53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3534</w:t>
      </w:r>
    </w:p>
    <w:p w14:paraId="4E9992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74891B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4B00C4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778D18A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3536</w:t>
      </w:r>
    </w:p>
    <w:p w14:paraId="7AF73A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799C46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7B4C63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C8B2C9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3542</w:t>
      </w:r>
    </w:p>
    <w:p w14:paraId="423B453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76DA77E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3637234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7C520BF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3548</w:t>
      </w:r>
    </w:p>
    <w:p w14:paraId="72A248D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56D143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352439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49C22F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399E31F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04F0582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1373A91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5729A82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RSRP for E-UTRAN in Carrier Aggregation</w:t>
      </w:r>
      <w:r>
        <w:rPr>
          <w:noProof/>
        </w:rPr>
        <w:t xml:space="preserve"> </w:t>
      </w:r>
      <w:r>
        <w:rPr>
          <w:noProof/>
          <w:lang w:eastAsia="zh-CN"/>
        </w:rPr>
        <w:t>with generic duplex modes</w:t>
      </w:r>
      <w:r>
        <w:rPr>
          <w:noProof/>
        </w:rPr>
        <w:tab/>
        <w:t>3554</w:t>
      </w:r>
    </w:p>
    <w:p w14:paraId="7425864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5E9C8F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3747A46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527A766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3F1C503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C3E13D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48AF7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524569F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4BFE6C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7A97AF9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2839426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37B5229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3AFCC5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0E1FBD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72B083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78B0F8B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3841BD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D21D6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2626D7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3B171B2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007A44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6D970A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567AD6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41887C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2C18A7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48E4624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7C9BD30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00FB901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3604</w:t>
      </w:r>
    </w:p>
    <w:p w14:paraId="4DD335B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3ABFACC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66534B2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24778F6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3607</w:t>
      </w:r>
    </w:p>
    <w:p w14:paraId="19C55A0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31AAE4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719DCD4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DD959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3610</w:t>
      </w:r>
    </w:p>
    <w:p w14:paraId="26470C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0EA9D7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24C9F1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7251F77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3613</w:t>
      </w:r>
    </w:p>
    <w:p w14:paraId="4D908F0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3DCC4C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61A44F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7785C0A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3616</w:t>
      </w:r>
    </w:p>
    <w:p w14:paraId="613CE2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77C51B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5FB7E2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2C7C244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3619</w:t>
      </w:r>
    </w:p>
    <w:p w14:paraId="318984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03A642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C5742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5AAF648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15B04E2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27B245F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7D3215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0569FF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4E80868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33B698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7F0559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0B36B0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4C21CC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479FD8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5A3676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766CA8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418FB3B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40EE363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0DA3BC4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5D7B65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62024F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3633</w:t>
      </w:r>
    </w:p>
    <w:p w14:paraId="0DBA4EF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3F7542B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108E05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337CC6D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3636</w:t>
      </w:r>
    </w:p>
    <w:p w14:paraId="54E41B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4DF6C3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0EAEC1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614520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33FC071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66A8F99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7B7BCF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57D348F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5FA24CA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706342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2B09DC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345733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10502E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6F04B9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235F068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0F8971A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26DB12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3D6F0B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681C63E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2430F8F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05CC257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03C581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4AF576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5D5490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225F1D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3602866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19EA46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4B94023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0826FE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5AED50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5D3FC4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7267C12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16B20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5D2AA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0DEA90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7AB2AC4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338869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34FABE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72835D6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34A2AB4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FDD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3662</w:t>
      </w:r>
    </w:p>
    <w:p w14:paraId="5F92B16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19AD26C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22B61A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3F1727C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</w:t>
      </w:r>
      <w:r>
        <w:rPr>
          <w:noProof/>
          <w:lang w:eastAsia="zh-CN"/>
        </w:rPr>
        <w:t xml:space="preserve">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3666</w:t>
      </w:r>
    </w:p>
    <w:p w14:paraId="765E120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11E65F6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4DE5AEA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7F693EA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0394DF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014E840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3C2B83D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6C6DA8A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45EBA9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7CD501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12AB80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587395D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6548D0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357FCF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0338BE8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32F1658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T</w:t>
      </w:r>
      <w:r>
        <w:rPr>
          <w:noProof/>
        </w:rPr>
        <w:t>DD Inter Frequency WB-RSRQ</w:t>
      </w:r>
      <w:r>
        <w:rPr>
          <w:noProof/>
        </w:rPr>
        <w:tab/>
        <w:t>3678</w:t>
      </w:r>
    </w:p>
    <w:p w14:paraId="71D1DA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1AC199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103A9F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340A42A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3681</w:t>
      </w:r>
    </w:p>
    <w:p w14:paraId="08AC84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5D7318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238BB2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41447D3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3684</w:t>
      </w:r>
    </w:p>
    <w:p w14:paraId="7B8515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3BA7089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1201DE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6CB5433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00E0207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314987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6CD8CF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54B037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073AD6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77490A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482B520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40F7E0B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</w:t>
      </w:r>
      <w:r>
        <w:rPr>
          <w:noProof/>
          <w:lang w:eastAsia="zh-CN"/>
        </w:rPr>
        <w:t>Q</w:t>
      </w:r>
      <w:r>
        <w:rPr>
          <w:noProof/>
        </w:rPr>
        <w:t xml:space="preserve"> for E-UTRAN TDD-FDD Carrier Aggregation with PCell in FDD</w:t>
      </w:r>
      <w:r>
        <w:rPr>
          <w:noProof/>
        </w:rPr>
        <w:tab/>
        <w:t>3689</w:t>
      </w:r>
    </w:p>
    <w:p w14:paraId="0075A3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3C1F93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2271D52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040B15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for E-UTRAN T</w:t>
      </w:r>
      <w:r>
        <w:rPr>
          <w:noProof/>
        </w:rPr>
        <w:t>DD</w:t>
      </w:r>
      <w:r>
        <w:rPr>
          <w:noProof/>
          <w:lang w:eastAsia="zh-CN"/>
        </w:rPr>
        <w:t xml:space="preserve">-FDD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3694</w:t>
      </w:r>
    </w:p>
    <w:p w14:paraId="3832A1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097A1E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2CF0A0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263B584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3698</w:t>
      </w:r>
    </w:p>
    <w:p w14:paraId="4DB714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0393C7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575D97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3C89A53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07945D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61D35F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050FEC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4EE57CD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54F2A71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7C01AB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6724B34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05FEFFD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22A8B7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3DA44E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635D70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12A2D79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0C35612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76DD99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2E698A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31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21EA99F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402065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35DD0D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7C571A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349ADFE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348CD92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1A7413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7211576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1E53F0E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154C9A0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36BD60B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1A3467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677F386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16A4B1B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4741DC6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44B1DE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76A4132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0F7F6D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268EFF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56D9792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700A3C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53B1080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498E49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3726</w:t>
      </w:r>
    </w:p>
    <w:p w14:paraId="72B4822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11F19DA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PCell in FDD RSRQ for E-UTRAN in Carrier Aggregation</w:t>
      </w:r>
      <w:r>
        <w:rPr>
          <w:noProof/>
        </w:rPr>
        <w:tab/>
        <w:t>3728</w:t>
      </w:r>
    </w:p>
    <w:p w14:paraId="7D3921B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13D08A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3728</w:t>
      </w:r>
    </w:p>
    <w:p w14:paraId="42651D7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3C271E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3 DL </w:t>
      </w:r>
      <w:r>
        <w:rPr>
          <w:noProof/>
          <w:lang w:eastAsia="zh-CN"/>
        </w:rPr>
        <w:t xml:space="preserve">PCell in </w:t>
      </w:r>
      <w:r>
        <w:rPr>
          <w:noProof/>
        </w:rPr>
        <w:t>TDD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in Carrier Aggregation</w:t>
      </w:r>
      <w:r>
        <w:rPr>
          <w:noProof/>
        </w:rPr>
        <w:tab/>
        <w:t>3732</w:t>
      </w:r>
    </w:p>
    <w:p w14:paraId="43CC621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12DBD5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3732</w:t>
      </w:r>
    </w:p>
    <w:p w14:paraId="16A55A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60809E1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413D2E2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63211D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087D8CC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538EC14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269A8F5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127A24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72C97E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371907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3743</w:t>
      </w:r>
    </w:p>
    <w:p w14:paraId="562E5E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4BE2692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47E90E4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52D699F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3746</w:t>
      </w:r>
    </w:p>
    <w:p w14:paraId="0DDD1A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765834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30DA83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49F95AE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RSRQ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3749</w:t>
      </w:r>
    </w:p>
    <w:p w14:paraId="7E20794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3EDA59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59B073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6155AEB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RSRQ for E-UTRAN in Carrier Aggregation</w:t>
      </w:r>
      <w:r>
        <w:rPr>
          <w:noProof/>
        </w:rPr>
        <w:tab/>
        <w:t>3751</w:t>
      </w:r>
    </w:p>
    <w:p w14:paraId="2F1DA3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1F28E9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3751</w:t>
      </w:r>
    </w:p>
    <w:p w14:paraId="7F84E7C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28BDF9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TDD-FDD RSRQ for E-UTRAN in Carrier Aggregation</w:t>
      </w:r>
      <w:r>
        <w:rPr>
          <w:noProof/>
        </w:rPr>
        <w:tab/>
        <w:t>3756</w:t>
      </w:r>
    </w:p>
    <w:p w14:paraId="1B1281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300C517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3756</w:t>
      </w:r>
    </w:p>
    <w:p w14:paraId="639E818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52DBC1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FDD RSRQ for E-UTRAN in Carrier Aggregation</w:t>
      </w:r>
      <w:r>
        <w:rPr>
          <w:noProof/>
        </w:rPr>
        <w:tab/>
        <w:t>3761</w:t>
      </w:r>
    </w:p>
    <w:p w14:paraId="538BF0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3AA80A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3761</w:t>
      </w:r>
    </w:p>
    <w:p w14:paraId="5BA791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467308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TDD RSRQ for E-UTRAN in Carrier Aggregation</w:t>
      </w:r>
      <w:r>
        <w:rPr>
          <w:noProof/>
        </w:rPr>
        <w:tab/>
        <w:t>3765</w:t>
      </w:r>
    </w:p>
    <w:p w14:paraId="462CB7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3C7AA2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3766</w:t>
      </w:r>
    </w:p>
    <w:p w14:paraId="47C3060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1FCA352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2B66A6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1C0FAF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20CDE57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15E9307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RSRQ for E-UTRAN in Carrier Aggregation</w:t>
      </w:r>
      <w:r>
        <w:rPr>
          <w:noProof/>
        </w:rPr>
        <w:tab/>
        <w:t>3778</w:t>
      </w:r>
    </w:p>
    <w:p w14:paraId="2DF5397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33A999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0C79D58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39012E5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7D5B0C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28F2EF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0AE3E7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6435CC8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7EF54B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2358F83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73730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0B3DDC7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4DL FDD RSRQ for E-UTRAN in Carrier Aggregation</w:t>
      </w:r>
      <w:r>
        <w:rPr>
          <w:noProof/>
        </w:rPr>
        <w:tab/>
        <w:t>3793</w:t>
      </w:r>
    </w:p>
    <w:p w14:paraId="5F3ECA5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06E47B8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0663349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26E67E0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737E54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50779B5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178E9E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556A901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RSRQ for E-UTRAN in Carrier Aggregation with generic duplex modes</w:t>
      </w:r>
      <w:r>
        <w:rPr>
          <w:noProof/>
        </w:rPr>
        <w:tab/>
        <w:t>3806</w:t>
      </w:r>
    </w:p>
    <w:p w14:paraId="7427A1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2F7E77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3807</w:t>
      </w:r>
    </w:p>
    <w:p w14:paraId="21CD581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5DB9FD0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RSRQ for E-UTRAN in Carrier Aggregation with generic duplex modes</w:t>
      </w:r>
      <w:r>
        <w:rPr>
          <w:noProof/>
        </w:rPr>
        <w:tab/>
        <w:t>3812</w:t>
      </w:r>
    </w:p>
    <w:p w14:paraId="432D64C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3F8072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3812</w:t>
      </w:r>
    </w:p>
    <w:p w14:paraId="3DB184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5E408CD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3817</w:t>
      </w:r>
    </w:p>
    <w:p w14:paraId="6D67917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39450E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A.9.2.57.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3818</w:t>
      </w:r>
    </w:p>
    <w:p w14:paraId="293D9C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3BB557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3823</w:t>
      </w:r>
    </w:p>
    <w:p w14:paraId="36DBC9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28DE73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3823</w:t>
      </w:r>
    </w:p>
    <w:p w14:paraId="7901A64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4F54D52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3828</w:t>
      </w:r>
    </w:p>
    <w:p w14:paraId="0481E74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069150E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3828</w:t>
      </w:r>
    </w:p>
    <w:p w14:paraId="0FDA634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4820343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168051D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53D064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7CAC29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73B6DF7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49A82E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541657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7817D0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44B7813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4EE623A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6DF3A33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36C9B9D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73EA675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  <w:lang w:val="sv-SE" w:eastAsia="zh-CN"/>
        </w:rPr>
        <w:t>UTRAN FDD CPICH RSCP</w:t>
      </w:r>
      <w:r>
        <w:rPr>
          <w:noProof/>
        </w:rPr>
        <w:tab/>
        <w:t>3843</w:t>
      </w:r>
    </w:p>
    <w:p w14:paraId="028C058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50BBA14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492791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0DF31D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42D192E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A.9.3.2 </w:t>
      </w:r>
      <w:r w:rsidRPr="00A75719">
        <w:rPr>
          <w:bCs/>
          <w:noProof/>
        </w:rPr>
        <w:t>E-UTRAN TDD</w:t>
      </w:r>
      <w:r>
        <w:rPr>
          <w:noProof/>
        </w:rPr>
        <w:tab/>
        <w:t>3846</w:t>
      </w:r>
    </w:p>
    <w:p w14:paraId="7CFE74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48BABEC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3F35C4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0CC2B43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A.9.3.</w:t>
      </w:r>
      <w:r w:rsidRPr="00A75719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E-UTRAN FDD</w:t>
      </w:r>
      <w:r w:rsidRPr="00A75719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3849</w:t>
      </w:r>
    </w:p>
    <w:p w14:paraId="248844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A.9.3.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1ABF58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A.9.3.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39A55F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A.9.3.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1843217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6267B38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3F6073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72334E1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3546FC3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7F47284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67E19C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553685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27B024F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2B85C34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de-DE"/>
        </w:rPr>
        <w:t>A.9.</w:t>
      </w:r>
      <w:r w:rsidRPr="00A75719">
        <w:rPr>
          <w:noProof/>
          <w:lang w:val="de-DE" w:eastAsia="zh-CN"/>
        </w:rPr>
        <w:t>4</w:t>
      </w:r>
      <w:r w:rsidRPr="00A75719">
        <w:rPr>
          <w:noProof/>
          <w:lang w:val="de-DE"/>
        </w:rPr>
        <w:t>.</w:t>
      </w:r>
      <w:r w:rsidRPr="00A75719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de-DE"/>
        </w:rPr>
        <w:t>E-UTRAN FDD</w:t>
      </w:r>
      <w:r w:rsidRPr="00A75719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3857</w:t>
      </w:r>
    </w:p>
    <w:p w14:paraId="45A289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077E679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175831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</w:rPr>
        <w:t>A.9.</w:t>
      </w:r>
      <w:r w:rsidRPr="00A75719">
        <w:rPr>
          <w:noProof/>
          <w:snapToGrid w:val="0"/>
          <w:lang w:eastAsia="zh-CN"/>
        </w:rPr>
        <w:t>4</w:t>
      </w:r>
      <w:r w:rsidRPr="00A75719">
        <w:rPr>
          <w:noProof/>
          <w:snapToGrid w:val="0"/>
        </w:rPr>
        <w:t>.</w:t>
      </w:r>
      <w:r w:rsidRPr="00A75719">
        <w:rPr>
          <w:noProof/>
          <w:snapToGrid w:val="0"/>
          <w:lang w:eastAsia="zh-CN"/>
        </w:rPr>
        <w:t>3</w:t>
      </w:r>
      <w:r w:rsidRPr="00A75719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2D6F865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2A82849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6C25506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6E8B28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6BA0C4F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11B0A2F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3861</w:t>
      </w:r>
    </w:p>
    <w:p w14:paraId="40691EA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1BCA7B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3861</w:t>
      </w:r>
    </w:p>
    <w:p w14:paraId="41FAA20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4727F87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637386A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6200BE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51966A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126EC09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</w:rPr>
        <w:t>E-UTRAN TDD</w:t>
      </w:r>
      <w:r>
        <w:rPr>
          <w:noProof/>
        </w:rPr>
        <w:tab/>
        <w:t>3864</w:t>
      </w:r>
    </w:p>
    <w:p w14:paraId="3DDE910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bCs/>
          <w:noProof/>
        </w:rPr>
        <w:lastRenderedPageBreak/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1E6FB52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3E84942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Rx </w:t>
      </w:r>
      <w:r w:rsidRPr="00A75719">
        <w:rPr>
          <w:b/>
          <w:noProof/>
        </w:rPr>
        <w:t>–</w:t>
      </w:r>
      <w:r w:rsidRPr="00A75719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ab/>
        <w:t>3867</w:t>
      </w:r>
    </w:p>
    <w:p w14:paraId="7F35260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UE Rx </w:t>
      </w:r>
      <w:r w:rsidRPr="00A75719">
        <w:rPr>
          <w:b/>
          <w:noProof/>
        </w:rPr>
        <w:t>–</w:t>
      </w:r>
      <w:r w:rsidRPr="00A75719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3867</w:t>
      </w:r>
    </w:p>
    <w:p w14:paraId="35002C9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62BC4FA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D49E5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47020BF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 TDD UE Rx </w:t>
      </w:r>
      <w:r w:rsidRPr="00A75719">
        <w:rPr>
          <w:b/>
          <w:noProof/>
        </w:rPr>
        <w:t>–</w:t>
      </w:r>
      <w:r w:rsidRPr="00A75719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3869</w:t>
      </w:r>
    </w:p>
    <w:p w14:paraId="3492E85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3869</w:t>
      </w:r>
    </w:p>
    <w:p w14:paraId="02E910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3869</w:t>
      </w:r>
    </w:p>
    <w:p w14:paraId="422ADA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3871</w:t>
      </w:r>
    </w:p>
    <w:p w14:paraId="01164F2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3871</w:t>
      </w:r>
    </w:p>
    <w:p w14:paraId="4FE6F7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6AB8EC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5345E2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3874</w:t>
      </w:r>
    </w:p>
    <w:p w14:paraId="3B0C790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3874</w:t>
      </w:r>
    </w:p>
    <w:p w14:paraId="688B6D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3874</w:t>
      </w:r>
    </w:p>
    <w:p w14:paraId="47EA8E6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3874</w:t>
      </w:r>
    </w:p>
    <w:p w14:paraId="0C651B8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3877</w:t>
      </w:r>
    </w:p>
    <w:p w14:paraId="1DDE8A7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 w:rsidRPr="00A75719">
        <w:rPr>
          <w:b/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 Domain Measurement Resource Restriction with CRS Assistance Information and Non-MBSFN ABS</w:t>
      </w:r>
      <w:r>
        <w:rPr>
          <w:noProof/>
        </w:rPr>
        <w:tab/>
        <w:t>3877</w:t>
      </w:r>
    </w:p>
    <w:p w14:paraId="7D7227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1F59D6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3877</w:t>
      </w:r>
    </w:p>
    <w:p w14:paraId="547DB1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7519757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CRS Assistance Information and Non-MBSFN ABS</w:t>
      </w:r>
      <w:r>
        <w:rPr>
          <w:noProof/>
        </w:rPr>
        <w:tab/>
        <w:t>3880</w:t>
      </w:r>
    </w:p>
    <w:p w14:paraId="6CBCE2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3880</w:t>
      </w:r>
    </w:p>
    <w:p w14:paraId="254080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3880</w:t>
      </w:r>
    </w:p>
    <w:p w14:paraId="369814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036887E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3883</w:t>
      </w:r>
    </w:p>
    <w:p w14:paraId="5C3218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08F454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2064639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464CFB1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3885</w:t>
      </w:r>
    </w:p>
    <w:p w14:paraId="1249381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1DF872B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5F55931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70F8FDE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3886</w:t>
      </w:r>
    </w:p>
    <w:p w14:paraId="1B3135E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49ED8E3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3886</w:t>
      </w:r>
    </w:p>
    <w:p w14:paraId="397505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5964E54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</w:t>
      </w:r>
      <w:r>
        <w:rPr>
          <w:noProof/>
        </w:rPr>
        <w:tab/>
        <w:t>3888</w:t>
      </w:r>
    </w:p>
    <w:p w14:paraId="0EBD743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 frequency case</w:t>
      </w:r>
      <w:r>
        <w:rPr>
          <w:noProof/>
        </w:rPr>
        <w:tab/>
        <w:t>3888</w:t>
      </w:r>
    </w:p>
    <w:p w14:paraId="1520597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151605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3890</w:t>
      </w:r>
    </w:p>
    <w:p w14:paraId="08E75B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3890</w:t>
      </w:r>
    </w:p>
    <w:p w14:paraId="2EAC870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 frequency case</w:t>
      </w:r>
      <w:r>
        <w:rPr>
          <w:noProof/>
        </w:rPr>
        <w:tab/>
        <w:t>3891</w:t>
      </w:r>
    </w:p>
    <w:p w14:paraId="2BC3C9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110D0D5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3894</w:t>
      </w:r>
    </w:p>
    <w:p w14:paraId="3CC6BCE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3894</w:t>
      </w:r>
    </w:p>
    <w:p w14:paraId="2F4A612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</w:t>
      </w:r>
      <w:r w:rsidRPr="00A75719">
        <w:rPr>
          <w:noProof/>
          <w:lang w:val="en-US" w:eastAsia="zh-CN"/>
        </w:rPr>
        <w:t>8</w:t>
      </w:r>
      <w:r w:rsidRPr="00A75719">
        <w:rPr>
          <w:noProof/>
          <w:lang w:val="en-US"/>
        </w:rPr>
        <w:t>.</w:t>
      </w:r>
      <w:r w:rsidRPr="00A75719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FDD-FDD RSTD inter frequency case</w:t>
      </w:r>
      <w:r>
        <w:rPr>
          <w:noProof/>
        </w:rPr>
        <w:tab/>
        <w:t>3895</w:t>
      </w:r>
    </w:p>
    <w:p w14:paraId="537F0B6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4BE6867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3897</w:t>
      </w:r>
    </w:p>
    <w:p w14:paraId="65C1D8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3897</w:t>
      </w:r>
    </w:p>
    <w:p w14:paraId="5897B85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</w:t>
      </w:r>
      <w:r w:rsidRPr="00A75719">
        <w:rPr>
          <w:noProof/>
          <w:lang w:val="en-US" w:eastAsia="zh-CN"/>
        </w:rPr>
        <w:t>8</w:t>
      </w:r>
      <w:r w:rsidRPr="00A75719">
        <w:rPr>
          <w:noProof/>
          <w:lang w:val="en-US"/>
        </w:rPr>
        <w:t>.</w:t>
      </w:r>
      <w:r w:rsidRPr="00A75719">
        <w:rPr>
          <w:noProof/>
          <w:lang w:val="en-US"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TDD-TDD RSTD inter frequency case</w:t>
      </w:r>
      <w:r>
        <w:rPr>
          <w:noProof/>
        </w:rPr>
        <w:tab/>
        <w:t>3898</w:t>
      </w:r>
    </w:p>
    <w:p w14:paraId="4F87C20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262BCA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3900</w:t>
      </w:r>
    </w:p>
    <w:p w14:paraId="790C49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3900</w:t>
      </w:r>
    </w:p>
    <w:p w14:paraId="677686A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</w:t>
      </w:r>
      <w:r w:rsidRPr="00A75719">
        <w:rPr>
          <w:noProof/>
          <w:lang w:val="en-US" w:eastAsia="zh-CN"/>
        </w:rPr>
        <w:t>8</w:t>
      </w:r>
      <w:r w:rsidRPr="00A75719">
        <w:rPr>
          <w:noProof/>
          <w:lang w:val="en-US"/>
        </w:rPr>
        <w:t>.</w:t>
      </w:r>
      <w:r w:rsidRPr="00A75719">
        <w:rPr>
          <w:noProof/>
          <w:lang w:val="en-US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FDD RSTD Measurement Accuracy in Carrier Aggregation</w:t>
      </w:r>
      <w:r>
        <w:rPr>
          <w:noProof/>
        </w:rPr>
        <w:tab/>
        <w:t>3901</w:t>
      </w:r>
    </w:p>
    <w:p w14:paraId="49193D3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684F354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3903</w:t>
      </w:r>
    </w:p>
    <w:p w14:paraId="41BD03F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</w:t>
      </w:r>
      <w:r w:rsidRPr="00A75719">
        <w:rPr>
          <w:noProof/>
          <w:lang w:val="en-US" w:eastAsia="zh-CN"/>
        </w:rPr>
        <w:t>8</w:t>
      </w:r>
      <w:r w:rsidRPr="00A75719">
        <w:rPr>
          <w:noProof/>
          <w:lang w:val="en-US"/>
        </w:rPr>
        <w:t>.</w:t>
      </w:r>
      <w:r w:rsidRPr="00A75719">
        <w:rPr>
          <w:noProof/>
          <w:lang w:val="en-US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TDD RSTD Measurement Accuracy in Carrier Aggregation</w:t>
      </w:r>
      <w:r>
        <w:rPr>
          <w:noProof/>
        </w:rPr>
        <w:tab/>
        <w:t>3903</w:t>
      </w:r>
    </w:p>
    <w:p w14:paraId="0B4E2CF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5120D5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3906</w:t>
      </w:r>
    </w:p>
    <w:p w14:paraId="73A4D52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</w:t>
      </w:r>
      <w:r w:rsidRPr="00A75719">
        <w:rPr>
          <w:noProof/>
          <w:lang w:val="en-US" w:eastAsia="zh-CN"/>
        </w:rPr>
        <w:t>8</w:t>
      </w:r>
      <w:r w:rsidRPr="00A75719">
        <w:rPr>
          <w:noProof/>
          <w:lang w:val="en-US"/>
        </w:rPr>
        <w:t>.</w:t>
      </w:r>
      <w:r w:rsidRPr="00A75719">
        <w:rPr>
          <w:noProof/>
          <w:lang w:val="en-US"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FDD RSTD Measurement Accuracy in Carrier Aggregation for 20MHz bandwidth</w:t>
      </w:r>
      <w:r>
        <w:rPr>
          <w:noProof/>
        </w:rPr>
        <w:tab/>
        <w:t>3906</w:t>
      </w:r>
    </w:p>
    <w:p w14:paraId="1592FB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42B934D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3907</w:t>
      </w:r>
    </w:p>
    <w:p w14:paraId="562C449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</w:t>
      </w:r>
      <w:r w:rsidRPr="00A75719">
        <w:rPr>
          <w:noProof/>
          <w:lang w:val="en-US" w:eastAsia="zh-CN"/>
        </w:rPr>
        <w:t>8</w:t>
      </w:r>
      <w:r w:rsidRPr="00A75719">
        <w:rPr>
          <w:noProof/>
          <w:lang w:val="en-US"/>
        </w:rPr>
        <w:t>.</w:t>
      </w:r>
      <w:r w:rsidRPr="00A75719">
        <w:rPr>
          <w:noProof/>
          <w:lang w:val="en-US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TDD RSTD Measurement Accuracy in Carrier Aggregation for 20MHz bandwidth</w:t>
      </w:r>
      <w:r>
        <w:rPr>
          <w:noProof/>
        </w:rPr>
        <w:tab/>
        <w:t>3907</w:t>
      </w:r>
    </w:p>
    <w:p w14:paraId="7B5028B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4D363EA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3908</w:t>
      </w:r>
    </w:p>
    <w:p w14:paraId="350F898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</w:t>
      </w:r>
      <w:r w:rsidRPr="00A75719">
        <w:rPr>
          <w:noProof/>
          <w:lang w:val="en-US" w:eastAsia="zh-CN"/>
        </w:rPr>
        <w:t>8</w:t>
      </w:r>
      <w:r w:rsidRPr="00A75719">
        <w:rPr>
          <w:noProof/>
          <w:lang w:val="en-US"/>
        </w:rPr>
        <w:t>.</w:t>
      </w:r>
      <w:r w:rsidRPr="00A75719">
        <w:rPr>
          <w:noProof/>
          <w:lang w:val="en-US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FDD RSTD Measurement Accuracy in Carrier Aggregation for 10MHz+5MHz</w:t>
      </w:r>
      <w:r>
        <w:rPr>
          <w:noProof/>
        </w:rPr>
        <w:tab/>
        <w:t>3908</w:t>
      </w:r>
    </w:p>
    <w:p w14:paraId="301BE49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391D924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3909</w:t>
      </w:r>
    </w:p>
    <w:p w14:paraId="3E819FA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</w:t>
      </w:r>
      <w:r w:rsidRPr="00A75719">
        <w:rPr>
          <w:noProof/>
          <w:lang w:val="en-US" w:eastAsia="zh-CN"/>
        </w:rPr>
        <w:t>8</w:t>
      </w:r>
      <w:r w:rsidRPr="00A75719">
        <w:rPr>
          <w:noProof/>
          <w:lang w:val="en-US"/>
        </w:rPr>
        <w:t>.</w:t>
      </w:r>
      <w:r w:rsidRPr="00A75719">
        <w:rPr>
          <w:noProof/>
          <w:lang w:val="en-US"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TDD RSTD Measurement Accuracy in Carrier Aggregation for 10MHz+5MHz</w:t>
      </w:r>
      <w:r>
        <w:rPr>
          <w:noProof/>
        </w:rPr>
        <w:tab/>
        <w:t>3909</w:t>
      </w:r>
    </w:p>
    <w:p w14:paraId="0DD7DA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CD36B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3910</w:t>
      </w:r>
    </w:p>
    <w:p w14:paraId="45E202D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FDD RSTD Measurement Accuracy in Carrier Aggregation for 5 + 5MHz bandwidth</w:t>
      </w:r>
      <w:r>
        <w:rPr>
          <w:noProof/>
        </w:rPr>
        <w:tab/>
        <w:t>3910</w:t>
      </w:r>
    </w:p>
    <w:p w14:paraId="0A9445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753762F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3911</w:t>
      </w:r>
    </w:p>
    <w:p w14:paraId="68DBD8A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TDD RSTD Measurement Accuracy in Carrier Aggregation for 5+5MHz bandwidth</w:t>
      </w:r>
      <w:r>
        <w:rPr>
          <w:noProof/>
        </w:rPr>
        <w:tab/>
        <w:t>3911</w:t>
      </w:r>
    </w:p>
    <w:p w14:paraId="551320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59C5A6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3912</w:t>
      </w:r>
    </w:p>
    <w:p w14:paraId="0E83F72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 xml:space="preserve"> RSTD Measurement Accuracy in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3912</w:t>
      </w:r>
    </w:p>
    <w:p w14:paraId="77ADED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668339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3913</w:t>
      </w:r>
    </w:p>
    <w:p w14:paraId="533BD3C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FDD RSTD Measurement Accuracy in 3DL Carrier Aggregation</w:t>
      </w:r>
      <w:r>
        <w:rPr>
          <w:noProof/>
        </w:rPr>
        <w:tab/>
        <w:t>3913</w:t>
      </w:r>
    </w:p>
    <w:p w14:paraId="3938B8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501101C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3920</w:t>
      </w:r>
    </w:p>
    <w:p w14:paraId="377E666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 w:eastAsia="zh-CN"/>
        </w:rPr>
        <w:t>E-UTRAN TDD RSTD Measurement Accuracy in 3DL Carrier Aggregation</w:t>
      </w:r>
      <w:r>
        <w:rPr>
          <w:noProof/>
        </w:rPr>
        <w:tab/>
        <w:t>3920</w:t>
      </w:r>
    </w:p>
    <w:p w14:paraId="072BEE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3B56CC7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3926</w:t>
      </w:r>
    </w:p>
    <w:p w14:paraId="0BEE05B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3926</w:t>
      </w:r>
    </w:p>
    <w:p w14:paraId="455DD7D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3C2EC4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3929</w:t>
      </w:r>
    </w:p>
    <w:p w14:paraId="69220CD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3929</w:t>
      </w:r>
    </w:p>
    <w:p w14:paraId="5A5464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3929</w:t>
      </w:r>
    </w:p>
    <w:p w14:paraId="729EC5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3932</w:t>
      </w:r>
    </w:p>
    <w:p w14:paraId="4FFC662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3932</w:t>
      </w:r>
    </w:p>
    <w:p w14:paraId="20E82C8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3932</w:t>
      </w:r>
    </w:p>
    <w:p w14:paraId="0600232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3935</w:t>
      </w:r>
    </w:p>
    <w:p w14:paraId="4E50BA2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3935</w:t>
      </w:r>
    </w:p>
    <w:p w14:paraId="0A01314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3935</w:t>
      </w:r>
    </w:p>
    <w:p w14:paraId="6ACB0C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3938</w:t>
      </w:r>
    </w:p>
    <w:p w14:paraId="0AB09F6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A</w:t>
      </w:r>
      <w:r>
        <w:rPr>
          <w:noProof/>
        </w:rPr>
        <w:tab/>
        <w:t>3938</w:t>
      </w:r>
    </w:p>
    <w:p w14:paraId="34DF48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3938</w:t>
      </w:r>
    </w:p>
    <w:p w14:paraId="74E363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3941</w:t>
      </w:r>
    </w:p>
    <w:p w14:paraId="527ED4B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CEModeA</w:t>
      </w:r>
      <w:r>
        <w:rPr>
          <w:noProof/>
        </w:rPr>
        <w:tab/>
        <w:t>3942</w:t>
      </w:r>
    </w:p>
    <w:p w14:paraId="66B3768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0DD6F12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3945</w:t>
      </w:r>
    </w:p>
    <w:p w14:paraId="09EE7CC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A</w:t>
      </w:r>
      <w:r>
        <w:rPr>
          <w:noProof/>
        </w:rPr>
        <w:tab/>
        <w:t>3946</w:t>
      </w:r>
    </w:p>
    <w:p w14:paraId="1D3496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058B555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3949</w:t>
      </w:r>
    </w:p>
    <w:p w14:paraId="4D562DB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B</w:t>
      </w:r>
      <w:r>
        <w:rPr>
          <w:noProof/>
        </w:rPr>
        <w:tab/>
        <w:t>3950</w:t>
      </w:r>
    </w:p>
    <w:p w14:paraId="7E24C5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63B51C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3953</w:t>
      </w:r>
    </w:p>
    <w:p w14:paraId="361D4ED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 Mode B</w:t>
      </w:r>
      <w:r>
        <w:rPr>
          <w:noProof/>
        </w:rPr>
        <w:tab/>
        <w:t>3953</w:t>
      </w:r>
    </w:p>
    <w:p w14:paraId="1D674EF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1F4C91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3957</w:t>
      </w:r>
    </w:p>
    <w:p w14:paraId="578510C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B</w:t>
      </w:r>
      <w:r>
        <w:rPr>
          <w:noProof/>
        </w:rPr>
        <w:tab/>
        <w:t>3958</w:t>
      </w:r>
    </w:p>
    <w:p w14:paraId="26E234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4F0337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3961</w:t>
      </w:r>
    </w:p>
    <w:p w14:paraId="4983A89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A</w:t>
      </w:r>
      <w:r>
        <w:rPr>
          <w:noProof/>
        </w:rPr>
        <w:tab/>
        <w:t>3962</w:t>
      </w:r>
    </w:p>
    <w:p w14:paraId="5AE7EB1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A.9.8.26.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0E31E43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3964</w:t>
      </w:r>
    </w:p>
    <w:p w14:paraId="2B0BC65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A</w:t>
      </w:r>
      <w:r>
        <w:rPr>
          <w:noProof/>
        </w:rPr>
        <w:tab/>
        <w:t>3964</w:t>
      </w:r>
    </w:p>
    <w:p w14:paraId="7DC4438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6D5F890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3967</w:t>
      </w:r>
    </w:p>
    <w:p w14:paraId="0518BC7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A</w:t>
      </w:r>
      <w:r>
        <w:rPr>
          <w:noProof/>
        </w:rPr>
        <w:tab/>
        <w:t>3967</w:t>
      </w:r>
    </w:p>
    <w:p w14:paraId="210302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0B91A5C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3970</w:t>
      </w:r>
    </w:p>
    <w:p w14:paraId="6D90FCA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B</w:t>
      </w:r>
      <w:r>
        <w:rPr>
          <w:noProof/>
        </w:rPr>
        <w:tab/>
        <w:t>3970</w:t>
      </w:r>
    </w:p>
    <w:p w14:paraId="6E38C80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3970</w:t>
      </w:r>
    </w:p>
    <w:p w14:paraId="135F04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3974</w:t>
      </w:r>
    </w:p>
    <w:p w14:paraId="3F46CB0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B</w:t>
      </w:r>
      <w:r>
        <w:rPr>
          <w:noProof/>
        </w:rPr>
        <w:tab/>
        <w:t>3975</w:t>
      </w:r>
    </w:p>
    <w:p w14:paraId="19E71CF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524DFDC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3978</w:t>
      </w:r>
    </w:p>
    <w:p w14:paraId="150D85E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B</w:t>
      </w:r>
      <w:r>
        <w:rPr>
          <w:noProof/>
        </w:rPr>
        <w:tab/>
        <w:t>3979</w:t>
      </w:r>
    </w:p>
    <w:p w14:paraId="42D7854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6120C6C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3983</w:t>
      </w:r>
    </w:p>
    <w:p w14:paraId="41761C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3983</w:t>
      </w:r>
    </w:p>
    <w:p w14:paraId="6B20F58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3983</w:t>
      </w:r>
    </w:p>
    <w:p w14:paraId="6A78EF7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3986</w:t>
      </w:r>
    </w:p>
    <w:p w14:paraId="3C87D94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3986</w:t>
      </w:r>
    </w:p>
    <w:p w14:paraId="42A7A7A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3986</w:t>
      </w:r>
    </w:p>
    <w:p w14:paraId="34D86FB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3989</w:t>
      </w:r>
    </w:p>
    <w:p w14:paraId="6E4381F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3989</w:t>
      </w:r>
    </w:p>
    <w:p w14:paraId="2EDDFE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3989</w:t>
      </w:r>
    </w:p>
    <w:p w14:paraId="1588CE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3992</w:t>
      </w:r>
    </w:p>
    <w:p w14:paraId="3C73EFA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3992</w:t>
      </w:r>
    </w:p>
    <w:p w14:paraId="46BE134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3992</w:t>
      </w:r>
    </w:p>
    <w:p w14:paraId="04F5EEA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3995</w:t>
      </w:r>
    </w:p>
    <w:p w14:paraId="69D0183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</w:t>
      </w:r>
      <w:r>
        <w:rPr>
          <w:noProof/>
        </w:rPr>
        <w:t>RP and RSRQ on the serving cell</w:t>
      </w:r>
      <w:r>
        <w:rPr>
          <w:noProof/>
        </w:rPr>
        <w:tab/>
        <w:t>3995</w:t>
      </w:r>
    </w:p>
    <w:p w14:paraId="6F3DB04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3995</w:t>
      </w:r>
    </w:p>
    <w:p w14:paraId="2CA0536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3995</w:t>
      </w:r>
    </w:p>
    <w:p w14:paraId="1DAC9E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3995</w:t>
      </w:r>
    </w:p>
    <w:p w14:paraId="0257553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6B6CB2A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 Intra frequency serving cell case</w:t>
      </w:r>
      <w:r>
        <w:rPr>
          <w:noProof/>
        </w:rPr>
        <w:tab/>
        <w:t>3998</w:t>
      </w:r>
    </w:p>
    <w:p w14:paraId="440FDB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2F51E12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7338421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504BE51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</w:t>
      </w:r>
      <w:r>
        <w:rPr>
          <w:noProof/>
        </w:rPr>
        <w:tab/>
        <w:t>4000</w:t>
      </w:r>
    </w:p>
    <w:p w14:paraId="0AA0658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4000</w:t>
      </w:r>
    </w:p>
    <w:p w14:paraId="466361B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6DA80DA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6321BD8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</w:rPr>
        <w:t>Test Requirements</w:t>
      </w:r>
      <w:r>
        <w:rPr>
          <w:noProof/>
        </w:rPr>
        <w:tab/>
        <w:t>4002</w:t>
      </w:r>
    </w:p>
    <w:p w14:paraId="206FC9E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7BA1FDD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1094B15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33636CE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 RSSI</w:t>
      </w:r>
      <w:r>
        <w:rPr>
          <w:noProof/>
        </w:rPr>
        <w:tab/>
        <w:t>4002</w:t>
      </w:r>
    </w:p>
    <w:p w14:paraId="0854E8A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4002</w:t>
      </w:r>
    </w:p>
    <w:p w14:paraId="3C6D29C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4002</w:t>
      </w:r>
    </w:p>
    <w:p w14:paraId="42E78C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4002</w:t>
      </w:r>
    </w:p>
    <w:p w14:paraId="4809F8B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4005</w:t>
      </w:r>
    </w:p>
    <w:p w14:paraId="419664B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4005</w:t>
      </w:r>
    </w:p>
    <w:p w14:paraId="41A3503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4005</w:t>
      </w:r>
    </w:p>
    <w:p w14:paraId="314A537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4005</w:t>
      </w:r>
    </w:p>
    <w:p w14:paraId="0B708FC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</w:rPr>
        <w:tab/>
        <w:t>4008</w:t>
      </w:r>
    </w:p>
    <w:p w14:paraId="7848FB8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4008</w:t>
      </w:r>
    </w:p>
    <w:p w14:paraId="22E5ED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4008</w:t>
      </w:r>
    </w:p>
    <w:p w14:paraId="69D79BD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4008</w:t>
      </w:r>
    </w:p>
    <w:p w14:paraId="0F8211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4011</w:t>
      </w:r>
    </w:p>
    <w:p w14:paraId="0BD89F5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4011</w:t>
      </w:r>
    </w:p>
    <w:p w14:paraId="1064CF5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4011</w:t>
      </w:r>
    </w:p>
    <w:p w14:paraId="0672886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4011</w:t>
      </w:r>
    </w:p>
    <w:p w14:paraId="72E6DA4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1D5115B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RS-SINR</w:t>
      </w:r>
      <w:r>
        <w:rPr>
          <w:noProof/>
        </w:rPr>
        <w:tab/>
        <w:t>4014</w:t>
      </w:r>
    </w:p>
    <w:p w14:paraId="4AB9BB7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Case</w:t>
      </w:r>
      <w:r>
        <w:rPr>
          <w:noProof/>
        </w:rPr>
        <w:tab/>
        <w:t>4014</w:t>
      </w:r>
    </w:p>
    <w:p w14:paraId="52594C0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4014</w:t>
      </w:r>
    </w:p>
    <w:p w14:paraId="46C657D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4014</w:t>
      </w:r>
    </w:p>
    <w:p w14:paraId="422404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7AD653E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Case</w:t>
      </w:r>
      <w:r>
        <w:rPr>
          <w:noProof/>
        </w:rPr>
        <w:tab/>
        <w:t>4017</w:t>
      </w:r>
    </w:p>
    <w:p w14:paraId="0B5E64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3F3C551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4017</w:t>
      </w:r>
    </w:p>
    <w:p w14:paraId="089A2EE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4020</w:t>
      </w:r>
    </w:p>
    <w:p w14:paraId="1E050C1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4020</w:t>
      </w:r>
    </w:p>
    <w:p w14:paraId="42AD711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12D996E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4020</w:t>
      </w:r>
    </w:p>
    <w:p w14:paraId="407E807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50144F8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4023</w:t>
      </w:r>
    </w:p>
    <w:p w14:paraId="363C654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46074B0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20D7639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0214ED0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4028</w:t>
      </w:r>
    </w:p>
    <w:p w14:paraId="77D5F67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665D13A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4028</w:t>
      </w:r>
    </w:p>
    <w:p w14:paraId="1BC848D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4034</w:t>
      </w:r>
    </w:p>
    <w:p w14:paraId="6D9EF8A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F</w:t>
      </w:r>
      <w:r>
        <w:rPr>
          <w:noProof/>
        </w:rPr>
        <w:t>DD Inter frequency case</w:t>
      </w:r>
      <w:r>
        <w:rPr>
          <w:noProof/>
        </w:rPr>
        <w:tab/>
        <w:t>4034</w:t>
      </w:r>
    </w:p>
    <w:p w14:paraId="06B71B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399C6F3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4034</w:t>
      </w:r>
    </w:p>
    <w:p w14:paraId="41626C9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77ECA2C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4038</w:t>
      </w:r>
    </w:p>
    <w:p w14:paraId="4C2CFEB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normal coverage</w:t>
      </w:r>
      <w:r>
        <w:rPr>
          <w:noProof/>
        </w:rPr>
        <w:tab/>
        <w:t>4038</w:t>
      </w:r>
    </w:p>
    <w:p w14:paraId="753561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1BF287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42374C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5E6C0A6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enhanced coverage</w:t>
      </w:r>
      <w:r>
        <w:rPr>
          <w:noProof/>
        </w:rPr>
        <w:tab/>
        <w:t>4040</w:t>
      </w:r>
    </w:p>
    <w:p w14:paraId="71D8AA5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200B0AD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62ACC2E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18BD48F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normal coverage</w:t>
      </w:r>
      <w:r>
        <w:rPr>
          <w:noProof/>
        </w:rPr>
        <w:tab/>
        <w:t>4041</w:t>
      </w:r>
    </w:p>
    <w:p w14:paraId="30A4348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267FAC8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4041</w:t>
      </w:r>
    </w:p>
    <w:p w14:paraId="0B0AAB8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336451B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enhanced coverage</w:t>
      </w:r>
      <w:r>
        <w:rPr>
          <w:noProof/>
        </w:rPr>
        <w:tab/>
        <w:t>4042</w:t>
      </w:r>
    </w:p>
    <w:p w14:paraId="2AA0696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4042</w:t>
      </w:r>
    </w:p>
    <w:p w14:paraId="66F8283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4042</w:t>
      </w:r>
    </w:p>
    <w:p w14:paraId="592B049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625B18EC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4066</w:t>
      </w:r>
    </w:p>
    <w:p w14:paraId="5BD8054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4066</w:t>
      </w:r>
    </w:p>
    <w:p w14:paraId="0950469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67B0229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6B2B9C4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4068</w:t>
      </w:r>
    </w:p>
    <w:p w14:paraId="031703B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24F67F0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1F746A4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4069</w:t>
      </w:r>
    </w:p>
    <w:p w14:paraId="501D960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4069</w:t>
      </w:r>
    </w:p>
    <w:p w14:paraId="1A1291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556E0D2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4072</w:t>
      </w:r>
    </w:p>
    <w:p w14:paraId="79FA5C1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14AAD10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782256F4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lastRenderedPageBreak/>
        <w:t>A.1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4074</w:t>
      </w:r>
    </w:p>
    <w:p w14:paraId="586EC52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V2V UE Transmission Timing Accuracy Test</w:t>
      </w:r>
      <w:r>
        <w:rPr>
          <w:noProof/>
        </w:rPr>
        <w:tab/>
        <w:t>4074</w:t>
      </w:r>
    </w:p>
    <w:p w14:paraId="2C8F36F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4074</w:t>
      </w:r>
    </w:p>
    <w:p w14:paraId="0D3CD05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4075</w:t>
      </w:r>
    </w:p>
    <w:p w14:paraId="71106F7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Interruptions due to V2V sidelink communication</w:t>
      </w:r>
      <w:r>
        <w:rPr>
          <w:noProof/>
        </w:rPr>
        <w:tab/>
        <w:t>4075</w:t>
      </w:r>
    </w:p>
    <w:p w14:paraId="1E902ED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1C620AC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8446D39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A.12</w:t>
      </w:r>
      <w:r>
        <w:rPr>
          <w:noProof/>
        </w:rPr>
        <w:tab/>
        <w:t>4077</w:t>
      </w:r>
    </w:p>
    <w:p w14:paraId="741F2A5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4077</w:t>
      </w:r>
    </w:p>
    <w:p w14:paraId="6AA8A84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4077</w:t>
      </w:r>
    </w:p>
    <w:p w14:paraId="634C365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4077</w:t>
      </w:r>
    </w:p>
    <w:p w14:paraId="7DCE325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4078</w:t>
      </w:r>
    </w:p>
    <w:p w14:paraId="6A6E72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4079</w:t>
      </w:r>
    </w:p>
    <w:p w14:paraId="2A34F15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4C1A616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2B188AD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4080</w:t>
      </w:r>
    </w:p>
    <w:p w14:paraId="6793E1D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Initiation/Cease of SLSS Transmission with V2X Sidelink Communication </w:t>
      </w:r>
      <w:r>
        <w:rPr>
          <w:noProof/>
          <w:lang w:eastAsia="zh-CN"/>
        </w:rPr>
        <w:t>for eNB as Timing Reference</w:t>
      </w:r>
      <w:r>
        <w:rPr>
          <w:noProof/>
        </w:rPr>
        <w:tab/>
        <w:t>4080</w:t>
      </w:r>
    </w:p>
    <w:p w14:paraId="2F4C506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1DB60C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6BFB75F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4082</w:t>
      </w:r>
    </w:p>
    <w:p w14:paraId="28E8B4B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02695DE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4083</w:t>
      </w:r>
    </w:p>
    <w:p w14:paraId="1F43E16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4083</w:t>
      </w:r>
    </w:p>
    <w:p w14:paraId="0A29E8C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GNSS configured as the highest priority</w:t>
      </w:r>
      <w:r>
        <w:rPr>
          <w:noProof/>
        </w:rPr>
        <w:tab/>
        <w:t>4083</w:t>
      </w:r>
    </w:p>
    <w:p w14:paraId="04D4276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4083</w:t>
      </w:r>
    </w:p>
    <w:p w14:paraId="59F7B59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4086</w:t>
      </w:r>
    </w:p>
    <w:p w14:paraId="0EFD42C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eNB configured as the highest priority</w:t>
      </w:r>
      <w:r>
        <w:rPr>
          <w:noProof/>
        </w:rPr>
        <w:tab/>
        <w:t>4087</w:t>
      </w:r>
    </w:p>
    <w:p w14:paraId="24F7DAF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5397BCD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7F34B47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4089</w:t>
      </w:r>
    </w:p>
    <w:p w14:paraId="23FCE93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388BB9A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635EDB6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4091</w:t>
      </w:r>
    </w:p>
    <w:p w14:paraId="4913785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0AFCD33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203E9EA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4093</w:t>
      </w:r>
    </w:p>
    <w:p w14:paraId="1D59015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UE Autonomous Resource Selection/Reselection Tests </w:t>
      </w:r>
      <w:r>
        <w:rPr>
          <w:noProof/>
          <w:lang w:eastAsia="zh-CN"/>
        </w:rPr>
        <w:t>for PSSCH-RSRP measurements</w:t>
      </w:r>
      <w:r>
        <w:rPr>
          <w:noProof/>
        </w:rPr>
        <w:tab/>
        <w:t>4093</w:t>
      </w:r>
    </w:p>
    <w:p w14:paraId="7A95924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571919D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7902012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4095</w:t>
      </w:r>
    </w:p>
    <w:p w14:paraId="5CF26AF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5AFF4CA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0F2C1C8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4097</w:t>
      </w:r>
    </w:p>
    <w:p w14:paraId="2A4F1E9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38546B0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1999E66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4101</w:t>
      </w:r>
    </w:p>
    <w:p w14:paraId="4028932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4101</w:t>
      </w:r>
    </w:p>
    <w:p w14:paraId="6FA1E63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31094B1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4C923793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4102</w:t>
      </w:r>
    </w:p>
    <w:p w14:paraId="206ADF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4102</w:t>
      </w:r>
    </w:p>
    <w:p w14:paraId="3F0023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0351614B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A75719">
        <w:rPr>
          <w:rFonts w:cs="v4.2.0"/>
          <w:noProof/>
        </w:rPr>
        <w:t>A.</w:t>
      </w:r>
      <w:r w:rsidRPr="00A75719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4105</w:t>
      </w:r>
    </w:p>
    <w:p w14:paraId="640E30B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4105</w:t>
      </w:r>
    </w:p>
    <w:p w14:paraId="0F6FDEB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4105</w:t>
      </w:r>
    </w:p>
    <w:p w14:paraId="51BFAA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4105</w:t>
      </w:r>
    </w:p>
    <w:p w14:paraId="4106A89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A.13.1.1.1.1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4105</w:t>
      </w:r>
    </w:p>
    <w:p w14:paraId="377FB4E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4107</w:t>
      </w:r>
    </w:p>
    <w:p w14:paraId="394CC7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4108</w:t>
      </w:r>
    </w:p>
    <w:p w14:paraId="51991BC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4108</w:t>
      </w:r>
    </w:p>
    <w:p w14:paraId="79CB45C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4111</w:t>
      </w:r>
    </w:p>
    <w:p w14:paraId="0640F51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4111</w:t>
      </w:r>
    </w:p>
    <w:p w14:paraId="0507D29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4112</w:t>
      </w:r>
    </w:p>
    <w:p w14:paraId="1825E2A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4113</w:t>
      </w:r>
    </w:p>
    <w:p w14:paraId="0074588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4113</w:t>
      </w:r>
    </w:p>
    <w:p w14:paraId="0A747681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4113</w:t>
      </w:r>
    </w:p>
    <w:p w14:paraId="30F2EF5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4113</w:t>
      </w:r>
    </w:p>
    <w:p w14:paraId="72D4654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593D813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4114</w:t>
      </w:r>
    </w:p>
    <w:p w14:paraId="2792C9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4115</w:t>
      </w:r>
    </w:p>
    <w:p w14:paraId="455AB7E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444F364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4116</w:t>
      </w:r>
    </w:p>
    <w:p w14:paraId="2DE2DFB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4117</w:t>
      </w:r>
    </w:p>
    <w:p w14:paraId="73AD751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4117</w:t>
      </w:r>
    </w:p>
    <w:p w14:paraId="607154E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76D4388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468A705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4121</w:t>
      </w:r>
    </w:p>
    <w:p w14:paraId="48054C1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0E440F6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4122</w:t>
      </w:r>
    </w:p>
    <w:p w14:paraId="6410AD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4124</w:t>
      </w:r>
    </w:p>
    <w:p w14:paraId="6EEF207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6BC79F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4125</w:t>
      </w:r>
    </w:p>
    <w:p w14:paraId="67A0271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4127</w:t>
      </w:r>
    </w:p>
    <w:p w14:paraId="06086AD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4127</w:t>
      </w:r>
    </w:p>
    <w:p w14:paraId="0BF7402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4127</w:t>
      </w:r>
    </w:p>
    <w:p w14:paraId="2765CD2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077CEE2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5EC7ECA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4129</w:t>
      </w:r>
    </w:p>
    <w:p w14:paraId="36CDE6B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4129</w:t>
      </w:r>
    </w:p>
    <w:p w14:paraId="141972A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2F4FEE3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4131</w:t>
      </w:r>
    </w:p>
    <w:p w14:paraId="2871CE3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31016DA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4132</w:t>
      </w:r>
    </w:p>
    <w:p w14:paraId="1ED8465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4133</w:t>
      </w:r>
    </w:p>
    <w:p w14:paraId="6A0EFA3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4133</w:t>
      </w:r>
    </w:p>
    <w:p w14:paraId="5BA26A9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4133</w:t>
      </w:r>
    </w:p>
    <w:p w14:paraId="00E130A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4135</w:t>
      </w:r>
    </w:p>
    <w:p w14:paraId="5A1436C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4135</w:t>
      </w:r>
    </w:p>
    <w:p w14:paraId="5487694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69DDE7E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0116B4C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4137</w:t>
      </w:r>
    </w:p>
    <w:p w14:paraId="5F23108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Standalone mode in normal coverage</w:t>
      </w:r>
      <w:r>
        <w:rPr>
          <w:noProof/>
        </w:rPr>
        <w:tab/>
        <w:t>4137</w:t>
      </w:r>
    </w:p>
    <w:p w14:paraId="5F3E3F7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A.13.4.3.1.1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4137</w:t>
      </w:r>
    </w:p>
    <w:p w14:paraId="7215D2E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A.13.4.3.1.2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4140</w:t>
      </w:r>
    </w:p>
    <w:p w14:paraId="4A47FE5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A.13.4.3.2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Radio Link Monitoring Test for Out-of-sync in DRX for UE category NB1 </w:t>
      </w:r>
      <w:r>
        <w:rPr>
          <w:noProof/>
          <w:lang w:eastAsia="zh-CN"/>
        </w:rPr>
        <w:t>Standalone</w:t>
      </w:r>
      <w:r>
        <w:rPr>
          <w:noProof/>
        </w:rPr>
        <w:t xml:space="preserve"> mode in enhanced coverage</w:t>
      </w:r>
      <w:r>
        <w:rPr>
          <w:noProof/>
        </w:rPr>
        <w:tab/>
        <w:t>4140</w:t>
      </w:r>
    </w:p>
    <w:p w14:paraId="46F5528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4140</w:t>
      </w:r>
    </w:p>
    <w:p w14:paraId="4C6B053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4143</w:t>
      </w:r>
    </w:p>
    <w:p w14:paraId="40B3ED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Radio Link Monitoring Test for In-sync with DRX for UE Category NB1 </w:t>
      </w:r>
      <w:r>
        <w:rPr>
          <w:noProof/>
          <w:lang w:eastAsia="zh-CN"/>
        </w:rPr>
        <w:t>Standalone</w:t>
      </w:r>
      <w:r>
        <w:rPr>
          <w:noProof/>
        </w:rPr>
        <w:t xml:space="preserve"> mode in Enhanced Coverage</w:t>
      </w:r>
      <w:r>
        <w:rPr>
          <w:noProof/>
        </w:rPr>
        <w:tab/>
        <w:t>4143</w:t>
      </w:r>
    </w:p>
    <w:p w14:paraId="51A9C9F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4143</w:t>
      </w:r>
    </w:p>
    <w:p w14:paraId="79B508F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4146</w:t>
      </w:r>
    </w:p>
    <w:p w14:paraId="3126444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Radio Link Monitoring Test for In-sync with DRX for UE Category NB1 </w:t>
      </w:r>
      <w:r>
        <w:rPr>
          <w:noProof/>
          <w:lang w:eastAsia="zh-CN"/>
        </w:rPr>
        <w:t>Standalone</w:t>
      </w:r>
      <w:r>
        <w:rPr>
          <w:noProof/>
        </w:rPr>
        <w:t xml:space="preserve"> mode in Normal Coverage</w:t>
      </w:r>
      <w:r>
        <w:rPr>
          <w:noProof/>
        </w:rPr>
        <w:tab/>
        <w:t>4146</w:t>
      </w:r>
    </w:p>
    <w:p w14:paraId="2416092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4146</w:t>
      </w:r>
    </w:p>
    <w:p w14:paraId="7C6AAB5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4149</w:t>
      </w:r>
    </w:p>
    <w:p w14:paraId="233CC2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Radio Link Monitoring Test for In-sync without DRX for UE Category NB1 </w:t>
      </w:r>
      <w:r>
        <w:rPr>
          <w:noProof/>
          <w:lang w:eastAsia="zh-CN"/>
        </w:rPr>
        <w:t>Standalone</w:t>
      </w:r>
      <w:r>
        <w:rPr>
          <w:noProof/>
        </w:rPr>
        <w:t xml:space="preserve"> mode in Normal Coverage</w:t>
      </w:r>
      <w:r>
        <w:rPr>
          <w:noProof/>
        </w:rPr>
        <w:tab/>
        <w:t>4149</w:t>
      </w:r>
    </w:p>
    <w:p w14:paraId="6CEF965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4149</w:t>
      </w:r>
    </w:p>
    <w:p w14:paraId="3E67969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4152</w:t>
      </w:r>
    </w:p>
    <w:p w14:paraId="2708286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Radio Link Monitoring Test for In-sync without DRX for UE Category NB1 </w:t>
      </w:r>
      <w:r>
        <w:rPr>
          <w:noProof/>
          <w:lang w:eastAsia="zh-CN"/>
        </w:rPr>
        <w:t>Standalone</w:t>
      </w:r>
      <w:r>
        <w:rPr>
          <w:noProof/>
        </w:rPr>
        <w:t xml:space="preserve"> mode in Enhanced Coverage</w:t>
      </w:r>
      <w:r>
        <w:rPr>
          <w:noProof/>
        </w:rPr>
        <w:tab/>
        <w:t>4152</w:t>
      </w:r>
    </w:p>
    <w:p w14:paraId="7F027DD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4152</w:t>
      </w:r>
    </w:p>
    <w:p w14:paraId="1DA3529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4155</w:t>
      </w:r>
    </w:p>
    <w:p w14:paraId="1DA4337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4155</w:t>
      </w:r>
    </w:p>
    <w:p w14:paraId="3F57101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4155</w:t>
      </w:r>
    </w:p>
    <w:p w14:paraId="0A10C3C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4157</w:t>
      </w:r>
    </w:p>
    <w:p w14:paraId="4033947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Radio Link Monitoring Test for Out-of-sync without DRX for UE Category NB1 </w:t>
      </w:r>
      <w:r>
        <w:rPr>
          <w:noProof/>
          <w:lang w:eastAsia="zh-CN"/>
        </w:rPr>
        <w:t>Standalone</w:t>
      </w:r>
      <w:r>
        <w:rPr>
          <w:noProof/>
        </w:rPr>
        <w:t xml:space="preserve"> mode in Enhanced Coverage</w:t>
      </w:r>
      <w:r>
        <w:rPr>
          <w:noProof/>
        </w:rPr>
        <w:tab/>
        <w:t>4158</w:t>
      </w:r>
    </w:p>
    <w:p w14:paraId="15D2832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4158</w:t>
      </w:r>
    </w:p>
    <w:p w14:paraId="47FE295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A.13.4.3.8.2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4160</w:t>
      </w:r>
    </w:p>
    <w:p w14:paraId="7C83BA1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4161</w:t>
      </w:r>
    </w:p>
    <w:p w14:paraId="648761B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4161</w:t>
      </w:r>
    </w:p>
    <w:p w14:paraId="38BBB30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4161</w:t>
      </w:r>
    </w:p>
    <w:p w14:paraId="13CF99F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4161</w:t>
      </w:r>
    </w:p>
    <w:p w14:paraId="1E534A3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normal coverage</w:t>
      </w:r>
      <w:r>
        <w:rPr>
          <w:noProof/>
        </w:rPr>
        <w:tab/>
        <w:t>4161</w:t>
      </w:r>
    </w:p>
    <w:p w14:paraId="7C52E88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13AEBCD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4161</w:t>
      </w:r>
    </w:p>
    <w:p w14:paraId="318F301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5D34ADBB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4162</w:t>
      </w:r>
    </w:p>
    <w:p w14:paraId="48F9D4C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3365653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4162</w:t>
      </w:r>
    </w:p>
    <w:p w14:paraId="53E9817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4017B34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4163</w:t>
      </w:r>
    </w:p>
    <w:p w14:paraId="6846765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72372B5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4164</w:t>
      </w:r>
    </w:p>
    <w:p w14:paraId="4985AD5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285810F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4165</w:t>
      </w:r>
    </w:p>
    <w:p w14:paraId="558FA13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0228410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4165</w:t>
      </w:r>
    </w:p>
    <w:p w14:paraId="5D545E8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4166</w:t>
      </w:r>
    </w:p>
    <w:p w14:paraId="08BBFE00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4166</w:t>
      </w:r>
    </w:p>
    <w:p w14:paraId="2F0C080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7B9C35E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4166</w:t>
      </w:r>
    </w:p>
    <w:p w14:paraId="32CCBE7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73B3326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4168</w:t>
      </w:r>
    </w:p>
    <w:p w14:paraId="3CA126C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4168</w:t>
      </w:r>
    </w:p>
    <w:p w14:paraId="0D58A0D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4168</w:t>
      </w:r>
    </w:p>
    <w:p w14:paraId="1C1F331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4169</w:t>
      </w:r>
    </w:p>
    <w:p w14:paraId="73F700A5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A75719">
        <w:rPr>
          <w:rFonts w:cs="v4.2.0"/>
          <w:noProof/>
        </w:rPr>
        <w:lastRenderedPageBreak/>
        <w:t>A.</w:t>
      </w:r>
      <w:r w:rsidRPr="00A75719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 xml:space="preserve">E-UTRAN Standalone Tests for UE Category </w:t>
      </w:r>
      <w:r w:rsidRPr="00A75719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4169</w:t>
      </w:r>
    </w:p>
    <w:p w14:paraId="65E0A23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4169</w:t>
      </w:r>
    </w:p>
    <w:p w14:paraId="75BCF85E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4169</w:t>
      </w:r>
    </w:p>
    <w:p w14:paraId="6D9111C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4169</w:t>
      </w:r>
    </w:p>
    <w:p w14:paraId="7164D5C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4169</w:t>
      </w:r>
    </w:p>
    <w:p w14:paraId="446A8B0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4171</w:t>
      </w:r>
    </w:p>
    <w:p w14:paraId="4663C9D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4172</w:t>
      </w:r>
    </w:p>
    <w:p w14:paraId="7D42BEC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4172</w:t>
      </w:r>
    </w:p>
    <w:p w14:paraId="049CCBC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4174</w:t>
      </w:r>
    </w:p>
    <w:p w14:paraId="0E4361A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4175</w:t>
      </w:r>
    </w:p>
    <w:p w14:paraId="4A05DF8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5E5DA0D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48F09E5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4178</w:t>
      </w:r>
    </w:p>
    <w:p w14:paraId="51F8477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4178</w:t>
      </w:r>
    </w:p>
    <w:p w14:paraId="3CD9F5A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10B29AB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4181</w:t>
      </w:r>
    </w:p>
    <w:p w14:paraId="2EE6CA3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4181</w:t>
      </w:r>
    </w:p>
    <w:p w14:paraId="66E817A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4181</w:t>
      </w:r>
    </w:p>
    <w:p w14:paraId="70E0A86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75A85FF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5777432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4184</w:t>
      </w:r>
    </w:p>
    <w:p w14:paraId="15580BB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4184</w:t>
      </w:r>
    </w:p>
    <w:p w14:paraId="6DC5DEB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5AFEFD8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4186</w:t>
      </w:r>
    </w:p>
    <w:p w14:paraId="0350400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38B4A07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4187</w:t>
      </w:r>
    </w:p>
    <w:p w14:paraId="047D966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4188</w:t>
      </w:r>
    </w:p>
    <w:p w14:paraId="60FEF63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4188</w:t>
      </w:r>
    </w:p>
    <w:p w14:paraId="3038297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759BAEB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4190</w:t>
      </w:r>
    </w:p>
    <w:p w14:paraId="708B9A2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4190</w:t>
      </w:r>
    </w:p>
    <w:p w14:paraId="36A65A3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4190</w:t>
      </w:r>
    </w:p>
    <w:p w14:paraId="26E077F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4190</w:t>
      </w:r>
    </w:p>
    <w:p w14:paraId="0C66A26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4191</w:t>
      </w:r>
    </w:p>
    <w:p w14:paraId="587156A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4192</w:t>
      </w:r>
    </w:p>
    <w:p w14:paraId="0F1653E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4192</w:t>
      </w:r>
    </w:p>
    <w:p w14:paraId="669EB6B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4194</w:t>
      </w:r>
    </w:p>
    <w:p w14:paraId="71D366FC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4195</w:t>
      </w:r>
    </w:p>
    <w:p w14:paraId="5622C4B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4195</w:t>
      </w:r>
    </w:p>
    <w:p w14:paraId="0EE15B0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4195</w:t>
      </w:r>
    </w:p>
    <w:p w14:paraId="766CE38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4197</w:t>
      </w:r>
    </w:p>
    <w:p w14:paraId="4A613AF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4199</w:t>
      </w:r>
    </w:p>
    <w:p w14:paraId="0F1FBA8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4199</w:t>
      </w:r>
    </w:p>
    <w:p w14:paraId="4F43614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4201</w:t>
      </w:r>
    </w:p>
    <w:p w14:paraId="66F795E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4203</w:t>
      </w:r>
    </w:p>
    <w:p w14:paraId="433F29E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4203</w:t>
      </w:r>
    </w:p>
    <w:p w14:paraId="693701A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4205</w:t>
      </w:r>
    </w:p>
    <w:p w14:paraId="7E46ED6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4206</w:t>
      </w:r>
    </w:p>
    <w:p w14:paraId="020EA02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4206</w:t>
      </w:r>
    </w:p>
    <w:p w14:paraId="0622A4E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4208</w:t>
      </w:r>
    </w:p>
    <w:p w14:paraId="7A1CF64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4210</w:t>
      </w:r>
    </w:p>
    <w:p w14:paraId="441FFF4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UE transmit timing for satellite access</w:t>
      </w:r>
      <w:r>
        <w:rPr>
          <w:noProof/>
        </w:rPr>
        <w:tab/>
        <w:t>4210</w:t>
      </w:r>
    </w:p>
    <w:p w14:paraId="1A906803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4210</w:t>
      </w:r>
    </w:p>
    <w:p w14:paraId="30F2F72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A.14.4.1.1.1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4210</w:t>
      </w:r>
    </w:p>
    <w:p w14:paraId="7401937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7B837B2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4213</w:t>
      </w:r>
    </w:p>
    <w:p w14:paraId="7E1833B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0186299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4214</w:t>
      </w:r>
    </w:p>
    <w:p w14:paraId="12F63B6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4215</w:t>
      </w:r>
    </w:p>
    <w:p w14:paraId="0B52BFE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4215</w:t>
      </w:r>
    </w:p>
    <w:p w14:paraId="0099F20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2CE7C41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4217</w:t>
      </w:r>
    </w:p>
    <w:p w14:paraId="525A5CA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6FA0E8B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0B0C152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4219</w:t>
      </w:r>
    </w:p>
    <w:p w14:paraId="6994A2B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0633BBC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09B84F1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4221</w:t>
      </w:r>
    </w:p>
    <w:p w14:paraId="7EBFC26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4221</w:t>
      </w:r>
    </w:p>
    <w:p w14:paraId="1D9101F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5F045A6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450C47A7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4223</w:t>
      </w:r>
    </w:p>
    <w:p w14:paraId="0325BAA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597611C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2194BDD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Timing Advance Adjustment Accuracy Test in CEModeB</w:t>
      </w:r>
      <w:r>
        <w:rPr>
          <w:noProof/>
        </w:rPr>
        <w:tab/>
        <w:t>4226</w:t>
      </w:r>
    </w:p>
    <w:p w14:paraId="6244851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4226</w:t>
      </w:r>
    </w:p>
    <w:p w14:paraId="79B30AA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64ACFBE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4228</w:t>
      </w:r>
    </w:p>
    <w:p w14:paraId="5B48357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7C37F5B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09D94A8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4230</w:t>
      </w:r>
    </w:p>
    <w:p w14:paraId="700C5AE1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A75719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4230</w:t>
      </w:r>
    </w:p>
    <w:p w14:paraId="25075B0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4230</w:t>
      </w:r>
    </w:p>
    <w:p w14:paraId="263C0DF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4233</w:t>
      </w:r>
    </w:p>
    <w:p w14:paraId="68F057D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4233</w:t>
      </w:r>
    </w:p>
    <w:p w14:paraId="67673CF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4233</w:t>
      </w:r>
    </w:p>
    <w:p w14:paraId="7E9A590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4236</w:t>
      </w:r>
    </w:p>
    <w:p w14:paraId="025602BE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4236</w:t>
      </w:r>
    </w:p>
    <w:p w14:paraId="38B3D21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4236</w:t>
      </w:r>
    </w:p>
    <w:p w14:paraId="6590B15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4239</w:t>
      </w:r>
    </w:p>
    <w:p w14:paraId="7AF09C1D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4239</w:t>
      </w:r>
    </w:p>
    <w:p w14:paraId="7BA1FD3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4239</w:t>
      </w:r>
    </w:p>
    <w:p w14:paraId="107D2558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4242</w:t>
      </w:r>
    </w:p>
    <w:p w14:paraId="2C0E5126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4242</w:t>
      </w:r>
    </w:p>
    <w:p w14:paraId="3C4BF0C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4242</w:t>
      </w:r>
    </w:p>
    <w:p w14:paraId="4860D13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 Test Requirements</w:t>
      </w:r>
      <w:r>
        <w:rPr>
          <w:noProof/>
        </w:rPr>
        <w:tab/>
        <w:t>4245</w:t>
      </w:r>
    </w:p>
    <w:p w14:paraId="454628E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4245</w:t>
      </w:r>
    </w:p>
    <w:p w14:paraId="2F9C1989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4245</w:t>
      </w:r>
    </w:p>
    <w:p w14:paraId="128C5AA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4248</w:t>
      </w:r>
    </w:p>
    <w:p w14:paraId="2D7EE095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4248</w:t>
      </w:r>
    </w:p>
    <w:p w14:paraId="777A902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4248</w:t>
      </w:r>
    </w:p>
    <w:p w14:paraId="33F89104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4251</w:t>
      </w:r>
    </w:p>
    <w:p w14:paraId="61E01B7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 xml:space="preserve">A.14.4.3.8.1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4251</w:t>
      </w:r>
    </w:p>
    <w:p w14:paraId="6D8BB73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4254</w:t>
      </w:r>
    </w:p>
    <w:p w14:paraId="23FFCDC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4254</w:t>
      </w:r>
    </w:p>
    <w:p w14:paraId="2785682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A.14.5.1 Intra-frequency measurements for satellite access</w:t>
      </w:r>
      <w:r>
        <w:rPr>
          <w:noProof/>
        </w:rPr>
        <w:tab/>
        <w:t>4254</w:t>
      </w:r>
    </w:p>
    <w:p w14:paraId="43F9E12F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4254</w:t>
      </w:r>
    </w:p>
    <w:p w14:paraId="64409E5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4254</w:t>
      </w:r>
    </w:p>
    <w:p w14:paraId="1E0665E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4256</w:t>
      </w:r>
    </w:p>
    <w:p w14:paraId="767F94D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4257</w:t>
      </w:r>
    </w:p>
    <w:p w14:paraId="177E2B71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4257</w:t>
      </w:r>
    </w:p>
    <w:p w14:paraId="5E554306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4259</w:t>
      </w:r>
    </w:p>
    <w:p w14:paraId="07F9272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4259</w:t>
      </w:r>
    </w:p>
    <w:p w14:paraId="7C5EF0A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4259</w:t>
      </w:r>
    </w:p>
    <w:p w14:paraId="61443F4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4261</w:t>
      </w:r>
    </w:p>
    <w:p w14:paraId="123CF24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4262</w:t>
      </w:r>
    </w:p>
    <w:p w14:paraId="4727FD1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4262</w:t>
      </w:r>
    </w:p>
    <w:p w14:paraId="6426218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4264</w:t>
      </w:r>
    </w:p>
    <w:p w14:paraId="25E0B8F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4264</w:t>
      </w:r>
    </w:p>
    <w:p w14:paraId="3923D64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for satellite access</w:t>
      </w:r>
      <w:r>
        <w:rPr>
          <w:noProof/>
        </w:rPr>
        <w:tab/>
        <w:t>4264</w:t>
      </w:r>
    </w:p>
    <w:p w14:paraId="2EE0751A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FD-FDD RSRP Intra frequency case for Cat-M1 UE in CEModeA</w:t>
      </w:r>
      <w:r>
        <w:rPr>
          <w:noProof/>
        </w:rPr>
        <w:tab/>
        <w:t>4264</w:t>
      </w:r>
    </w:p>
    <w:p w14:paraId="73F94454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4264</w:t>
      </w:r>
    </w:p>
    <w:p w14:paraId="3CBF3B35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parameters</w:t>
      </w:r>
      <w:r>
        <w:rPr>
          <w:noProof/>
        </w:rPr>
        <w:tab/>
        <w:t>4264</w:t>
      </w:r>
    </w:p>
    <w:p w14:paraId="0F4F414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4267</w:t>
      </w:r>
    </w:p>
    <w:p w14:paraId="6E886FF9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RSRP Intra frequency case for Cat-M1 UE in CEModeA</w:t>
      </w:r>
      <w:r>
        <w:rPr>
          <w:noProof/>
        </w:rPr>
        <w:tab/>
        <w:t>4267</w:t>
      </w:r>
    </w:p>
    <w:p w14:paraId="033C973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4267</w:t>
      </w:r>
    </w:p>
    <w:p w14:paraId="4682319C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parameters</w:t>
      </w:r>
      <w:r>
        <w:rPr>
          <w:noProof/>
        </w:rPr>
        <w:tab/>
        <w:t>4267</w:t>
      </w:r>
    </w:p>
    <w:p w14:paraId="0BB6079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noProof/>
          <w:snapToGrid w:val="0"/>
          <w:lang w:eastAsia="zh-CN"/>
        </w:rPr>
        <w:t>A.14.6.1.2.3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4270</w:t>
      </w:r>
    </w:p>
    <w:p w14:paraId="614DF52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4270</w:t>
      </w:r>
    </w:p>
    <w:p w14:paraId="06C20BEC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4270</w:t>
      </w:r>
    </w:p>
    <w:p w14:paraId="5D5005C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4270</w:t>
      </w:r>
    </w:p>
    <w:p w14:paraId="61FB2B43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4270</w:t>
      </w:r>
    </w:p>
    <w:p w14:paraId="7BB7A677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4271</w:t>
      </w:r>
    </w:p>
    <w:p w14:paraId="4F7A3078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4271</w:t>
      </w:r>
    </w:p>
    <w:p w14:paraId="1DA25492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4271</w:t>
      </w:r>
    </w:p>
    <w:p w14:paraId="77932ADF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4272</w:t>
      </w:r>
    </w:p>
    <w:p w14:paraId="63E091F0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4272</w:t>
      </w:r>
    </w:p>
    <w:p w14:paraId="394B97CD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4273</w:t>
      </w:r>
    </w:p>
    <w:p w14:paraId="240B77BB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4274</w:t>
      </w:r>
    </w:p>
    <w:p w14:paraId="66FCF5C2" w14:textId="77777777" w:rsidR="00806ADF" w:rsidRDefault="00806ADF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4274</w:t>
      </w:r>
    </w:p>
    <w:p w14:paraId="116CEF7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4274</w:t>
      </w:r>
    </w:p>
    <w:p w14:paraId="1B2C6A5A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4274</w:t>
      </w:r>
    </w:p>
    <w:p w14:paraId="11F8AD4E" w14:textId="77777777" w:rsidR="00806ADF" w:rsidRDefault="00806ADF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A.14.6.2.4.3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4275</w:t>
      </w:r>
    </w:p>
    <w:p w14:paraId="0C1D3C11" w14:textId="77777777" w:rsidR="00806ADF" w:rsidRDefault="00806ADF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4276</w:t>
      </w:r>
    </w:p>
    <w:p w14:paraId="58960A87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4276</w:t>
      </w:r>
    </w:p>
    <w:p w14:paraId="0F1EB94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4276</w:t>
      </w:r>
    </w:p>
    <w:p w14:paraId="28B6C9A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4276</w:t>
      </w:r>
    </w:p>
    <w:p w14:paraId="07623AD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4276</w:t>
      </w:r>
    </w:p>
    <w:p w14:paraId="5E77648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4278</w:t>
      </w:r>
    </w:p>
    <w:p w14:paraId="2557770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4279</w:t>
      </w:r>
    </w:p>
    <w:p w14:paraId="277D993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4279</w:t>
      </w:r>
    </w:p>
    <w:p w14:paraId="186C894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E-UTRAN cells for cell re-selection for UE Category M</w:t>
      </w:r>
      <w:r>
        <w:rPr>
          <w:noProof/>
          <w:lang w:eastAsia="zh-CN"/>
        </w:rPr>
        <w:t>2</w:t>
      </w:r>
      <w:r>
        <w:rPr>
          <w:noProof/>
        </w:rPr>
        <w:tab/>
        <w:t>4279</w:t>
      </w:r>
    </w:p>
    <w:p w14:paraId="16DA897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Conditions for measurements of intra-frequence E-UTRAN cells for cell selection</w:t>
      </w:r>
      <w:r>
        <w:rPr>
          <w:noProof/>
        </w:rPr>
        <w:tab/>
        <w:t>4279</w:t>
      </w:r>
    </w:p>
    <w:p w14:paraId="58D9321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 for measurements of inter-frequence E-UTRAN cells for cell selection</w:t>
      </w:r>
      <w:r>
        <w:rPr>
          <w:noProof/>
        </w:rPr>
        <w:tab/>
        <w:t>4281</w:t>
      </w:r>
    </w:p>
    <w:p w14:paraId="1F63603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4282</w:t>
      </w:r>
    </w:p>
    <w:p w14:paraId="426FF3B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4282</w:t>
      </w:r>
    </w:p>
    <w:p w14:paraId="5BE6122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4283</w:t>
      </w:r>
    </w:p>
    <w:p w14:paraId="2453CF2B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4284</w:t>
      </w:r>
    </w:p>
    <w:p w14:paraId="3E3F6C6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4284</w:t>
      </w:r>
    </w:p>
    <w:p w14:paraId="222E85B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4284</w:t>
      </w:r>
    </w:p>
    <w:p w14:paraId="6DCC45D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4285</w:t>
      </w:r>
    </w:p>
    <w:p w14:paraId="50A1630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4285</w:t>
      </w:r>
    </w:p>
    <w:p w14:paraId="5A61472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4285</w:t>
      </w:r>
    </w:p>
    <w:p w14:paraId="60F493A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4286</w:t>
      </w:r>
    </w:p>
    <w:p w14:paraId="21D1C67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4286</w:t>
      </w:r>
    </w:p>
    <w:p w14:paraId="07B67CD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4286</w:t>
      </w:r>
    </w:p>
    <w:p w14:paraId="7EDF5EB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4287</w:t>
      </w:r>
    </w:p>
    <w:p w14:paraId="5A41E8A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4288</w:t>
      </w:r>
    </w:p>
    <w:p w14:paraId="2D86211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CRS-based measurements</w:t>
      </w:r>
      <w:r>
        <w:rPr>
          <w:noProof/>
        </w:rPr>
        <w:tab/>
        <w:t>4288</w:t>
      </w:r>
    </w:p>
    <w:p w14:paraId="0DAF1B9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4288</w:t>
      </w:r>
    </w:p>
    <w:p w14:paraId="11C2FD6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4288</w:t>
      </w:r>
    </w:p>
    <w:p w14:paraId="007F0D3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4288</w:t>
      </w:r>
    </w:p>
    <w:p w14:paraId="252AB97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4289</w:t>
      </w:r>
    </w:p>
    <w:p w14:paraId="7319024F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4289</w:t>
      </w:r>
    </w:p>
    <w:p w14:paraId="217A896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4290</w:t>
      </w:r>
    </w:p>
    <w:p w14:paraId="74F4DCB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4290</w:t>
      </w:r>
    </w:p>
    <w:p w14:paraId="70C39B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4290</w:t>
      </w:r>
    </w:p>
    <w:p w14:paraId="1B1FAA9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4290</w:t>
      </w:r>
    </w:p>
    <w:p w14:paraId="28DF781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4292</w:t>
      </w:r>
    </w:p>
    <w:p w14:paraId="200E9DB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NB-IoT 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</w:t>
      </w:r>
      <w:r>
        <w:rPr>
          <w:noProof/>
          <w:lang w:eastAsia="zh-CN"/>
        </w:rPr>
        <w:t>1</w:t>
      </w:r>
      <w:r>
        <w:rPr>
          <w:noProof/>
        </w:rPr>
        <w:tab/>
        <w:t>4293</w:t>
      </w:r>
    </w:p>
    <w:p w14:paraId="6BC43D8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NB1</w:t>
      </w:r>
      <w:r>
        <w:rPr>
          <w:noProof/>
        </w:rPr>
        <w:tab/>
        <w:t>4293</w:t>
      </w:r>
    </w:p>
    <w:p w14:paraId="6279670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 by UE Category M</w:t>
      </w:r>
      <w:r>
        <w:rPr>
          <w:noProof/>
          <w:lang w:eastAsia="zh-CN"/>
        </w:rPr>
        <w:t>1</w:t>
      </w:r>
      <w:r>
        <w:rPr>
          <w:noProof/>
        </w:rPr>
        <w:tab/>
        <w:t>4294</w:t>
      </w:r>
    </w:p>
    <w:p w14:paraId="6671F1C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measurements by UE Category M</w:t>
      </w:r>
      <w:r>
        <w:rPr>
          <w:noProof/>
          <w:lang w:eastAsia="zh-CN"/>
        </w:rPr>
        <w:t>2</w:t>
      </w:r>
      <w:r>
        <w:rPr>
          <w:noProof/>
        </w:rPr>
        <w:tab/>
        <w:t>4295</w:t>
      </w:r>
    </w:p>
    <w:p w14:paraId="3C55134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intra-frequency </w:t>
      </w:r>
      <w:r>
        <w:rPr>
          <w:noProof/>
        </w:rPr>
        <w:t>measurements</w:t>
      </w:r>
      <w:r>
        <w:rPr>
          <w:noProof/>
        </w:rPr>
        <w:tab/>
        <w:t>4295</w:t>
      </w:r>
    </w:p>
    <w:p w14:paraId="26D2005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</w:t>
      </w:r>
      <w:r>
        <w:rPr>
          <w:noProof/>
        </w:rPr>
        <w:tab/>
        <w:t>4296</w:t>
      </w:r>
    </w:p>
    <w:p w14:paraId="61639FC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4296</w:t>
      </w:r>
    </w:p>
    <w:p w14:paraId="45F5B2D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4297</w:t>
      </w:r>
    </w:p>
    <w:p w14:paraId="7DDBC81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4297</w:t>
      </w:r>
    </w:p>
    <w:p w14:paraId="7398D5B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4298</w:t>
      </w:r>
    </w:p>
    <w:p w14:paraId="494C2EA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4298</w:t>
      </w:r>
    </w:p>
    <w:p w14:paraId="0AA61CF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4299</w:t>
      </w:r>
    </w:p>
    <w:p w14:paraId="21B25CA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4299</w:t>
      </w:r>
    </w:p>
    <w:p w14:paraId="5299C84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4300</w:t>
      </w:r>
    </w:p>
    <w:p w14:paraId="70A59340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4300</w:t>
      </w:r>
    </w:p>
    <w:p w14:paraId="1B0EEC5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4300</w:t>
      </w:r>
    </w:p>
    <w:p w14:paraId="268CD93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4301</w:t>
      </w:r>
    </w:p>
    <w:p w14:paraId="0474C04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4301</w:t>
      </w:r>
    </w:p>
    <w:p w14:paraId="0E016CB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4301</w:t>
      </w:r>
    </w:p>
    <w:p w14:paraId="67B3704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4301</w:t>
      </w:r>
    </w:p>
    <w:p w14:paraId="69E84E6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4301</w:t>
      </w:r>
    </w:p>
    <w:p w14:paraId="1014BF1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4301</w:t>
      </w:r>
    </w:p>
    <w:p w14:paraId="06F421B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4302</w:t>
      </w:r>
    </w:p>
    <w:p w14:paraId="5EBD1D3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4302</w:t>
      </w:r>
    </w:p>
    <w:p w14:paraId="18170E1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4302</w:t>
      </w:r>
    </w:p>
    <w:p w14:paraId="47836D6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4302</w:t>
      </w:r>
    </w:p>
    <w:p w14:paraId="1808F05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4303</w:t>
      </w:r>
    </w:p>
    <w:p w14:paraId="29F9375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UE Rx–Tx Time Difference Measurement under </w:t>
      </w:r>
      <w:r>
        <w:rPr>
          <w:noProof/>
        </w:rPr>
        <w:t>Time Domain Measurement Resource Restriction with CRS Assistance Information</w:t>
      </w:r>
      <w:r>
        <w:rPr>
          <w:noProof/>
        </w:rPr>
        <w:tab/>
        <w:t>4303</w:t>
      </w:r>
    </w:p>
    <w:p w14:paraId="58CCB02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4303</w:t>
      </w:r>
    </w:p>
    <w:p w14:paraId="3F8E1D0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4303</w:t>
      </w:r>
    </w:p>
    <w:p w14:paraId="49FBBDF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4303</w:t>
      </w:r>
    </w:p>
    <w:p w14:paraId="59B3068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4304</w:t>
      </w:r>
    </w:p>
    <w:p w14:paraId="440DDDBB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4304</w:t>
      </w:r>
    </w:p>
    <w:p w14:paraId="6300185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4304</w:t>
      </w:r>
    </w:p>
    <w:p w14:paraId="15B381E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Absolute Discovery Signal Measurement Accuracy Requirements</w:t>
      </w:r>
      <w:r>
        <w:rPr>
          <w:noProof/>
        </w:rPr>
        <w:tab/>
        <w:t>4304</w:t>
      </w:r>
    </w:p>
    <w:p w14:paraId="228C284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4304</w:t>
      </w:r>
    </w:p>
    <w:p w14:paraId="75F21B0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4304</w:t>
      </w:r>
    </w:p>
    <w:p w14:paraId="6405048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Relative Discovery Signal Measurement Accuracy Requirements</w:t>
      </w:r>
      <w:r>
        <w:rPr>
          <w:noProof/>
        </w:rPr>
        <w:tab/>
        <w:t>4305</w:t>
      </w:r>
    </w:p>
    <w:p w14:paraId="2F8BDFC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4305</w:t>
      </w:r>
    </w:p>
    <w:p w14:paraId="241581C2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4305</w:t>
      </w:r>
    </w:p>
    <w:p w14:paraId="681FB17C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4305</w:t>
      </w:r>
    </w:p>
    <w:p w14:paraId="22E8E33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4305</w:t>
      </w:r>
    </w:p>
    <w:p w14:paraId="5B61E13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4305</w:t>
      </w:r>
    </w:p>
    <w:p w14:paraId="550AD1B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4305</w:t>
      </w:r>
    </w:p>
    <w:p w14:paraId="1B1BB97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4305</w:t>
      </w:r>
    </w:p>
    <w:p w14:paraId="11A7B4BF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4306</w:t>
      </w:r>
    </w:p>
    <w:p w14:paraId="69CDD00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4306</w:t>
      </w:r>
    </w:p>
    <w:p w14:paraId="17B2E282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4306</w:t>
      </w:r>
    </w:p>
    <w:p w14:paraId="44A844A8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4306</w:t>
      </w:r>
    </w:p>
    <w:p w14:paraId="065EBA0D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4306</w:t>
      </w:r>
    </w:p>
    <w:p w14:paraId="7B14301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4306</w:t>
      </w:r>
    </w:p>
    <w:p w14:paraId="50865C2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4307</w:t>
      </w:r>
    </w:p>
    <w:p w14:paraId="4D8AA7E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4307</w:t>
      </w:r>
    </w:p>
    <w:p w14:paraId="5B571670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4307</w:t>
      </w:r>
    </w:p>
    <w:p w14:paraId="3704AD4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4307</w:t>
      </w:r>
    </w:p>
    <w:p w14:paraId="4977D6B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4307</w:t>
      </w:r>
    </w:p>
    <w:p w14:paraId="15759349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4307</w:t>
      </w:r>
    </w:p>
    <w:p w14:paraId="5AA018B5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4307</w:t>
      </w:r>
    </w:p>
    <w:p w14:paraId="4AE0B2A4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4307</w:t>
      </w:r>
    </w:p>
    <w:p w14:paraId="2932241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4308</w:t>
      </w:r>
    </w:p>
    <w:p w14:paraId="039EFFB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4308</w:t>
      </w:r>
    </w:p>
    <w:p w14:paraId="05C3D66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4308</w:t>
      </w:r>
    </w:p>
    <w:p w14:paraId="45053AF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4308</w:t>
      </w:r>
    </w:p>
    <w:p w14:paraId="74B3A76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4309</w:t>
      </w:r>
    </w:p>
    <w:p w14:paraId="2B2A624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4309</w:t>
      </w:r>
    </w:p>
    <w:p w14:paraId="14081BE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4309</w:t>
      </w:r>
    </w:p>
    <w:p w14:paraId="1622261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4309</w:t>
      </w:r>
    </w:p>
    <w:p w14:paraId="371AE47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4309</w:t>
      </w:r>
    </w:p>
    <w:p w14:paraId="1DBA9879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4309</w:t>
      </w:r>
    </w:p>
    <w:p w14:paraId="1A781022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Requirements Exceptions</w:t>
      </w:r>
      <w:r>
        <w:rPr>
          <w:noProof/>
        </w:rPr>
        <w:tab/>
        <w:t>4310</w:t>
      </w:r>
    </w:p>
    <w:p w14:paraId="0B0FA858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4310</w:t>
      </w:r>
    </w:p>
    <w:p w14:paraId="72B9F01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4310</w:t>
      </w:r>
    </w:p>
    <w:p w14:paraId="623C7E11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4310</w:t>
      </w:r>
    </w:p>
    <w:p w14:paraId="45BD389A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A75719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A75719">
        <w:rPr>
          <w:rFonts w:eastAsia="MS Mincho"/>
          <w:noProof/>
        </w:rPr>
        <w:t>Inter-band carrier aggregation</w:t>
      </w:r>
      <w:r>
        <w:rPr>
          <w:noProof/>
        </w:rPr>
        <w:tab/>
        <w:t>4310</w:t>
      </w:r>
    </w:p>
    <w:p w14:paraId="07315167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4310</w:t>
      </w:r>
    </w:p>
    <w:p w14:paraId="0A0C8DA6" w14:textId="77777777" w:rsidR="00806ADF" w:rsidRDefault="00806ADF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4310</w:t>
      </w:r>
    </w:p>
    <w:p w14:paraId="1EA2D9BF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lastRenderedPageBreak/>
        <w:t>B.5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4311</w:t>
      </w:r>
    </w:p>
    <w:p w14:paraId="68882FF4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4311</w:t>
      </w:r>
    </w:p>
    <w:p w14:paraId="4BA48CFD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4311</w:t>
      </w:r>
    </w:p>
    <w:p w14:paraId="02C1AE97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4311</w:t>
      </w:r>
    </w:p>
    <w:p w14:paraId="5B5380D0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4312</w:t>
      </w:r>
    </w:p>
    <w:p w14:paraId="2D81A0F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4312</w:t>
      </w:r>
    </w:p>
    <w:p w14:paraId="61097980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V2X</w:t>
      </w:r>
      <w:r>
        <w:rPr>
          <w:noProof/>
        </w:rPr>
        <w:tab/>
        <w:t>4313</w:t>
      </w:r>
    </w:p>
    <w:p w14:paraId="438705CE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4313</w:t>
      </w:r>
    </w:p>
    <w:p w14:paraId="2DF695AA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4313</w:t>
      </w:r>
    </w:p>
    <w:p w14:paraId="67D86ED3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4313</w:t>
      </w:r>
    </w:p>
    <w:p w14:paraId="75208D36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4313</w:t>
      </w:r>
    </w:p>
    <w:p w14:paraId="7CD6346B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4314</w:t>
      </w:r>
    </w:p>
    <w:p w14:paraId="40A5EAFA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4314</w:t>
      </w:r>
    </w:p>
    <w:p w14:paraId="38344745" w14:textId="77777777" w:rsidR="00806ADF" w:rsidRDefault="00806AD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4314</w:t>
      </w:r>
    </w:p>
    <w:p w14:paraId="489F02B9" w14:textId="77777777" w:rsidR="00806ADF" w:rsidRDefault="00806ADF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  <w:lang w:eastAsia="zh-CN"/>
        </w:rPr>
        <w:t>High level test procedure</w:t>
      </w:r>
      <w:r>
        <w:rPr>
          <w:noProof/>
        </w:rPr>
        <w:t xml:space="preserve"> for SAN RRM tests</w:t>
      </w:r>
      <w:r>
        <w:rPr>
          <w:noProof/>
        </w:rPr>
        <w:tab/>
        <w:t>4316</w:t>
      </w:r>
    </w:p>
    <w:p w14:paraId="17385930" w14:textId="77777777" w:rsidR="00806ADF" w:rsidRDefault="00806ADF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C (informative): Change history:</w:t>
      </w:r>
      <w:r>
        <w:rPr>
          <w:noProof/>
        </w:rPr>
        <w:tab/>
        <w:t>4316</w:t>
      </w:r>
    </w:p>
    <w:p w14:paraId="6B7D5F00" w14:textId="67C24214" w:rsidR="00080512" w:rsidRPr="004D3578" w:rsidRDefault="00AF2FE8">
      <w:r>
        <w:rPr>
          <w:noProof/>
          <w:sz w:val="22"/>
        </w:rPr>
        <w:fldChar w:fldCharType="end"/>
      </w:r>
    </w:p>
    <w:p w14:paraId="43B27F4E" w14:textId="3397EC85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E61B4">
        <w:rPr>
          <w:noProof/>
        </w:rPr>
        <w:instrText>31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E61B4">
        <w:rPr>
          <w:noProof/>
        </w:rPr>
        <w:instrText>31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E61B4">
        <w:rPr>
          <w:noProof/>
        </w:rPr>
        <w:instrText>31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0E61B4">
        <w:rPr>
          <w:noProof/>
        </w:rPr>
        <w:instrText>31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E61B4">
        <w:rPr>
          <w:noProof/>
        </w:rPr>
        <w:instrText>31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C8996" w14:textId="77777777" w:rsidR="004C77FF" w:rsidRDefault="004C77FF">
      <w:r>
        <w:separator/>
      </w:r>
    </w:p>
  </w:endnote>
  <w:endnote w:type="continuationSeparator" w:id="0">
    <w:p w14:paraId="7E175CF8" w14:textId="77777777" w:rsidR="004C77FF" w:rsidRDefault="004C7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AEAE0" w14:textId="77777777" w:rsidR="004C77FF" w:rsidRDefault="004C77FF">
      <w:r>
        <w:separator/>
      </w:r>
    </w:p>
  </w:footnote>
  <w:footnote w:type="continuationSeparator" w:id="0">
    <w:p w14:paraId="5A37878B" w14:textId="77777777" w:rsidR="004C77FF" w:rsidRDefault="004C7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544D0813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6ADF">
      <w:rPr>
        <w:rFonts w:ascii="Arial" w:hAnsi="Arial" w:cs="Arial"/>
        <w:b/>
        <w:noProof/>
        <w:sz w:val="18"/>
        <w:szCs w:val="18"/>
      </w:rPr>
      <w:t>3GPP TS 36.133 V18.3.1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A7E6A46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6ADF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3B05"/>
    <w:rsid w:val="000C47C3"/>
    <w:rsid w:val="000C63C2"/>
    <w:rsid w:val="000D58AB"/>
    <w:rsid w:val="000D6668"/>
    <w:rsid w:val="000E61B4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06ADF"/>
    <w:rsid w:val="00830747"/>
    <w:rsid w:val="0085144B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74237"/>
    <w:rsid w:val="00B93086"/>
    <w:rsid w:val="00BA19ED"/>
    <w:rsid w:val="00BA4B8D"/>
    <w:rsid w:val="00BB7024"/>
    <w:rsid w:val="00BC0F7D"/>
    <w:rsid w:val="00BC3769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102</Pages>
  <Words>48476</Words>
  <Characters>276315</Characters>
  <Application>Microsoft Office Word</Application>
  <DocSecurity>0</DocSecurity>
  <Lines>2302</Lines>
  <Paragraphs>648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324143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33</cp:revision>
  <cp:lastPrinted>2019-02-25T14:05:00Z</cp:lastPrinted>
  <dcterms:created xsi:type="dcterms:W3CDTF">2021-09-30T15:24:00Z</dcterms:created>
  <dcterms:modified xsi:type="dcterms:W3CDTF">2023-10-02T12:44:00Z</dcterms:modified>
</cp:coreProperties>
</file>