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3647D663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22178F" w:rsidRPr="00174903">
              <w:t>V</w:t>
            </w:r>
            <w:r w:rsidR="0022178F">
              <w:t>18</w:t>
            </w:r>
            <w:r w:rsidRPr="00174903">
              <w:t>.</w:t>
            </w:r>
            <w:r w:rsidR="00896EA1">
              <w:t>3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676098" w:rsidRPr="00174903">
              <w:rPr>
                <w:sz w:val="32"/>
              </w:rPr>
              <w:t>202</w:t>
            </w:r>
            <w:r w:rsidR="00676098">
              <w:rPr>
                <w:sz w:val="32"/>
              </w:rPr>
              <w:t>3</w:t>
            </w:r>
            <w:r w:rsidRPr="00174903">
              <w:rPr>
                <w:sz w:val="32"/>
              </w:rPr>
              <w:t>-</w:t>
            </w:r>
            <w:bookmarkEnd w:id="4"/>
            <w:r w:rsidR="00896EA1">
              <w:rPr>
                <w:sz w:val="32"/>
              </w:rPr>
              <w:t>09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38BD7E74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22178F">
              <w:rPr>
                <w:rStyle w:val="ZGSM"/>
              </w:rPr>
              <w:t>18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5pt;height:61.8pt" o:ole="">
                  <v:imagedata r:id="rId9" o:title=""/>
                </v:shape>
                <o:OLEObject Type="Embed" ProgID="Word.Picture.8" ShapeID="_x0000_i1025" DrawAspect="Content" ObjectID="_1757493769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04C1977A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676098" w:rsidRPr="00174903">
              <w:rPr>
                <w:noProof/>
                <w:sz w:val="18"/>
              </w:rPr>
              <w:t>202</w:t>
            </w:r>
            <w:r w:rsidR="00676098">
              <w:rPr>
                <w:noProof/>
                <w:sz w:val="18"/>
              </w:rPr>
              <w:t>3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358261FE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65F62802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44A7A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2F69D3A8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09E9A256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6305699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61B100C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5E7899B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53AE6BE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tolerances</w:t>
      </w:r>
      <w:r>
        <w:tab/>
        <w:t>102</w:t>
      </w:r>
    </w:p>
    <w:p w14:paraId="656F70D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7F499B3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45D53B8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ko-KR"/>
        </w:rPr>
        <w:t>3.5.1A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ko-KR"/>
        </w:rPr>
        <w:t>Groups of bands for satellite access</w:t>
      </w:r>
      <w:r>
        <w:tab/>
        <w:t>105</w:t>
      </w:r>
    </w:p>
    <w:p w14:paraId="205A08F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106</w:t>
      </w:r>
    </w:p>
    <w:p w14:paraId="3916611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106</w:t>
      </w:r>
    </w:p>
    <w:p w14:paraId="2A97912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112</w:t>
      </w:r>
    </w:p>
    <w:p w14:paraId="13A7C72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114</w:t>
      </w:r>
    </w:p>
    <w:p w14:paraId="268F07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115</w:t>
      </w:r>
    </w:p>
    <w:p w14:paraId="58212F1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116</w:t>
      </w:r>
    </w:p>
    <w:p w14:paraId="0C179BA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117</w:t>
      </w:r>
    </w:p>
    <w:p w14:paraId="00BA646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118</w:t>
      </w:r>
    </w:p>
    <w:p w14:paraId="09A99E81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118</w:t>
      </w:r>
    </w:p>
    <w:p w14:paraId="4B32765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118</w:t>
      </w:r>
    </w:p>
    <w:p w14:paraId="69F36EF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118</w:t>
      </w:r>
    </w:p>
    <w:p w14:paraId="3AF3E8A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118</w:t>
      </w:r>
    </w:p>
    <w:p w14:paraId="3A31CF2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118</w:t>
      </w:r>
    </w:p>
    <w:p w14:paraId="23E4B54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120</w:t>
      </w:r>
    </w:p>
    <w:p w14:paraId="180B41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121</w:t>
      </w:r>
    </w:p>
    <w:p w14:paraId="02E759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121</w:t>
      </w:r>
    </w:p>
    <w:p w14:paraId="0051B3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122</w:t>
      </w:r>
    </w:p>
    <w:p w14:paraId="595F2D4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125</w:t>
      </w:r>
    </w:p>
    <w:p w14:paraId="33590B7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125</w:t>
      </w:r>
    </w:p>
    <w:p w14:paraId="7A1924B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126</w:t>
      </w:r>
    </w:p>
    <w:p w14:paraId="31A2C74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128</w:t>
      </w:r>
    </w:p>
    <w:p w14:paraId="4CC3517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129</w:t>
      </w:r>
    </w:p>
    <w:p w14:paraId="7C1A4E2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130</w:t>
      </w:r>
    </w:p>
    <w:p w14:paraId="1834FFE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131</w:t>
      </w:r>
    </w:p>
    <w:p w14:paraId="444A947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134</w:t>
      </w:r>
    </w:p>
    <w:p w14:paraId="7C2D841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for RedCap</w:t>
      </w:r>
      <w:r>
        <w:tab/>
        <w:t>135</w:t>
      </w:r>
    </w:p>
    <w:p w14:paraId="793287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137</w:t>
      </w:r>
    </w:p>
    <w:p w14:paraId="228A1A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138</w:t>
      </w:r>
    </w:p>
    <w:p w14:paraId="273154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</w:t>
      </w:r>
    </w:p>
    <w:p w14:paraId="2A7AEC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139</w:t>
      </w:r>
    </w:p>
    <w:p w14:paraId="48CCFA1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139</w:t>
      </w:r>
    </w:p>
    <w:p w14:paraId="7AA4600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140</w:t>
      </w:r>
    </w:p>
    <w:p w14:paraId="0F042A6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140</w:t>
      </w:r>
    </w:p>
    <w:p w14:paraId="2DDABC9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140</w:t>
      </w:r>
    </w:p>
    <w:p w14:paraId="3B82595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141</w:t>
      </w:r>
    </w:p>
    <w:p w14:paraId="12A9CF4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141</w:t>
      </w:r>
    </w:p>
    <w:p w14:paraId="178074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141</w:t>
      </w:r>
    </w:p>
    <w:p w14:paraId="360849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for RedCap</w:t>
      </w:r>
      <w:r>
        <w:tab/>
        <w:t>141</w:t>
      </w:r>
    </w:p>
    <w:p w14:paraId="7707892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142</w:t>
      </w:r>
    </w:p>
    <w:p w14:paraId="772517B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142</w:t>
      </w:r>
    </w:p>
    <w:p w14:paraId="650AFDF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142</w:t>
      </w:r>
    </w:p>
    <w:p w14:paraId="71BE327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?? ??"/>
        </w:rPr>
        <w:t>Requirements</w:t>
      </w:r>
      <w:r>
        <w:tab/>
        <w:t>142</w:t>
      </w:r>
    </w:p>
    <w:p w14:paraId="28A2E67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142</w:t>
      </w:r>
    </w:p>
    <w:p w14:paraId="0C70E2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142</w:t>
      </w:r>
    </w:p>
    <w:p w14:paraId="61A3102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143</w:t>
      </w:r>
    </w:p>
    <w:p w14:paraId="47B071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143</w:t>
      </w:r>
    </w:p>
    <w:p w14:paraId="56ECFBD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143</w:t>
      </w:r>
    </w:p>
    <w:p w14:paraId="5C8699A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744A7A">
        <w:rPr>
          <w:i/>
        </w:rPr>
        <w:t>timeSinceFailure</w:t>
      </w:r>
      <w:r>
        <w:tab/>
        <w:t>143</w:t>
      </w:r>
    </w:p>
    <w:p w14:paraId="32C1BC7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143</w:t>
      </w:r>
    </w:p>
    <w:p w14:paraId="4D67F36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143</w:t>
      </w:r>
    </w:p>
    <w:p w14:paraId="27F2806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143</w:t>
      </w:r>
    </w:p>
    <w:p w14:paraId="1D34C7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144</w:t>
      </w:r>
    </w:p>
    <w:p w14:paraId="0CC93E4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144</w:t>
      </w:r>
    </w:p>
    <w:p w14:paraId="1F66B6C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144</w:t>
      </w:r>
    </w:p>
    <w:p w14:paraId="427DF43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144</w:t>
      </w:r>
    </w:p>
    <w:p w14:paraId="750E9D3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144</w:t>
      </w:r>
    </w:p>
    <w:p w14:paraId="4CB36D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144</w:t>
      </w:r>
    </w:p>
    <w:p w14:paraId="1A854B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144</w:t>
      </w:r>
    </w:p>
    <w:p w14:paraId="06AEE3B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145</w:t>
      </w:r>
    </w:p>
    <w:p w14:paraId="7E62B8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145</w:t>
      </w:r>
    </w:p>
    <w:p w14:paraId="2C480CF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146</w:t>
      </w:r>
    </w:p>
    <w:p w14:paraId="63276F7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146</w:t>
      </w:r>
    </w:p>
    <w:p w14:paraId="7AEC50D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146</w:t>
      </w:r>
    </w:p>
    <w:p w14:paraId="56E5564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146</w:t>
      </w:r>
    </w:p>
    <w:p w14:paraId="372C32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147</w:t>
      </w:r>
    </w:p>
    <w:p w14:paraId="358D7A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148</w:t>
      </w:r>
    </w:p>
    <w:p w14:paraId="0FB1D81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149</w:t>
      </w:r>
    </w:p>
    <w:p w14:paraId="34BC16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151</w:t>
      </w:r>
    </w:p>
    <w:p w14:paraId="2EB995B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152</w:t>
      </w:r>
    </w:p>
    <w:p w14:paraId="20B117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153</w:t>
      </w:r>
    </w:p>
    <w:p w14:paraId="44F16F6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154</w:t>
      </w:r>
    </w:p>
    <w:p w14:paraId="7D4C2C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156</w:t>
      </w:r>
    </w:p>
    <w:p w14:paraId="6E4289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156</w:t>
      </w:r>
    </w:p>
    <w:p w14:paraId="09A0BA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156</w:t>
      </w:r>
    </w:p>
    <w:p w14:paraId="7630ED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156</w:t>
      </w:r>
    </w:p>
    <w:p w14:paraId="4E25257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157</w:t>
      </w:r>
    </w:p>
    <w:p w14:paraId="021A59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157</w:t>
      </w:r>
    </w:p>
    <w:p w14:paraId="47EE7A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157</w:t>
      </w:r>
    </w:p>
    <w:p w14:paraId="22E4B6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157</w:t>
      </w:r>
    </w:p>
    <w:p w14:paraId="3B3B6A0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NB-IoT for Satellite Access</w:t>
      </w:r>
      <w:r>
        <w:tab/>
        <w:t>158</w:t>
      </w:r>
    </w:p>
    <w:p w14:paraId="715F7A9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158</w:t>
      </w:r>
    </w:p>
    <w:p w14:paraId="76EEC9D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for UE category NB-IoT for Satellite Access</w:t>
      </w:r>
      <w:r>
        <w:tab/>
        <w:t>158</w:t>
      </w:r>
    </w:p>
    <w:p w14:paraId="41C25F5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158</w:t>
      </w:r>
    </w:p>
    <w:p w14:paraId="58CFD6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160</w:t>
      </w:r>
    </w:p>
    <w:p w14:paraId="386DAD2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161</w:t>
      </w:r>
    </w:p>
    <w:p w14:paraId="6297CC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163</w:t>
      </w:r>
    </w:p>
    <w:p w14:paraId="747D66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165</w:t>
      </w:r>
    </w:p>
    <w:p w14:paraId="09E23A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165</w:t>
      </w:r>
    </w:p>
    <w:p w14:paraId="46D93E1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168</w:t>
      </w:r>
    </w:p>
    <w:p w14:paraId="172EE1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169</w:t>
      </w:r>
    </w:p>
    <w:p w14:paraId="7C7A9A2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171</w:t>
      </w:r>
    </w:p>
    <w:p w14:paraId="067802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172</w:t>
      </w:r>
    </w:p>
    <w:p w14:paraId="44F4EA0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172</w:t>
      </w:r>
    </w:p>
    <w:p w14:paraId="02C2AE7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172</w:t>
      </w:r>
    </w:p>
    <w:p w14:paraId="01ABCD3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NB-IoT for Satellite Access</w:t>
      </w:r>
      <w:r>
        <w:tab/>
        <w:t>173</w:t>
      </w:r>
    </w:p>
    <w:p w14:paraId="36ED9E5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173</w:t>
      </w:r>
    </w:p>
    <w:p w14:paraId="54E03FC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173</w:t>
      </w:r>
    </w:p>
    <w:p w14:paraId="39FB6EC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173</w:t>
      </w:r>
    </w:p>
    <w:p w14:paraId="7DD514E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173</w:t>
      </w:r>
    </w:p>
    <w:p w14:paraId="728F57C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173</w:t>
      </w:r>
    </w:p>
    <w:p w14:paraId="00283FC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173</w:t>
      </w:r>
    </w:p>
    <w:p w14:paraId="232247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174</w:t>
      </w:r>
    </w:p>
    <w:p w14:paraId="7530D1A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lastRenderedPageBreak/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 and evaluation of serving cell for UE category M1 in normal coverage</w:t>
      </w:r>
      <w:r>
        <w:tab/>
        <w:t>174</w:t>
      </w:r>
    </w:p>
    <w:p w14:paraId="6CE8285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174</w:t>
      </w:r>
    </w:p>
    <w:p w14:paraId="215FA93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Measurements of intra-frequency cells for UE category M1 in normal coverage</w:t>
      </w:r>
      <w:r>
        <w:tab/>
        <w:t>175</w:t>
      </w:r>
    </w:p>
    <w:p w14:paraId="6DEC155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Measurements of inter-frequency cells for UE category M1 in normal coverage</w:t>
      </w:r>
      <w:r>
        <w:tab/>
        <w:t>177</w:t>
      </w:r>
    </w:p>
    <w:p w14:paraId="14FCCEA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Maximum allowed layers for multiple monitoring for UE category M1 in normal coverage</w:t>
      </w:r>
      <w:r>
        <w:tab/>
        <w:t>179</w:t>
      </w:r>
    </w:p>
    <w:p w14:paraId="4190C14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179</w:t>
      </w:r>
    </w:p>
    <w:p w14:paraId="695458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180</w:t>
      </w:r>
    </w:p>
    <w:p w14:paraId="63CB633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 and evaluation of serving cell for UE category M1 in enhanced coverage</w:t>
      </w:r>
      <w:r>
        <w:tab/>
        <w:t>180</w:t>
      </w:r>
    </w:p>
    <w:p w14:paraId="0CA9795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181</w:t>
      </w:r>
    </w:p>
    <w:p w14:paraId="5CA0C1F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Measurements of intra-frequency cells for UE category M1 in enhanced coverage</w:t>
      </w:r>
      <w:r>
        <w:tab/>
        <w:t>182</w:t>
      </w:r>
    </w:p>
    <w:p w14:paraId="1E3E05E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Measurements of inter-frequency cells for UE category M1 in enhanced coverage</w:t>
      </w:r>
      <w:r>
        <w:tab/>
        <w:t>185</w:t>
      </w:r>
    </w:p>
    <w:p w14:paraId="4C74912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Maximum allowed layers for multiple monitoring for UE category M1 in enhanced coverage</w:t>
      </w:r>
      <w:r>
        <w:tab/>
        <w:t>186</w:t>
      </w:r>
    </w:p>
    <w:p w14:paraId="2EF2890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187</w:t>
      </w:r>
    </w:p>
    <w:p w14:paraId="297E7F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187</w:t>
      </w:r>
    </w:p>
    <w:p w14:paraId="74DDA69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187</w:t>
      </w:r>
    </w:p>
    <w:p w14:paraId="764D9D0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188</w:t>
      </w:r>
    </w:p>
    <w:p w14:paraId="1A8E77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188</w:t>
      </w:r>
    </w:p>
    <w:p w14:paraId="669AA8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188</w:t>
      </w:r>
    </w:p>
    <w:p w14:paraId="56475F7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188</w:t>
      </w:r>
    </w:p>
    <w:p w14:paraId="0B26B3D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 for Satellite Access</w:t>
      </w:r>
      <w:r>
        <w:tab/>
        <w:t>189</w:t>
      </w:r>
    </w:p>
    <w:p w14:paraId="66CE4E3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189</w:t>
      </w:r>
    </w:p>
    <w:p w14:paraId="139B91A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for UE category M1 for Satellite Access</w:t>
      </w:r>
      <w:r>
        <w:tab/>
        <w:t>189</w:t>
      </w:r>
    </w:p>
    <w:p w14:paraId="522EE5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190</w:t>
      </w:r>
    </w:p>
    <w:p w14:paraId="6C19887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 and evaluation of serving cell for UE category M1 in normal coverage</w:t>
      </w:r>
      <w:r>
        <w:tab/>
        <w:t>190</w:t>
      </w:r>
    </w:p>
    <w:p w14:paraId="2A9631A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192</w:t>
      </w:r>
    </w:p>
    <w:p w14:paraId="5EFA97A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Measurements of intra-frequency cells for UE category M1 in normal coverage</w:t>
      </w:r>
      <w:r>
        <w:tab/>
        <w:t>193</w:t>
      </w:r>
    </w:p>
    <w:p w14:paraId="4E99857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Measurements of inter-frequency cells for UE category M1 in normal coverage</w:t>
      </w:r>
      <w:r>
        <w:tab/>
        <w:t>196</w:t>
      </w:r>
    </w:p>
    <w:p w14:paraId="72A0FF5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Maximum allowed layers for multiple monitoring for UE category M1 in normal coverage</w:t>
      </w:r>
      <w:r>
        <w:tab/>
        <w:t>197</w:t>
      </w:r>
    </w:p>
    <w:p w14:paraId="25717F4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4.7A.2.1.5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198</w:t>
      </w:r>
    </w:p>
    <w:p w14:paraId="0E2CC79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198</w:t>
      </w:r>
    </w:p>
    <w:p w14:paraId="66F1F54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4.7A.2.2.1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 and evaluation of serving cell for UE category M1 in enhanced coverage</w:t>
      </w:r>
      <w:r>
        <w:tab/>
        <w:t>198</w:t>
      </w:r>
    </w:p>
    <w:p w14:paraId="6B5B5D3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200</w:t>
      </w:r>
    </w:p>
    <w:p w14:paraId="2B13D83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4.7A.2.2.2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Measurements of intra-frequency cells for UE category M1 in enhanced coverage</w:t>
      </w:r>
      <w:r>
        <w:tab/>
        <w:t>202</w:t>
      </w:r>
    </w:p>
    <w:p w14:paraId="335A18D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4.7A.2.2.3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Measurements of inter-frequency cells for UE category M1 in enhanced coverage</w:t>
      </w:r>
      <w:r>
        <w:tab/>
        <w:t>204</w:t>
      </w:r>
    </w:p>
    <w:p w14:paraId="22778A5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4.7A.2.2.4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Maximum allowed layers for multiple monitoring for UE category M1 in enhanced coverage</w:t>
      </w:r>
      <w:r>
        <w:tab/>
        <w:t>206</w:t>
      </w:r>
    </w:p>
    <w:p w14:paraId="5F02A86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4.7A.2.2.5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207</w:t>
      </w:r>
    </w:p>
    <w:p w14:paraId="040298B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207</w:t>
      </w:r>
    </w:p>
    <w:p w14:paraId="72A9412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 for Satellite Access</w:t>
      </w:r>
      <w:r>
        <w:tab/>
        <w:t>207</w:t>
      </w:r>
    </w:p>
    <w:p w14:paraId="62364AF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 for Satellite Access</w:t>
      </w:r>
      <w:r>
        <w:tab/>
        <w:t>208</w:t>
      </w:r>
    </w:p>
    <w:p w14:paraId="57E7BE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7088DD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208</w:t>
      </w:r>
    </w:p>
    <w:p w14:paraId="4DA5C45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208</w:t>
      </w:r>
    </w:p>
    <w:p w14:paraId="6B697BB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209</w:t>
      </w:r>
    </w:p>
    <w:p w14:paraId="48BD0ED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209</w:t>
      </w:r>
    </w:p>
    <w:p w14:paraId="17EE96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210</w:t>
      </w:r>
    </w:p>
    <w:p w14:paraId="3713BB7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211</w:t>
      </w:r>
    </w:p>
    <w:p w14:paraId="0B0C20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212</w:t>
      </w:r>
    </w:p>
    <w:p w14:paraId="6B3449F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213</w:t>
      </w:r>
    </w:p>
    <w:p w14:paraId="500631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214</w:t>
      </w:r>
    </w:p>
    <w:p w14:paraId="18A2A1A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215</w:t>
      </w:r>
    </w:p>
    <w:p w14:paraId="321F431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216</w:t>
      </w:r>
    </w:p>
    <w:p w14:paraId="745E1D5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217</w:t>
      </w:r>
    </w:p>
    <w:p w14:paraId="5997F4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218</w:t>
      </w:r>
    </w:p>
    <w:p w14:paraId="3579D2E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218</w:t>
      </w:r>
    </w:p>
    <w:p w14:paraId="1D9D26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219</w:t>
      </w:r>
    </w:p>
    <w:p w14:paraId="30CAF3F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220</w:t>
      </w:r>
    </w:p>
    <w:p w14:paraId="74FEC3C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221</w:t>
      </w:r>
    </w:p>
    <w:p w14:paraId="6CAA13E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221</w:t>
      </w:r>
    </w:p>
    <w:p w14:paraId="53CA07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222</w:t>
      </w:r>
    </w:p>
    <w:p w14:paraId="0884A14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223</w:t>
      </w:r>
    </w:p>
    <w:p w14:paraId="632BECC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14:paraId="2727227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223</w:t>
      </w:r>
    </w:p>
    <w:p w14:paraId="23616A4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223</w:t>
      </w:r>
    </w:p>
    <w:p w14:paraId="6B37BB4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224</w:t>
      </w:r>
    </w:p>
    <w:p w14:paraId="541777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224</w:t>
      </w:r>
    </w:p>
    <w:p w14:paraId="23579B71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225</w:t>
      </w:r>
    </w:p>
    <w:p w14:paraId="72F3053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225</w:t>
      </w:r>
    </w:p>
    <w:p w14:paraId="701C97B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Introduction</w:t>
      </w:r>
      <w:r>
        <w:tab/>
        <w:t>226</w:t>
      </w:r>
    </w:p>
    <w:p w14:paraId="13F4A43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Requirements</w:t>
      </w:r>
      <w:r>
        <w:tab/>
        <w:t>226</w:t>
      </w:r>
    </w:p>
    <w:p w14:paraId="2B4BB08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UE measurement capability</w:t>
      </w:r>
      <w:r>
        <w:tab/>
        <w:t>226</w:t>
      </w:r>
    </w:p>
    <w:p w14:paraId="11BF5AB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Measurement and evaluation of serving cell</w:t>
      </w:r>
      <w:r>
        <w:tab/>
        <w:t>226</w:t>
      </w:r>
    </w:p>
    <w:p w14:paraId="750829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Measurements of intra-frequency E-UTRAN cells</w:t>
      </w:r>
      <w:r>
        <w:tab/>
        <w:t>226</w:t>
      </w:r>
    </w:p>
    <w:p w14:paraId="552BDE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Measurements of inter-frequency E-UTRAN cells</w:t>
      </w:r>
      <w:r>
        <w:tab/>
        <w:t>226</w:t>
      </w:r>
    </w:p>
    <w:p w14:paraId="0F0867A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226</w:t>
      </w:r>
    </w:p>
    <w:p w14:paraId="507E69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226</w:t>
      </w:r>
    </w:p>
    <w:p w14:paraId="1CB3BD7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226</w:t>
      </w:r>
    </w:p>
    <w:p w14:paraId="367923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4A.1.2.8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UE measurement capability for RedCap</w:t>
      </w:r>
      <w:r>
        <w:tab/>
        <w:t>226</w:t>
      </w:r>
    </w:p>
    <w:p w14:paraId="6064FC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 for RedCap</w:t>
      </w:r>
      <w:r>
        <w:tab/>
        <w:t>226</w:t>
      </w:r>
    </w:p>
    <w:p w14:paraId="1D307D8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227</w:t>
      </w:r>
    </w:p>
    <w:p w14:paraId="684B7BA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Introduction</w:t>
      </w:r>
      <w:r>
        <w:tab/>
        <w:t>227</w:t>
      </w:r>
    </w:p>
    <w:p w14:paraId="32D4966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Cell Selection</w:t>
      </w:r>
      <w:r>
        <w:tab/>
        <w:t>227</w:t>
      </w:r>
    </w:p>
    <w:p w14:paraId="209BDA1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Cell Reselection</w:t>
      </w:r>
      <w:r>
        <w:tab/>
        <w:t>227</w:t>
      </w:r>
    </w:p>
    <w:p w14:paraId="160AA64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227</w:t>
      </w:r>
    </w:p>
    <w:p w14:paraId="3199F0A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 and evaluation of serving cell for UE category M1 in normal coverage</w:t>
      </w:r>
      <w:r>
        <w:tab/>
        <w:t>227</w:t>
      </w:r>
    </w:p>
    <w:p w14:paraId="79B1D7A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Measurements of intra-frequency cells for UE category M1 in normal coverage</w:t>
      </w:r>
      <w:r>
        <w:tab/>
        <w:t>228</w:t>
      </w:r>
    </w:p>
    <w:p w14:paraId="36AA5F0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Measurements of inter-frequency cells for UE category M1 in normal coverage</w:t>
      </w:r>
      <w:r>
        <w:tab/>
        <w:t>228</w:t>
      </w:r>
    </w:p>
    <w:p w14:paraId="410D8A0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Maximum allowed layers for multiple monitoring for UE category M1 in normal coverage</w:t>
      </w:r>
      <w:r>
        <w:tab/>
        <w:t>228</w:t>
      </w:r>
    </w:p>
    <w:p w14:paraId="3F74341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>Maximum interruption in paging reception for Category M1 UEs in normal coverage</w:t>
      </w:r>
      <w:r>
        <w:tab/>
        <w:t>228</w:t>
      </w:r>
    </w:p>
    <w:p w14:paraId="67FFF7A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Channel quality report for UE Category M1 in idle mode</w:t>
      </w:r>
      <w:r>
        <w:tab/>
        <w:t>230</w:t>
      </w:r>
    </w:p>
    <w:p w14:paraId="61CCA792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230</w:t>
      </w:r>
    </w:p>
    <w:p w14:paraId="0345671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231</w:t>
      </w:r>
    </w:p>
    <w:p w14:paraId="1890385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231</w:t>
      </w:r>
    </w:p>
    <w:p w14:paraId="6FCE45C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231</w:t>
      </w:r>
    </w:p>
    <w:p w14:paraId="57581B3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231</w:t>
      </w:r>
    </w:p>
    <w:p w14:paraId="6A19F0A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231</w:t>
      </w:r>
    </w:p>
    <w:p w14:paraId="00328D1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231</w:t>
      </w:r>
    </w:p>
    <w:p w14:paraId="2E5C65D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232</w:t>
      </w:r>
    </w:p>
    <w:p w14:paraId="29BB5D1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(Void)</w:t>
      </w:r>
      <w:r>
        <w:tab/>
        <w:t>233</w:t>
      </w:r>
    </w:p>
    <w:p w14:paraId="13F02DB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(Void)</w:t>
      </w:r>
      <w:r>
        <w:tab/>
        <w:t>233</w:t>
      </w:r>
    </w:p>
    <w:p w14:paraId="00170CA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TDD – FDD</w:t>
      </w:r>
      <w:r>
        <w:tab/>
        <w:t>233</w:t>
      </w:r>
    </w:p>
    <w:p w14:paraId="0F4CC1C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(Void)</w:t>
      </w:r>
      <w:r>
        <w:tab/>
        <w:t>233</w:t>
      </w:r>
    </w:p>
    <w:p w14:paraId="0EB2ACB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(Void)</w:t>
      </w:r>
      <w:r>
        <w:tab/>
        <w:t>233</w:t>
      </w:r>
    </w:p>
    <w:p w14:paraId="77998D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TDD – TDD</w:t>
      </w:r>
      <w:r>
        <w:tab/>
        <w:t>233</w:t>
      </w:r>
    </w:p>
    <w:p w14:paraId="58DDAE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233</w:t>
      </w:r>
    </w:p>
    <w:p w14:paraId="4B79DF1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233</w:t>
      </w:r>
    </w:p>
    <w:p w14:paraId="1D71795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235</w:t>
      </w:r>
    </w:p>
    <w:p w14:paraId="2548A04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235</w:t>
      </w:r>
    </w:p>
    <w:p w14:paraId="6E38801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235</w:t>
      </w:r>
    </w:p>
    <w:p w14:paraId="08966E6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236</w:t>
      </w:r>
    </w:p>
    <w:p w14:paraId="0E158DD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Handover delay</w:t>
      </w:r>
      <w:r>
        <w:tab/>
        <w:t>236</w:t>
      </w:r>
    </w:p>
    <w:p w14:paraId="6BEECAE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Measurement time</w:t>
      </w:r>
      <w:r>
        <w:tab/>
        <w:t>237</w:t>
      </w:r>
    </w:p>
    <w:p w14:paraId="42EA749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Preparation time</w:t>
      </w:r>
      <w:r>
        <w:tab/>
        <w:t>237</w:t>
      </w:r>
    </w:p>
    <w:p w14:paraId="378827D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Interruption time</w:t>
      </w:r>
      <w:r>
        <w:tab/>
        <w:t>237</w:t>
      </w:r>
    </w:p>
    <w:p w14:paraId="7D6C37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237</w:t>
      </w:r>
    </w:p>
    <w:p w14:paraId="3BA0848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238</w:t>
      </w:r>
    </w:p>
    <w:p w14:paraId="1809B8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238</w:t>
      </w:r>
    </w:p>
    <w:p w14:paraId="47ECE92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238</w:t>
      </w:r>
    </w:p>
    <w:p w14:paraId="66B9487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238</w:t>
      </w:r>
    </w:p>
    <w:p w14:paraId="6D1E127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238</w:t>
      </w:r>
    </w:p>
    <w:p w14:paraId="35B818A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238</w:t>
      </w:r>
    </w:p>
    <w:p w14:paraId="7296B76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238</w:t>
      </w:r>
    </w:p>
    <w:p w14:paraId="1B05CF9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238</w:t>
      </w:r>
    </w:p>
    <w:p w14:paraId="48FAB00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- UTRAN TDD Handover</w:t>
      </w:r>
      <w:r>
        <w:tab/>
        <w:t>239</w:t>
      </w:r>
    </w:p>
    <w:p w14:paraId="5440996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Introduction</w:t>
      </w:r>
      <w:r>
        <w:tab/>
        <w:t>239</w:t>
      </w:r>
    </w:p>
    <w:p w14:paraId="4D4A8EA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239</w:t>
      </w:r>
    </w:p>
    <w:p w14:paraId="404EEB3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239</w:t>
      </w:r>
    </w:p>
    <w:p w14:paraId="2EA27B5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239</w:t>
      </w:r>
    </w:p>
    <w:p w14:paraId="2A61A03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240</w:t>
      </w:r>
    </w:p>
    <w:p w14:paraId="7E4BB33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240</w:t>
      </w:r>
    </w:p>
    <w:p w14:paraId="392669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240</w:t>
      </w:r>
    </w:p>
    <w:p w14:paraId="11B8484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240</w:t>
      </w:r>
    </w:p>
    <w:p w14:paraId="65B9DBC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240</w:t>
      </w:r>
    </w:p>
    <w:p w14:paraId="26324C0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240</w:t>
      </w:r>
    </w:p>
    <w:p w14:paraId="729B420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Introduction</w:t>
      </w:r>
      <w:r>
        <w:tab/>
        <w:t>240</w:t>
      </w:r>
    </w:p>
    <w:p w14:paraId="49408A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Handover delay</w:t>
      </w:r>
      <w:r>
        <w:tab/>
        <w:t>241</w:t>
      </w:r>
    </w:p>
    <w:p w14:paraId="4C08F5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Interruption time</w:t>
      </w:r>
      <w:r>
        <w:tab/>
        <w:t>241</w:t>
      </w:r>
    </w:p>
    <w:p w14:paraId="0ECB193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E-UTRAN - NR FR1 Handover to target cell using CCA</w:t>
      </w:r>
      <w:r>
        <w:tab/>
        <w:t>241</w:t>
      </w:r>
    </w:p>
    <w:p w14:paraId="2092EEA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Introduction</w:t>
      </w:r>
      <w:r>
        <w:tab/>
        <w:t>241</w:t>
      </w:r>
    </w:p>
    <w:p w14:paraId="3FD971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Handover delay</w:t>
      </w:r>
      <w:r>
        <w:tab/>
        <w:t>242</w:t>
      </w:r>
    </w:p>
    <w:p w14:paraId="13DC768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Interruption time</w:t>
      </w:r>
      <w:r>
        <w:tab/>
        <w:t>242</w:t>
      </w:r>
    </w:p>
    <w:p w14:paraId="0BBB236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5.3.4B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- NR FR1 Handover</w:t>
      </w:r>
      <w:r w:rsidRPr="00744A7A">
        <w:rPr>
          <w:lang w:val="sv-SE" w:eastAsia="ko-KR"/>
        </w:rPr>
        <w:t xml:space="preserve"> for </w:t>
      </w:r>
      <w:r w:rsidRPr="00744A7A">
        <w:rPr>
          <w:rFonts w:eastAsia="Malgun Gothic"/>
          <w:lang w:val="sv-SE"/>
        </w:rPr>
        <w:t>RedCap</w:t>
      </w:r>
      <w:r>
        <w:tab/>
        <w:t>243</w:t>
      </w:r>
    </w:p>
    <w:p w14:paraId="254A1FE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5.3.4B.1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Introduction</w:t>
      </w:r>
      <w:r>
        <w:tab/>
        <w:t>243</w:t>
      </w:r>
    </w:p>
    <w:p w14:paraId="27B5BF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5.3.4B.2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Requirements</w:t>
      </w:r>
      <w:r>
        <w:tab/>
        <w:t>243</w:t>
      </w:r>
    </w:p>
    <w:p w14:paraId="0270088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- NR FR2 Handover</w:t>
      </w:r>
      <w:r>
        <w:tab/>
        <w:t>243</w:t>
      </w:r>
    </w:p>
    <w:p w14:paraId="1F0502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 w:eastAsia="zh-CN"/>
        </w:rPr>
        <w:t>Introduction</w:t>
      </w:r>
      <w:r>
        <w:tab/>
        <w:t>243</w:t>
      </w:r>
    </w:p>
    <w:p w14:paraId="1E3C18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Handover delay</w:t>
      </w:r>
      <w:r>
        <w:tab/>
        <w:t>243</w:t>
      </w:r>
    </w:p>
    <w:p w14:paraId="027D0BA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Interruption time</w:t>
      </w:r>
      <w:r>
        <w:tab/>
        <w:t>243</w:t>
      </w:r>
    </w:p>
    <w:p w14:paraId="1233E82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244</w:t>
      </w:r>
    </w:p>
    <w:p w14:paraId="6C5E9AC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244</w:t>
      </w:r>
    </w:p>
    <w:p w14:paraId="0465B1D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244</w:t>
      </w:r>
    </w:p>
    <w:p w14:paraId="4C65742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244</w:t>
      </w:r>
    </w:p>
    <w:p w14:paraId="6B26DD1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244</w:t>
      </w:r>
    </w:p>
    <w:p w14:paraId="4CFC365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– cdma2000 1X Handover</w:t>
      </w:r>
      <w:r>
        <w:tab/>
        <w:t>245</w:t>
      </w:r>
    </w:p>
    <w:p w14:paraId="02BD54A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Introduction</w:t>
      </w:r>
      <w:r>
        <w:tab/>
        <w:t>245</w:t>
      </w:r>
    </w:p>
    <w:p w14:paraId="3464D16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245</w:t>
      </w:r>
    </w:p>
    <w:p w14:paraId="1AC2FEC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245</w:t>
      </w:r>
    </w:p>
    <w:p w14:paraId="45B4909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245</w:t>
      </w:r>
    </w:p>
    <w:p w14:paraId="3B1B3C6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245</w:t>
      </w:r>
    </w:p>
    <w:p w14:paraId="1EE935E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246</w:t>
      </w:r>
    </w:p>
    <w:p w14:paraId="73C69E4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246</w:t>
      </w:r>
    </w:p>
    <w:p w14:paraId="25B2500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246</w:t>
      </w:r>
    </w:p>
    <w:p w14:paraId="44B4CE5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246</w:t>
      </w:r>
    </w:p>
    <w:p w14:paraId="675DE4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246</w:t>
      </w:r>
    </w:p>
    <w:p w14:paraId="180D783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247</w:t>
      </w:r>
    </w:p>
    <w:p w14:paraId="57C94F3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247</w:t>
      </w:r>
    </w:p>
    <w:p w14:paraId="60F1A3A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247</w:t>
      </w:r>
    </w:p>
    <w:p w14:paraId="312075B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247</w:t>
      </w:r>
    </w:p>
    <w:p w14:paraId="454FE55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247</w:t>
      </w:r>
    </w:p>
    <w:p w14:paraId="251DEC8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247</w:t>
      </w:r>
    </w:p>
    <w:p w14:paraId="0807100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247</w:t>
      </w:r>
    </w:p>
    <w:p w14:paraId="11FE4CA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248</w:t>
      </w:r>
    </w:p>
    <w:p w14:paraId="63CFB5C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248</w:t>
      </w:r>
    </w:p>
    <w:p w14:paraId="327C761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 for Satellite Access</w:t>
      </w:r>
      <w:r>
        <w:tab/>
        <w:t>248</w:t>
      </w:r>
    </w:p>
    <w:p w14:paraId="6BCB4D6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248</w:t>
      </w:r>
    </w:p>
    <w:p w14:paraId="7165950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248</w:t>
      </w:r>
    </w:p>
    <w:p w14:paraId="611400B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HO for Cat-M1 FDD UEs</w:t>
      </w:r>
      <w:r>
        <w:tab/>
        <w:t>248</w:t>
      </w:r>
    </w:p>
    <w:p w14:paraId="576D5DF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248</w:t>
      </w:r>
    </w:p>
    <w:p w14:paraId="19BA26D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248</w:t>
      </w:r>
    </w:p>
    <w:p w14:paraId="156FFD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HO for Cat-M1 HD – FDD UEs</w:t>
      </w:r>
      <w:r>
        <w:tab/>
        <w:t>249</w:t>
      </w:r>
    </w:p>
    <w:p w14:paraId="0451DF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HO for Cat-M1 FDD UEs</w:t>
      </w:r>
      <w:r>
        <w:tab/>
        <w:t>249</w:t>
      </w:r>
    </w:p>
    <w:p w14:paraId="540862B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5.5A.2.3.1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Handover delay</w:t>
      </w:r>
      <w:r>
        <w:tab/>
        <w:t>249</w:t>
      </w:r>
    </w:p>
    <w:p w14:paraId="60C0A5C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5.5A.2.3.2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Measurement time</w:t>
      </w:r>
      <w:r>
        <w:tab/>
        <w:t>249</w:t>
      </w:r>
    </w:p>
    <w:p w14:paraId="59A3C6B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5.5A.2.3.3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Preparation time</w:t>
      </w:r>
      <w:r>
        <w:tab/>
        <w:t>250</w:t>
      </w:r>
    </w:p>
    <w:p w14:paraId="7B0A252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5.5A.2.3.4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Interruption time</w:t>
      </w:r>
      <w:r>
        <w:tab/>
        <w:t>250</w:t>
      </w:r>
    </w:p>
    <w:p w14:paraId="4F4033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HO for Cat-M1 HD – FDD UEs</w:t>
      </w:r>
      <w:r>
        <w:tab/>
        <w:t>250</w:t>
      </w:r>
    </w:p>
    <w:p w14:paraId="6D04390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251</w:t>
      </w:r>
    </w:p>
    <w:p w14:paraId="560C634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HO for Cat-M1 FDD UEs</w:t>
      </w:r>
      <w:r>
        <w:tab/>
        <w:t>251</w:t>
      </w:r>
    </w:p>
    <w:p w14:paraId="3448D14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251</w:t>
      </w:r>
    </w:p>
    <w:p w14:paraId="6891D67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251</w:t>
      </w:r>
    </w:p>
    <w:p w14:paraId="3DDD00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HO for Cat-M1 HD – FDD UEs</w:t>
      </w:r>
      <w:r>
        <w:tab/>
        <w:t>252</w:t>
      </w:r>
    </w:p>
    <w:p w14:paraId="626618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E-UTRAN FDD – FDD </w:t>
      </w:r>
      <w:r>
        <w:t>conditional HO</w:t>
      </w:r>
      <w:r>
        <w:rPr>
          <w:lang w:eastAsia="sv-SE"/>
        </w:rPr>
        <w:t xml:space="preserve"> for Cat-M1 FDD UEs</w:t>
      </w:r>
      <w:r>
        <w:tab/>
        <w:t>252</w:t>
      </w:r>
    </w:p>
    <w:p w14:paraId="01CFB48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5.5A.3.3.1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Handover delay</w:t>
      </w:r>
      <w:r>
        <w:tab/>
        <w:t>252</w:t>
      </w:r>
    </w:p>
    <w:p w14:paraId="184E26F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5.5A.3.3.2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Measurement time</w:t>
      </w:r>
      <w:r>
        <w:tab/>
        <w:t>252</w:t>
      </w:r>
    </w:p>
    <w:p w14:paraId="0938BB5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5.5A.3.3.3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Preparation time</w:t>
      </w:r>
      <w:r>
        <w:tab/>
        <w:t>252</w:t>
      </w:r>
    </w:p>
    <w:p w14:paraId="6078475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5.5A.3.3.4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Interruption time</w:t>
      </w:r>
      <w:r>
        <w:tab/>
        <w:t>253</w:t>
      </w:r>
    </w:p>
    <w:p w14:paraId="0155675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 xml:space="preserve">E-UTRAN FDD – FDD </w:t>
      </w:r>
      <w:r>
        <w:t>conditional HO</w:t>
      </w:r>
      <w:r>
        <w:rPr>
          <w:lang w:eastAsia="sv-SE"/>
        </w:rPr>
        <w:t xml:space="preserve"> for Cat-M1 HD – FDD UEs</w:t>
      </w:r>
      <w:r>
        <w:tab/>
        <w:t>253</w:t>
      </w:r>
    </w:p>
    <w:p w14:paraId="446A37D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253</w:t>
      </w:r>
    </w:p>
    <w:p w14:paraId="39EC242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253</w:t>
      </w:r>
    </w:p>
    <w:p w14:paraId="33336ED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14:paraId="573102C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254</w:t>
      </w:r>
    </w:p>
    <w:p w14:paraId="0E456F9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254</w:t>
      </w:r>
    </w:p>
    <w:p w14:paraId="18D74DD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254</w:t>
      </w:r>
    </w:p>
    <w:p w14:paraId="16D15A3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255</w:t>
      </w:r>
    </w:p>
    <w:p w14:paraId="787DC8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255</w:t>
      </w:r>
    </w:p>
    <w:p w14:paraId="0C880A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255</w:t>
      </w:r>
    </w:p>
    <w:p w14:paraId="5A1374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255</w:t>
      </w:r>
    </w:p>
    <w:p w14:paraId="375BC48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</w:t>
      </w:r>
      <w:r>
        <w:tab/>
        <w:t>255</w:t>
      </w:r>
    </w:p>
    <w:p w14:paraId="56901A8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255</w:t>
      </w:r>
    </w:p>
    <w:p w14:paraId="7156AD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Interruption time</w:t>
      </w:r>
      <w:r>
        <w:tab/>
        <w:t>256</w:t>
      </w:r>
    </w:p>
    <w:p w14:paraId="255AFA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Changing Delay requirements</w:t>
      </w:r>
      <w:r>
        <w:tab/>
        <w:t>256</w:t>
      </w:r>
    </w:p>
    <w:p w14:paraId="2E44CF6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 using CCA</w:t>
      </w:r>
      <w:r>
        <w:tab/>
        <w:t>257</w:t>
      </w:r>
    </w:p>
    <w:p w14:paraId="20D6878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257</w:t>
      </w:r>
    </w:p>
    <w:p w14:paraId="611A145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– E-UTRA HO Interruption time</w:t>
      </w:r>
      <w:r>
        <w:tab/>
        <w:t>257</w:t>
      </w:r>
    </w:p>
    <w:p w14:paraId="408B46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Change Delay requirements</w:t>
      </w:r>
      <w:r>
        <w:tab/>
        <w:t>258</w:t>
      </w:r>
    </w:p>
    <w:p w14:paraId="3A23BC28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258</w:t>
      </w:r>
    </w:p>
    <w:p w14:paraId="07F62BC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258</w:t>
      </w:r>
    </w:p>
    <w:p w14:paraId="09FAB56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259</w:t>
      </w:r>
    </w:p>
    <w:p w14:paraId="720D31A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259</w:t>
      </w:r>
    </w:p>
    <w:p w14:paraId="7F362D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259</w:t>
      </w:r>
    </w:p>
    <w:p w14:paraId="5C7D82D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259</w:t>
      </w:r>
    </w:p>
    <w:p w14:paraId="561224A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259</w:t>
      </w:r>
    </w:p>
    <w:p w14:paraId="11145E9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259</w:t>
      </w:r>
    </w:p>
    <w:p w14:paraId="557D13A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260</w:t>
      </w:r>
    </w:p>
    <w:p w14:paraId="3A68D1B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260</w:t>
      </w:r>
    </w:p>
    <w:p w14:paraId="6242AC6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260</w:t>
      </w:r>
    </w:p>
    <w:p w14:paraId="32DCD17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260</w:t>
      </w:r>
    </w:p>
    <w:p w14:paraId="5C5CD19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260</w:t>
      </w:r>
    </w:p>
    <w:p w14:paraId="6FE093D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260</w:t>
      </w:r>
    </w:p>
    <w:p w14:paraId="1595B6F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260</w:t>
      </w:r>
    </w:p>
    <w:p w14:paraId="2B9808C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260</w:t>
      </w:r>
    </w:p>
    <w:p w14:paraId="029684B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260</w:t>
      </w:r>
    </w:p>
    <w:p w14:paraId="636EAEC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260</w:t>
      </w:r>
    </w:p>
    <w:p w14:paraId="2833247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261</w:t>
      </w:r>
    </w:p>
    <w:p w14:paraId="4D0BC25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Requirements for Cat-M1 UEs for Satellite Access</w:t>
      </w:r>
      <w:r>
        <w:tab/>
        <w:t>261</w:t>
      </w:r>
    </w:p>
    <w:p w14:paraId="572BC29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261</w:t>
      </w:r>
    </w:p>
    <w:p w14:paraId="44D5417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261</w:t>
      </w:r>
    </w:p>
    <w:p w14:paraId="443E7DC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261</w:t>
      </w:r>
    </w:p>
    <w:p w14:paraId="2C6C109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261</w:t>
      </w:r>
    </w:p>
    <w:p w14:paraId="48C432E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262</w:t>
      </w:r>
    </w:p>
    <w:p w14:paraId="29E2033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262</w:t>
      </w:r>
    </w:p>
    <w:p w14:paraId="5EA318E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263</w:t>
      </w:r>
    </w:p>
    <w:p w14:paraId="31FEEB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744A7A">
        <w:rPr>
          <w:lang w:val="en-US" w:eastAsia="zh-CN"/>
        </w:rPr>
        <w:t>carrier subject to CCA</w:t>
      </w:r>
      <w:r>
        <w:tab/>
        <w:t>263</w:t>
      </w:r>
    </w:p>
    <w:p w14:paraId="1BAE8C3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 Redcap</w:t>
      </w:r>
      <w:r>
        <w:tab/>
        <w:t>264</w:t>
      </w:r>
    </w:p>
    <w:p w14:paraId="1244EF2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266</w:t>
      </w:r>
    </w:p>
    <w:p w14:paraId="799732E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266</w:t>
      </w:r>
    </w:p>
    <w:p w14:paraId="3887FD2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266</w:t>
      </w:r>
    </w:p>
    <w:p w14:paraId="54071D6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266</w:t>
      </w:r>
    </w:p>
    <w:p w14:paraId="3000C62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266</w:t>
      </w:r>
    </w:p>
    <w:p w14:paraId="28BE7AB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266</w:t>
      </w:r>
    </w:p>
    <w:p w14:paraId="2E75BEC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266</w:t>
      </w:r>
    </w:p>
    <w:p w14:paraId="7625AA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267</w:t>
      </w:r>
    </w:p>
    <w:p w14:paraId="1E19E6A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 for Satellite Access</w:t>
      </w:r>
      <w:r>
        <w:tab/>
        <w:t>267</w:t>
      </w:r>
    </w:p>
    <w:p w14:paraId="62B2C8B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267</w:t>
      </w:r>
    </w:p>
    <w:p w14:paraId="7FCB273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268</w:t>
      </w:r>
    </w:p>
    <w:p w14:paraId="2FAB4F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268</w:t>
      </w:r>
    </w:p>
    <w:p w14:paraId="5A0E285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6.5A.2.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268</w:t>
      </w:r>
    </w:p>
    <w:p w14:paraId="6C2E9CF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269</w:t>
      </w:r>
    </w:p>
    <w:p w14:paraId="5348D09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2B777D3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269</w:t>
      </w:r>
    </w:p>
    <w:p w14:paraId="220A5A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269</w:t>
      </w:r>
    </w:p>
    <w:p w14:paraId="024765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269</w:t>
      </w:r>
    </w:p>
    <w:p w14:paraId="081036E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270</w:t>
      </w:r>
    </w:p>
    <w:p w14:paraId="711723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270</w:t>
      </w:r>
    </w:p>
    <w:p w14:paraId="1FC703D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270</w:t>
      </w:r>
    </w:p>
    <w:p w14:paraId="30EABC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270</w:t>
      </w:r>
    </w:p>
    <w:p w14:paraId="383B19A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270</w:t>
      </w:r>
    </w:p>
    <w:p w14:paraId="4E52EFD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NB-IoT</w:t>
      </w:r>
      <w:r>
        <w:t xml:space="preserve"> </w:t>
      </w:r>
      <w:r>
        <w:rPr>
          <w:lang w:eastAsia="zh-CN"/>
        </w:rPr>
        <w:t>for Satellite Access</w:t>
      </w:r>
      <w:r>
        <w:tab/>
        <w:t>271</w:t>
      </w:r>
    </w:p>
    <w:p w14:paraId="5EC8918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271</w:t>
      </w:r>
    </w:p>
    <w:p w14:paraId="4F82DFB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271</w:t>
      </w:r>
    </w:p>
    <w:p w14:paraId="6ACE93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271</w:t>
      </w:r>
    </w:p>
    <w:p w14:paraId="11ED47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271</w:t>
      </w:r>
    </w:p>
    <w:p w14:paraId="56D511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271</w:t>
      </w:r>
    </w:p>
    <w:p w14:paraId="46FF667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271</w:t>
      </w:r>
    </w:p>
    <w:p w14:paraId="4F0A11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272</w:t>
      </w:r>
    </w:p>
    <w:p w14:paraId="504D95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272</w:t>
      </w:r>
    </w:p>
    <w:p w14:paraId="4B68106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272</w:t>
      </w:r>
    </w:p>
    <w:p w14:paraId="72498C9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273</w:t>
      </w:r>
    </w:p>
    <w:p w14:paraId="0AA45D6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273</w:t>
      </w:r>
    </w:p>
    <w:p w14:paraId="5E9FB6F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273</w:t>
      </w:r>
    </w:p>
    <w:p w14:paraId="303C1D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273</w:t>
      </w:r>
    </w:p>
    <w:p w14:paraId="0D37CDD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UE Re-establishment delay requirement for CEModeB</w:t>
      </w:r>
      <w:r>
        <w:tab/>
        <w:t>273</w:t>
      </w:r>
    </w:p>
    <w:p w14:paraId="30E18FE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 for Satellite Access</w:t>
      </w:r>
      <w:r>
        <w:tab/>
        <w:t>274</w:t>
      </w:r>
    </w:p>
    <w:p w14:paraId="585B152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274</w:t>
      </w:r>
    </w:p>
    <w:p w14:paraId="3947001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274</w:t>
      </w:r>
    </w:p>
    <w:p w14:paraId="73DA34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274</w:t>
      </w:r>
    </w:p>
    <w:p w14:paraId="151F4E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6.7A.2.2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UE Re-establishment delay requirement for CEModeB</w:t>
      </w:r>
      <w:r>
        <w:tab/>
        <w:t>275</w:t>
      </w:r>
    </w:p>
    <w:p w14:paraId="6D129A5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276</w:t>
      </w:r>
    </w:p>
    <w:p w14:paraId="7DB753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7D0EC85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276</w:t>
      </w:r>
    </w:p>
    <w:p w14:paraId="3B2938A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276</w:t>
      </w:r>
    </w:p>
    <w:p w14:paraId="37703B2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UE Category M1 for Satellite Access</w:t>
      </w:r>
      <w:r>
        <w:tab/>
        <w:t>277</w:t>
      </w:r>
    </w:p>
    <w:p w14:paraId="679A667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277</w:t>
      </w:r>
    </w:p>
    <w:p w14:paraId="2959C38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277</w:t>
      </w:r>
    </w:p>
    <w:p w14:paraId="73AE621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277</w:t>
      </w:r>
    </w:p>
    <w:p w14:paraId="03F5DC9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278</w:t>
      </w:r>
    </w:p>
    <w:p w14:paraId="0A1CEE7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278</w:t>
      </w:r>
    </w:p>
    <w:p w14:paraId="12F5220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278</w:t>
      </w:r>
    </w:p>
    <w:p w14:paraId="61261A8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 for Satellite Access</w:t>
      </w:r>
      <w:r>
        <w:tab/>
        <w:t>278</w:t>
      </w:r>
    </w:p>
    <w:p w14:paraId="0DD3FC7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278</w:t>
      </w:r>
    </w:p>
    <w:p w14:paraId="188A2CA4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279</w:t>
      </w:r>
    </w:p>
    <w:p w14:paraId="07DF524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279</w:t>
      </w:r>
    </w:p>
    <w:p w14:paraId="1D63C78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Introduction</w:t>
      </w:r>
      <w:r>
        <w:tab/>
        <w:t>279</w:t>
      </w:r>
    </w:p>
    <w:p w14:paraId="17E980A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Requirements</w:t>
      </w:r>
      <w:r>
        <w:tab/>
        <w:t>280</w:t>
      </w:r>
    </w:p>
    <w:p w14:paraId="73FA140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281</w:t>
      </w:r>
    </w:p>
    <w:p w14:paraId="5BDF770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3.7.0"/>
        </w:rPr>
        <w:t>Introduction</w:t>
      </w:r>
      <w:r>
        <w:tab/>
        <w:t>281</w:t>
      </w:r>
    </w:p>
    <w:p w14:paraId="26E65F2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3.7.0"/>
        </w:rPr>
        <w:t>Requirements</w:t>
      </w:r>
      <w:r>
        <w:tab/>
        <w:t>281</w:t>
      </w:r>
    </w:p>
    <w:p w14:paraId="6EDC13B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281</w:t>
      </w:r>
    </w:p>
    <w:p w14:paraId="0BECF2B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3.7.0"/>
        </w:rPr>
        <w:t>Introduction</w:t>
      </w:r>
      <w:r>
        <w:tab/>
        <w:t>281</w:t>
      </w:r>
    </w:p>
    <w:p w14:paraId="1C2899A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5C9C15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?? ??"/>
        </w:rPr>
        <w:t>Timing Advance adjustment delay</w:t>
      </w:r>
      <w:r>
        <w:tab/>
        <w:t>282</w:t>
      </w:r>
    </w:p>
    <w:p w14:paraId="6AF699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282</w:t>
      </w:r>
    </w:p>
    <w:p w14:paraId="116CBA4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7.</w:t>
      </w:r>
      <w:r w:rsidRPr="00744A7A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 xml:space="preserve">Cell </w:t>
      </w:r>
      <w:r w:rsidRPr="00744A7A">
        <w:rPr>
          <w:rFonts w:cs="v4.2.0"/>
          <w:lang w:eastAsia="zh-CN"/>
        </w:rPr>
        <w:t xml:space="preserve">phase </w:t>
      </w:r>
      <w:r w:rsidRPr="00744A7A">
        <w:rPr>
          <w:rFonts w:cs="v4.2.0"/>
        </w:rPr>
        <w:t>synchronization accuracy</w:t>
      </w:r>
      <w:r w:rsidRPr="00744A7A">
        <w:rPr>
          <w:rFonts w:cs="v4.2.0"/>
          <w:lang w:eastAsia="zh-CN"/>
        </w:rPr>
        <w:t xml:space="preserve"> (TDD)</w:t>
      </w:r>
      <w:r>
        <w:tab/>
        <w:t>282</w:t>
      </w:r>
    </w:p>
    <w:p w14:paraId="1333989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7.</w:t>
      </w:r>
      <w:r w:rsidRPr="00744A7A">
        <w:rPr>
          <w:rFonts w:cs="v4.2.0"/>
          <w:lang w:eastAsia="zh-CN"/>
        </w:rPr>
        <w:t>4</w:t>
      </w:r>
      <w:r w:rsidRPr="00744A7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Definition</w:t>
      </w:r>
      <w:r>
        <w:tab/>
        <w:t>282</w:t>
      </w:r>
    </w:p>
    <w:p w14:paraId="3D721F1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7.</w:t>
      </w:r>
      <w:r w:rsidRPr="00744A7A">
        <w:rPr>
          <w:rFonts w:cs="v4.2.0"/>
          <w:lang w:eastAsia="zh-CN"/>
        </w:rPr>
        <w:t>4</w:t>
      </w:r>
      <w:r w:rsidRPr="00744A7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Minimum requirements</w:t>
      </w:r>
      <w:r>
        <w:tab/>
        <w:t>282</w:t>
      </w:r>
    </w:p>
    <w:p w14:paraId="5E208D3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283</w:t>
      </w:r>
    </w:p>
    <w:p w14:paraId="21D5CC6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14:paraId="22101E7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283</w:t>
      </w:r>
    </w:p>
    <w:p w14:paraId="5F6E26F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283</w:t>
      </w:r>
    </w:p>
    <w:p w14:paraId="1FD949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283</w:t>
      </w:r>
    </w:p>
    <w:p w14:paraId="6DE23B2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283</w:t>
      </w:r>
    </w:p>
    <w:p w14:paraId="1B032FB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3.7.0"/>
        </w:rPr>
        <w:t>Introduction</w:t>
      </w:r>
      <w:r>
        <w:tab/>
        <w:t>283</w:t>
      </w:r>
    </w:p>
    <w:p w14:paraId="644B3BE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285</w:t>
      </w:r>
    </w:p>
    <w:p w14:paraId="3545E9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285</w:t>
      </w:r>
    </w:p>
    <w:p w14:paraId="56170D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286</w:t>
      </w:r>
    </w:p>
    <w:p w14:paraId="4D726F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287</w:t>
      </w:r>
    </w:p>
    <w:p w14:paraId="3A27447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287</w:t>
      </w:r>
    </w:p>
    <w:p w14:paraId="0F7B33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288</w:t>
      </w:r>
    </w:p>
    <w:p w14:paraId="0460345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288</w:t>
      </w:r>
    </w:p>
    <w:p w14:paraId="79C4769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01069DA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288</w:t>
      </w:r>
    </w:p>
    <w:p w14:paraId="75D9FF6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290</w:t>
      </w:r>
    </w:p>
    <w:p w14:paraId="472905E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291</w:t>
      </w:r>
    </w:p>
    <w:p w14:paraId="0BD4B70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292</w:t>
      </w:r>
    </w:p>
    <w:p w14:paraId="7A7F4DC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293</w:t>
      </w:r>
    </w:p>
    <w:p w14:paraId="00D7C64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294</w:t>
      </w:r>
    </w:p>
    <w:p w14:paraId="70DD61E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294</w:t>
      </w:r>
    </w:p>
    <w:p w14:paraId="7803021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294</w:t>
      </w:r>
    </w:p>
    <w:p w14:paraId="2674F45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295</w:t>
      </w:r>
    </w:p>
    <w:p w14:paraId="6FCDA2E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296</w:t>
      </w:r>
    </w:p>
    <w:p w14:paraId="3EEFBC8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297</w:t>
      </w:r>
    </w:p>
    <w:p w14:paraId="0E2078D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298</w:t>
      </w:r>
    </w:p>
    <w:p w14:paraId="0EC9666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298</w:t>
      </w:r>
    </w:p>
    <w:p w14:paraId="5F69D55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299</w:t>
      </w:r>
    </w:p>
    <w:p w14:paraId="7A29F0E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300</w:t>
      </w:r>
    </w:p>
    <w:p w14:paraId="360B8B4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302</w:t>
      </w:r>
    </w:p>
    <w:p w14:paraId="73EB405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302</w:t>
      </w:r>
    </w:p>
    <w:p w14:paraId="23112F9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304</w:t>
      </w:r>
    </w:p>
    <w:p w14:paraId="655C6F6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306</w:t>
      </w:r>
    </w:p>
    <w:p w14:paraId="2629B1C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306</w:t>
      </w:r>
    </w:p>
    <w:p w14:paraId="2897165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306</w:t>
      </w:r>
    </w:p>
    <w:p w14:paraId="473FB2C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306</w:t>
      </w:r>
    </w:p>
    <w:p w14:paraId="71BB8E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306</w:t>
      </w:r>
    </w:p>
    <w:p w14:paraId="43540C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306</w:t>
      </w:r>
    </w:p>
    <w:p w14:paraId="0A83500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306</w:t>
      </w:r>
    </w:p>
    <w:p w14:paraId="6AA1072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307</w:t>
      </w:r>
    </w:p>
    <w:p w14:paraId="3E9B9C3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307</w:t>
      </w:r>
    </w:p>
    <w:p w14:paraId="72C49C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307</w:t>
      </w:r>
    </w:p>
    <w:p w14:paraId="7BC544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307</w:t>
      </w:r>
    </w:p>
    <w:p w14:paraId="59D1A9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308</w:t>
      </w:r>
    </w:p>
    <w:p w14:paraId="5B6365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309</w:t>
      </w:r>
    </w:p>
    <w:p w14:paraId="0F3654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309</w:t>
      </w:r>
    </w:p>
    <w:p w14:paraId="32508C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309</w:t>
      </w:r>
    </w:p>
    <w:p w14:paraId="571A5F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744A7A">
        <w:rPr>
          <w:rFonts w:ascii="Times" w:eastAsia="MS Mincho" w:hAnsi="Times"/>
        </w:rPr>
        <w:t>SRS carrier based switching</w:t>
      </w:r>
      <w:r>
        <w:tab/>
        <w:t>310</w:t>
      </w:r>
    </w:p>
    <w:p w14:paraId="29C192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310</w:t>
      </w:r>
    </w:p>
    <w:p w14:paraId="022A3D7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311</w:t>
      </w:r>
    </w:p>
    <w:p w14:paraId="298584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311</w:t>
      </w:r>
    </w:p>
    <w:p w14:paraId="023B128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311</w:t>
      </w:r>
    </w:p>
    <w:p w14:paraId="2F41C4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311</w:t>
      </w:r>
    </w:p>
    <w:p w14:paraId="09152F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312</w:t>
      </w:r>
    </w:p>
    <w:p w14:paraId="0CB9AA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312</w:t>
      </w:r>
    </w:p>
    <w:p w14:paraId="49C57E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312</w:t>
      </w:r>
    </w:p>
    <w:p w14:paraId="389FE84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313</w:t>
      </w:r>
    </w:p>
    <w:p w14:paraId="699ED46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313</w:t>
      </w:r>
    </w:p>
    <w:p w14:paraId="0D46F00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313</w:t>
      </w:r>
    </w:p>
    <w:p w14:paraId="7573CF8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313</w:t>
      </w:r>
    </w:p>
    <w:p w14:paraId="76ED5FB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314</w:t>
      </w:r>
    </w:p>
    <w:p w14:paraId="0B7D91B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314</w:t>
      </w:r>
    </w:p>
    <w:p w14:paraId="6B4C407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314</w:t>
      </w:r>
    </w:p>
    <w:p w14:paraId="67531D4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314</w:t>
      </w:r>
    </w:p>
    <w:p w14:paraId="7A962DA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314</w:t>
      </w:r>
    </w:p>
    <w:p w14:paraId="6E61BD0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314</w:t>
      </w:r>
    </w:p>
    <w:p w14:paraId="369E78D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315</w:t>
      </w:r>
    </w:p>
    <w:p w14:paraId="788F61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315</w:t>
      </w:r>
    </w:p>
    <w:p w14:paraId="2F973DF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315</w:t>
      </w:r>
    </w:p>
    <w:p w14:paraId="58323A6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3.7.0"/>
        </w:rPr>
        <w:t>Introduction</w:t>
      </w:r>
      <w:r>
        <w:tab/>
        <w:t>315</w:t>
      </w:r>
    </w:p>
    <w:p w14:paraId="19F64D7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317</w:t>
      </w:r>
    </w:p>
    <w:p w14:paraId="1905B65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317</w:t>
      </w:r>
    </w:p>
    <w:p w14:paraId="0B316D6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317</w:t>
      </w:r>
    </w:p>
    <w:p w14:paraId="023F69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318</w:t>
      </w:r>
    </w:p>
    <w:p w14:paraId="55C7E5D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318</w:t>
      </w:r>
    </w:p>
    <w:p w14:paraId="70C8C70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7.11.</w:t>
      </w:r>
      <w:r>
        <w:rPr>
          <w:lang w:eastAsia="zh-CN"/>
        </w:rPr>
        <w:t>3</w:t>
      </w:r>
      <w:r w:rsidRPr="00744A7A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318</w:t>
      </w:r>
    </w:p>
    <w:p w14:paraId="6187BC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7.11.</w:t>
      </w:r>
      <w:r>
        <w:rPr>
          <w:lang w:eastAsia="zh-CN"/>
        </w:rPr>
        <w:t>3</w:t>
      </w:r>
      <w:r w:rsidRPr="00744A7A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318</w:t>
      </w:r>
    </w:p>
    <w:p w14:paraId="2F5718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319</w:t>
      </w:r>
    </w:p>
    <w:p w14:paraId="3B44474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319</w:t>
      </w:r>
    </w:p>
    <w:p w14:paraId="456E701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319</w:t>
      </w:r>
    </w:p>
    <w:p w14:paraId="38CEF64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319</w:t>
      </w:r>
    </w:p>
    <w:p w14:paraId="76CAC6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319</w:t>
      </w:r>
    </w:p>
    <w:p w14:paraId="5C1CCCC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320</w:t>
      </w:r>
    </w:p>
    <w:p w14:paraId="57E878B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320</w:t>
      </w:r>
    </w:p>
    <w:p w14:paraId="0C6B9B1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320</w:t>
      </w:r>
    </w:p>
    <w:p w14:paraId="172A55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320</w:t>
      </w:r>
    </w:p>
    <w:p w14:paraId="4E1D9D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321</w:t>
      </w:r>
    </w:p>
    <w:p w14:paraId="61299D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321</w:t>
      </w:r>
    </w:p>
    <w:p w14:paraId="14852BA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 xml:space="preserve">Cell </w:t>
      </w:r>
      <w:r w:rsidRPr="00744A7A">
        <w:rPr>
          <w:rFonts w:cs="v4.2.0"/>
          <w:lang w:eastAsia="zh-CN"/>
        </w:rPr>
        <w:t xml:space="preserve">phase </w:t>
      </w:r>
      <w:r w:rsidRPr="00744A7A">
        <w:rPr>
          <w:rFonts w:cs="v4.2.0"/>
        </w:rPr>
        <w:t>synchronization accuracy</w:t>
      </w:r>
      <w:r w:rsidRPr="00744A7A">
        <w:rPr>
          <w:rFonts w:cs="v4.2.0"/>
          <w:lang w:eastAsia="zh-CN"/>
        </w:rPr>
        <w:t xml:space="preserve"> (</w:t>
      </w:r>
      <w:r w:rsidRPr="00744A7A">
        <w:rPr>
          <w:rFonts w:cs="v4.2.0"/>
        </w:rPr>
        <w:t>Synchronized mode of dual connectivity</w:t>
      </w:r>
      <w:r w:rsidRPr="00744A7A">
        <w:rPr>
          <w:rFonts w:cs="v4.2.0"/>
          <w:lang w:eastAsia="zh-CN"/>
        </w:rPr>
        <w:t>)</w:t>
      </w:r>
      <w:r>
        <w:tab/>
        <w:t>322</w:t>
      </w:r>
    </w:p>
    <w:p w14:paraId="53E88FD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Definition</w:t>
      </w:r>
      <w:r>
        <w:tab/>
        <w:t>322</w:t>
      </w:r>
    </w:p>
    <w:p w14:paraId="1BE313B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Minimum requirements</w:t>
      </w:r>
      <w:r>
        <w:tab/>
        <w:t>322</w:t>
      </w:r>
    </w:p>
    <w:p w14:paraId="7177D01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322</w:t>
      </w:r>
    </w:p>
    <w:p w14:paraId="1C77955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14:paraId="32A91C6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322</w:t>
      </w:r>
    </w:p>
    <w:p w14:paraId="1CB431B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323</w:t>
      </w:r>
    </w:p>
    <w:p w14:paraId="47E3916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323</w:t>
      </w:r>
    </w:p>
    <w:p w14:paraId="004DA2B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323</w:t>
      </w:r>
    </w:p>
    <w:p w14:paraId="3D6803D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323</w:t>
      </w:r>
    </w:p>
    <w:p w14:paraId="5A686C9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324</w:t>
      </w:r>
    </w:p>
    <w:p w14:paraId="731B573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324</w:t>
      </w:r>
    </w:p>
    <w:p w14:paraId="7AECC75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324</w:t>
      </w:r>
    </w:p>
    <w:p w14:paraId="68A76A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324</w:t>
      </w:r>
    </w:p>
    <w:p w14:paraId="79AAEF7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324</w:t>
      </w:r>
    </w:p>
    <w:p w14:paraId="2DB1FC4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324</w:t>
      </w:r>
    </w:p>
    <w:p w14:paraId="20280B6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324</w:t>
      </w:r>
    </w:p>
    <w:p w14:paraId="3B4B5A6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325</w:t>
      </w:r>
    </w:p>
    <w:p w14:paraId="54D8A47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325</w:t>
      </w:r>
    </w:p>
    <w:p w14:paraId="162980A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325</w:t>
      </w:r>
    </w:p>
    <w:p w14:paraId="51388A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325</w:t>
      </w:r>
    </w:p>
    <w:p w14:paraId="01321D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326</w:t>
      </w:r>
    </w:p>
    <w:p w14:paraId="7AAB9CC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326</w:t>
      </w:r>
    </w:p>
    <w:p w14:paraId="24AA2B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326</w:t>
      </w:r>
    </w:p>
    <w:p w14:paraId="2F6119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326</w:t>
      </w:r>
    </w:p>
    <w:p w14:paraId="3B2F104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327</w:t>
      </w:r>
    </w:p>
    <w:p w14:paraId="17900F9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327</w:t>
      </w:r>
    </w:p>
    <w:p w14:paraId="0CB2FC9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328</w:t>
      </w:r>
    </w:p>
    <w:p w14:paraId="49919D9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328</w:t>
      </w:r>
    </w:p>
    <w:p w14:paraId="7257E7D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328</w:t>
      </w:r>
    </w:p>
    <w:p w14:paraId="3167486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328</w:t>
      </w:r>
    </w:p>
    <w:p w14:paraId="6252658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328</w:t>
      </w:r>
    </w:p>
    <w:p w14:paraId="0E0D9D0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328</w:t>
      </w:r>
    </w:p>
    <w:p w14:paraId="3B4EA74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328</w:t>
      </w:r>
    </w:p>
    <w:p w14:paraId="537356E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3.7.0"/>
        </w:rPr>
        <w:t>Introduction</w:t>
      </w:r>
      <w:r>
        <w:tab/>
        <w:t>328</w:t>
      </w:r>
    </w:p>
    <w:p w14:paraId="0AD9EA8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329</w:t>
      </w:r>
    </w:p>
    <w:p w14:paraId="65064A1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331</w:t>
      </w:r>
    </w:p>
    <w:p w14:paraId="3D55AF3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332</w:t>
      </w:r>
    </w:p>
    <w:p w14:paraId="1B2FE7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333</w:t>
      </w:r>
    </w:p>
    <w:p w14:paraId="17C303D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333</w:t>
      </w:r>
    </w:p>
    <w:p w14:paraId="2F77AFB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</w:t>
      </w:r>
      <w:r>
        <w:rPr>
          <w:lang w:eastAsia="zh-CN"/>
        </w:rPr>
        <w:t>3</w:t>
      </w:r>
      <w:r w:rsidRPr="00744A7A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333</w:t>
      </w:r>
    </w:p>
    <w:p w14:paraId="1D9DD4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</w:t>
      </w:r>
      <w:r>
        <w:rPr>
          <w:lang w:eastAsia="zh-CN"/>
        </w:rPr>
        <w:t>3</w:t>
      </w:r>
      <w:r w:rsidRPr="00744A7A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333</w:t>
      </w:r>
    </w:p>
    <w:p w14:paraId="4AFE7E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335</w:t>
      </w:r>
    </w:p>
    <w:p w14:paraId="203BB51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335</w:t>
      </w:r>
    </w:p>
    <w:p w14:paraId="2D9F93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337</w:t>
      </w:r>
    </w:p>
    <w:p w14:paraId="5DDAC1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338</w:t>
      </w:r>
    </w:p>
    <w:p w14:paraId="2C46FDC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339</w:t>
      </w:r>
    </w:p>
    <w:p w14:paraId="3A8167E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339</w:t>
      </w:r>
    </w:p>
    <w:p w14:paraId="117C92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</w:t>
      </w:r>
      <w:r>
        <w:rPr>
          <w:lang w:eastAsia="zh-CN"/>
        </w:rPr>
        <w:t>5</w:t>
      </w:r>
      <w:r w:rsidRPr="00744A7A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339</w:t>
      </w:r>
    </w:p>
    <w:p w14:paraId="731CEE1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</w:t>
      </w:r>
      <w:r>
        <w:rPr>
          <w:lang w:eastAsia="zh-CN"/>
        </w:rPr>
        <w:t>5</w:t>
      </w:r>
      <w:r w:rsidRPr="00744A7A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339</w:t>
      </w:r>
    </w:p>
    <w:p w14:paraId="37E746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341</w:t>
      </w:r>
    </w:p>
    <w:p w14:paraId="3E7AC61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7.19A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Radio Link Monitoring</w:t>
      </w:r>
      <w:r w:rsidRPr="00744A7A">
        <w:rPr>
          <w:rFonts w:eastAsia="SimSun"/>
          <w:lang w:eastAsia="zh-CN"/>
        </w:rPr>
        <w:t xml:space="preserve"> for UE Category M1 </w:t>
      </w:r>
      <w:r w:rsidRPr="00744A7A">
        <w:rPr>
          <w:rFonts w:eastAsia="SimSun"/>
        </w:rPr>
        <w:t>for Satellite Access</w:t>
      </w:r>
      <w:r>
        <w:tab/>
        <w:t>341</w:t>
      </w:r>
    </w:p>
    <w:p w14:paraId="070E599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7.19A.1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Introduction</w:t>
      </w:r>
      <w:r>
        <w:tab/>
        <w:t>341</w:t>
      </w:r>
    </w:p>
    <w:p w14:paraId="4C8FCBA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7.19A.2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Requirements</w:t>
      </w:r>
      <w:r w:rsidRPr="00744A7A">
        <w:rPr>
          <w:rFonts w:eastAsia="SimSun"/>
          <w:lang w:eastAsia="zh-CN"/>
        </w:rPr>
        <w:t xml:space="preserve"> for FD-FDD and CE mode A</w:t>
      </w:r>
      <w:r>
        <w:tab/>
        <w:t>341</w:t>
      </w:r>
    </w:p>
    <w:p w14:paraId="438478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7.19A.2.</w:t>
      </w:r>
      <w:r w:rsidRPr="00744A7A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Minimum requirement when no DRX is used</w:t>
      </w:r>
      <w:r>
        <w:tab/>
        <w:t>343</w:t>
      </w:r>
    </w:p>
    <w:p w14:paraId="4C08B3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7.19A.2.</w:t>
      </w:r>
      <w:r w:rsidRPr="00744A7A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Minimum requirement when DRX is used</w:t>
      </w:r>
      <w:r>
        <w:tab/>
        <w:t>344</w:t>
      </w:r>
    </w:p>
    <w:p w14:paraId="04DC6F2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7.19A.2.</w:t>
      </w:r>
      <w:r w:rsidRPr="00744A7A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Minimum requirement at transitions</w:t>
      </w:r>
      <w:r>
        <w:tab/>
        <w:t>345</w:t>
      </w:r>
    </w:p>
    <w:p w14:paraId="17A00F1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7.19A.</w:t>
      </w:r>
      <w:r w:rsidRPr="00744A7A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Requirements</w:t>
      </w:r>
      <w:r w:rsidRPr="00744A7A">
        <w:rPr>
          <w:rFonts w:eastAsia="SimSun"/>
          <w:lang w:eastAsia="zh-CN"/>
        </w:rPr>
        <w:t xml:space="preserve"> for HD-FDD with CE mode A</w:t>
      </w:r>
      <w:r>
        <w:tab/>
        <w:t>345</w:t>
      </w:r>
    </w:p>
    <w:p w14:paraId="726FD7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7.19A.</w:t>
      </w:r>
      <w:r w:rsidRPr="00744A7A">
        <w:rPr>
          <w:rFonts w:eastAsia="SimSun"/>
          <w:lang w:eastAsia="zh-CN"/>
        </w:rPr>
        <w:t>3</w:t>
      </w:r>
      <w:r w:rsidRPr="00744A7A">
        <w:rPr>
          <w:rFonts w:eastAsia="?? ??"/>
        </w:rPr>
        <w:t>.</w:t>
      </w:r>
      <w:r w:rsidRPr="00744A7A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Minimum requirement when no DRX is used</w:t>
      </w:r>
      <w:r>
        <w:tab/>
        <w:t>345</w:t>
      </w:r>
    </w:p>
    <w:p w14:paraId="47B8684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7.19A.</w:t>
      </w:r>
      <w:r w:rsidRPr="00744A7A">
        <w:rPr>
          <w:rFonts w:eastAsia="SimSun"/>
          <w:lang w:eastAsia="zh-CN"/>
        </w:rPr>
        <w:t>3</w:t>
      </w:r>
      <w:r w:rsidRPr="00744A7A">
        <w:rPr>
          <w:rFonts w:eastAsia="?? ??"/>
        </w:rPr>
        <w:t>.</w:t>
      </w:r>
      <w:r w:rsidRPr="00744A7A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Minimum requirement when DRX is used</w:t>
      </w:r>
      <w:r>
        <w:tab/>
        <w:t>345</w:t>
      </w:r>
    </w:p>
    <w:p w14:paraId="0885AB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7.19A.3.</w:t>
      </w:r>
      <w:r w:rsidRPr="00744A7A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Minimum requirement at transitions</w:t>
      </w:r>
      <w:r>
        <w:tab/>
        <w:t>347</w:t>
      </w:r>
    </w:p>
    <w:p w14:paraId="0B06FA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7.19A.4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Requirements</w:t>
      </w:r>
      <w:r w:rsidRPr="00744A7A">
        <w:rPr>
          <w:rFonts w:eastAsia="SimSun"/>
          <w:lang w:eastAsia="zh-CN"/>
        </w:rPr>
        <w:t xml:space="preserve"> for HD-FDD with CE mode B</w:t>
      </w:r>
      <w:r>
        <w:tab/>
        <w:t>347</w:t>
      </w:r>
    </w:p>
    <w:p w14:paraId="25B7B6C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7.19A.4.</w:t>
      </w:r>
      <w:r w:rsidRPr="00744A7A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Minimum requirement when no DRX is used</w:t>
      </w:r>
      <w:r>
        <w:tab/>
        <w:t>347</w:t>
      </w:r>
    </w:p>
    <w:p w14:paraId="13ECFAB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7.19A.4.</w:t>
      </w:r>
      <w:r w:rsidRPr="00744A7A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Minimum requirement when DRX is used</w:t>
      </w:r>
      <w:r>
        <w:tab/>
        <w:t>347</w:t>
      </w:r>
    </w:p>
    <w:p w14:paraId="055B1E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7.19A.4.</w:t>
      </w:r>
      <w:r w:rsidRPr="00744A7A">
        <w:rPr>
          <w:rFonts w:eastAsia="SimSun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Minimum requirement at transitions</w:t>
      </w:r>
      <w:r>
        <w:tab/>
        <w:t>348</w:t>
      </w:r>
    </w:p>
    <w:p w14:paraId="13A6C91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348</w:t>
      </w:r>
    </w:p>
    <w:p w14:paraId="007E468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348</w:t>
      </w:r>
    </w:p>
    <w:p w14:paraId="0763D56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349</w:t>
      </w:r>
    </w:p>
    <w:p w14:paraId="1BFF752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 for Satellite Access</w:t>
      </w:r>
      <w:r>
        <w:tab/>
        <w:t>349</w:t>
      </w:r>
    </w:p>
    <w:p w14:paraId="323EA4F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349</w:t>
      </w:r>
    </w:p>
    <w:p w14:paraId="284A50C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349</w:t>
      </w:r>
    </w:p>
    <w:p w14:paraId="4609023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350</w:t>
      </w:r>
    </w:p>
    <w:p w14:paraId="62A626F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350</w:t>
      </w:r>
    </w:p>
    <w:p w14:paraId="1B30EDE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350</w:t>
      </w:r>
    </w:p>
    <w:p w14:paraId="3F24790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 for NB-IoT for Satellite Access</w:t>
      </w:r>
      <w:r>
        <w:tab/>
        <w:t>351</w:t>
      </w:r>
    </w:p>
    <w:p w14:paraId="7544233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351</w:t>
      </w:r>
    </w:p>
    <w:p w14:paraId="5208B44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351</w:t>
      </w:r>
    </w:p>
    <w:p w14:paraId="32F7D40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351</w:t>
      </w:r>
    </w:p>
    <w:p w14:paraId="688E66D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351</w:t>
      </w:r>
    </w:p>
    <w:p w14:paraId="3A0C0C7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351</w:t>
      </w:r>
    </w:p>
    <w:p w14:paraId="7B46FA3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?? ??"/>
          <w:lang w:eastAsia="zh-CN"/>
        </w:rPr>
        <w:t>Timing Advance adjustment delay</w:t>
      </w:r>
      <w:r>
        <w:tab/>
        <w:t>351</w:t>
      </w:r>
    </w:p>
    <w:p w14:paraId="6CF9C0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351</w:t>
      </w:r>
    </w:p>
    <w:p w14:paraId="445376A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 for Satellite Access</w:t>
      </w:r>
      <w:r>
        <w:tab/>
        <w:t>352</w:t>
      </w:r>
    </w:p>
    <w:p w14:paraId="50FCE54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352</w:t>
      </w:r>
    </w:p>
    <w:p w14:paraId="10F4962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352</w:t>
      </w:r>
    </w:p>
    <w:p w14:paraId="123058D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  <w:lang w:eastAsia="zh-CN"/>
        </w:rPr>
        <w:t>7.22A.2.1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?? ??"/>
          <w:lang w:eastAsia="zh-CN"/>
        </w:rPr>
        <w:t>Timing Advance adjustment delay</w:t>
      </w:r>
      <w:r>
        <w:tab/>
        <w:t>352</w:t>
      </w:r>
    </w:p>
    <w:p w14:paraId="63CC01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352</w:t>
      </w:r>
    </w:p>
    <w:p w14:paraId="246EC27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352</w:t>
      </w:r>
    </w:p>
    <w:p w14:paraId="4826F54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352</w:t>
      </w:r>
    </w:p>
    <w:p w14:paraId="199D229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352</w:t>
      </w:r>
    </w:p>
    <w:p w14:paraId="3C4443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353</w:t>
      </w:r>
    </w:p>
    <w:p w14:paraId="21E09C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353</w:t>
      </w:r>
    </w:p>
    <w:p w14:paraId="40EDC06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354</w:t>
      </w:r>
    </w:p>
    <w:p w14:paraId="7BFB9A5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NB-IoT UE for Satellite Access</w:t>
      </w:r>
      <w:r>
        <w:tab/>
        <w:t>354</w:t>
      </w:r>
    </w:p>
    <w:p w14:paraId="7E5C004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354</w:t>
      </w:r>
    </w:p>
    <w:p w14:paraId="2A8358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354</w:t>
      </w:r>
    </w:p>
    <w:p w14:paraId="0BDA424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7.23A.2.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355</w:t>
      </w:r>
    </w:p>
    <w:p w14:paraId="4F2CD9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7.23A.2.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355</w:t>
      </w:r>
    </w:p>
    <w:p w14:paraId="06A504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7.23A.2.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356</w:t>
      </w:r>
    </w:p>
    <w:p w14:paraId="03A1B9A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356</w:t>
      </w:r>
    </w:p>
    <w:p w14:paraId="6E5C662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356</w:t>
      </w:r>
    </w:p>
    <w:p w14:paraId="69C6E2B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356</w:t>
      </w:r>
    </w:p>
    <w:p w14:paraId="0DF57C7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 for Satellite Access</w:t>
      </w:r>
      <w:r>
        <w:tab/>
        <w:t>357</w:t>
      </w:r>
    </w:p>
    <w:p w14:paraId="1DB4110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357</w:t>
      </w:r>
    </w:p>
    <w:p w14:paraId="1FFF38A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357</w:t>
      </w:r>
    </w:p>
    <w:p w14:paraId="1D2D2E1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358</w:t>
      </w:r>
    </w:p>
    <w:p w14:paraId="694E16D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358</w:t>
      </w:r>
    </w:p>
    <w:p w14:paraId="73D0662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7.</w:t>
      </w:r>
      <w:r w:rsidRPr="00744A7A">
        <w:rPr>
          <w:rFonts w:cs="v4.2.0"/>
          <w:lang w:eastAsia="zh-CN"/>
        </w:rPr>
        <w:t>25</w:t>
      </w:r>
      <w:r w:rsidRPr="00744A7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Minimum requirements</w:t>
      </w:r>
      <w:r>
        <w:tab/>
        <w:t>358</w:t>
      </w:r>
    </w:p>
    <w:p w14:paraId="1CEB59F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359</w:t>
      </w:r>
    </w:p>
    <w:p w14:paraId="0BE6CE9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359</w:t>
      </w:r>
    </w:p>
    <w:p w14:paraId="3091493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359</w:t>
      </w:r>
    </w:p>
    <w:p w14:paraId="50B3415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359</w:t>
      </w:r>
    </w:p>
    <w:p w14:paraId="07DF59F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3.7.0"/>
        </w:rPr>
        <w:t>7.</w:t>
      </w:r>
      <w:r w:rsidRPr="00744A7A">
        <w:rPr>
          <w:rFonts w:cs="v3.7.0"/>
          <w:lang w:eastAsia="zh-CN"/>
        </w:rPr>
        <w:t>27</w:t>
      </w:r>
      <w:r w:rsidRPr="00744A7A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3.7.0"/>
        </w:rPr>
        <w:t>Introduction</w:t>
      </w:r>
      <w:r>
        <w:tab/>
        <w:t>359</w:t>
      </w:r>
    </w:p>
    <w:p w14:paraId="1E8B0FA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3.7.0"/>
        </w:rPr>
        <w:t>7.</w:t>
      </w:r>
      <w:r w:rsidRPr="00744A7A">
        <w:rPr>
          <w:rFonts w:cs="v3.7.0"/>
          <w:lang w:eastAsia="zh-CN"/>
        </w:rPr>
        <w:t>27</w:t>
      </w:r>
      <w:r w:rsidRPr="00744A7A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3.7.0"/>
        </w:rPr>
        <w:t>Requirements</w:t>
      </w:r>
      <w:r>
        <w:tab/>
        <w:t>359</w:t>
      </w:r>
    </w:p>
    <w:p w14:paraId="57E458F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 for Satellite Access</w:t>
      </w:r>
      <w:r>
        <w:tab/>
        <w:t>359</w:t>
      </w:r>
    </w:p>
    <w:p w14:paraId="6E364A7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359</w:t>
      </w:r>
    </w:p>
    <w:p w14:paraId="33D349F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359</w:t>
      </w:r>
    </w:p>
    <w:p w14:paraId="4BC94C1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360</w:t>
      </w:r>
    </w:p>
    <w:p w14:paraId="0478F38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3.7.0"/>
        </w:rPr>
        <w:t>Introduction</w:t>
      </w:r>
      <w:r>
        <w:tab/>
        <w:t>360</w:t>
      </w:r>
    </w:p>
    <w:p w14:paraId="2F22A44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360</w:t>
      </w:r>
    </w:p>
    <w:p w14:paraId="5F063B9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 for Satellite Access</w:t>
      </w:r>
      <w:r>
        <w:tab/>
        <w:t>360</w:t>
      </w:r>
    </w:p>
    <w:p w14:paraId="0D2A233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360</w:t>
      </w:r>
    </w:p>
    <w:p w14:paraId="2495063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360</w:t>
      </w:r>
    </w:p>
    <w:p w14:paraId="041D1A2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?? ??"/>
        </w:rPr>
        <w:t>7.28A.2.1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?? ??"/>
        </w:rPr>
        <w:t>Timing Advance adjustment delay</w:t>
      </w:r>
      <w:r>
        <w:tab/>
        <w:t>360</w:t>
      </w:r>
    </w:p>
    <w:p w14:paraId="6B81AC7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360</w:t>
      </w:r>
    </w:p>
    <w:p w14:paraId="68C1A6E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360</w:t>
      </w:r>
    </w:p>
    <w:p w14:paraId="682C876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360</w:t>
      </w:r>
    </w:p>
    <w:p w14:paraId="0F53E0C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360</w:t>
      </w:r>
    </w:p>
    <w:p w14:paraId="1FE1E72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361</w:t>
      </w:r>
    </w:p>
    <w:p w14:paraId="386DFFB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361</w:t>
      </w:r>
    </w:p>
    <w:p w14:paraId="6EF6DD1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361</w:t>
      </w:r>
    </w:p>
    <w:p w14:paraId="0F8C0F7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361</w:t>
      </w:r>
    </w:p>
    <w:p w14:paraId="0B3977D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361</w:t>
      </w:r>
    </w:p>
    <w:p w14:paraId="36B7040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361</w:t>
      </w:r>
    </w:p>
    <w:p w14:paraId="2622CF6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362</w:t>
      </w:r>
    </w:p>
    <w:p w14:paraId="207C294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362</w:t>
      </w:r>
    </w:p>
    <w:p w14:paraId="5647F70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362</w:t>
      </w:r>
    </w:p>
    <w:p w14:paraId="21DCEC3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362</w:t>
      </w:r>
    </w:p>
    <w:p w14:paraId="335F9D1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363</w:t>
      </w:r>
    </w:p>
    <w:p w14:paraId="7619D59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364</w:t>
      </w:r>
    </w:p>
    <w:p w14:paraId="5823ED1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364</w:t>
      </w:r>
    </w:p>
    <w:p w14:paraId="754AEF6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364</w:t>
      </w:r>
    </w:p>
    <w:p w14:paraId="56CF4C2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364</w:t>
      </w:r>
    </w:p>
    <w:p w14:paraId="69A8AF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364</w:t>
      </w:r>
    </w:p>
    <w:p w14:paraId="075486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365</w:t>
      </w:r>
    </w:p>
    <w:p w14:paraId="50BB5E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365</w:t>
      </w:r>
    </w:p>
    <w:p w14:paraId="3F1B23C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365</w:t>
      </w:r>
    </w:p>
    <w:p w14:paraId="0F38461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366</w:t>
      </w:r>
    </w:p>
    <w:p w14:paraId="7CE4933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366</w:t>
      </w:r>
    </w:p>
    <w:p w14:paraId="67EFFEF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366</w:t>
      </w:r>
    </w:p>
    <w:p w14:paraId="7D162CA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366</w:t>
      </w:r>
    </w:p>
    <w:p w14:paraId="56BC602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366</w:t>
      </w:r>
    </w:p>
    <w:p w14:paraId="13C1B5A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366</w:t>
      </w:r>
    </w:p>
    <w:p w14:paraId="09636A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367</w:t>
      </w:r>
    </w:p>
    <w:p w14:paraId="46068E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367</w:t>
      </w:r>
    </w:p>
    <w:p w14:paraId="0491C6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367</w:t>
      </w:r>
    </w:p>
    <w:p w14:paraId="676BC3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367</w:t>
      </w:r>
    </w:p>
    <w:p w14:paraId="2C4A005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368</w:t>
      </w:r>
    </w:p>
    <w:p w14:paraId="2DFB33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368</w:t>
      </w:r>
    </w:p>
    <w:p w14:paraId="19054C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369</w:t>
      </w:r>
    </w:p>
    <w:p w14:paraId="7B668F7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369</w:t>
      </w:r>
    </w:p>
    <w:p w14:paraId="289A01F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369</w:t>
      </w:r>
    </w:p>
    <w:p w14:paraId="374992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369</w:t>
      </w:r>
    </w:p>
    <w:p w14:paraId="1C8EE6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370</w:t>
      </w:r>
    </w:p>
    <w:p w14:paraId="3129C86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SCG</w:t>
      </w:r>
      <w:r>
        <w:t xml:space="preserve"> </w:t>
      </w:r>
      <w:r>
        <w:rPr>
          <w:lang w:eastAsia="zh-CN"/>
        </w:rPr>
        <w:t>activation/deactivation</w:t>
      </w:r>
      <w:r>
        <w:tab/>
        <w:t>370</w:t>
      </w:r>
    </w:p>
    <w:p w14:paraId="2AFAAA4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2.</w:t>
      </w:r>
      <w:r>
        <w:rPr>
          <w:lang w:eastAsia="zh-CN"/>
        </w:rPr>
        <w:t>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370</w:t>
      </w:r>
    </w:p>
    <w:p w14:paraId="6D62635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fast SCell activation/deactivation</w:t>
      </w:r>
      <w:r>
        <w:tab/>
        <w:t>371</w:t>
      </w:r>
    </w:p>
    <w:p w14:paraId="7289F7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7.32.2.20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Interruptions due to RRM measurements on deactivated NR SCG</w:t>
      </w:r>
      <w:r>
        <w:tab/>
        <w:t>371</w:t>
      </w:r>
    </w:p>
    <w:p w14:paraId="31F206A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744A7A">
        <w:rPr>
          <w:i/>
        </w:rPr>
        <w:t xml:space="preserve"> </w:t>
      </w:r>
      <w:r>
        <w:t>sTTI and 1ms-TTI with 3 subframe HARQ processing</w:t>
      </w:r>
      <w:r>
        <w:tab/>
        <w:t>372</w:t>
      </w:r>
    </w:p>
    <w:p w14:paraId="2CF6B57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372</w:t>
      </w:r>
    </w:p>
    <w:p w14:paraId="0F9BC2C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372</w:t>
      </w:r>
    </w:p>
    <w:p w14:paraId="658B7F5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372</w:t>
      </w:r>
    </w:p>
    <w:p w14:paraId="33A117E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372</w:t>
      </w:r>
    </w:p>
    <w:p w14:paraId="461ED6F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372</w:t>
      </w:r>
    </w:p>
    <w:p w14:paraId="282926E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372</w:t>
      </w:r>
    </w:p>
    <w:p w14:paraId="4DC66B1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373</w:t>
      </w:r>
    </w:p>
    <w:p w14:paraId="500674B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373</w:t>
      </w:r>
    </w:p>
    <w:p w14:paraId="22B989B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373</w:t>
      </w:r>
    </w:p>
    <w:p w14:paraId="42E62D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373</w:t>
      </w:r>
    </w:p>
    <w:p w14:paraId="136745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373</w:t>
      </w:r>
    </w:p>
    <w:p w14:paraId="7BEF290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373</w:t>
      </w:r>
    </w:p>
    <w:p w14:paraId="2105451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374</w:t>
      </w:r>
    </w:p>
    <w:p w14:paraId="623928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374</w:t>
      </w:r>
    </w:p>
    <w:p w14:paraId="45C43A9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374</w:t>
      </w:r>
    </w:p>
    <w:p w14:paraId="1409C30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374</w:t>
      </w:r>
    </w:p>
    <w:p w14:paraId="558C82A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374</w:t>
      </w:r>
    </w:p>
    <w:p w14:paraId="0A7DB5C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375</w:t>
      </w:r>
    </w:p>
    <w:p w14:paraId="13B2B2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375</w:t>
      </w:r>
    </w:p>
    <w:p w14:paraId="498764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376</w:t>
      </w:r>
    </w:p>
    <w:p w14:paraId="6A23744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376</w:t>
      </w:r>
    </w:p>
    <w:p w14:paraId="6D30656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376</w:t>
      </w:r>
    </w:p>
    <w:p w14:paraId="74AE7D8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376</w:t>
      </w:r>
    </w:p>
    <w:p w14:paraId="65117F2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376</w:t>
      </w:r>
    </w:p>
    <w:p w14:paraId="6B46D0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377</w:t>
      </w:r>
    </w:p>
    <w:p w14:paraId="16BBC0F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377</w:t>
      </w:r>
    </w:p>
    <w:p w14:paraId="3BE579A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377</w:t>
      </w:r>
    </w:p>
    <w:p w14:paraId="6D78B39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377</w:t>
      </w:r>
    </w:p>
    <w:p w14:paraId="4A8D88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378</w:t>
      </w:r>
    </w:p>
    <w:p w14:paraId="32B9C9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378</w:t>
      </w:r>
    </w:p>
    <w:p w14:paraId="1C75EB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36</w:t>
      </w:r>
      <w:r>
        <w:t>.</w:t>
      </w:r>
      <w:r>
        <w:rPr>
          <w:lang w:eastAsia="zh-CN"/>
        </w:rPr>
        <w:t>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379</w:t>
      </w:r>
    </w:p>
    <w:p w14:paraId="72CB3B9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379</w:t>
      </w:r>
    </w:p>
    <w:p w14:paraId="79B901F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379</w:t>
      </w:r>
    </w:p>
    <w:p w14:paraId="498C537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380</w:t>
      </w:r>
    </w:p>
    <w:p w14:paraId="276BD3A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 SCG Activation and Deactivation Delay</w:t>
      </w:r>
      <w:r>
        <w:tab/>
        <w:t>380</w:t>
      </w:r>
    </w:p>
    <w:p w14:paraId="6EA28C9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380</w:t>
      </w:r>
    </w:p>
    <w:p w14:paraId="6CF7A90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Activation Delay Requirement</w:t>
      </w:r>
      <w:r>
        <w:tab/>
        <w:t>380</w:t>
      </w:r>
    </w:p>
    <w:p w14:paraId="741BA82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Deactivation Delay Requirement</w:t>
      </w:r>
      <w:r>
        <w:tab/>
        <w:t>381</w:t>
      </w:r>
    </w:p>
    <w:p w14:paraId="64101A05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381</w:t>
      </w:r>
    </w:p>
    <w:p w14:paraId="58C310E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381</w:t>
      </w:r>
    </w:p>
    <w:p w14:paraId="4E6C34A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381</w:t>
      </w:r>
    </w:p>
    <w:p w14:paraId="282CB02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382</w:t>
      </w:r>
    </w:p>
    <w:p w14:paraId="556DA4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382</w:t>
      </w:r>
    </w:p>
    <w:p w14:paraId="6A3C4EA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390</w:t>
      </w:r>
    </w:p>
    <w:p w14:paraId="26A36AF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391</w:t>
      </w:r>
    </w:p>
    <w:p w14:paraId="664C367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392</w:t>
      </w:r>
    </w:p>
    <w:p w14:paraId="14D242C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394</w:t>
      </w:r>
    </w:p>
    <w:p w14:paraId="6159AEE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(RedCap)</w:t>
      </w:r>
      <w:r>
        <w:tab/>
        <w:t>395</w:t>
      </w:r>
    </w:p>
    <w:p w14:paraId="4898AEF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395</w:t>
      </w:r>
    </w:p>
    <w:p w14:paraId="247DE1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397</w:t>
      </w:r>
    </w:p>
    <w:p w14:paraId="0C3436D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397</w:t>
      </w:r>
    </w:p>
    <w:p w14:paraId="4A28B87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402</w:t>
      </w:r>
    </w:p>
    <w:p w14:paraId="173A59D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406</w:t>
      </w:r>
    </w:p>
    <w:p w14:paraId="3495836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407</w:t>
      </w:r>
    </w:p>
    <w:p w14:paraId="66DF727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408</w:t>
      </w:r>
    </w:p>
    <w:p w14:paraId="2536395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408</w:t>
      </w:r>
    </w:p>
    <w:p w14:paraId="2C425B6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409</w:t>
      </w:r>
    </w:p>
    <w:p w14:paraId="08B8687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414</w:t>
      </w:r>
    </w:p>
    <w:p w14:paraId="258D4B7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421</w:t>
      </w:r>
    </w:p>
    <w:p w14:paraId="3895F09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421</w:t>
      </w:r>
    </w:p>
    <w:p w14:paraId="6B3AFC0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421</w:t>
      </w:r>
    </w:p>
    <w:p w14:paraId="50E3CDC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422</w:t>
      </w:r>
    </w:p>
    <w:p w14:paraId="4E5ACD9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424</w:t>
      </w:r>
    </w:p>
    <w:p w14:paraId="0C8D384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425</w:t>
      </w:r>
    </w:p>
    <w:p w14:paraId="20B5A8C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426</w:t>
      </w:r>
    </w:p>
    <w:p w14:paraId="7418CD1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433</w:t>
      </w:r>
    </w:p>
    <w:p w14:paraId="768082F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433</w:t>
      </w:r>
    </w:p>
    <w:p w14:paraId="3B2CD33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433</w:t>
      </w:r>
    </w:p>
    <w:p w14:paraId="41B083B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438</w:t>
      </w:r>
    </w:p>
    <w:p w14:paraId="2BBA7C1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438</w:t>
      </w:r>
    </w:p>
    <w:p w14:paraId="2C37726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442</w:t>
      </w:r>
    </w:p>
    <w:p w14:paraId="662D5A9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442</w:t>
      </w:r>
    </w:p>
    <w:p w14:paraId="74F87BD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447</w:t>
      </w:r>
    </w:p>
    <w:p w14:paraId="7BB4AB8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447</w:t>
      </w:r>
    </w:p>
    <w:p w14:paraId="5D25E0D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449</w:t>
      </w:r>
    </w:p>
    <w:p w14:paraId="112E8C5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449</w:t>
      </w:r>
    </w:p>
    <w:p w14:paraId="41CBAED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449</w:t>
      </w:r>
    </w:p>
    <w:p w14:paraId="3DFF4CE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450</w:t>
      </w:r>
    </w:p>
    <w:p w14:paraId="0635980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450</w:t>
      </w:r>
    </w:p>
    <w:p w14:paraId="511700A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450</w:t>
      </w:r>
    </w:p>
    <w:p w14:paraId="7A8160B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450</w:t>
      </w:r>
    </w:p>
    <w:p w14:paraId="5067EF9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452</w:t>
      </w:r>
    </w:p>
    <w:p w14:paraId="3E6087F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8.1.2.4.</w:t>
      </w:r>
      <w:r w:rsidRPr="00744A7A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 xml:space="preserve">E-UTRAN </w:t>
      </w:r>
      <w:r w:rsidRPr="00744A7A">
        <w:rPr>
          <w:lang w:val="en-US" w:eastAsia="zh-CN"/>
        </w:rPr>
        <w:t>F</w:t>
      </w:r>
      <w:r w:rsidRPr="00744A7A">
        <w:rPr>
          <w:lang w:val="en-US"/>
        </w:rPr>
        <w:t>DD – cdma2000 1xRTT measurements</w:t>
      </w:r>
      <w:r w:rsidRPr="00744A7A">
        <w:rPr>
          <w:lang w:val="en-US" w:eastAsia="zh-CN"/>
        </w:rPr>
        <w:t xml:space="preserve"> for SON ANR</w:t>
      </w:r>
      <w:r>
        <w:tab/>
        <w:t>452</w:t>
      </w:r>
    </w:p>
    <w:p w14:paraId="184C18F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8.1.2.4.</w:t>
      </w:r>
      <w:r w:rsidRPr="00744A7A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 xml:space="preserve">E-UTRAN </w:t>
      </w:r>
      <w:r w:rsidRPr="00744A7A">
        <w:rPr>
          <w:lang w:val="en-US" w:eastAsia="zh-CN"/>
        </w:rPr>
        <w:t>T</w:t>
      </w:r>
      <w:r w:rsidRPr="00744A7A">
        <w:rPr>
          <w:lang w:val="en-US"/>
        </w:rPr>
        <w:t>DD – cdma2000 1xRTT measurements</w:t>
      </w:r>
      <w:r w:rsidRPr="00744A7A">
        <w:rPr>
          <w:lang w:val="en-US" w:eastAsia="zh-CN"/>
        </w:rPr>
        <w:t xml:space="preserve"> for SON ANR</w:t>
      </w:r>
      <w:r>
        <w:tab/>
        <w:t>452</w:t>
      </w:r>
    </w:p>
    <w:p w14:paraId="3A65C11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452</w:t>
      </w:r>
    </w:p>
    <w:p w14:paraId="6CACC27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453</w:t>
      </w:r>
    </w:p>
    <w:p w14:paraId="3AADB49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453</w:t>
      </w:r>
    </w:p>
    <w:p w14:paraId="34F5B87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455</w:t>
      </w:r>
    </w:p>
    <w:p w14:paraId="51B3264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455</w:t>
      </w:r>
    </w:p>
    <w:p w14:paraId="60D0DC6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459</w:t>
      </w:r>
    </w:p>
    <w:p w14:paraId="47A3DDA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463</w:t>
      </w:r>
    </w:p>
    <w:p w14:paraId="747BADD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463</w:t>
      </w:r>
    </w:p>
    <w:p w14:paraId="47C88D8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463</w:t>
      </w:r>
    </w:p>
    <w:p w14:paraId="73E998D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463</w:t>
      </w:r>
    </w:p>
    <w:p w14:paraId="6399E13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lastRenderedPageBreak/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E-UTRAN FDD – NR SFTD Measurements</w:t>
      </w:r>
      <w:r>
        <w:tab/>
        <w:t>463</w:t>
      </w:r>
    </w:p>
    <w:p w14:paraId="216235A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E-UTRAN TDD – NR SFTD Measurements</w:t>
      </w:r>
      <w:r>
        <w:tab/>
        <w:t>465</w:t>
      </w:r>
    </w:p>
    <w:p w14:paraId="4FB026D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E-UTRA FDD - NR measurements with autonomous gaps</w:t>
      </w:r>
      <w:r>
        <w:tab/>
        <w:t>465</w:t>
      </w:r>
    </w:p>
    <w:p w14:paraId="33D01A7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E-UTRA TDD - NR measurements with autonomous gaps</w:t>
      </w:r>
      <w:r>
        <w:tab/>
        <w:t>466</w:t>
      </w:r>
    </w:p>
    <w:p w14:paraId="519539A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466</w:t>
      </w:r>
    </w:p>
    <w:p w14:paraId="64D27CE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466</w:t>
      </w:r>
    </w:p>
    <w:p w14:paraId="7A0DDE8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468</w:t>
      </w:r>
    </w:p>
    <w:p w14:paraId="011F385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470</w:t>
      </w:r>
    </w:p>
    <w:p w14:paraId="25C0295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472</w:t>
      </w:r>
    </w:p>
    <w:p w14:paraId="57FF6F2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473</w:t>
      </w:r>
    </w:p>
    <w:p w14:paraId="7D585AD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473</w:t>
      </w:r>
    </w:p>
    <w:p w14:paraId="41A1AB4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473</w:t>
      </w:r>
    </w:p>
    <w:p w14:paraId="7235374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473</w:t>
      </w:r>
    </w:p>
    <w:p w14:paraId="7E96B99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473</w:t>
      </w:r>
    </w:p>
    <w:p w14:paraId="775AE08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474</w:t>
      </w:r>
    </w:p>
    <w:p w14:paraId="74653D1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475</w:t>
      </w:r>
    </w:p>
    <w:p w14:paraId="6AE57A4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477</w:t>
      </w:r>
    </w:p>
    <w:p w14:paraId="0091481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479</w:t>
      </w:r>
    </w:p>
    <w:p w14:paraId="60887BA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481</w:t>
      </w:r>
    </w:p>
    <w:p w14:paraId="6EFC2D2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482</w:t>
      </w:r>
    </w:p>
    <w:p w14:paraId="5B5C152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484</w:t>
      </w:r>
    </w:p>
    <w:p w14:paraId="76A4E5D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486</w:t>
      </w:r>
    </w:p>
    <w:p w14:paraId="2F1347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488</w:t>
      </w:r>
    </w:p>
    <w:p w14:paraId="11BAED4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488</w:t>
      </w:r>
    </w:p>
    <w:p w14:paraId="4B2E37C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489</w:t>
      </w:r>
    </w:p>
    <w:p w14:paraId="471FA05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490</w:t>
      </w:r>
    </w:p>
    <w:p w14:paraId="235726E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491</w:t>
      </w:r>
    </w:p>
    <w:p w14:paraId="617BA0E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491</w:t>
      </w:r>
    </w:p>
    <w:p w14:paraId="5ED911A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492</w:t>
      </w:r>
    </w:p>
    <w:p w14:paraId="48878CB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494</w:t>
      </w:r>
    </w:p>
    <w:p w14:paraId="132EEA4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497</w:t>
      </w:r>
    </w:p>
    <w:p w14:paraId="09DF7C4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501</w:t>
      </w:r>
    </w:p>
    <w:p w14:paraId="5DB0076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504</w:t>
      </w:r>
    </w:p>
    <w:p w14:paraId="451A246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504</w:t>
      </w:r>
    </w:p>
    <w:p w14:paraId="16F2B57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505</w:t>
      </w:r>
    </w:p>
    <w:p w14:paraId="7829803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505</w:t>
      </w:r>
    </w:p>
    <w:p w14:paraId="6B285E7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506</w:t>
      </w:r>
    </w:p>
    <w:p w14:paraId="06BE28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506</w:t>
      </w:r>
    </w:p>
    <w:p w14:paraId="48131C3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506</w:t>
      </w:r>
    </w:p>
    <w:p w14:paraId="202E4B3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506</w:t>
      </w:r>
    </w:p>
    <w:p w14:paraId="2B0934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506</w:t>
      </w:r>
    </w:p>
    <w:p w14:paraId="1B22C9E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511</w:t>
      </w:r>
    </w:p>
    <w:p w14:paraId="20A9A2C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511</w:t>
      </w:r>
    </w:p>
    <w:p w14:paraId="26D674A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511</w:t>
      </w:r>
    </w:p>
    <w:p w14:paraId="0C46D6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511</w:t>
      </w:r>
    </w:p>
    <w:p w14:paraId="1492970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511</w:t>
      </w:r>
    </w:p>
    <w:p w14:paraId="56B96B0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512</w:t>
      </w:r>
    </w:p>
    <w:p w14:paraId="224B797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512</w:t>
      </w:r>
    </w:p>
    <w:p w14:paraId="4480354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513</w:t>
      </w:r>
    </w:p>
    <w:p w14:paraId="0588DD9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515</w:t>
      </w:r>
    </w:p>
    <w:p w14:paraId="6EA9491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515</w:t>
      </w:r>
    </w:p>
    <w:p w14:paraId="6F66A8E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515</w:t>
      </w:r>
    </w:p>
    <w:p w14:paraId="506AE8A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515</w:t>
      </w:r>
    </w:p>
    <w:p w14:paraId="306C522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516</w:t>
      </w:r>
    </w:p>
    <w:p w14:paraId="46990CF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517</w:t>
      </w:r>
    </w:p>
    <w:p w14:paraId="7894502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517</w:t>
      </w:r>
    </w:p>
    <w:p w14:paraId="6CD3C6E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518</w:t>
      </w:r>
    </w:p>
    <w:p w14:paraId="13816FF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519</w:t>
      </w:r>
    </w:p>
    <w:p w14:paraId="67B23D6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519</w:t>
      </w:r>
    </w:p>
    <w:p w14:paraId="3BEAD2B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520</w:t>
      </w:r>
    </w:p>
    <w:p w14:paraId="3AA1993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520</w:t>
      </w:r>
    </w:p>
    <w:p w14:paraId="647F55F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520</w:t>
      </w:r>
    </w:p>
    <w:p w14:paraId="04123BD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523</w:t>
      </w:r>
    </w:p>
    <w:p w14:paraId="4A8EE07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525</w:t>
      </w:r>
    </w:p>
    <w:p w14:paraId="664690B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529</w:t>
      </w:r>
    </w:p>
    <w:p w14:paraId="3C29D77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529</w:t>
      </w:r>
    </w:p>
    <w:p w14:paraId="2C3C42D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530</w:t>
      </w:r>
    </w:p>
    <w:p w14:paraId="1EDD95B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531</w:t>
      </w:r>
    </w:p>
    <w:p w14:paraId="35C646C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531</w:t>
      </w:r>
    </w:p>
    <w:p w14:paraId="129544D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531</w:t>
      </w:r>
    </w:p>
    <w:p w14:paraId="037DAC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531</w:t>
      </w:r>
    </w:p>
    <w:p w14:paraId="07448CD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531</w:t>
      </w:r>
    </w:p>
    <w:p w14:paraId="6BDC5CF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534</w:t>
      </w:r>
    </w:p>
    <w:p w14:paraId="7FE82E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536</w:t>
      </w:r>
    </w:p>
    <w:p w14:paraId="095D0BD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537</w:t>
      </w:r>
    </w:p>
    <w:p w14:paraId="519C3DE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8.6.2.</w:t>
      </w:r>
      <w:r w:rsidRPr="00744A7A">
        <w:rPr>
          <w:rFonts w:cs="v4.2.0"/>
          <w:lang w:eastAsia="zh-CN"/>
        </w:rPr>
        <w:t>2</w:t>
      </w:r>
      <w:r w:rsidRPr="00744A7A">
        <w:rPr>
          <w:rFonts w:cs="v4.2.0"/>
        </w:rPr>
        <w:t>.</w:t>
      </w:r>
      <w:r w:rsidRPr="00744A7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539</w:t>
      </w:r>
    </w:p>
    <w:p w14:paraId="71FF97F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542</w:t>
      </w:r>
    </w:p>
    <w:p w14:paraId="7576B34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542</w:t>
      </w:r>
    </w:p>
    <w:p w14:paraId="65C89A0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542</w:t>
      </w:r>
    </w:p>
    <w:p w14:paraId="5BCB27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542</w:t>
      </w:r>
    </w:p>
    <w:p w14:paraId="1BBB76A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543</w:t>
      </w:r>
    </w:p>
    <w:p w14:paraId="01C466A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545</w:t>
      </w:r>
    </w:p>
    <w:p w14:paraId="66A2B0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547</w:t>
      </w:r>
    </w:p>
    <w:p w14:paraId="0A614D9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8.6.3.</w:t>
      </w:r>
      <w:r w:rsidRPr="00744A7A">
        <w:rPr>
          <w:rFonts w:cs="v4.2.0"/>
          <w:lang w:eastAsia="zh-CN"/>
        </w:rPr>
        <w:t>2</w:t>
      </w:r>
      <w:r w:rsidRPr="00744A7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548</w:t>
      </w:r>
    </w:p>
    <w:p w14:paraId="51EAA22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8.6.3.</w:t>
      </w:r>
      <w:r w:rsidRPr="00744A7A">
        <w:rPr>
          <w:rFonts w:cs="v4.2.0"/>
          <w:lang w:eastAsia="zh-CN"/>
        </w:rPr>
        <w:t>2</w:t>
      </w:r>
      <w:r w:rsidRPr="00744A7A">
        <w:rPr>
          <w:rFonts w:cs="v4.2.0"/>
        </w:rPr>
        <w:t>.</w:t>
      </w:r>
      <w:r w:rsidRPr="00744A7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550</w:t>
      </w:r>
    </w:p>
    <w:p w14:paraId="315B752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553</w:t>
      </w:r>
    </w:p>
    <w:p w14:paraId="1CAA41D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553</w:t>
      </w:r>
    </w:p>
    <w:p w14:paraId="4AACCBC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553</w:t>
      </w:r>
    </w:p>
    <w:p w14:paraId="6212F9C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553</w:t>
      </w:r>
    </w:p>
    <w:p w14:paraId="0D05D2C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554</w:t>
      </w:r>
    </w:p>
    <w:p w14:paraId="3374546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554</w:t>
      </w:r>
    </w:p>
    <w:p w14:paraId="10D6655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554</w:t>
      </w:r>
    </w:p>
    <w:p w14:paraId="0BFA42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554</w:t>
      </w:r>
    </w:p>
    <w:p w14:paraId="1AC3B95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554</w:t>
      </w:r>
    </w:p>
    <w:p w14:paraId="61AA44A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554</w:t>
      </w:r>
    </w:p>
    <w:p w14:paraId="5C1892C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555</w:t>
      </w:r>
    </w:p>
    <w:p w14:paraId="35C3F3E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557</w:t>
      </w:r>
    </w:p>
    <w:p w14:paraId="396F9D7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557</w:t>
      </w:r>
    </w:p>
    <w:p w14:paraId="09F87D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557</w:t>
      </w:r>
    </w:p>
    <w:p w14:paraId="1CF2815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557</w:t>
      </w:r>
    </w:p>
    <w:p w14:paraId="1E58E68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557</w:t>
      </w:r>
    </w:p>
    <w:p w14:paraId="538FE56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557</w:t>
      </w:r>
    </w:p>
    <w:p w14:paraId="525FF0D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559</w:t>
      </w:r>
    </w:p>
    <w:p w14:paraId="45A734D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560</w:t>
      </w:r>
    </w:p>
    <w:p w14:paraId="3AA2A93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560</w:t>
      </w:r>
    </w:p>
    <w:p w14:paraId="0D429B0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560</w:t>
      </w:r>
    </w:p>
    <w:p w14:paraId="4F41C1D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561</w:t>
      </w:r>
    </w:p>
    <w:p w14:paraId="28B649B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561</w:t>
      </w:r>
    </w:p>
    <w:p w14:paraId="7435FD6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561</w:t>
      </w:r>
    </w:p>
    <w:p w14:paraId="5647BDD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561</w:t>
      </w:r>
    </w:p>
    <w:p w14:paraId="194B0E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562</w:t>
      </w:r>
    </w:p>
    <w:p w14:paraId="6F8616B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562</w:t>
      </w:r>
    </w:p>
    <w:p w14:paraId="062344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562</w:t>
      </w:r>
    </w:p>
    <w:p w14:paraId="1204D58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563</w:t>
      </w:r>
    </w:p>
    <w:p w14:paraId="5E7F696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563</w:t>
      </w:r>
    </w:p>
    <w:p w14:paraId="58FBE0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563</w:t>
      </w:r>
    </w:p>
    <w:p w14:paraId="51D2E7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563</w:t>
      </w:r>
    </w:p>
    <w:p w14:paraId="22F7928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564</w:t>
      </w:r>
    </w:p>
    <w:p w14:paraId="0EBC271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564</w:t>
      </w:r>
    </w:p>
    <w:p w14:paraId="6334A17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564</w:t>
      </w:r>
    </w:p>
    <w:p w14:paraId="7522C1E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564</w:t>
      </w:r>
    </w:p>
    <w:p w14:paraId="5175577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564</w:t>
      </w:r>
    </w:p>
    <w:p w14:paraId="1DA9520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565</w:t>
      </w:r>
    </w:p>
    <w:p w14:paraId="03BC188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565</w:t>
      </w:r>
    </w:p>
    <w:p w14:paraId="6204D76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565</w:t>
      </w:r>
    </w:p>
    <w:p w14:paraId="6EC8F37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565</w:t>
      </w:r>
    </w:p>
    <w:p w14:paraId="2E30328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565</w:t>
      </w:r>
    </w:p>
    <w:p w14:paraId="0A0E73D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565</w:t>
      </w:r>
    </w:p>
    <w:p w14:paraId="677E543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566</w:t>
      </w:r>
    </w:p>
    <w:p w14:paraId="7472D29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566</w:t>
      </w:r>
    </w:p>
    <w:p w14:paraId="7407008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566</w:t>
      </w:r>
    </w:p>
    <w:p w14:paraId="4BABB16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567</w:t>
      </w:r>
    </w:p>
    <w:p w14:paraId="14C09F9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567</w:t>
      </w:r>
    </w:p>
    <w:p w14:paraId="3CB75D6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567</w:t>
      </w:r>
    </w:p>
    <w:p w14:paraId="618690A1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567</w:t>
      </w:r>
    </w:p>
    <w:p w14:paraId="02675F63" w14:textId="77777777" w:rsidR="00AF2FE8" w:rsidRDefault="00AF2FE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569</w:t>
      </w:r>
    </w:p>
    <w:p w14:paraId="52C305D9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570</w:t>
      </w:r>
    </w:p>
    <w:p w14:paraId="1EC4281C" w14:textId="77777777" w:rsidR="00AF2FE8" w:rsidRDefault="00AF2FE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572</w:t>
      </w:r>
    </w:p>
    <w:p w14:paraId="66436F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573</w:t>
      </w:r>
    </w:p>
    <w:p w14:paraId="440EA84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573</w:t>
      </w:r>
    </w:p>
    <w:p w14:paraId="0159E1E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8.11.2.</w:t>
      </w:r>
      <w:r w:rsidRPr="00744A7A">
        <w:rPr>
          <w:rFonts w:cs="v4.2.0"/>
          <w:lang w:eastAsia="zh-CN"/>
        </w:rPr>
        <w:t>2</w:t>
      </w:r>
      <w:r w:rsidRPr="00744A7A">
        <w:rPr>
          <w:rFonts w:cs="v4.2.0"/>
        </w:rPr>
        <w:t>.</w:t>
      </w:r>
      <w:r w:rsidRPr="00744A7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577</w:t>
      </w:r>
    </w:p>
    <w:p w14:paraId="703CA41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577</w:t>
      </w:r>
    </w:p>
    <w:p w14:paraId="617047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577</w:t>
      </w:r>
    </w:p>
    <w:p w14:paraId="2B85E84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577</w:t>
      </w:r>
    </w:p>
    <w:p w14:paraId="4B2C0CC9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577</w:t>
      </w:r>
    </w:p>
    <w:p w14:paraId="73F34891" w14:textId="77777777" w:rsidR="00AF2FE8" w:rsidRDefault="00AF2FE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579</w:t>
      </w:r>
    </w:p>
    <w:p w14:paraId="5733E2CD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579</w:t>
      </w:r>
    </w:p>
    <w:p w14:paraId="7C90C3B0" w14:textId="77777777" w:rsidR="00AF2FE8" w:rsidRDefault="00AF2FE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580</w:t>
      </w:r>
    </w:p>
    <w:p w14:paraId="58B0226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581</w:t>
      </w:r>
    </w:p>
    <w:p w14:paraId="7823F5B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8.11.3.</w:t>
      </w:r>
      <w:r w:rsidRPr="00744A7A">
        <w:rPr>
          <w:rFonts w:cs="v4.2.0"/>
          <w:lang w:eastAsia="zh-CN"/>
        </w:rPr>
        <w:t>2</w:t>
      </w:r>
      <w:r w:rsidRPr="00744A7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581</w:t>
      </w:r>
    </w:p>
    <w:p w14:paraId="1696982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8.11.3.</w:t>
      </w:r>
      <w:r w:rsidRPr="00744A7A">
        <w:rPr>
          <w:rFonts w:cs="v4.2.0"/>
          <w:lang w:eastAsia="zh-CN"/>
        </w:rPr>
        <w:t>2</w:t>
      </w:r>
      <w:r w:rsidRPr="00744A7A">
        <w:rPr>
          <w:rFonts w:cs="v4.2.0"/>
        </w:rPr>
        <w:t>.</w:t>
      </w:r>
      <w:r w:rsidRPr="00744A7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585</w:t>
      </w:r>
    </w:p>
    <w:p w14:paraId="2A587B1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585</w:t>
      </w:r>
    </w:p>
    <w:p w14:paraId="1F7626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585</w:t>
      </w:r>
    </w:p>
    <w:p w14:paraId="129D8EC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585</w:t>
      </w:r>
    </w:p>
    <w:p w14:paraId="417AE63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586</w:t>
      </w:r>
    </w:p>
    <w:p w14:paraId="22DDE2B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586</w:t>
      </w:r>
    </w:p>
    <w:p w14:paraId="354F0B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586</w:t>
      </w:r>
    </w:p>
    <w:p w14:paraId="3481AD7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586</w:t>
      </w:r>
    </w:p>
    <w:p w14:paraId="6DE8B8B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586</w:t>
      </w:r>
    </w:p>
    <w:p w14:paraId="1402784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586</w:t>
      </w:r>
    </w:p>
    <w:p w14:paraId="3DCD201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586</w:t>
      </w:r>
    </w:p>
    <w:p w14:paraId="0156276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586</w:t>
      </w:r>
    </w:p>
    <w:p w14:paraId="61330BC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586</w:t>
      </w:r>
    </w:p>
    <w:p w14:paraId="7E5714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587</w:t>
      </w:r>
    </w:p>
    <w:p w14:paraId="6DACF91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587</w:t>
      </w:r>
    </w:p>
    <w:p w14:paraId="1FDC571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589</w:t>
      </w:r>
    </w:p>
    <w:p w14:paraId="6306240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592</w:t>
      </w:r>
    </w:p>
    <w:p w14:paraId="7DA151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592</w:t>
      </w:r>
    </w:p>
    <w:p w14:paraId="30CCDC5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592</w:t>
      </w:r>
    </w:p>
    <w:p w14:paraId="3E2E344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592</w:t>
      </w:r>
    </w:p>
    <w:p w14:paraId="0D992C0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592</w:t>
      </w:r>
    </w:p>
    <w:p w14:paraId="483A583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592</w:t>
      </w:r>
    </w:p>
    <w:p w14:paraId="015709C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594</w:t>
      </w:r>
    </w:p>
    <w:p w14:paraId="031DE77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596</w:t>
      </w:r>
    </w:p>
    <w:p w14:paraId="2D44819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596</w:t>
      </w:r>
    </w:p>
    <w:p w14:paraId="382D45C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596</w:t>
      </w:r>
    </w:p>
    <w:p w14:paraId="3BDAB7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597</w:t>
      </w:r>
    </w:p>
    <w:p w14:paraId="50BAACF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597</w:t>
      </w:r>
    </w:p>
    <w:p w14:paraId="2489F1D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602</w:t>
      </w:r>
    </w:p>
    <w:p w14:paraId="5B10BAB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604</w:t>
      </w:r>
    </w:p>
    <w:p w14:paraId="2BD731D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608</w:t>
      </w:r>
    </w:p>
    <w:p w14:paraId="799F72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608</w:t>
      </w:r>
    </w:p>
    <w:p w14:paraId="7504D63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608</w:t>
      </w:r>
    </w:p>
    <w:p w14:paraId="559A62B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611</w:t>
      </w:r>
    </w:p>
    <w:p w14:paraId="1ECA71A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613</w:t>
      </w:r>
    </w:p>
    <w:p w14:paraId="5778009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614</w:t>
      </w:r>
    </w:p>
    <w:p w14:paraId="31BAAB2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614</w:t>
      </w:r>
    </w:p>
    <w:p w14:paraId="6144769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616</w:t>
      </w:r>
    </w:p>
    <w:p w14:paraId="1A85877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618</w:t>
      </w:r>
    </w:p>
    <w:p w14:paraId="0FABDF6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619</w:t>
      </w:r>
    </w:p>
    <w:p w14:paraId="4FA6BBE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619</w:t>
      </w:r>
    </w:p>
    <w:p w14:paraId="4A8350F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619</w:t>
      </w:r>
    </w:p>
    <w:p w14:paraId="2AC577C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620</w:t>
      </w:r>
    </w:p>
    <w:p w14:paraId="7491170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620</w:t>
      </w:r>
    </w:p>
    <w:p w14:paraId="7D2CA26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620</w:t>
      </w:r>
    </w:p>
    <w:p w14:paraId="345E70C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621</w:t>
      </w:r>
    </w:p>
    <w:p w14:paraId="261960C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621</w:t>
      </w:r>
    </w:p>
    <w:p w14:paraId="36A28E0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622</w:t>
      </w:r>
    </w:p>
    <w:p w14:paraId="152EA2C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623</w:t>
      </w:r>
    </w:p>
    <w:p w14:paraId="392804D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623</w:t>
      </w:r>
    </w:p>
    <w:p w14:paraId="4F4E5D5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624</w:t>
      </w:r>
    </w:p>
    <w:p w14:paraId="0C5F6CA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628</w:t>
      </w:r>
    </w:p>
    <w:p w14:paraId="43D9312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630</w:t>
      </w:r>
    </w:p>
    <w:p w14:paraId="7E3F1B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634</w:t>
      </w:r>
    </w:p>
    <w:p w14:paraId="560C0D4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634</w:t>
      </w:r>
    </w:p>
    <w:p w14:paraId="276606D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635</w:t>
      </w:r>
    </w:p>
    <w:p w14:paraId="1020C9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635</w:t>
      </w:r>
    </w:p>
    <w:p w14:paraId="54CD25D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636</w:t>
      </w:r>
    </w:p>
    <w:p w14:paraId="5D30FB6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640</w:t>
      </w:r>
    </w:p>
    <w:p w14:paraId="3B29598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643</w:t>
      </w:r>
    </w:p>
    <w:p w14:paraId="3C5CC2A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648</w:t>
      </w:r>
    </w:p>
    <w:p w14:paraId="4DA51B8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649</w:t>
      </w:r>
    </w:p>
    <w:p w14:paraId="521DB1C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649</w:t>
      </w:r>
    </w:p>
    <w:p w14:paraId="58391D4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650</w:t>
      </w:r>
    </w:p>
    <w:p w14:paraId="22259A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650</w:t>
      </w:r>
    </w:p>
    <w:p w14:paraId="17A3A75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650</w:t>
      </w:r>
    </w:p>
    <w:p w14:paraId="7C58765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653</w:t>
      </w:r>
    </w:p>
    <w:p w14:paraId="68C10CD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655</w:t>
      </w:r>
    </w:p>
    <w:p w14:paraId="5115C20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656</w:t>
      </w:r>
    </w:p>
    <w:p w14:paraId="4AC2974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656</w:t>
      </w:r>
    </w:p>
    <w:p w14:paraId="2631A8B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656</w:t>
      </w:r>
    </w:p>
    <w:p w14:paraId="5A21C02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657</w:t>
      </w:r>
    </w:p>
    <w:p w14:paraId="5BD686C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657</w:t>
      </w:r>
    </w:p>
    <w:p w14:paraId="4FFDEAA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657</w:t>
      </w:r>
    </w:p>
    <w:p w14:paraId="5B20828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658</w:t>
      </w:r>
    </w:p>
    <w:p w14:paraId="093D52A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658</w:t>
      </w:r>
    </w:p>
    <w:p w14:paraId="1098E56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658</w:t>
      </w:r>
    </w:p>
    <w:p w14:paraId="54A5693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663</w:t>
      </w:r>
    </w:p>
    <w:p w14:paraId="68C3850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665</w:t>
      </w:r>
    </w:p>
    <w:p w14:paraId="2FD25F8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669</w:t>
      </w:r>
    </w:p>
    <w:p w14:paraId="34A710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670</w:t>
      </w:r>
    </w:p>
    <w:p w14:paraId="083EB3D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670</w:t>
      </w:r>
    </w:p>
    <w:p w14:paraId="6885485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672</w:t>
      </w:r>
    </w:p>
    <w:p w14:paraId="5C3535A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674</w:t>
      </w:r>
    </w:p>
    <w:p w14:paraId="00573D4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675</w:t>
      </w:r>
    </w:p>
    <w:p w14:paraId="2DD693D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 for Satellite Access</w:t>
      </w:r>
      <w:r>
        <w:tab/>
        <w:t>675</w:t>
      </w:r>
    </w:p>
    <w:p w14:paraId="1BF1E6F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675</w:t>
      </w:r>
    </w:p>
    <w:p w14:paraId="2A3737E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676</w:t>
      </w:r>
    </w:p>
    <w:p w14:paraId="2368510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676</w:t>
      </w:r>
    </w:p>
    <w:p w14:paraId="73F9C85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677</w:t>
      </w:r>
    </w:p>
    <w:p w14:paraId="5087BE65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no DRX is used</w:t>
      </w:r>
      <w:r>
        <w:tab/>
        <w:t>677</w:t>
      </w:r>
    </w:p>
    <w:p w14:paraId="02A00E39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DRX is used</w:t>
      </w:r>
      <w:r>
        <w:tab/>
        <w:t>679</w:t>
      </w:r>
    </w:p>
    <w:p w14:paraId="514E58E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680</w:t>
      </w:r>
    </w:p>
    <w:p w14:paraId="45B5789A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no DRX is used</w:t>
      </w:r>
      <w:r>
        <w:tab/>
        <w:t>680</w:t>
      </w:r>
    </w:p>
    <w:p w14:paraId="5DE07EE4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DRX is used</w:t>
      </w:r>
      <w:r>
        <w:tab/>
        <w:t>681</w:t>
      </w:r>
    </w:p>
    <w:p w14:paraId="0870CD9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683</w:t>
      </w:r>
    </w:p>
    <w:p w14:paraId="6A8BEEB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683</w:t>
      </w:r>
    </w:p>
    <w:p w14:paraId="15530DE0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 when no DRX is used</w:t>
      </w:r>
      <w:r>
        <w:tab/>
        <w:t>683</w:t>
      </w:r>
    </w:p>
    <w:p w14:paraId="2E4800D9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when DRX is used</w:t>
      </w:r>
      <w:r>
        <w:tab/>
        <w:t>685</w:t>
      </w:r>
    </w:p>
    <w:p w14:paraId="1B5560B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687</w:t>
      </w:r>
    </w:p>
    <w:p w14:paraId="356B5AAA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when no DRX is used</w:t>
      </w:r>
      <w:r>
        <w:tab/>
        <w:t>687</w:t>
      </w:r>
    </w:p>
    <w:p w14:paraId="728208F7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when DRX is used</w:t>
      </w:r>
      <w:r>
        <w:tab/>
        <w:t>687</w:t>
      </w:r>
    </w:p>
    <w:p w14:paraId="019EEA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689</w:t>
      </w:r>
    </w:p>
    <w:p w14:paraId="489484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689</w:t>
      </w:r>
    </w:p>
    <w:p w14:paraId="049ED8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689</w:t>
      </w:r>
    </w:p>
    <w:p w14:paraId="5CE7C09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690</w:t>
      </w:r>
    </w:p>
    <w:p w14:paraId="41D35ED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690</w:t>
      </w:r>
    </w:p>
    <w:p w14:paraId="64EACBC7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no DRX is used</w:t>
      </w:r>
      <w:r>
        <w:tab/>
        <w:t>690</w:t>
      </w:r>
    </w:p>
    <w:p w14:paraId="1E98716E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DRX is used</w:t>
      </w:r>
      <w:r>
        <w:tab/>
        <w:t>692</w:t>
      </w:r>
    </w:p>
    <w:p w14:paraId="59443E2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694</w:t>
      </w:r>
    </w:p>
    <w:p w14:paraId="2A118363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no DRX is used</w:t>
      </w:r>
      <w:r>
        <w:tab/>
        <w:t>694</w:t>
      </w:r>
    </w:p>
    <w:p w14:paraId="7CEA344B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when DRX is used</w:t>
      </w:r>
      <w:r>
        <w:tab/>
        <w:t>695</w:t>
      </w:r>
    </w:p>
    <w:p w14:paraId="3FE51E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697</w:t>
      </w:r>
    </w:p>
    <w:p w14:paraId="53CE0FB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697</w:t>
      </w:r>
    </w:p>
    <w:p w14:paraId="233D0B6A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 when no DRX is used</w:t>
      </w:r>
      <w:r>
        <w:tab/>
        <w:t>697</w:t>
      </w:r>
    </w:p>
    <w:p w14:paraId="77EB9CA0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when DRX is used</w:t>
      </w:r>
      <w:r>
        <w:tab/>
        <w:t>699</w:t>
      </w:r>
    </w:p>
    <w:p w14:paraId="24E48C0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701</w:t>
      </w:r>
    </w:p>
    <w:p w14:paraId="6EDCC394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when no DRX is used</w:t>
      </w:r>
      <w:r>
        <w:tab/>
        <w:t>701</w:t>
      </w:r>
    </w:p>
    <w:p w14:paraId="2647F935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when DRX is used</w:t>
      </w:r>
      <w:r>
        <w:tab/>
        <w:t>701</w:t>
      </w:r>
    </w:p>
    <w:p w14:paraId="3230243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703</w:t>
      </w:r>
    </w:p>
    <w:p w14:paraId="7BEA5A7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703</w:t>
      </w:r>
    </w:p>
    <w:p w14:paraId="689EB86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703</w:t>
      </w:r>
    </w:p>
    <w:p w14:paraId="2C14B0B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703</w:t>
      </w:r>
    </w:p>
    <w:p w14:paraId="30CC34E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704</w:t>
      </w:r>
    </w:p>
    <w:p w14:paraId="25161B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704</w:t>
      </w:r>
    </w:p>
    <w:p w14:paraId="5C39E1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704</w:t>
      </w:r>
    </w:p>
    <w:p w14:paraId="3386675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704</w:t>
      </w:r>
    </w:p>
    <w:p w14:paraId="4637A9A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704</w:t>
      </w:r>
    </w:p>
    <w:p w14:paraId="60737FB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704</w:t>
      </w:r>
    </w:p>
    <w:p w14:paraId="49F6B35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704</w:t>
      </w:r>
    </w:p>
    <w:p w14:paraId="184A1A9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NB2 supporting 16QAM</w:t>
      </w:r>
      <w:r>
        <w:tab/>
        <w:t>705</w:t>
      </w:r>
    </w:p>
    <w:p w14:paraId="6DEB0FD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neighbour cell measurements</w:t>
      </w:r>
      <w:r>
        <w:tab/>
        <w:t>705</w:t>
      </w:r>
    </w:p>
    <w:p w14:paraId="6DCB5DA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705</w:t>
      </w:r>
    </w:p>
    <w:p w14:paraId="2DD5CD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705</w:t>
      </w:r>
    </w:p>
    <w:p w14:paraId="7E36BA1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neighbour cell measurements</w:t>
      </w:r>
      <w:r>
        <w:tab/>
        <w:t>706</w:t>
      </w:r>
    </w:p>
    <w:p w14:paraId="148F03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neighbour cell measurements</w:t>
      </w:r>
      <w:r>
        <w:tab/>
        <w:t>706</w:t>
      </w:r>
    </w:p>
    <w:p w14:paraId="4D931B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 for monitoring multiple carriers</w:t>
      </w:r>
      <w:r>
        <w:tab/>
        <w:t>707</w:t>
      </w:r>
    </w:p>
    <w:p w14:paraId="1F85B56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NB-IoT for Satellite Access</w:t>
      </w:r>
      <w:r>
        <w:tab/>
        <w:t>707</w:t>
      </w:r>
    </w:p>
    <w:p w14:paraId="678C40F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707</w:t>
      </w:r>
    </w:p>
    <w:p w14:paraId="0AA6730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708</w:t>
      </w:r>
    </w:p>
    <w:p w14:paraId="2E974E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708</w:t>
      </w:r>
    </w:p>
    <w:p w14:paraId="7DA67E4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708</w:t>
      </w:r>
    </w:p>
    <w:p w14:paraId="77468B7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708</w:t>
      </w:r>
    </w:p>
    <w:p w14:paraId="6860ED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708</w:t>
      </w:r>
    </w:p>
    <w:p w14:paraId="698369C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8.14A.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708</w:t>
      </w:r>
    </w:p>
    <w:p w14:paraId="717D551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708</w:t>
      </w:r>
    </w:p>
    <w:p w14:paraId="70378D0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709</w:t>
      </w:r>
    </w:p>
    <w:p w14:paraId="1E2B499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709</w:t>
      </w:r>
    </w:p>
    <w:p w14:paraId="7DB341A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709</w:t>
      </w:r>
    </w:p>
    <w:p w14:paraId="60E9AF8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709</w:t>
      </w:r>
    </w:p>
    <w:p w14:paraId="7FFFB99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709</w:t>
      </w:r>
    </w:p>
    <w:p w14:paraId="107EBC4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710</w:t>
      </w:r>
    </w:p>
    <w:p w14:paraId="6908D5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710</w:t>
      </w:r>
    </w:p>
    <w:p w14:paraId="12F9C29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711</w:t>
      </w:r>
    </w:p>
    <w:p w14:paraId="12ABAB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711</w:t>
      </w:r>
    </w:p>
    <w:p w14:paraId="5ECEA78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712</w:t>
      </w:r>
    </w:p>
    <w:p w14:paraId="38FEE08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712</w:t>
      </w:r>
    </w:p>
    <w:p w14:paraId="24F7A09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712</w:t>
      </w:r>
    </w:p>
    <w:p w14:paraId="4AD9622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715</w:t>
      </w:r>
    </w:p>
    <w:p w14:paraId="1097581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717</w:t>
      </w:r>
    </w:p>
    <w:p w14:paraId="191A859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718</w:t>
      </w:r>
    </w:p>
    <w:p w14:paraId="29834CD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718</w:t>
      </w:r>
    </w:p>
    <w:p w14:paraId="2D27B84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720</w:t>
      </w:r>
    </w:p>
    <w:p w14:paraId="67D59CB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722</w:t>
      </w:r>
    </w:p>
    <w:p w14:paraId="08EADEC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Requirements for UE category M2 with CE mode B</w:t>
      </w:r>
      <w:r>
        <w:tab/>
        <w:t>723</w:t>
      </w:r>
    </w:p>
    <w:p w14:paraId="3571ED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723</w:t>
      </w:r>
    </w:p>
    <w:p w14:paraId="6EA9C83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723</w:t>
      </w:r>
    </w:p>
    <w:p w14:paraId="0271C72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726</w:t>
      </w:r>
    </w:p>
    <w:p w14:paraId="61F13A3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728</w:t>
      </w:r>
    </w:p>
    <w:p w14:paraId="7E5257A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729</w:t>
      </w:r>
    </w:p>
    <w:p w14:paraId="37F950B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729</w:t>
      </w:r>
    </w:p>
    <w:p w14:paraId="729AA5B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731</w:t>
      </w:r>
    </w:p>
    <w:p w14:paraId="31D5506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733</w:t>
      </w:r>
    </w:p>
    <w:p w14:paraId="5F79518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734</w:t>
      </w:r>
    </w:p>
    <w:p w14:paraId="4C38D1E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734</w:t>
      </w:r>
    </w:p>
    <w:p w14:paraId="3AD85C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734</w:t>
      </w:r>
    </w:p>
    <w:p w14:paraId="1963C02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Intrafrequency Measurements</w:t>
      </w:r>
      <w:r>
        <w:tab/>
        <w:t>735</w:t>
      </w:r>
    </w:p>
    <w:p w14:paraId="22CF68B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735</w:t>
      </w:r>
    </w:p>
    <w:p w14:paraId="09F118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735</w:t>
      </w:r>
    </w:p>
    <w:p w14:paraId="0143400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735</w:t>
      </w:r>
    </w:p>
    <w:p w14:paraId="0BFB2C8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744A7A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744A7A">
        <w:rPr>
          <w:rFonts w:eastAsia="SimSun"/>
          <w:lang w:val="en-US" w:eastAsia="zh-CN"/>
        </w:rPr>
        <w:t xml:space="preserve"> with CCA on target frequency</w:t>
      </w:r>
      <w:r>
        <w:tab/>
        <w:t>736</w:t>
      </w:r>
    </w:p>
    <w:p w14:paraId="3DE6DE9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737</w:t>
      </w:r>
    </w:p>
    <w:p w14:paraId="5CF59BF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737</w:t>
      </w:r>
    </w:p>
    <w:p w14:paraId="556CF3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8.17.3</w:t>
      </w:r>
      <w:r w:rsidRPr="00744A7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737</w:t>
      </w:r>
    </w:p>
    <w:p w14:paraId="4FC2716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8.17.3</w:t>
      </w:r>
      <w:r w:rsidRPr="00744A7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737</w:t>
      </w:r>
    </w:p>
    <w:p w14:paraId="7184BAE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8.17.3</w:t>
      </w:r>
      <w:r w:rsidRPr="00744A7A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737</w:t>
      </w:r>
    </w:p>
    <w:p w14:paraId="0C041FB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739</w:t>
      </w:r>
    </w:p>
    <w:p w14:paraId="154289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741</w:t>
      </w:r>
    </w:p>
    <w:p w14:paraId="349EE66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741</w:t>
      </w:r>
    </w:p>
    <w:p w14:paraId="4EFAB68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743</w:t>
      </w:r>
    </w:p>
    <w:p w14:paraId="0339CF4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745</w:t>
      </w:r>
    </w:p>
    <w:p w14:paraId="5BD0EB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745</w:t>
      </w:r>
    </w:p>
    <w:p w14:paraId="78F59C2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Calibri"/>
        </w:rPr>
        <w:t>NR I</w:t>
      </w:r>
      <w:r>
        <w:t>nter-RAT cell identification</w:t>
      </w:r>
      <w:r>
        <w:tab/>
        <w:t>745</w:t>
      </w:r>
    </w:p>
    <w:p w14:paraId="0173B83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Calibri"/>
        </w:rPr>
        <w:t>NR I</w:t>
      </w:r>
      <w:r>
        <w:t>nter-RAT measurement</w:t>
      </w:r>
      <w:r>
        <w:tab/>
        <w:t>747</w:t>
      </w:r>
    </w:p>
    <w:p w14:paraId="4F6E02B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Calibri"/>
        </w:rPr>
        <w:t>NR I</w:t>
      </w:r>
      <w:r>
        <w:t>nter-RAT measurement reporting</w:t>
      </w:r>
      <w:r>
        <w:tab/>
        <w:t>747</w:t>
      </w:r>
    </w:p>
    <w:p w14:paraId="4A6C36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748</w:t>
      </w:r>
    </w:p>
    <w:p w14:paraId="3466302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748</w:t>
      </w:r>
    </w:p>
    <w:p w14:paraId="4F5285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748</w:t>
      </w:r>
    </w:p>
    <w:p w14:paraId="2BD30CE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Calibri"/>
        </w:rPr>
        <w:t>NR I</w:t>
      </w:r>
      <w:r>
        <w:t>nter-RAT cell identification</w:t>
      </w:r>
      <w:r>
        <w:tab/>
        <w:t>749</w:t>
      </w:r>
    </w:p>
    <w:p w14:paraId="5AA3357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Calibri"/>
        </w:rPr>
        <w:t>NR I</w:t>
      </w:r>
      <w:r>
        <w:t>nter-RAT measurement</w:t>
      </w:r>
      <w:r>
        <w:tab/>
        <w:t>750</w:t>
      </w:r>
    </w:p>
    <w:p w14:paraId="4246E28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Calibri"/>
        </w:rPr>
        <w:t>NR I</w:t>
      </w:r>
      <w:r>
        <w:t>nter-RAT measurement reporting</w:t>
      </w:r>
      <w:r>
        <w:tab/>
        <w:t>751</w:t>
      </w:r>
    </w:p>
    <w:p w14:paraId="346C6B9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Calibri"/>
          <w:lang w:val="en-US"/>
        </w:rPr>
        <w:t>NR inter-RAT RSSI measurements</w:t>
      </w:r>
      <w:r>
        <w:tab/>
        <w:t>751</w:t>
      </w:r>
    </w:p>
    <w:p w14:paraId="3E6976C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lastRenderedPageBreak/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Calibri"/>
          <w:lang w:val="en-US"/>
        </w:rPr>
        <w:t>NR inter-RAT channel occupancy measurements</w:t>
      </w:r>
      <w:r>
        <w:tab/>
        <w:t>752</w:t>
      </w:r>
    </w:p>
    <w:p w14:paraId="6EFF474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752</w:t>
      </w:r>
    </w:p>
    <w:p w14:paraId="525D459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753</w:t>
      </w:r>
    </w:p>
    <w:p w14:paraId="5F441FC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753</w:t>
      </w:r>
    </w:p>
    <w:p w14:paraId="5382FDC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753</w:t>
      </w:r>
    </w:p>
    <w:p w14:paraId="634EFD9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753</w:t>
      </w:r>
    </w:p>
    <w:p w14:paraId="686316B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753</w:t>
      </w:r>
    </w:p>
    <w:p w14:paraId="3C6C5A2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753</w:t>
      </w:r>
    </w:p>
    <w:p w14:paraId="23CB6FE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754</w:t>
      </w:r>
    </w:p>
    <w:p w14:paraId="4E917DD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754</w:t>
      </w:r>
    </w:p>
    <w:p w14:paraId="3E95510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754</w:t>
      </w:r>
    </w:p>
    <w:p w14:paraId="01538F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755</w:t>
      </w:r>
    </w:p>
    <w:p w14:paraId="7DC385F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756</w:t>
      </w:r>
    </w:p>
    <w:p w14:paraId="50F890F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756</w:t>
      </w:r>
    </w:p>
    <w:p w14:paraId="6ADED09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756</w:t>
      </w:r>
    </w:p>
    <w:p w14:paraId="00F5F24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757</w:t>
      </w:r>
    </w:p>
    <w:p w14:paraId="765D30B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757</w:t>
      </w:r>
    </w:p>
    <w:p w14:paraId="7023A8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757</w:t>
      </w:r>
    </w:p>
    <w:p w14:paraId="2300C3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757</w:t>
      </w:r>
    </w:p>
    <w:p w14:paraId="6F4B5E2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757</w:t>
      </w:r>
    </w:p>
    <w:p w14:paraId="3967AD6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757</w:t>
      </w:r>
    </w:p>
    <w:p w14:paraId="5973002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758</w:t>
      </w:r>
    </w:p>
    <w:p w14:paraId="2BD9046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759</w:t>
      </w:r>
    </w:p>
    <w:p w14:paraId="3F8A940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759</w:t>
      </w:r>
    </w:p>
    <w:p w14:paraId="425E65C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759</w:t>
      </w:r>
    </w:p>
    <w:p w14:paraId="3A735FD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759</w:t>
      </w:r>
    </w:p>
    <w:p w14:paraId="77302E5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759</w:t>
      </w:r>
    </w:p>
    <w:p w14:paraId="0E6FAAA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759</w:t>
      </w:r>
    </w:p>
    <w:p w14:paraId="6CF1E4A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760</w:t>
      </w:r>
    </w:p>
    <w:p w14:paraId="16DD2E9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760</w:t>
      </w:r>
    </w:p>
    <w:p w14:paraId="3E51F80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760</w:t>
      </w:r>
    </w:p>
    <w:p w14:paraId="69A4165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761</w:t>
      </w:r>
    </w:p>
    <w:p w14:paraId="56F977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761</w:t>
      </w:r>
    </w:p>
    <w:p w14:paraId="3B759A7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762</w:t>
      </w:r>
    </w:p>
    <w:p w14:paraId="29B27F8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762</w:t>
      </w:r>
    </w:p>
    <w:p w14:paraId="3FD3F4E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762</w:t>
      </w:r>
    </w:p>
    <w:p w14:paraId="4168047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763</w:t>
      </w:r>
    </w:p>
    <w:p w14:paraId="4E80E17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763</w:t>
      </w:r>
    </w:p>
    <w:p w14:paraId="4156529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763</w:t>
      </w:r>
    </w:p>
    <w:p w14:paraId="27AB6C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763</w:t>
      </w:r>
    </w:p>
    <w:p w14:paraId="76620E2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763</w:t>
      </w:r>
    </w:p>
    <w:p w14:paraId="2AC6E30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763</w:t>
      </w:r>
    </w:p>
    <w:p w14:paraId="2AFFBDF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764</w:t>
      </w:r>
    </w:p>
    <w:p w14:paraId="30265D7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764</w:t>
      </w:r>
    </w:p>
    <w:p w14:paraId="4ADD017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765</w:t>
      </w:r>
    </w:p>
    <w:p w14:paraId="1B8EEF0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765</w:t>
      </w:r>
    </w:p>
    <w:p w14:paraId="5574B8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765</w:t>
      </w:r>
    </w:p>
    <w:p w14:paraId="79D637D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765</w:t>
      </w:r>
    </w:p>
    <w:p w14:paraId="2A287E2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765</w:t>
      </w:r>
    </w:p>
    <w:p w14:paraId="6E7BA82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767</w:t>
      </w:r>
    </w:p>
    <w:p w14:paraId="18EEDD2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767</w:t>
      </w:r>
    </w:p>
    <w:p w14:paraId="1EA6D3B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767</w:t>
      </w:r>
    </w:p>
    <w:p w14:paraId="0116112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768</w:t>
      </w:r>
    </w:p>
    <w:p w14:paraId="469D5C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768</w:t>
      </w:r>
    </w:p>
    <w:p w14:paraId="1DFB886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768</w:t>
      </w:r>
    </w:p>
    <w:p w14:paraId="55AC3F7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768</w:t>
      </w:r>
    </w:p>
    <w:p w14:paraId="4C0AA71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770</w:t>
      </w:r>
    </w:p>
    <w:p w14:paraId="4FB923C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770</w:t>
      </w:r>
    </w:p>
    <w:p w14:paraId="0C9E5DE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770</w:t>
      </w:r>
    </w:p>
    <w:p w14:paraId="3284AA1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770</w:t>
      </w:r>
    </w:p>
    <w:p w14:paraId="267D883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770</w:t>
      </w:r>
    </w:p>
    <w:p w14:paraId="38DFCD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770</w:t>
      </w:r>
    </w:p>
    <w:p w14:paraId="7CCB079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771</w:t>
      </w:r>
    </w:p>
    <w:p w14:paraId="13F068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771</w:t>
      </w:r>
    </w:p>
    <w:p w14:paraId="08D3CBC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771</w:t>
      </w:r>
    </w:p>
    <w:p w14:paraId="403C849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771</w:t>
      </w:r>
    </w:p>
    <w:p w14:paraId="6CB6F6F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772</w:t>
      </w:r>
    </w:p>
    <w:p w14:paraId="422D03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772</w:t>
      </w:r>
    </w:p>
    <w:p w14:paraId="53D8E35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772</w:t>
      </w:r>
    </w:p>
    <w:p w14:paraId="4296D10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773</w:t>
      </w:r>
    </w:p>
    <w:p w14:paraId="2EDEEC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8.17.16</w:t>
      </w:r>
      <w:r w:rsidRPr="00744A7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773</w:t>
      </w:r>
    </w:p>
    <w:p w14:paraId="391E83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8.17.16</w:t>
      </w:r>
      <w:r w:rsidRPr="00744A7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773</w:t>
      </w:r>
    </w:p>
    <w:p w14:paraId="62A000C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8.17.16</w:t>
      </w:r>
      <w:r w:rsidRPr="00744A7A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773</w:t>
      </w:r>
    </w:p>
    <w:p w14:paraId="2F4BC4E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773</w:t>
      </w:r>
    </w:p>
    <w:p w14:paraId="08CD21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8.17.17</w:t>
      </w:r>
      <w:r w:rsidRPr="00744A7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773</w:t>
      </w:r>
    </w:p>
    <w:p w14:paraId="4088B1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8.17.17</w:t>
      </w:r>
      <w:r w:rsidRPr="00744A7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773</w:t>
      </w:r>
    </w:p>
    <w:p w14:paraId="571D10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8.17.17</w:t>
      </w:r>
      <w:r w:rsidRPr="00744A7A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773</w:t>
      </w:r>
    </w:p>
    <w:p w14:paraId="10FCD01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8.17.17</w:t>
      </w:r>
      <w:r w:rsidRPr="00744A7A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773</w:t>
      </w:r>
    </w:p>
    <w:p w14:paraId="4DC792E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8.17.17</w:t>
      </w:r>
      <w:r w:rsidRPr="00744A7A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773</w:t>
      </w:r>
    </w:p>
    <w:p w14:paraId="7C5BFA5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773</w:t>
      </w:r>
    </w:p>
    <w:p w14:paraId="6F9ED10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773</w:t>
      </w:r>
    </w:p>
    <w:p w14:paraId="3AC7325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773</w:t>
      </w:r>
    </w:p>
    <w:p w14:paraId="06E34A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773</w:t>
      </w:r>
    </w:p>
    <w:p w14:paraId="58B1368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774</w:t>
      </w:r>
    </w:p>
    <w:p w14:paraId="2186CC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774</w:t>
      </w:r>
    </w:p>
    <w:p w14:paraId="4B53344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774</w:t>
      </w:r>
    </w:p>
    <w:p w14:paraId="5209A3D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774</w:t>
      </w:r>
    </w:p>
    <w:p w14:paraId="56E0633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775</w:t>
      </w:r>
    </w:p>
    <w:p w14:paraId="794A766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776</w:t>
      </w:r>
    </w:p>
    <w:p w14:paraId="38ADA70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776</w:t>
      </w:r>
    </w:p>
    <w:p w14:paraId="78ECE42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Intra-frequency Measurements</w:t>
      </w:r>
      <w:r>
        <w:tab/>
        <w:t>776</w:t>
      </w:r>
    </w:p>
    <w:p w14:paraId="32F9594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776</w:t>
      </w:r>
    </w:p>
    <w:p w14:paraId="22E2B9C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776</w:t>
      </w:r>
    </w:p>
    <w:p w14:paraId="6EFD0D7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Intra-frequency E-CID Measurements</w:t>
      </w:r>
      <w:r>
        <w:tab/>
        <w:t>776</w:t>
      </w:r>
    </w:p>
    <w:p w14:paraId="7CFA345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777</w:t>
      </w:r>
    </w:p>
    <w:p w14:paraId="25B7E5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8.19.6</w:t>
      </w:r>
      <w:r w:rsidRPr="00744A7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777</w:t>
      </w:r>
    </w:p>
    <w:p w14:paraId="1AED04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8.19.6</w:t>
      </w:r>
      <w:r w:rsidRPr="00744A7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777</w:t>
      </w:r>
    </w:p>
    <w:p w14:paraId="11CE71C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8.19.6</w:t>
      </w:r>
      <w:r w:rsidRPr="00744A7A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777</w:t>
      </w:r>
    </w:p>
    <w:p w14:paraId="37F0C0E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777</w:t>
      </w:r>
    </w:p>
    <w:p w14:paraId="2A2457C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8.19.7</w:t>
      </w:r>
      <w:r w:rsidRPr="00744A7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777</w:t>
      </w:r>
    </w:p>
    <w:p w14:paraId="4F4901B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8.19.7</w:t>
      </w:r>
      <w:r w:rsidRPr="00744A7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777</w:t>
      </w:r>
    </w:p>
    <w:p w14:paraId="3ED333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8.19.7</w:t>
      </w:r>
      <w:r w:rsidRPr="00744A7A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777</w:t>
      </w:r>
    </w:p>
    <w:p w14:paraId="475874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8.19.7</w:t>
      </w:r>
      <w:r w:rsidRPr="00744A7A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777</w:t>
      </w:r>
    </w:p>
    <w:p w14:paraId="277348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eastAsia="sv-SE"/>
        </w:rPr>
        <w:t>8.19.7</w:t>
      </w:r>
      <w:r w:rsidRPr="00744A7A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777</w:t>
      </w:r>
    </w:p>
    <w:p w14:paraId="0CA3DC4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Measurements for RedCap UE</w:t>
      </w:r>
      <w:r>
        <w:tab/>
        <w:t>777</w:t>
      </w:r>
    </w:p>
    <w:p w14:paraId="05458C8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777</w:t>
      </w:r>
    </w:p>
    <w:p w14:paraId="582C9B2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777</w:t>
      </w:r>
    </w:p>
    <w:p w14:paraId="424973B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NR cell</w:t>
      </w:r>
      <w:r>
        <w:tab/>
        <w:t>777</w:t>
      </w:r>
    </w:p>
    <w:p w14:paraId="16E955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781</w:t>
      </w:r>
    </w:p>
    <w:p w14:paraId="107E18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781</w:t>
      </w:r>
    </w:p>
    <w:p w14:paraId="506D77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781</w:t>
      </w:r>
    </w:p>
    <w:p w14:paraId="127DF14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781</w:t>
      </w:r>
    </w:p>
    <w:p w14:paraId="049D7D9F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782</w:t>
      </w:r>
    </w:p>
    <w:p w14:paraId="28E8EDE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782</w:t>
      </w:r>
    </w:p>
    <w:p w14:paraId="0AFC09D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782</w:t>
      </w:r>
    </w:p>
    <w:p w14:paraId="021263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782</w:t>
      </w:r>
    </w:p>
    <w:p w14:paraId="1672DE8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782</w:t>
      </w:r>
    </w:p>
    <w:p w14:paraId="4FCEE71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783</w:t>
      </w:r>
    </w:p>
    <w:p w14:paraId="4F8326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784</w:t>
      </w:r>
    </w:p>
    <w:p w14:paraId="756441B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784</w:t>
      </w:r>
    </w:p>
    <w:p w14:paraId="2239C1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785</w:t>
      </w:r>
    </w:p>
    <w:p w14:paraId="1CB6AD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786</w:t>
      </w:r>
    </w:p>
    <w:p w14:paraId="27235E0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787</w:t>
      </w:r>
    </w:p>
    <w:p w14:paraId="12DA2F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788</w:t>
      </w:r>
    </w:p>
    <w:p w14:paraId="576E19C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789</w:t>
      </w:r>
    </w:p>
    <w:p w14:paraId="35DEB57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789</w:t>
      </w:r>
    </w:p>
    <w:p w14:paraId="3BE554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789</w:t>
      </w:r>
    </w:p>
    <w:p w14:paraId="67F9C91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790</w:t>
      </w:r>
    </w:p>
    <w:p w14:paraId="74A57CF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790</w:t>
      </w:r>
    </w:p>
    <w:p w14:paraId="0BB8976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790</w:t>
      </w:r>
    </w:p>
    <w:p w14:paraId="43952BC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791</w:t>
      </w:r>
    </w:p>
    <w:p w14:paraId="4CBC3C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791</w:t>
      </w:r>
    </w:p>
    <w:p w14:paraId="6C721B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792</w:t>
      </w:r>
    </w:p>
    <w:p w14:paraId="709FD5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793</w:t>
      </w:r>
    </w:p>
    <w:p w14:paraId="3EC197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793</w:t>
      </w:r>
    </w:p>
    <w:p w14:paraId="23DD20D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794</w:t>
      </w:r>
    </w:p>
    <w:p w14:paraId="754122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794</w:t>
      </w:r>
    </w:p>
    <w:p w14:paraId="5EC27B0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795</w:t>
      </w:r>
    </w:p>
    <w:p w14:paraId="65F655F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796</w:t>
      </w:r>
    </w:p>
    <w:p w14:paraId="364DCFA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796</w:t>
      </w:r>
    </w:p>
    <w:p w14:paraId="622541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796</w:t>
      </w:r>
    </w:p>
    <w:p w14:paraId="4A47AA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796</w:t>
      </w:r>
    </w:p>
    <w:p w14:paraId="3A76F78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797</w:t>
      </w:r>
    </w:p>
    <w:p w14:paraId="01031DE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797</w:t>
      </w:r>
    </w:p>
    <w:p w14:paraId="6F9E3C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797</w:t>
      </w:r>
    </w:p>
    <w:p w14:paraId="2476378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798</w:t>
      </w:r>
    </w:p>
    <w:p w14:paraId="663C09A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799</w:t>
      </w:r>
    </w:p>
    <w:p w14:paraId="284A67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800</w:t>
      </w:r>
    </w:p>
    <w:p w14:paraId="496E25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801</w:t>
      </w:r>
    </w:p>
    <w:p w14:paraId="21B4955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802</w:t>
      </w:r>
    </w:p>
    <w:p w14:paraId="27D1B4B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802</w:t>
      </w:r>
    </w:p>
    <w:p w14:paraId="330EE4B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802</w:t>
      </w:r>
    </w:p>
    <w:p w14:paraId="5D6818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802</w:t>
      </w:r>
    </w:p>
    <w:p w14:paraId="7D890A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802</w:t>
      </w:r>
    </w:p>
    <w:p w14:paraId="0D54AD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803</w:t>
      </w:r>
    </w:p>
    <w:p w14:paraId="0483B6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803</w:t>
      </w:r>
    </w:p>
    <w:p w14:paraId="4BF052E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804</w:t>
      </w:r>
    </w:p>
    <w:p w14:paraId="5DA96C7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805</w:t>
      </w:r>
    </w:p>
    <w:p w14:paraId="47B2F76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805</w:t>
      </w:r>
    </w:p>
    <w:p w14:paraId="37CB2DD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806</w:t>
      </w:r>
    </w:p>
    <w:p w14:paraId="08ABA7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807</w:t>
      </w:r>
    </w:p>
    <w:p w14:paraId="3C57946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807</w:t>
      </w:r>
    </w:p>
    <w:p w14:paraId="06E5464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807</w:t>
      </w:r>
    </w:p>
    <w:p w14:paraId="24C5EC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808</w:t>
      </w:r>
    </w:p>
    <w:p w14:paraId="5804767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809</w:t>
      </w:r>
    </w:p>
    <w:p w14:paraId="3E42783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809</w:t>
      </w:r>
    </w:p>
    <w:p w14:paraId="1709E76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809</w:t>
      </w:r>
    </w:p>
    <w:p w14:paraId="71FE96E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809</w:t>
      </w:r>
    </w:p>
    <w:p w14:paraId="4EF0293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810</w:t>
      </w:r>
    </w:p>
    <w:p w14:paraId="6E6AAC7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810</w:t>
      </w:r>
    </w:p>
    <w:p w14:paraId="0D66A6D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811</w:t>
      </w:r>
    </w:p>
    <w:p w14:paraId="361AA7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811</w:t>
      </w:r>
    </w:p>
    <w:p w14:paraId="379D56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811</w:t>
      </w:r>
    </w:p>
    <w:p w14:paraId="2A1500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811</w:t>
      </w:r>
    </w:p>
    <w:p w14:paraId="02CE788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 w:rsidRPr="00744A7A">
        <w:rPr>
          <w:rFonts w:ascii="PMingLiU" w:eastAsia="PMingLiU" w:hAnsi="PMingLiU"/>
          <w:lang w:eastAsia="zh-TW"/>
        </w:rPr>
        <w:t xml:space="preserve"> </w:t>
      </w:r>
      <w:r>
        <w:rPr>
          <w:lang w:eastAsia="zh-CN"/>
        </w:rPr>
        <w:t>for UE category M1</w:t>
      </w:r>
      <w:r>
        <w:t xml:space="preserve"> </w:t>
      </w:r>
      <w:r w:rsidRPr="00744A7A">
        <w:rPr>
          <w:rFonts w:eastAsiaTheme="minorEastAsia"/>
          <w:lang w:eastAsia="zh-CN"/>
        </w:rPr>
        <w:t>for satellite access</w:t>
      </w:r>
      <w:r>
        <w:tab/>
        <w:t>811</w:t>
      </w:r>
    </w:p>
    <w:p w14:paraId="45F271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812</w:t>
      </w:r>
    </w:p>
    <w:p w14:paraId="00FA923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812</w:t>
      </w:r>
    </w:p>
    <w:p w14:paraId="27C7A1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812</w:t>
      </w:r>
    </w:p>
    <w:p w14:paraId="309B83B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812</w:t>
      </w:r>
    </w:p>
    <w:p w14:paraId="59191CE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812</w:t>
      </w:r>
    </w:p>
    <w:p w14:paraId="337666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812</w:t>
      </w:r>
    </w:p>
    <w:p w14:paraId="604FD4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813</w:t>
      </w:r>
    </w:p>
    <w:p w14:paraId="7198E2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814</w:t>
      </w:r>
    </w:p>
    <w:p w14:paraId="112A06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815</w:t>
      </w:r>
    </w:p>
    <w:p w14:paraId="143BFC2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816</w:t>
      </w:r>
    </w:p>
    <w:p w14:paraId="5C4493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816</w:t>
      </w:r>
    </w:p>
    <w:p w14:paraId="4DEE69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817</w:t>
      </w:r>
    </w:p>
    <w:p w14:paraId="4E5F2C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819</w:t>
      </w:r>
    </w:p>
    <w:p w14:paraId="343C259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819</w:t>
      </w:r>
    </w:p>
    <w:p w14:paraId="0279DC1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820</w:t>
      </w:r>
    </w:p>
    <w:p w14:paraId="17FCD2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821</w:t>
      </w:r>
    </w:p>
    <w:p w14:paraId="591697F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822</w:t>
      </w:r>
    </w:p>
    <w:p w14:paraId="52D14E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823</w:t>
      </w:r>
    </w:p>
    <w:p w14:paraId="42AC28B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823</w:t>
      </w:r>
    </w:p>
    <w:p w14:paraId="61A275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823</w:t>
      </w:r>
    </w:p>
    <w:p w14:paraId="307DEA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823</w:t>
      </w:r>
    </w:p>
    <w:p w14:paraId="69AC190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823</w:t>
      </w:r>
    </w:p>
    <w:p w14:paraId="0A49728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824</w:t>
      </w:r>
    </w:p>
    <w:p w14:paraId="3EBB22A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824</w:t>
      </w:r>
    </w:p>
    <w:p w14:paraId="2C2CF4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824</w:t>
      </w:r>
    </w:p>
    <w:p w14:paraId="53BED6E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825</w:t>
      </w:r>
    </w:p>
    <w:p w14:paraId="5B479C6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826</w:t>
      </w:r>
    </w:p>
    <w:p w14:paraId="654833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826</w:t>
      </w:r>
    </w:p>
    <w:p w14:paraId="1DFEAA6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826</w:t>
      </w:r>
    </w:p>
    <w:p w14:paraId="4DDC0E2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826</w:t>
      </w:r>
    </w:p>
    <w:p w14:paraId="0E18CF9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826</w:t>
      </w:r>
    </w:p>
    <w:p w14:paraId="68E13F6E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826</w:t>
      </w:r>
    </w:p>
    <w:p w14:paraId="244B3BCD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827</w:t>
      </w:r>
    </w:p>
    <w:p w14:paraId="7541DCF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828</w:t>
      </w:r>
    </w:p>
    <w:p w14:paraId="7AC70A74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828</w:t>
      </w:r>
    </w:p>
    <w:p w14:paraId="40E907CA" w14:textId="77777777" w:rsidR="00AF2FE8" w:rsidRDefault="00AF2FE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828</w:t>
      </w:r>
    </w:p>
    <w:p w14:paraId="46DCAFC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829</w:t>
      </w:r>
    </w:p>
    <w:p w14:paraId="1B4FD4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829</w:t>
      </w:r>
    </w:p>
    <w:p w14:paraId="60A3E48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829</w:t>
      </w:r>
    </w:p>
    <w:p w14:paraId="0A8345B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830</w:t>
      </w:r>
    </w:p>
    <w:p w14:paraId="6916778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830</w:t>
      </w:r>
    </w:p>
    <w:p w14:paraId="1DF4BED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830</w:t>
      </w:r>
    </w:p>
    <w:p w14:paraId="514A833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830</w:t>
      </w:r>
    </w:p>
    <w:p w14:paraId="3299B76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830</w:t>
      </w:r>
    </w:p>
    <w:p w14:paraId="4E1D57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830</w:t>
      </w:r>
    </w:p>
    <w:p w14:paraId="56AB65B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830</w:t>
      </w:r>
    </w:p>
    <w:p w14:paraId="0868F1A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830</w:t>
      </w:r>
    </w:p>
    <w:p w14:paraId="3D0C1A1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830</w:t>
      </w:r>
    </w:p>
    <w:p w14:paraId="1450DC1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830</w:t>
      </w:r>
    </w:p>
    <w:p w14:paraId="7D171C2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831</w:t>
      </w:r>
    </w:p>
    <w:p w14:paraId="7A9F721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831</w:t>
      </w:r>
    </w:p>
    <w:p w14:paraId="51E97EB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831</w:t>
      </w:r>
    </w:p>
    <w:p w14:paraId="05AE93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832</w:t>
      </w:r>
    </w:p>
    <w:p w14:paraId="156A476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832</w:t>
      </w:r>
    </w:p>
    <w:p w14:paraId="2942A3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832</w:t>
      </w:r>
    </w:p>
    <w:p w14:paraId="7C76C32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832</w:t>
      </w:r>
    </w:p>
    <w:p w14:paraId="7329924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833</w:t>
      </w:r>
    </w:p>
    <w:p w14:paraId="1CDE537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834</w:t>
      </w:r>
    </w:p>
    <w:p w14:paraId="1833C3D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834</w:t>
      </w:r>
    </w:p>
    <w:p w14:paraId="14EC9B8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834</w:t>
      </w:r>
    </w:p>
    <w:p w14:paraId="5418032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834</w:t>
      </w:r>
    </w:p>
    <w:p w14:paraId="383ED3D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834</w:t>
      </w:r>
    </w:p>
    <w:p w14:paraId="5D5136D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835</w:t>
      </w:r>
    </w:p>
    <w:p w14:paraId="0FB2CE1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835</w:t>
      </w:r>
    </w:p>
    <w:p w14:paraId="59995AB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836</w:t>
      </w:r>
    </w:p>
    <w:p w14:paraId="6B3908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836</w:t>
      </w:r>
    </w:p>
    <w:p w14:paraId="060131B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836</w:t>
      </w:r>
    </w:p>
    <w:p w14:paraId="76DC2F8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836</w:t>
      </w:r>
    </w:p>
    <w:p w14:paraId="78188B9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837</w:t>
      </w:r>
    </w:p>
    <w:p w14:paraId="60B0CEC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837</w:t>
      </w:r>
    </w:p>
    <w:p w14:paraId="79FA039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838</w:t>
      </w:r>
    </w:p>
    <w:p w14:paraId="0769448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838</w:t>
      </w:r>
    </w:p>
    <w:p w14:paraId="6C7796C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838</w:t>
      </w:r>
    </w:p>
    <w:p w14:paraId="42E0746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838</w:t>
      </w:r>
    </w:p>
    <w:p w14:paraId="37DDCC0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839</w:t>
      </w:r>
    </w:p>
    <w:p w14:paraId="52E864F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839</w:t>
      </w:r>
    </w:p>
    <w:p w14:paraId="3875EAF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840</w:t>
      </w:r>
    </w:p>
    <w:p w14:paraId="1EC4B98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840</w:t>
      </w:r>
    </w:p>
    <w:p w14:paraId="7C0E9D8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840</w:t>
      </w:r>
    </w:p>
    <w:p w14:paraId="57BD247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841</w:t>
      </w:r>
    </w:p>
    <w:p w14:paraId="0E2C07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841</w:t>
      </w:r>
    </w:p>
    <w:p w14:paraId="4A269F0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841</w:t>
      </w:r>
    </w:p>
    <w:p w14:paraId="46B041C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841</w:t>
      </w:r>
    </w:p>
    <w:p w14:paraId="72D89F3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842</w:t>
      </w:r>
    </w:p>
    <w:p w14:paraId="7B613A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842</w:t>
      </w:r>
    </w:p>
    <w:p w14:paraId="5C0B570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842</w:t>
      </w:r>
    </w:p>
    <w:p w14:paraId="3A16123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842</w:t>
      </w:r>
    </w:p>
    <w:p w14:paraId="7BC49E3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842</w:t>
      </w:r>
    </w:p>
    <w:p w14:paraId="40F5A71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843</w:t>
      </w:r>
    </w:p>
    <w:p w14:paraId="2B1765A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843</w:t>
      </w:r>
    </w:p>
    <w:p w14:paraId="3BA4C5F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843</w:t>
      </w:r>
    </w:p>
    <w:p w14:paraId="3B4C457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844</w:t>
      </w:r>
    </w:p>
    <w:p w14:paraId="7811B5C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844</w:t>
      </w:r>
    </w:p>
    <w:p w14:paraId="5A7875E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846</w:t>
      </w:r>
    </w:p>
    <w:p w14:paraId="5A50FA0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847</w:t>
      </w:r>
    </w:p>
    <w:p w14:paraId="6F9600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849</w:t>
      </w:r>
    </w:p>
    <w:p w14:paraId="688C83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850</w:t>
      </w:r>
    </w:p>
    <w:p w14:paraId="71A67FC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850</w:t>
      </w:r>
    </w:p>
    <w:p w14:paraId="1B804C1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851</w:t>
      </w:r>
    </w:p>
    <w:p w14:paraId="23F39F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852</w:t>
      </w:r>
    </w:p>
    <w:p w14:paraId="543595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852</w:t>
      </w:r>
    </w:p>
    <w:p w14:paraId="26B6B8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853</w:t>
      </w:r>
    </w:p>
    <w:p w14:paraId="4ACD4F7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854</w:t>
      </w:r>
    </w:p>
    <w:p w14:paraId="416F42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855</w:t>
      </w:r>
    </w:p>
    <w:p w14:paraId="64649A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856</w:t>
      </w:r>
    </w:p>
    <w:p w14:paraId="027DBF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857</w:t>
      </w:r>
    </w:p>
    <w:p w14:paraId="2D15164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858</w:t>
      </w:r>
    </w:p>
    <w:p w14:paraId="1D03786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859</w:t>
      </w:r>
    </w:p>
    <w:p w14:paraId="292E1D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860</w:t>
      </w:r>
    </w:p>
    <w:p w14:paraId="694183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861</w:t>
      </w:r>
    </w:p>
    <w:p w14:paraId="116534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862</w:t>
      </w:r>
    </w:p>
    <w:p w14:paraId="72A0C17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863</w:t>
      </w:r>
    </w:p>
    <w:p w14:paraId="1C2B5FF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866</w:t>
      </w:r>
    </w:p>
    <w:p w14:paraId="470DE0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869</w:t>
      </w:r>
    </w:p>
    <w:p w14:paraId="7A7D750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869</w:t>
      </w:r>
    </w:p>
    <w:p w14:paraId="3A0022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872</w:t>
      </w:r>
    </w:p>
    <w:p w14:paraId="32292A1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 w:rsidRPr="00744A7A">
        <w:rPr>
          <w:rFonts w:eastAsiaTheme="minorEastAsia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 xml:space="preserve"> </w:t>
      </w:r>
      <w:r w:rsidRPr="00744A7A">
        <w:rPr>
          <w:rFonts w:eastAsiaTheme="minorEastAsia"/>
          <w:lang w:eastAsia="zh-CN"/>
        </w:rPr>
        <w:t>for satellite access</w:t>
      </w:r>
      <w:r>
        <w:tab/>
        <w:t>873</w:t>
      </w:r>
    </w:p>
    <w:p w14:paraId="703FBA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874</w:t>
      </w:r>
    </w:p>
    <w:p w14:paraId="57D7F3B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875</w:t>
      </w:r>
    </w:p>
    <w:p w14:paraId="12ACEF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876</w:t>
      </w:r>
    </w:p>
    <w:p w14:paraId="0F6DA4D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878</w:t>
      </w:r>
    </w:p>
    <w:p w14:paraId="7C58EE8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879</w:t>
      </w:r>
    </w:p>
    <w:p w14:paraId="7AC3432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879</w:t>
      </w:r>
    </w:p>
    <w:p w14:paraId="2FF4ED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880</w:t>
      </w:r>
    </w:p>
    <w:p w14:paraId="624F58C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881</w:t>
      </w:r>
    </w:p>
    <w:p w14:paraId="190D63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881</w:t>
      </w:r>
    </w:p>
    <w:p w14:paraId="31B38D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882</w:t>
      </w:r>
    </w:p>
    <w:p w14:paraId="504361B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883</w:t>
      </w:r>
    </w:p>
    <w:p w14:paraId="440841A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884</w:t>
      </w:r>
    </w:p>
    <w:p w14:paraId="0BCCA3C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885</w:t>
      </w:r>
    </w:p>
    <w:p w14:paraId="44B2DA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886</w:t>
      </w:r>
    </w:p>
    <w:p w14:paraId="1C636A9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887</w:t>
      </w:r>
    </w:p>
    <w:p w14:paraId="2CFC8B6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888</w:t>
      </w:r>
    </w:p>
    <w:p w14:paraId="6F7CCDE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9.1.21A.17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889</w:t>
      </w:r>
    </w:p>
    <w:p w14:paraId="21F2F3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889</w:t>
      </w:r>
    </w:p>
    <w:p w14:paraId="008588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9.1.21A.19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891</w:t>
      </w:r>
    </w:p>
    <w:p w14:paraId="1DD513F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892</w:t>
      </w:r>
    </w:p>
    <w:p w14:paraId="126BDD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892</w:t>
      </w:r>
    </w:p>
    <w:p w14:paraId="4F0FC7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893</w:t>
      </w:r>
    </w:p>
    <w:p w14:paraId="2B7095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893</w:t>
      </w:r>
    </w:p>
    <w:p w14:paraId="192F63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894</w:t>
      </w:r>
    </w:p>
    <w:p w14:paraId="49FDFF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894</w:t>
      </w:r>
    </w:p>
    <w:p w14:paraId="305239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895</w:t>
      </w:r>
    </w:p>
    <w:p w14:paraId="5D7753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895</w:t>
      </w:r>
    </w:p>
    <w:p w14:paraId="45C78D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896</w:t>
      </w:r>
    </w:p>
    <w:p w14:paraId="138E531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896</w:t>
      </w:r>
    </w:p>
    <w:p w14:paraId="561625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896</w:t>
      </w:r>
    </w:p>
    <w:p w14:paraId="2ABA7C2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897</w:t>
      </w:r>
    </w:p>
    <w:p w14:paraId="4F3A73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898</w:t>
      </w:r>
    </w:p>
    <w:p w14:paraId="107B8A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899</w:t>
      </w:r>
    </w:p>
    <w:p w14:paraId="6E7E1B1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900</w:t>
      </w:r>
    </w:p>
    <w:p w14:paraId="76E1DDC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901</w:t>
      </w:r>
    </w:p>
    <w:p w14:paraId="520508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901</w:t>
      </w:r>
    </w:p>
    <w:p w14:paraId="263582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quality reporting for UE Category NB2 with 16-QAM</w:t>
      </w:r>
      <w:r>
        <w:tab/>
        <w:t>902</w:t>
      </w:r>
    </w:p>
    <w:p w14:paraId="6DE5371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 w:rsidRPr="00744A7A">
        <w:rPr>
          <w:rFonts w:eastAsiaTheme="minorEastAsia"/>
          <w:lang w:eastAsia="zh-CN"/>
        </w:rPr>
        <w:t xml:space="preserve"> for satellite access</w:t>
      </w:r>
      <w:r>
        <w:tab/>
        <w:t>902</w:t>
      </w:r>
    </w:p>
    <w:p w14:paraId="0D7E80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902</w:t>
      </w:r>
    </w:p>
    <w:p w14:paraId="4902B2A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903</w:t>
      </w:r>
    </w:p>
    <w:p w14:paraId="078CCB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904</w:t>
      </w:r>
    </w:p>
    <w:p w14:paraId="3F6C5E8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905</w:t>
      </w:r>
    </w:p>
    <w:p w14:paraId="3B72B9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906</w:t>
      </w:r>
    </w:p>
    <w:p w14:paraId="3B53C05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906</w:t>
      </w:r>
    </w:p>
    <w:p w14:paraId="1706C4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906</w:t>
      </w:r>
    </w:p>
    <w:p w14:paraId="79ACC5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906</w:t>
      </w:r>
    </w:p>
    <w:p w14:paraId="741075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907</w:t>
      </w:r>
    </w:p>
    <w:p w14:paraId="366BA6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907</w:t>
      </w:r>
    </w:p>
    <w:p w14:paraId="5ADB5E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907</w:t>
      </w:r>
    </w:p>
    <w:p w14:paraId="2CBDF2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907</w:t>
      </w:r>
    </w:p>
    <w:p w14:paraId="0E1DACC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909</w:t>
      </w:r>
    </w:p>
    <w:p w14:paraId="237AA5C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909</w:t>
      </w:r>
    </w:p>
    <w:p w14:paraId="3336F9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909</w:t>
      </w:r>
    </w:p>
    <w:p w14:paraId="5F00D43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 for Satellite Access</w:t>
      </w:r>
      <w:r>
        <w:tab/>
        <w:t>910</w:t>
      </w:r>
    </w:p>
    <w:p w14:paraId="3DD9F8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910</w:t>
      </w:r>
    </w:p>
    <w:p w14:paraId="6E17964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910</w:t>
      </w:r>
    </w:p>
    <w:p w14:paraId="19EC5E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 w:rsidRPr="00744A7A">
        <w:rPr>
          <w:rFonts w:eastAsia="SimSun"/>
        </w:rPr>
        <w:t xml:space="preserve"> </w:t>
      </w:r>
      <w:r>
        <w:t>for Satellite Access</w:t>
      </w:r>
      <w:r>
        <w:tab/>
        <w:t>911</w:t>
      </w:r>
    </w:p>
    <w:p w14:paraId="1BF556A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911</w:t>
      </w:r>
    </w:p>
    <w:p w14:paraId="2E0A9E1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911</w:t>
      </w:r>
    </w:p>
    <w:p w14:paraId="686076A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 for Satellite Access</w:t>
      </w:r>
      <w:r>
        <w:tab/>
        <w:t>911</w:t>
      </w:r>
    </w:p>
    <w:p w14:paraId="57B4E6B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912</w:t>
      </w:r>
    </w:p>
    <w:p w14:paraId="5204ED7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912</w:t>
      </w:r>
    </w:p>
    <w:p w14:paraId="22163A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912</w:t>
      </w:r>
    </w:p>
    <w:p w14:paraId="49C4C1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913</w:t>
      </w:r>
    </w:p>
    <w:p w14:paraId="1C2DE9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914</w:t>
      </w:r>
    </w:p>
    <w:p w14:paraId="2876241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915</w:t>
      </w:r>
    </w:p>
    <w:p w14:paraId="575455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917</w:t>
      </w:r>
    </w:p>
    <w:p w14:paraId="596FA7C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918</w:t>
      </w:r>
    </w:p>
    <w:p w14:paraId="2B844D9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919</w:t>
      </w:r>
    </w:p>
    <w:p w14:paraId="0DA275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921</w:t>
      </w:r>
    </w:p>
    <w:p w14:paraId="2C8088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921</w:t>
      </w:r>
    </w:p>
    <w:p w14:paraId="59FFB58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923</w:t>
      </w:r>
    </w:p>
    <w:p w14:paraId="41E3479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924</w:t>
      </w:r>
    </w:p>
    <w:p w14:paraId="473E66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924</w:t>
      </w:r>
    </w:p>
    <w:p w14:paraId="3FE9D6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924</w:t>
      </w:r>
    </w:p>
    <w:p w14:paraId="08E807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925</w:t>
      </w:r>
    </w:p>
    <w:p w14:paraId="488640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925</w:t>
      </w:r>
    </w:p>
    <w:p w14:paraId="61649FE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926</w:t>
      </w:r>
    </w:p>
    <w:p w14:paraId="6C5726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927</w:t>
      </w:r>
    </w:p>
    <w:p w14:paraId="6659B9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744A7A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928</w:t>
      </w:r>
    </w:p>
    <w:p w14:paraId="1B4055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929</w:t>
      </w:r>
    </w:p>
    <w:p w14:paraId="0E1F09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929</w:t>
      </w:r>
    </w:p>
    <w:p w14:paraId="57ACB5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929</w:t>
      </w:r>
    </w:p>
    <w:p w14:paraId="17C5BD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930</w:t>
      </w:r>
    </w:p>
    <w:p w14:paraId="180C51C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931</w:t>
      </w:r>
    </w:p>
    <w:p w14:paraId="2BAA04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931</w:t>
      </w:r>
    </w:p>
    <w:p w14:paraId="347C82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933</w:t>
      </w:r>
    </w:p>
    <w:p w14:paraId="27AAA2A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933</w:t>
      </w:r>
    </w:p>
    <w:p w14:paraId="582E218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934</w:t>
      </w:r>
    </w:p>
    <w:p w14:paraId="7CC826F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934</w:t>
      </w:r>
    </w:p>
    <w:p w14:paraId="258C523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935</w:t>
      </w:r>
    </w:p>
    <w:p w14:paraId="133AB22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935</w:t>
      </w:r>
    </w:p>
    <w:p w14:paraId="4DD1D93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935</w:t>
      </w:r>
    </w:p>
    <w:p w14:paraId="0686D24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936</w:t>
      </w:r>
    </w:p>
    <w:p w14:paraId="7D3E73B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936</w:t>
      </w:r>
    </w:p>
    <w:p w14:paraId="5FEB1A7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936</w:t>
      </w:r>
    </w:p>
    <w:p w14:paraId="596303F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936</w:t>
      </w:r>
    </w:p>
    <w:p w14:paraId="469D336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936</w:t>
      </w:r>
    </w:p>
    <w:p w14:paraId="17C9506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936</w:t>
      </w:r>
    </w:p>
    <w:p w14:paraId="211F624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936</w:t>
      </w:r>
    </w:p>
    <w:p w14:paraId="4C0A213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744A7A">
        <w:rPr>
          <w:rFonts w:cs="v4.2.0"/>
          <w:vertAlign w:val="subscript"/>
          <w:lang w:eastAsia="zh-CN"/>
        </w:rPr>
        <w:t>CMAX,c</w:t>
      </w:r>
      <w:r>
        <w:tab/>
        <w:t>937</w:t>
      </w:r>
    </w:p>
    <w:p w14:paraId="3BA962F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937</w:t>
      </w:r>
    </w:p>
    <w:p w14:paraId="6C46A71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937</w:t>
      </w:r>
    </w:p>
    <w:p w14:paraId="6D845BB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937</w:t>
      </w:r>
    </w:p>
    <w:p w14:paraId="09BF773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937</w:t>
      </w:r>
    </w:p>
    <w:p w14:paraId="114C421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937</w:t>
      </w:r>
    </w:p>
    <w:p w14:paraId="358FEAB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937</w:t>
      </w:r>
    </w:p>
    <w:p w14:paraId="6D2BFBB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938</w:t>
      </w:r>
    </w:p>
    <w:p w14:paraId="4B6587A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938</w:t>
      </w:r>
    </w:p>
    <w:p w14:paraId="1111230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938</w:t>
      </w:r>
    </w:p>
    <w:p w14:paraId="597885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938</w:t>
      </w:r>
    </w:p>
    <w:p w14:paraId="7FB88C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939</w:t>
      </w:r>
    </w:p>
    <w:p w14:paraId="65F406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939</w:t>
      </w:r>
    </w:p>
    <w:p w14:paraId="5DAB9A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940</w:t>
      </w:r>
    </w:p>
    <w:p w14:paraId="1B4F12B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744A7A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940</w:t>
      </w:r>
    </w:p>
    <w:p w14:paraId="438E0A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744A7A">
        <w:rPr>
          <w:rFonts w:eastAsia="PMingLiU"/>
          <w:lang w:eastAsia="zh-TW"/>
        </w:rPr>
        <w:t>370.37</w:t>
      </w:r>
      <w:r>
        <w:t>Hz subcarrier spacing</w:t>
      </w:r>
      <w:r>
        <w:tab/>
        <w:t>940</w:t>
      </w:r>
    </w:p>
    <w:p w14:paraId="3B3A06D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941</w:t>
      </w:r>
    </w:p>
    <w:p w14:paraId="3C25763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941</w:t>
      </w:r>
    </w:p>
    <w:p w14:paraId="04341A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941</w:t>
      </w:r>
    </w:p>
    <w:p w14:paraId="5DFAE4B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942</w:t>
      </w:r>
    </w:p>
    <w:p w14:paraId="7D255E2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942</w:t>
      </w:r>
    </w:p>
    <w:p w14:paraId="1D98F86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744A7A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942</w:t>
      </w:r>
    </w:p>
    <w:p w14:paraId="107F186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744A7A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943</w:t>
      </w:r>
    </w:p>
    <w:p w14:paraId="76D7369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943</w:t>
      </w:r>
    </w:p>
    <w:p w14:paraId="3955907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943</w:t>
      </w:r>
    </w:p>
    <w:p w14:paraId="229461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944</w:t>
      </w:r>
    </w:p>
    <w:p w14:paraId="316E3D4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945</w:t>
      </w:r>
    </w:p>
    <w:p w14:paraId="6D31A05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945</w:t>
      </w:r>
    </w:p>
    <w:p w14:paraId="23E0F16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945</w:t>
      </w:r>
    </w:p>
    <w:p w14:paraId="07993D6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945</w:t>
      </w:r>
    </w:p>
    <w:p w14:paraId="1CD57B7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946</w:t>
      </w:r>
    </w:p>
    <w:p w14:paraId="44EEAFB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947</w:t>
      </w:r>
    </w:p>
    <w:p w14:paraId="13D8DD4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947</w:t>
      </w:r>
    </w:p>
    <w:p w14:paraId="01AC8FD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947</w:t>
      </w:r>
    </w:p>
    <w:p w14:paraId="54169EF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948</w:t>
      </w:r>
    </w:p>
    <w:p w14:paraId="02DD599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948</w:t>
      </w:r>
    </w:p>
    <w:p w14:paraId="00C33AB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948</w:t>
      </w:r>
    </w:p>
    <w:p w14:paraId="5CAF78A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948</w:t>
      </w:r>
    </w:p>
    <w:p w14:paraId="52B4CC7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949</w:t>
      </w:r>
    </w:p>
    <w:p w14:paraId="7D15FA7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949</w:t>
      </w:r>
    </w:p>
    <w:p w14:paraId="4F3617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949</w:t>
      </w:r>
    </w:p>
    <w:p w14:paraId="6933176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950</w:t>
      </w:r>
    </w:p>
    <w:p w14:paraId="6814A7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Intra-frequency absolute S-RSSI measurement accuracy requirements</w:t>
      </w:r>
      <w:r>
        <w:tab/>
        <w:t>950</w:t>
      </w:r>
    </w:p>
    <w:p w14:paraId="7B771D5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 w:eastAsia="zh-CN"/>
        </w:rPr>
        <w:t>9.10.4.2 Intra-frequency relative S-RSSI measurement accuracy requirements</w:t>
      </w:r>
      <w:r>
        <w:tab/>
        <w:t>950</w:t>
      </w:r>
    </w:p>
    <w:p w14:paraId="23ADB50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951</w:t>
      </w:r>
    </w:p>
    <w:p w14:paraId="5A0785C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951</w:t>
      </w:r>
    </w:p>
    <w:p w14:paraId="6DA3AC6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951</w:t>
      </w:r>
    </w:p>
    <w:p w14:paraId="3B1AFE4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952</w:t>
      </w:r>
    </w:p>
    <w:p w14:paraId="159AEA6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952</w:t>
      </w:r>
    </w:p>
    <w:p w14:paraId="731F32C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952</w:t>
      </w:r>
    </w:p>
    <w:p w14:paraId="0EEAFEF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953</w:t>
      </w:r>
    </w:p>
    <w:p w14:paraId="68431B8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953</w:t>
      </w:r>
    </w:p>
    <w:p w14:paraId="7183B17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953</w:t>
      </w:r>
    </w:p>
    <w:p w14:paraId="643B9DC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953</w:t>
      </w:r>
    </w:p>
    <w:p w14:paraId="5E21F2F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954</w:t>
      </w:r>
    </w:p>
    <w:p w14:paraId="5773466C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954</w:t>
      </w:r>
    </w:p>
    <w:p w14:paraId="7C6182C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954</w:t>
      </w:r>
    </w:p>
    <w:p w14:paraId="43E2516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954</w:t>
      </w:r>
    </w:p>
    <w:p w14:paraId="5C5998E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954</w:t>
      </w:r>
    </w:p>
    <w:p w14:paraId="744B065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955</w:t>
      </w:r>
    </w:p>
    <w:p w14:paraId="7D3F3B8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955</w:t>
      </w:r>
    </w:p>
    <w:p w14:paraId="7DDC8B7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955</w:t>
      </w:r>
    </w:p>
    <w:p w14:paraId="10DFBFE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744A7A">
        <w:rPr>
          <w:vertAlign w:val="subscript"/>
        </w:rPr>
        <w:t>ADV</w:t>
      </w:r>
      <w:r>
        <w:t>)</w:t>
      </w:r>
      <w:r>
        <w:tab/>
        <w:t>955</w:t>
      </w:r>
    </w:p>
    <w:p w14:paraId="72D0FE9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955</w:t>
      </w:r>
    </w:p>
    <w:p w14:paraId="56C4D21B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956</w:t>
      </w:r>
    </w:p>
    <w:p w14:paraId="57BD466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956</w:t>
      </w:r>
    </w:p>
    <w:p w14:paraId="13439DA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956</w:t>
      </w:r>
    </w:p>
    <w:p w14:paraId="240442F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956</w:t>
      </w:r>
    </w:p>
    <w:p w14:paraId="528A177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956</w:t>
      </w:r>
    </w:p>
    <w:p w14:paraId="16B3BF6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957</w:t>
      </w:r>
    </w:p>
    <w:p w14:paraId="08C26D3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957</w:t>
      </w:r>
    </w:p>
    <w:p w14:paraId="25E5BE6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957</w:t>
      </w:r>
    </w:p>
    <w:p w14:paraId="79C6A8A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957</w:t>
      </w:r>
    </w:p>
    <w:p w14:paraId="5540AE5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957</w:t>
      </w:r>
    </w:p>
    <w:p w14:paraId="2D6DF95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957</w:t>
      </w:r>
    </w:p>
    <w:p w14:paraId="6F02F9A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957</w:t>
      </w:r>
    </w:p>
    <w:p w14:paraId="6030A2A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958</w:t>
      </w:r>
    </w:p>
    <w:p w14:paraId="44DDE8C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958</w:t>
      </w:r>
    </w:p>
    <w:p w14:paraId="1037953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958</w:t>
      </w:r>
    </w:p>
    <w:p w14:paraId="3F6391E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958</w:t>
      </w:r>
    </w:p>
    <w:p w14:paraId="69E042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958</w:t>
      </w:r>
    </w:p>
    <w:p w14:paraId="5B549F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958</w:t>
      </w:r>
    </w:p>
    <w:p w14:paraId="587263F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959</w:t>
      </w:r>
    </w:p>
    <w:p w14:paraId="3770CE0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959</w:t>
      </w:r>
    </w:p>
    <w:p w14:paraId="7D9C7BD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959</w:t>
      </w:r>
    </w:p>
    <w:p w14:paraId="7748DC9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959</w:t>
      </w:r>
    </w:p>
    <w:p w14:paraId="4144AC09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959</w:t>
      </w:r>
    </w:p>
    <w:p w14:paraId="02889AE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959</w:t>
      </w:r>
    </w:p>
    <w:p w14:paraId="4DAA79C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960</w:t>
      </w:r>
    </w:p>
    <w:p w14:paraId="200E076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960</w:t>
      </w:r>
    </w:p>
    <w:p w14:paraId="553E076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960</w:t>
      </w:r>
    </w:p>
    <w:p w14:paraId="47AEDB3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960</w:t>
      </w:r>
    </w:p>
    <w:p w14:paraId="1A1D0DA0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960</w:t>
      </w:r>
    </w:p>
    <w:p w14:paraId="67A0668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960</w:t>
      </w:r>
    </w:p>
    <w:p w14:paraId="0F8A13C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961</w:t>
      </w:r>
    </w:p>
    <w:p w14:paraId="3F2463E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961</w:t>
      </w:r>
    </w:p>
    <w:p w14:paraId="72193C6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961</w:t>
      </w:r>
    </w:p>
    <w:p w14:paraId="4D2F310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961</w:t>
      </w:r>
    </w:p>
    <w:p w14:paraId="2679C6D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961</w:t>
      </w:r>
    </w:p>
    <w:p w14:paraId="28CD2CE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961</w:t>
      </w:r>
    </w:p>
    <w:p w14:paraId="623F44E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961</w:t>
      </w:r>
    </w:p>
    <w:p w14:paraId="3042F5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961</w:t>
      </w:r>
    </w:p>
    <w:p w14:paraId="13DFC02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962</w:t>
      </w:r>
    </w:p>
    <w:p w14:paraId="09DABA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962</w:t>
      </w:r>
    </w:p>
    <w:p w14:paraId="273D649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963</w:t>
      </w:r>
    </w:p>
    <w:p w14:paraId="794933C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964</w:t>
      </w:r>
    </w:p>
    <w:p w14:paraId="085405E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964</w:t>
      </w:r>
    </w:p>
    <w:p w14:paraId="1A723F3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964</w:t>
      </w:r>
    </w:p>
    <w:p w14:paraId="2BEFD67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964</w:t>
      </w:r>
    </w:p>
    <w:p w14:paraId="2B03FAB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964</w:t>
      </w:r>
    </w:p>
    <w:p w14:paraId="52B4E8C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964</w:t>
      </w:r>
    </w:p>
    <w:p w14:paraId="01533F5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964</w:t>
      </w:r>
    </w:p>
    <w:p w14:paraId="71B28C2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964</w:t>
      </w:r>
    </w:p>
    <w:p w14:paraId="69B89FC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744A7A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744A7A">
        <w:rPr>
          <w:rFonts w:eastAsia="Malgun Gothic"/>
        </w:rPr>
        <w:t>Carrier Aggregation</w:t>
      </w:r>
      <w:r>
        <w:tab/>
        <w:t>965</w:t>
      </w:r>
    </w:p>
    <w:p w14:paraId="6AD7277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744A7A">
        <w:rPr>
          <w:rFonts w:eastAsiaTheme="minorEastAsia"/>
        </w:rPr>
        <w:t>3</w:t>
      </w:r>
      <w:r>
        <w:t>.7.</w:t>
      </w:r>
      <w:r w:rsidRPr="00744A7A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744A7A">
        <w:rPr>
          <w:rFonts w:eastAsiaTheme="minorEastAsia"/>
        </w:rPr>
        <w:t xml:space="preserve">NR </w:t>
      </w:r>
      <w:r>
        <w:t>V2X sidelink communication</w:t>
      </w:r>
      <w:r>
        <w:tab/>
        <w:t>965</w:t>
      </w:r>
    </w:p>
    <w:p w14:paraId="5B117EE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965</w:t>
      </w:r>
    </w:p>
    <w:p w14:paraId="493D73C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966</w:t>
      </w:r>
    </w:p>
    <w:p w14:paraId="558E69C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966</w:t>
      </w:r>
    </w:p>
    <w:p w14:paraId="537E1AF7" w14:textId="77777777" w:rsidR="00AF2FE8" w:rsidRDefault="00AF2FE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27DD5DBC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7261AD44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2840FDD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60570FE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070AC36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42F6104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74DAEB1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0D7A1B97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20812CE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16A5350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5AEEFD9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1D846E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7C8509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16C38AB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66AD9F7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2DCB84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739E6EC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PCFICH/PDCCH/PHICH</w:t>
      </w:r>
      <w:r>
        <w:tab/>
        <w:t>832</w:t>
      </w:r>
    </w:p>
    <w:p w14:paraId="200CEA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FDD</w:t>
      </w:r>
      <w:r>
        <w:tab/>
        <w:t>832</w:t>
      </w:r>
    </w:p>
    <w:p w14:paraId="2A8AA73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243E1C1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HD-FDD for UE category 0</w:t>
      </w:r>
      <w:r>
        <w:tab/>
        <w:t>833</w:t>
      </w:r>
    </w:p>
    <w:p w14:paraId="7DC749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FS 3</w:t>
      </w:r>
      <w:r>
        <w:tab/>
        <w:t>833</w:t>
      </w:r>
    </w:p>
    <w:p w14:paraId="616C318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0EB53B3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59ACD29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5618CEF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10C9A6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230D76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567693B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1E0D6F6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04789F4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744A7A">
        <w:rPr>
          <w:rFonts w:cs="v5.0.0"/>
        </w:rPr>
        <w:t>in CEModeA</w:t>
      </w:r>
      <w:r>
        <w:tab/>
        <w:t>837</w:t>
      </w:r>
    </w:p>
    <w:p w14:paraId="228382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744A7A">
        <w:rPr>
          <w:rFonts w:cs="v5.0.0"/>
        </w:rPr>
        <w:t>in CEModeA</w:t>
      </w:r>
      <w:r>
        <w:tab/>
        <w:t>838</w:t>
      </w:r>
    </w:p>
    <w:p w14:paraId="2A34E6B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44A7A">
        <w:rPr>
          <w:rFonts w:cs="v5.0.0"/>
        </w:rPr>
        <w:t>in CEModeA</w:t>
      </w:r>
      <w:r>
        <w:tab/>
        <w:t>839</w:t>
      </w:r>
    </w:p>
    <w:p w14:paraId="4A83E5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744A7A">
        <w:rPr>
          <w:rFonts w:cs="v5.0.0"/>
        </w:rPr>
        <w:t>in CEModeB</w:t>
      </w:r>
      <w:r>
        <w:tab/>
        <w:t>840</w:t>
      </w:r>
    </w:p>
    <w:p w14:paraId="4115C13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744A7A">
        <w:rPr>
          <w:rFonts w:cs="v5.0.0"/>
        </w:rPr>
        <w:t>in CEModeB</w:t>
      </w:r>
      <w:r>
        <w:tab/>
        <w:t>841</w:t>
      </w:r>
    </w:p>
    <w:p w14:paraId="7AA195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44A7A">
        <w:rPr>
          <w:rFonts w:cs="v5.0.0"/>
        </w:rPr>
        <w:t>in CEModeB</w:t>
      </w:r>
      <w:r>
        <w:tab/>
        <w:t>841</w:t>
      </w:r>
    </w:p>
    <w:p w14:paraId="23F7C0A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744A7A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744A7A">
        <w:rPr>
          <w:rFonts w:eastAsia="MS Mincho"/>
          <w:lang w:eastAsia="ja-JP"/>
        </w:rPr>
        <w:t>S</w:t>
      </w:r>
      <w:r>
        <w:t xml:space="preserve">CH </w:t>
      </w:r>
      <w:r w:rsidRPr="00744A7A">
        <w:rPr>
          <w:rFonts w:cs="v5.0.0"/>
        </w:rPr>
        <w:t xml:space="preserve">Reference Channel for </w:t>
      </w:r>
      <w:r w:rsidRPr="00744A7A">
        <w:rPr>
          <w:rFonts w:cs="v5.0.0"/>
          <w:lang w:eastAsia="zh-CN"/>
        </w:rPr>
        <w:t>UE category NB1</w:t>
      </w:r>
      <w:r>
        <w:tab/>
        <w:t>842</w:t>
      </w:r>
    </w:p>
    <w:p w14:paraId="72A6802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744A7A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788EA4C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1353DC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133856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7355EB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422828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199611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744A7A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2D1FE45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3B87CA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637540F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244AA36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5E6B14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4D074F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2C77699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7C1AB9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285B54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52B51F5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0981110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3777C0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0813FE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0205F6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39D5A0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851</w:t>
      </w:r>
    </w:p>
    <w:p w14:paraId="536B90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6097A3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347AE94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6A54A7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4CACCD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1C45221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233A40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0CC833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776EA1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6A239C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7327505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464289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01A2CB3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5D5A1E1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654266C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3F6CB0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47C506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6C87B2D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2CE4C01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5EA91D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18E247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3BE206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691702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32D9BAA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65D9D1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703AED5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1FAFE05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393E839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2E4ACF6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0702BD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868</w:t>
      </w:r>
    </w:p>
    <w:p w14:paraId="0F37CA6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6A5C60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870</w:t>
      </w:r>
    </w:p>
    <w:p w14:paraId="74F3D5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871</w:t>
      </w:r>
    </w:p>
    <w:p w14:paraId="4950C29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FI"/>
        </w:rPr>
        <w:t>A.3.2.3.</w:t>
      </w:r>
      <w:r w:rsidRPr="00744A7A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 xml:space="preserve">Narrowband IoT OCNG FDD pattern </w:t>
      </w:r>
      <w:r w:rsidRPr="00744A7A">
        <w:rPr>
          <w:lang w:val="sv-FI" w:eastAsia="zh-CN"/>
        </w:rPr>
        <w:t>3</w:t>
      </w:r>
      <w:r w:rsidRPr="00744A7A">
        <w:rPr>
          <w:lang w:val="sv-FI"/>
        </w:rPr>
        <w:t xml:space="preserve">: </w:t>
      </w:r>
      <w:r w:rsidRPr="00744A7A">
        <w:rPr>
          <w:lang w:val="sv-FI" w:eastAsia="zh-CN"/>
        </w:rPr>
        <w:t>standalone</w:t>
      </w:r>
      <w:r w:rsidRPr="00744A7A">
        <w:rPr>
          <w:lang w:val="sv-FI"/>
        </w:rPr>
        <w:t xml:space="preserve"> NB-IoT</w:t>
      </w:r>
      <w:r>
        <w:tab/>
        <w:t>871</w:t>
      </w:r>
    </w:p>
    <w:p w14:paraId="3A461A0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872</w:t>
      </w:r>
    </w:p>
    <w:p w14:paraId="2E60A1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873</w:t>
      </w:r>
    </w:p>
    <w:p w14:paraId="4C31142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874</w:t>
      </w:r>
    </w:p>
    <w:p w14:paraId="11E0180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875</w:t>
      </w:r>
    </w:p>
    <w:p w14:paraId="5D07A7C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FI"/>
        </w:rPr>
        <w:t>A.3.2.3.</w:t>
      </w:r>
      <w:r w:rsidRPr="00744A7A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 xml:space="preserve">Narrowband IoT OCNG TDD pattern </w:t>
      </w:r>
      <w:r w:rsidRPr="00744A7A">
        <w:rPr>
          <w:lang w:val="sv-FI" w:eastAsia="zh-CN"/>
        </w:rPr>
        <w:t>3</w:t>
      </w:r>
      <w:r w:rsidRPr="00744A7A">
        <w:rPr>
          <w:lang w:val="sv-FI"/>
        </w:rPr>
        <w:t xml:space="preserve">: </w:t>
      </w:r>
      <w:r w:rsidRPr="00744A7A">
        <w:rPr>
          <w:lang w:val="sv-FI" w:eastAsia="zh-CN"/>
        </w:rPr>
        <w:t>standalone</w:t>
      </w:r>
      <w:r w:rsidRPr="00744A7A">
        <w:rPr>
          <w:lang w:val="sv-FI"/>
        </w:rPr>
        <w:t xml:space="preserve"> NB-IoT</w:t>
      </w:r>
      <w:r>
        <w:tab/>
        <w:t>876</w:t>
      </w:r>
    </w:p>
    <w:p w14:paraId="09BC5D3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877</w:t>
      </w:r>
    </w:p>
    <w:p w14:paraId="1A505A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877</w:t>
      </w:r>
    </w:p>
    <w:p w14:paraId="17AE91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878</w:t>
      </w:r>
    </w:p>
    <w:p w14:paraId="1F18DFB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878</w:t>
      </w:r>
    </w:p>
    <w:p w14:paraId="184A445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879</w:t>
      </w:r>
    </w:p>
    <w:p w14:paraId="742CC2E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879</w:t>
      </w:r>
    </w:p>
    <w:p w14:paraId="743DF7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879</w:t>
      </w:r>
    </w:p>
    <w:p w14:paraId="083C881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879</w:t>
      </w:r>
    </w:p>
    <w:p w14:paraId="153EB64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880</w:t>
      </w:r>
    </w:p>
    <w:p w14:paraId="21E276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880</w:t>
      </w:r>
    </w:p>
    <w:p w14:paraId="07E6819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744A7A">
        <w:rPr>
          <w:lang w:val="en-US"/>
        </w:rPr>
        <w:t>, 2x2 antenna</w:t>
      </w:r>
      <w:r>
        <w:tab/>
        <w:t>881</w:t>
      </w:r>
    </w:p>
    <w:p w14:paraId="3105CAE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881</w:t>
      </w:r>
    </w:p>
    <w:p w14:paraId="4645EC5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881</w:t>
      </w:r>
    </w:p>
    <w:p w14:paraId="0388991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882</w:t>
      </w:r>
    </w:p>
    <w:p w14:paraId="2A65551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882</w:t>
      </w:r>
    </w:p>
    <w:p w14:paraId="0C7DBEA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882</w:t>
      </w:r>
    </w:p>
    <w:p w14:paraId="4F08C7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882</w:t>
      </w:r>
    </w:p>
    <w:p w14:paraId="1EDDD66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882</w:t>
      </w:r>
    </w:p>
    <w:p w14:paraId="3F77127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882</w:t>
      </w:r>
    </w:p>
    <w:p w14:paraId="560D6D4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Antenna connection</w:t>
      </w:r>
      <w:r w:rsidRPr="00744A7A">
        <w:rPr>
          <w:snapToGrid w:val="0"/>
          <w:lang w:eastAsia="zh-CN"/>
        </w:rPr>
        <w:t xml:space="preserve"> for 4 Rx capable UEs</w:t>
      </w:r>
      <w:r>
        <w:tab/>
        <w:t>882</w:t>
      </w:r>
    </w:p>
    <w:p w14:paraId="5C25054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882</w:t>
      </w:r>
    </w:p>
    <w:p w14:paraId="1348EE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882</w:t>
      </w:r>
    </w:p>
    <w:p w14:paraId="6FEAFAE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882</w:t>
      </w:r>
    </w:p>
    <w:p w14:paraId="24A9591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883</w:t>
      </w:r>
    </w:p>
    <w:p w14:paraId="0FCAF4D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Antenna connection for bands where 2RX is supported</w:t>
      </w:r>
      <w:r>
        <w:tab/>
        <w:t>884</w:t>
      </w:r>
    </w:p>
    <w:p w14:paraId="7820764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Antenna connection for bands where 4RX is supported</w:t>
      </w:r>
      <w:r>
        <w:tab/>
        <w:t>884</w:t>
      </w:r>
    </w:p>
    <w:p w14:paraId="1066AA9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Antenna connection</w:t>
      </w:r>
      <w:r w:rsidRPr="00744A7A">
        <w:rPr>
          <w:snapToGrid w:val="0"/>
          <w:lang w:eastAsia="zh-CN"/>
        </w:rPr>
        <w:t xml:space="preserve"> for 8 Rx capable UEs</w:t>
      </w:r>
      <w:r>
        <w:tab/>
        <w:t>884</w:t>
      </w:r>
    </w:p>
    <w:p w14:paraId="4DABDF4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55A1F1B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40C2355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884</w:t>
      </w:r>
    </w:p>
    <w:p w14:paraId="7586531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885</w:t>
      </w:r>
    </w:p>
    <w:p w14:paraId="3D2E10B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Antenna connection for bands where 2RX is supported</w:t>
      </w:r>
      <w:r>
        <w:tab/>
        <w:t>885</w:t>
      </w:r>
    </w:p>
    <w:p w14:paraId="2B4500D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Antenna connection for bands where 4RX is supported</w:t>
      </w:r>
      <w:r>
        <w:tab/>
        <w:t>885</w:t>
      </w:r>
    </w:p>
    <w:p w14:paraId="113E44A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Antenna connection for bands where 8RX is supported</w:t>
      </w:r>
      <w:r>
        <w:tab/>
        <w:t>885</w:t>
      </w:r>
    </w:p>
    <w:p w14:paraId="1CDD4B0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885</w:t>
      </w:r>
    </w:p>
    <w:p w14:paraId="709455D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05AEBE9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1BD2E02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886</w:t>
      </w:r>
    </w:p>
    <w:p w14:paraId="03EE199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6057FB5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2A51F16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886</w:t>
      </w:r>
    </w:p>
    <w:p w14:paraId="24A6CA1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2DA4C89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25B07E6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886</w:t>
      </w:r>
    </w:p>
    <w:p w14:paraId="7EEE3A0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14357EC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886</w:t>
      </w:r>
    </w:p>
    <w:p w14:paraId="634E715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887</w:t>
      </w:r>
    </w:p>
    <w:p w14:paraId="535EDB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887</w:t>
      </w:r>
    </w:p>
    <w:p w14:paraId="79191B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887</w:t>
      </w:r>
    </w:p>
    <w:p w14:paraId="533418E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887</w:t>
      </w:r>
    </w:p>
    <w:p w14:paraId="10AB956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894</w:t>
      </w:r>
    </w:p>
    <w:p w14:paraId="218F819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897</w:t>
      </w:r>
    </w:p>
    <w:p w14:paraId="196A2F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897</w:t>
      </w:r>
    </w:p>
    <w:p w14:paraId="19AA58B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897</w:t>
      </w:r>
    </w:p>
    <w:p w14:paraId="37194D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897</w:t>
      </w:r>
    </w:p>
    <w:p w14:paraId="60D0405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898</w:t>
      </w:r>
    </w:p>
    <w:p w14:paraId="3041140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898</w:t>
      </w:r>
    </w:p>
    <w:p w14:paraId="4BA978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898</w:t>
      </w:r>
    </w:p>
    <w:p w14:paraId="3F8955E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899</w:t>
      </w:r>
    </w:p>
    <w:p w14:paraId="12B1730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3C97CEC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26E3A6D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899</w:t>
      </w:r>
    </w:p>
    <w:p w14:paraId="06837E9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7D9B1D9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899</w:t>
      </w:r>
    </w:p>
    <w:p w14:paraId="42CB54C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899</w:t>
      </w:r>
    </w:p>
    <w:p w14:paraId="0D7FC97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Arial Unicode MS"/>
          <w:lang w:eastAsia="zh-CN"/>
        </w:rPr>
        <w:t>Introduction</w:t>
      </w:r>
      <w:r>
        <w:tab/>
        <w:t>899</w:t>
      </w:r>
    </w:p>
    <w:p w14:paraId="7A614B3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Arial Unicode MS"/>
          <w:lang w:eastAsia="zh-CN"/>
        </w:rPr>
        <w:t>Principle of testing</w:t>
      </w:r>
      <w:r>
        <w:tab/>
        <w:t>899</w:t>
      </w:r>
    </w:p>
    <w:p w14:paraId="018EC35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5CE9868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900</w:t>
      </w:r>
    </w:p>
    <w:p w14:paraId="05DB98C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900</w:t>
      </w:r>
    </w:p>
    <w:p w14:paraId="5481E40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900</w:t>
      </w:r>
    </w:p>
    <w:p w14:paraId="1615246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901</w:t>
      </w:r>
    </w:p>
    <w:p w14:paraId="4421562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902</w:t>
      </w:r>
    </w:p>
    <w:p w14:paraId="4DF424B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Arial Unicode MS"/>
          <w:lang w:eastAsia="zh-CN"/>
        </w:rPr>
        <w:t>Introduction</w:t>
      </w:r>
      <w:r>
        <w:tab/>
        <w:t>902</w:t>
      </w:r>
    </w:p>
    <w:p w14:paraId="2A31399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Arial Unicode MS"/>
          <w:lang w:eastAsia="zh-CN"/>
        </w:rPr>
        <w:t>Principle of testing</w:t>
      </w:r>
      <w:r>
        <w:tab/>
        <w:t>902</w:t>
      </w:r>
    </w:p>
    <w:p w14:paraId="3D7AA5F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903</w:t>
      </w:r>
    </w:p>
    <w:p w14:paraId="253E3F0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903</w:t>
      </w:r>
    </w:p>
    <w:p w14:paraId="600526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903</w:t>
      </w:r>
    </w:p>
    <w:p w14:paraId="40A6656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904</w:t>
      </w:r>
    </w:p>
    <w:p w14:paraId="4A8C94C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905</w:t>
      </w:r>
    </w:p>
    <w:p w14:paraId="0E3576C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905</w:t>
      </w:r>
    </w:p>
    <w:p w14:paraId="3419B4B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905</w:t>
      </w:r>
    </w:p>
    <w:p w14:paraId="59377C5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906</w:t>
      </w:r>
    </w:p>
    <w:p w14:paraId="40AA12F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907</w:t>
      </w:r>
    </w:p>
    <w:p w14:paraId="57A63CC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907</w:t>
      </w:r>
    </w:p>
    <w:p w14:paraId="1F76C78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907</w:t>
      </w:r>
    </w:p>
    <w:p w14:paraId="2AD278F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911</w:t>
      </w:r>
    </w:p>
    <w:p w14:paraId="67766DA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911</w:t>
      </w:r>
    </w:p>
    <w:p w14:paraId="455A3B3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911</w:t>
      </w:r>
    </w:p>
    <w:p w14:paraId="319DD39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744A7A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algun Gothic"/>
          <w:lang w:eastAsia="zh-CN"/>
        </w:rPr>
        <w:t>V2X sidelink communication</w:t>
      </w:r>
      <w:r>
        <w:tab/>
        <w:t>914</w:t>
      </w:r>
    </w:p>
    <w:p w14:paraId="0ECB2D5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914</w:t>
      </w:r>
    </w:p>
    <w:p w14:paraId="2396074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915</w:t>
      </w:r>
    </w:p>
    <w:p w14:paraId="4DA288A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919</w:t>
      </w:r>
    </w:p>
    <w:p w14:paraId="6F62838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920</w:t>
      </w:r>
    </w:p>
    <w:p w14:paraId="315BD53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920</w:t>
      </w:r>
    </w:p>
    <w:p w14:paraId="2B0F617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920</w:t>
      </w:r>
    </w:p>
    <w:p w14:paraId="081A0A5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921</w:t>
      </w:r>
    </w:p>
    <w:p w14:paraId="6A0A65D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922</w:t>
      </w:r>
    </w:p>
    <w:p w14:paraId="2BF2E87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Arial Unicode MS"/>
          <w:lang w:eastAsia="zh-CN"/>
        </w:rPr>
        <w:t>Introduction</w:t>
      </w:r>
      <w:r>
        <w:tab/>
        <w:t>922</w:t>
      </w:r>
    </w:p>
    <w:p w14:paraId="20CBF50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Arial Unicode MS"/>
          <w:lang w:eastAsia="zh-CN"/>
        </w:rPr>
        <w:t>Principle of testing</w:t>
      </w:r>
      <w:r>
        <w:tab/>
        <w:t>922</w:t>
      </w:r>
    </w:p>
    <w:p w14:paraId="4B837C9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922</w:t>
      </w:r>
    </w:p>
    <w:p w14:paraId="0E50449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922</w:t>
      </w:r>
    </w:p>
    <w:p w14:paraId="386324A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922</w:t>
      </w:r>
    </w:p>
    <w:p w14:paraId="4E80DF9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configurations for satellites</w:t>
      </w:r>
      <w:r>
        <w:tab/>
        <w:t>922</w:t>
      </w:r>
    </w:p>
    <w:p w14:paraId="410DCEE3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44A7A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923</w:t>
      </w:r>
    </w:p>
    <w:p w14:paraId="49C6B50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923</w:t>
      </w:r>
    </w:p>
    <w:p w14:paraId="671CA4B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923</w:t>
      </w:r>
    </w:p>
    <w:p w14:paraId="50E7D7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923</w:t>
      </w:r>
    </w:p>
    <w:p w14:paraId="6930D3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924</w:t>
      </w:r>
    </w:p>
    <w:p w14:paraId="11214E1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925</w:t>
      </w:r>
    </w:p>
    <w:p w14:paraId="45BCC64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925</w:t>
      </w:r>
    </w:p>
    <w:p w14:paraId="760F856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926</w:t>
      </w:r>
    </w:p>
    <w:p w14:paraId="4C7DCB0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927</w:t>
      </w:r>
    </w:p>
    <w:p w14:paraId="10E2F3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927</w:t>
      </w:r>
    </w:p>
    <w:p w14:paraId="6DA86B4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928</w:t>
      </w:r>
    </w:p>
    <w:p w14:paraId="712796A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929</w:t>
      </w:r>
    </w:p>
    <w:p w14:paraId="16CC1A4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929</w:t>
      </w:r>
    </w:p>
    <w:p w14:paraId="2F18EE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930</w:t>
      </w:r>
    </w:p>
    <w:p w14:paraId="6A912CD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931</w:t>
      </w:r>
    </w:p>
    <w:p w14:paraId="5E712A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931</w:t>
      </w:r>
    </w:p>
    <w:p w14:paraId="366B57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932</w:t>
      </w:r>
    </w:p>
    <w:p w14:paraId="4F11B64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933</w:t>
      </w:r>
    </w:p>
    <w:p w14:paraId="758A28E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933</w:t>
      </w:r>
    </w:p>
    <w:p w14:paraId="50508D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934</w:t>
      </w:r>
    </w:p>
    <w:p w14:paraId="3D52128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935</w:t>
      </w:r>
    </w:p>
    <w:p w14:paraId="109E0F3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935</w:t>
      </w:r>
    </w:p>
    <w:p w14:paraId="1AB9F3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936</w:t>
      </w:r>
    </w:p>
    <w:p w14:paraId="6ACF306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937</w:t>
      </w:r>
    </w:p>
    <w:p w14:paraId="298185F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937</w:t>
      </w:r>
    </w:p>
    <w:p w14:paraId="68FD09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4E5EA8D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939</w:t>
      </w:r>
    </w:p>
    <w:p w14:paraId="2080BD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939</w:t>
      </w:r>
    </w:p>
    <w:p w14:paraId="05FBCF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939</w:t>
      </w:r>
    </w:p>
    <w:p w14:paraId="2862CAD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939</w:t>
      </w:r>
    </w:p>
    <w:p w14:paraId="710DA8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939</w:t>
      </w:r>
    </w:p>
    <w:p w14:paraId="3408E7E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943</w:t>
      </w:r>
    </w:p>
    <w:p w14:paraId="54B5039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943</w:t>
      </w:r>
    </w:p>
    <w:p w14:paraId="3F57E26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943</w:t>
      </w:r>
    </w:p>
    <w:p w14:paraId="2995000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947</w:t>
      </w:r>
    </w:p>
    <w:p w14:paraId="542FD7E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947</w:t>
      </w:r>
    </w:p>
    <w:p w14:paraId="4A798E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947</w:t>
      </w:r>
    </w:p>
    <w:p w14:paraId="345AEF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949</w:t>
      </w:r>
    </w:p>
    <w:p w14:paraId="1FA0090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950</w:t>
      </w:r>
    </w:p>
    <w:p w14:paraId="598748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950</w:t>
      </w:r>
    </w:p>
    <w:p w14:paraId="36078D3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951</w:t>
      </w:r>
    </w:p>
    <w:p w14:paraId="5AC059A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952</w:t>
      </w:r>
    </w:p>
    <w:p w14:paraId="203B64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952</w:t>
      </w:r>
    </w:p>
    <w:p w14:paraId="218F767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953</w:t>
      </w:r>
    </w:p>
    <w:p w14:paraId="17C052C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A.4.2.15 E-UTRAN FDD – FDD Intra frequency case for Cat-M1 UE in enhanced coverage</w:t>
      </w:r>
      <w:r>
        <w:tab/>
        <w:t>954</w:t>
      </w:r>
    </w:p>
    <w:p w14:paraId="483461D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954</w:t>
      </w:r>
    </w:p>
    <w:p w14:paraId="1C99CB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955</w:t>
      </w:r>
    </w:p>
    <w:p w14:paraId="53104F3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956</w:t>
      </w:r>
    </w:p>
    <w:p w14:paraId="33BB33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956</w:t>
      </w:r>
    </w:p>
    <w:p w14:paraId="2FAC717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957</w:t>
      </w:r>
    </w:p>
    <w:p w14:paraId="058976D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958</w:t>
      </w:r>
    </w:p>
    <w:p w14:paraId="05A0C7B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958</w:t>
      </w:r>
    </w:p>
    <w:p w14:paraId="041A4E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959</w:t>
      </w:r>
    </w:p>
    <w:p w14:paraId="00307C9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960</w:t>
      </w:r>
    </w:p>
    <w:p w14:paraId="5F28BE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960</w:t>
      </w:r>
    </w:p>
    <w:p w14:paraId="391ECC1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962</w:t>
      </w:r>
    </w:p>
    <w:p w14:paraId="6D8985A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963</w:t>
      </w:r>
    </w:p>
    <w:p w14:paraId="4FD9EB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963</w:t>
      </w:r>
    </w:p>
    <w:p w14:paraId="761D39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965</w:t>
      </w:r>
    </w:p>
    <w:p w14:paraId="5A35F91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966</w:t>
      </w:r>
    </w:p>
    <w:p w14:paraId="63A2C9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966</w:t>
      </w:r>
    </w:p>
    <w:p w14:paraId="771AA4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967</w:t>
      </w:r>
    </w:p>
    <w:p w14:paraId="5428756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968</w:t>
      </w:r>
    </w:p>
    <w:p w14:paraId="2F2C5D0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968</w:t>
      </w:r>
    </w:p>
    <w:p w14:paraId="53F9143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969</w:t>
      </w:r>
    </w:p>
    <w:p w14:paraId="1589001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970</w:t>
      </w:r>
    </w:p>
    <w:p w14:paraId="43D5F74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970</w:t>
      </w:r>
    </w:p>
    <w:p w14:paraId="027B649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971</w:t>
      </w:r>
    </w:p>
    <w:p w14:paraId="52CE9E8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972</w:t>
      </w:r>
    </w:p>
    <w:p w14:paraId="5BA407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972</w:t>
      </w:r>
    </w:p>
    <w:p w14:paraId="3EC05F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973</w:t>
      </w:r>
    </w:p>
    <w:p w14:paraId="752D5AF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974</w:t>
      </w:r>
    </w:p>
    <w:p w14:paraId="6808B6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974</w:t>
      </w:r>
    </w:p>
    <w:p w14:paraId="314229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977</w:t>
      </w:r>
    </w:p>
    <w:p w14:paraId="52365A7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 – FDD Inter frequency case for Cat-M1 UE in normal coverage</w:t>
      </w:r>
      <w:r>
        <w:tab/>
        <w:t>978</w:t>
      </w:r>
    </w:p>
    <w:p w14:paraId="0A3960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978</w:t>
      </w:r>
    </w:p>
    <w:p w14:paraId="563C81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979</w:t>
      </w:r>
    </w:p>
    <w:p w14:paraId="6A5392A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HD – FDD Inter frequency case for Cat-M1 UE in normal coverage</w:t>
      </w:r>
      <w:r>
        <w:tab/>
        <w:t>980</w:t>
      </w:r>
    </w:p>
    <w:p w14:paraId="232E4F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980</w:t>
      </w:r>
    </w:p>
    <w:p w14:paraId="42B5C02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981</w:t>
      </w:r>
    </w:p>
    <w:p w14:paraId="519A793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TDD – FDD Inter frequency case for Cat-M1 UE in normal coverage</w:t>
      </w:r>
      <w:r>
        <w:tab/>
        <w:t>982</w:t>
      </w:r>
    </w:p>
    <w:p w14:paraId="2E29A2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982</w:t>
      </w:r>
    </w:p>
    <w:p w14:paraId="0E3BA45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983</w:t>
      </w:r>
    </w:p>
    <w:p w14:paraId="211C9DF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 – FDD Inter frequency case for Cat-M1 UE in enhanced coverage</w:t>
      </w:r>
      <w:r>
        <w:tab/>
        <w:t>984</w:t>
      </w:r>
    </w:p>
    <w:p w14:paraId="61E49F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984</w:t>
      </w:r>
    </w:p>
    <w:p w14:paraId="1ACC1B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985</w:t>
      </w:r>
    </w:p>
    <w:p w14:paraId="233BA90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986</w:t>
      </w:r>
    </w:p>
    <w:p w14:paraId="42D11C6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986</w:t>
      </w:r>
    </w:p>
    <w:p w14:paraId="6B3C97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987</w:t>
      </w:r>
    </w:p>
    <w:p w14:paraId="0E8B21C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988</w:t>
      </w:r>
    </w:p>
    <w:p w14:paraId="0A9B5A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988</w:t>
      </w:r>
    </w:p>
    <w:p w14:paraId="04E457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989</w:t>
      </w:r>
    </w:p>
    <w:p w14:paraId="46ED4D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990</w:t>
      </w:r>
    </w:p>
    <w:p w14:paraId="18C683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990</w:t>
      </w:r>
    </w:p>
    <w:p w14:paraId="12C109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991</w:t>
      </w:r>
    </w:p>
    <w:p w14:paraId="128D8FE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992</w:t>
      </w:r>
    </w:p>
    <w:p w14:paraId="5BD68A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992</w:t>
      </w:r>
    </w:p>
    <w:p w14:paraId="507BF0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993</w:t>
      </w:r>
    </w:p>
    <w:p w14:paraId="3DB67F7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994</w:t>
      </w:r>
    </w:p>
    <w:p w14:paraId="1D45D6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994</w:t>
      </w:r>
    </w:p>
    <w:p w14:paraId="1B352D5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995</w:t>
      </w:r>
    </w:p>
    <w:p w14:paraId="6218817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996</w:t>
      </w:r>
    </w:p>
    <w:p w14:paraId="612CD5C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996</w:t>
      </w:r>
    </w:p>
    <w:p w14:paraId="1011272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997</w:t>
      </w:r>
    </w:p>
    <w:p w14:paraId="7D18CFE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998</w:t>
      </w:r>
    </w:p>
    <w:p w14:paraId="3BED842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998</w:t>
      </w:r>
    </w:p>
    <w:p w14:paraId="21F28E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1000</w:t>
      </w:r>
    </w:p>
    <w:p w14:paraId="7163CE0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1001</w:t>
      </w:r>
    </w:p>
    <w:p w14:paraId="1CE2FD9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1001</w:t>
      </w:r>
    </w:p>
    <w:p w14:paraId="4B2856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1003</w:t>
      </w:r>
    </w:p>
    <w:p w14:paraId="658F920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1004</w:t>
      </w:r>
    </w:p>
    <w:p w14:paraId="4FE33F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1004</w:t>
      </w:r>
    </w:p>
    <w:p w14:paraId="5BFAEF7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1006</w:t>
      </w:r>
    </w:p>
    <w:p w14:paraId="44C0C34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1007</w:t>
      </w:r>
    </w:p>
    <w:p w14:paraId="3211477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1007</w:t>
      </w:r>
    </w:p>
    <w:p w14:paraId="5BEFD9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1009</w:t>
      </w:r>
    </w:p>
    <w:p w14:paraId="1B7331B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744A7A">
        <w:rPr>
          <w:i/>
        </w:rPr>
        <w:t>highSpeedEnhMeasFlag</w:t>
      </w:r>
      <w:r w:rsidRPr="00744A7A">
        <w:rPr>
          <w:i/>
          <w:lang w:eastAsia="ja-JP"/>
        </w:rPr>
        <w:t>2</w:t>
      </w:r>
      <w:r w:rsidRPr="00744A7A">
        <w:rPr>
          <w:i/>
        </w:rPr>
        <w:t>-</w:t>
      </w:r>
      <w:r w:rsidRPr="00744A7A">
        <w:rPr>
          <w:i/>
          <w:lang w:eastAsia="ja-JP"/>
        </w:rPr>
        <w:t>r16</w:t>
      </w:r>
      <w:r>
        <w:tab/>
        <w:t>1010</w:t>
      </w:r>
    </w:p>
    <w:p w14:paraId="2D46D3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1010</w:t>
      </w:r>
    </w:p>
    <w:p w14:paraId="113D2FE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1011</w:t>
      </w:r>
    </w:p>
    <w:p w14:paraId="736252C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744A7A">
        <w:rPr>
          <w:i/>
        </w:rPr>
        <w:t>highSpeedEnhMeasFlag</w:t>
      </w:r>
      <w:r w:rsidRPr="00744A7A">
        <w:rPr>
          <w:i/>
          <w:lang w:eastAsia="ja-JP"/>
        </w:rPr>
        <w:t>2</w:t>
      </w:r>
      <w:r w:rsidRPr="00744A7A">
        <w:rPr>
          <w:i/>
        </w:rPr>
        <w:t>-</w:t>
      </w:r>
      <w:r w:rsidRPr="00744A7A">
        <w:rPr>
          <w:i/>
          <w:lang w:eastAsia="ja-JP"/>
        </w:rPr>
        <w:t>r16</w:t>
      </w:r>
      <w:r>
        <w:tab/>
        <w:t>1012</w:t>
      </w:r>
    </w:p>
    <w:p w14:paraId="1E0DA0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1012</w:t>
      </w:r>
    </w:p>
    <w:p w14:paraId="0BD958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1013</w:t>
      </w:r>
    </w:p>
    <w:p w14:paraId="2C29B4D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1014</w:t>
      </w:r>
    </w:p>
    <w:p w14:paraId="570A5C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1014</w:t>
      </w:r>
    </w:p>
    <w:p w14:paraId="43863C9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1017</w:t>
      </w:r>
    </w:p>
    <w:p w14:paraId="0FCF60C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 with UE specific DRX</w:t>
      </w:r>
      <w:r>
        <w:tab/>
        <w:t>1018</w:t>
      </w:r>
    </w:p>
    <w:p w14:paraId="21C03F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1018</w:t>
      </w:r>
    </w:p>
    <w:p w14:paraId="674A6A9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1020</w:t>
      </w:r>
    </w:p>
    <w:p w14:paraId="2CE7B3A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 with UE specific DRX</w:t>
      </w:r>
      <w:r>
        <w:tab/>
        <w:t>1021</w:t>
      </w:r>
    </w:p>
    <w:p w14:paraId="4FE368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1021</w:t>
      </w:r>
    </w:p>
    <w:p w14:paraId="622A13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14:paraId="0330C56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 with UE specific DRX</w:t>
      </w:r>
      <w:r>
        <w:tab/>
        <w:t>1024</w:t>
      </w:r>
    </w:p>
    <w:p w14:paraId="0110F94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1024</w:t>
      </w:r>
    </w:p>
    <w:p w14:paraId="0336CC0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1026</w:t>
      </w:r>
    </w:p>
    <w:p w14:paraId="683D96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1027</w:t>
      </w:r>
    </w:p>
    <w:p w14:paraId="1DB17C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1027</w:t>
      </w:r>
    </w:p>
    <w:p w14:paraId="3D0D4A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1029</w:t>
      </w:r>
    </w:p>
    <w:p w14:paraId="41E325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 with UE specific DRX</w:t>
      </w:r>
      <w:r>
        <w:tab/>
        <w:t>1030</w:t>
      </w:r>
    </w:p>
    <w:p w14:paraId="423466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1030</w:t>
      </w:r>
    </w:p>
    <w:p w14:paraId="6F4BFF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1032</w:t>
      </w:r>
    </w:p>
    <w:p w14:paraId="5193FA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1033</w:t>
      </w:r>
    </w:p>
    <w:p w14:paraId="3502C52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1033</w:t>
      </w:r>
    </w:p>
    <w:p w14:paraId="4651909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1035</w:t>
      </w:r>
    </w:p>
    <w:p w14:paraId="4225495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1036</w:t>
      </w:r>
    </w:p>
    <w:p w14:paraId="2B7AC5C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1036</w:t>
      </w:r>
    </w:p>
    <w:p w14:paraId="200227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1037</w:t>
      </w:r>
    </w:p>
    <w:p w14:paraId="0DBFB7C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1038</w:t>
      </w:r>
    </w:p>
    <w:p w14:paraId="0EF92D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1038</w:t>
      </w:r>
    </w:p>
    <w:p w14:paraId="085803A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1040</w:t>
      </w:r>
    </w:p>
    <w:p w14:paraId="3391F8A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1041</w:t>
      </w:r>
    </w:p>
    <w:p w14:paraId="01FD4C0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1041</w:t>
      </w:r>
    </w:p>
    <w:p w14:paraId="6D5B74B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6898D90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 xml:space="preserve">A.4.2.51 E-UTRAN FD-FDD </w:t>
      </w:r>
      <w:r>
        <w:t>RSS based</w:t>
      </w:r>
      <w:r w:rsidRPr="00744A7A">
        <w:rPr>
          <w:rFonts w:cs="v4.2.0"/>
        </w:rPr>
        <w:t xml:space="preserve"> Intra frequency case for Cat-M1 UE in enhanced coverage</w:t>
      </w:r>
      <w:r>
        <w:tab/>
        <w:t>1044</w:t>
      </w:r>
    </w:p>
    <w:p w14:paraId="4ACB0F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1044</w:t>
      </w:r>
    </w:p>
    <w:p w14:paraId="6B16DF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67864C5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1047</w:t>
      </w:r>
    </w:p>
    <w:p w14:paraId="262C57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1047</w:t>
      </w:r>
    </w:p>
    <w:p w14:paraId="0E2CD4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68EE87D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1050</w:t>
      </w:r>
    </w:p>
    <w:p w14:paraId="21DDF20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5A9A2B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1051</w:t>
      </w:r>
    </w:p>
    <w:p w14:paraId="678AED8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1052</w:t>
      </w:r>
    </w:p>
    <w:p w14:paraId="57C758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1052</w:t>
      </w:r>
    </w:p>
    <w:p w14:paraId="158D3FD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14:paraId="66D6B7A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1055</w:t>
      </w:r>
    </w:p>
    <w:p w14:paraId="565063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1055</w:t>
      </w:r>
    </w:p>
    <w:p w14:paraId="65012E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1057</w:t>
      </w:r>
    </w:p>
    <w:p w14:paraId="795ACE7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1058</w:t>
      </w:r>
    </w:p>
    <w:p w14:paraId="2BAF7A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1058</w:t>
      </w:r>
    </w:p>
    <w:p w14:paraId="05F8A7A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1059</w:t>
      </w:r>
    </w:p>
    <w:p w14:paraId="2F44756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1060</w:t>
      </w:r>
    </w:p>
    <w:p w14:paraId="7058D20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FDD – UTRAN FDD:</w:t>
      </w:r>
      <w:r>
        <w:tab/>
        <w:t>1060</w:t>
      </w:r>
    </w:p>
    <w:p w14:paraId="1A7F0A3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1060</w:t>
      </w:r>
    </w:p>
    <w:p w14:paraId="16B7197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1060</w:t>
      </w:r>
    </w:p>
    <w:p w14:paraId="095913B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1062</w:t>
      </w:r>
    </w:p>
    <w:p w14:paraId="39564E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1062</w:t>
      </w:r>
    </w:p>
    <w:p w14:paraId="3F177AC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02CE277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1065</w:t>
      </w:r>
    </w:p>
    <w:p w14:paraId="39CDE8A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1065</w:t>
      </w:r>
    </w:p>
    <w:p w14:paraId="2B62833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1065</w:t>
      </w:r>
    </w:p>
    <w:p w14:paraId="7D50C93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1068</w:t>
      </w:r>
    </w:p>
    <w:p w14:paraId="1F4352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1068</w:t>
      </w:r>
    </w:p>
    <w:p w14:paraId="74BE736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1068</w:t>
      </w:r>
    </w:p>
    <w:p w14:paraId="495EBCD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527E7BF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1069</w:t>
      </w:r>
    </w:p>
    <w:p w14:paraId="596664A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482F73A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5F743DC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FDD – UTRAN TDD:</w:t>
      </w:r>
      <w:r>
        <w:tab/>
        <w:t>1073</w:t>
      </w:r>
    </w:p>
    <w:p w14:paraId="09730E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A.4.3.2.</w:t>
      </w:r>
      <w:r w:rsidRPr="00744A7A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1073</w:t>
      </w:r>
    </w:p>
    <w:p w14:paraId="1DFB683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1073</w:t>
      </w:r>
    </w:p>
    <w:p w14:paraId="50DA030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1073</w:t>
      </w:r>
    </w:p>
    <w:p w14:paraId="56B3502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A.4.3.2.</w:t>
      </w:r>
      <w:r w:rsidRPr="00744A7A">
        <w:rPr>
          <w:lang w:val="en-US" w:eastAsia="zh-CN"/>
        </w:rPr>
        <w:t>1</w:t>
      </w:r>
      <w:r w:rsidRPr="00744A7A">
        <w:rPr>
          <w:lang w:val="en-US"/>
        </w:rPr>
        <w:t>.</w:t>
      </w:r>
      <w:r w:rsidRPr="00744A7A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Void</w:t>
      </w:r>
      <w:r>
        <w:tab/>
        <w:t>1075</w:t>
      </w:r>
    </w:p>
    <w:p w14:paraId="3817BB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1075</w:t>
      </w:r>
    </w:p>
    <w:p w14:paraId="017BEA0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1075</w:t>
      </w:r>
    </w:p>
    <w:p w14:paraId="09CCEE9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1075</w:t>
      </w:r>
    </w:p>
    <w:p w14:paraId="15E9387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1075</w:t>
      </w:r>
    </w:p>
    <w:p w14:paraId="2F2757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1079</w:t>
      </w:r>
    </w:p>
    <w:p w14:paraId="13620DA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TDD – UTRAN FDD:</w:t>
      </w:r>
      <w:r>
        <w:tab/>
        <w:t>1079</w:t>
      </w:r>
    </w:p>
    <w:p w14:paraId="33B21A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52B6CC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1082</w:t>
      </w:r>
    </w:p>
    <w:p w14:paraId="49DAF9F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1082</w:t>
      </w:r>
    </w:p>
    <w:p w14:paraId="70B58B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1082</w:t>
      </w:r>
    </w:p>
    <w:p w14:paraId="7FC87F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1087</w:t>
      </w:r>
    </w:p>
    <w:p w14:paraId="49D9683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TDD – UTRAN TDD:</w:t>
      </w:r>
      <w:r>
        <w:tab/>
        <w:t>1088</w:t>
      </w:r>
    </w:p>
    <w:p w14:paraId="348048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1088</w:t>
      </w:r>
    </w:p>
    <w:p w14:paraId="386CD82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1088</w:t>
      </w:r>
    </w:p>
    <w:p w14:paraId="42AD95E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1090</w:t>
      </w:r>
    </w:p>
    <w:p w14:paraId="185CA62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1090</w:t>
      </w:r>
    </w:p>
    <w:p w14:paraId="355FA50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1090</w:t>
      </w:r>
    </w:p>
    <w:p w14:paraId="3149C1A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1092</w:t>
      </w:r>
    </w:p>
    <w:p w14:paraId="7595DBA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1092</w:t>
      </w:r>
    </w:p>
    <w:p w14:paraId="1119AA2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20A0A10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1095</w:t>
      </w:r>
    </w:p>
    <w:p w14:paraId="4D4DAE9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1095</w:t>
      </w:r>
    </w:p>
    <w:p w14:paraId="382F505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1095</w:t>
      </w:r>
    </w:p>
    <w:p w14:paraId="0A29D4A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01CFC33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1099</w:t>
      </w:r>
    </w:p>
    <w:p w14:paraId="1A81DA5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FDD – GSM:</w:t>
      </w:r>
      <w:r>
        <w:tab/>
        <w:t>1099</w:t>
      </w:r>
    </w:p>
    <w:p w14:paraId="02A1497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1099</w:t>
      </w:r>
    </w:p>
    <w:p w14:paraId="008D3F1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1101</w:t>
      </w:r>
    </w:p>
    <w:p w14:paraId="45BB1B4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TDD – GSM:</w:t>
      </w:r>
      <w:r>
        <w:tab/>
        <w:t>1101</w:t>
      </w:r>
    </w:p>
    <w:p w14:paraId="3613025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1101</w:t>
      </w:r>
    </w:p>
    <w:p w14:paraId="124D21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1103</w:t>
      </w:r>
    </w:p>
    <w:p w14:paraId="3408A61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1104</w:t>
      </w:r>
    </w:p>
    <w:p w14:paraId="4AD9C45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1104</w:t>
      </w:r>
    </w:p>
    <w:p w14:paraId="1F4DDF4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1104</w:t>
      </w:r>
    </w:p>
    <w:p w14:paraId="097A631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1104</w:t>
      </w:r>
    </w:p>
    <w:p w14:paraId="3737E56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1106</w:t>
      </w:r>
    </w:p>
    <w:p w14:paraId="7667C8C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1106</w:t>
      </w:r>
    </w:p>
    <w:p w14:paraId="068D5A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1106</w:t>
      </w:r>
    </w:p>
    <w:p w14:paraId="77C35DC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1106</w:t>
      </w:r>
    </w:p>
    <w:p w14:paraId="1CF1DE6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1109</w:t>
      </w:r>
    </w:p>
    <w:p w14:paraId="05EE155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1109</w:t>
      </w:r>
    </w:p>
    <w:p w14:paraId="19B4C6F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FDD – cdma2000 1X</w:t>
      </w:r>
      <w:r>
        <w:tab/>
        <w:t>1109</w:t>
      </w:r>
    </w:p>
    <w:p w14:paraId="4741422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1109</w:t>
      </w:r>
    </w:p>
    <w:p w14:paraId="2D939EE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1109</w:t>
      </w:r>
    </w:p>
    <w:p w14:paraId="134391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1112</w:t>
      </w:r>
    </w:p>
    <w:p w14:paraId="221FB19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A.4.</w:t>
      </w:r>
      <w:r w:rsidRPr="00744A7A">
        <w:rPr>
          <w:lang w:val="sv-SE" w:eastAsia="zh-CN"/>
        </w:rPr>
        <w:t>6</w:t>
      </w:r>
      <w:r w:rsidRPr="00744A7A">
        <w:rPr>
          <w:lang w:val="sv-SE"/>
        </w:rPr>
        <w:t>.</w:t>
      </w:r>
      <w:r w:rsidRPr="00744A7A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 xml:space="preserve">E-UTRAN </w:t>
      </w:r>
      <w:r w:rsidRPr="00744A7A">
        <w:rPr>
          <w:lang w:val="sv-SE" w:eastAsia="zh-CN"/>
        </w:rPr>
        <w:t>T</w:t>
      </w:r>
      <w:r w:rsidRPr="00744A7A">
        <w:rPr>
          <w:lang w:val="sv-SE"/>
        </w:rPr>
        <w:t>DD – cdma2000 1X</w:t>
      </w:r>
      <w:r>
        <w:tab/>
        <w:t>1112</w:t>
      </w:r>
    </w:p>
    <w:p w14:paraId="34EC54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1112</w:t>
      </w:r>
    </w:p>
    <w:p w14:paraId="696550C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1112</w:t>
      </w:r>
    </w:p>
    <w:p w14:paraId="6ED7EE3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1115</w:t>
      </w:r>
    </w:p>
    <w:p w14:paraId="6CDB196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1115</w:t>
      </w:r>
    </w:p>
    <w:p w14:paraId="2C6AB22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1115</w:t>
      </w:r>
    </w:p>
    <w:p w14:paraId="14424A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1115</w:t>
      </w:r>
    </w:p>
    <w:p w14:paraId="4E3F6E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1120</w:t>
      </w:r>
    </w:p>
    <w:p w14:paraId="726FEFE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1121</w:t>
      </w:r>
    </w:p>
    <w:p w14:paraId="4B525E0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1121</w:t>
      </w:r>
    </w:p>
    <w:p w14:paraId="31EF3E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1125</w:t>
      </w:r>
    </w:p>
    <w:p w14:paraId="4244CC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1126</w:t>
      </w:r>
    </w:p>
    <w:p w14:paraId="646990D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1126</w:t>
      </w:r>
    </w:p>
    <w:p w14:paraId="40E6C66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1130</w:t>
      </w:r>
    </w:p>
    <w:p w14:paraId="7057052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1131</w:t>
      </w:r>
    </w:p>
    <w:p w14:paraId="556DCD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1131</w:t>
      </w:r>
    </w:p>
    <w:p w14:paraId="7068556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1135</w:t>
      </w:r>
    </w:p>
    <w:p w14:paraId="6DA08CD5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1136</w:t>
      </w:r>
    </w:p>
    <w:p w14:paraId="4347A78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Handover</w:t>
      </w:r>
      <w:r>
        <w:tab/>
        <w:t>1136</w:t>
      </w:r>
    </w:p>
    <w:p w14:paraId="2EF2283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FDD - FDD Intra frequency handover</w:t>
      </w:r>
      <w:r>
        <w:tab/>
        <w:t>1136</w:t>
      </w:r>
    </w:p>
    <w:p w14:paraId="1AFE188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1136</w:t>
      </w:r>
    </w:p>
    <w:p w14:paraId="20FFDC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1138</w:t>
      </w:r>
    </w:p>
    <w:p w14:paraId="12BF709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1138</w:t>
      </w:r>
    </w:p>
    <w:p w14:paraId="555021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1138</w:t>
      </w:r>
    </w:p>
    <w:p w14:paraId="7E1C969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1140</w:t>
      </w:r>
    </w:p>
    <w:p w14:paraId="29CA2CB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1140</w:t>
      </w:r>
    </w:p>
    <w:p w14:paraId="4C217CA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1140</w:t>
      </w:r>
    </w:p>
    <w:p w14:paraId="3BB82A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1142</w:t>
      </w:r>
    </w:p>
    <w:p w14:paraId="2347FDB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1142</w:t>
      </w:r>
    </w:p>
    <w:p w14:paraId="1BDC20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1142</w:t>
      </w:r>
    </w:p>
    <w:p w14:paraId="66D022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1144</w:t>
      </w:r>
    </w:p>
    <w:p w14:paraId="59BE1FB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1144</w:t>
      </w:r>
    </w:p>
    <w:p w14:paraId="6DD40A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1144</w:t>
      </w:r>
    </w:p>
    <w:p w14:paraId="7AAF00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1146</w:t>
      </w:r>
    </w:p>
    <w:p w14:paraId="26C5AB7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1146</w:t>
      </w:r>
    </w:p>
    <w:p w14:paraId="085018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1146</w:t>
      </w:r>
    </w:p>
    <w:p w14:paraId="03C4D9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1148</w:t>
      </w:r>
    </w:p>
    <w:p w14:paraId="31E8F68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1148</w:t>
      </w:r>
    </w:p>
    <w:p w14:paraId="51471B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1148</w:t>
      </w:r>
    </w:p>
    <w:p w14:paraId="2FE757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1151</w:t>
      </w:r>
    </w:p>
    <w:p w14:paraId="591236D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1151</w:t>
      </w:r>
    </w:p>
    <w:p w14:paraId="2ACF613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1151</w:t>
      </w:r>
    </w:p>
    <w:p w14:paraId="70D1B69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1154</w:t>
      </w:r>
    </w:p>
    <w:p w14:paraId="3857053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1154</w:t>
      </w:r>
    </w:p>
    <w:p w14:paraId="7D6EFB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1154</w:t>
      </w:r>
    </w:p>
    <w:p w14:paraId="25A5AC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1155</w:t>
      </w:r>
    </w:p>
    <w:p w14:paraId="5FCB56B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1155</w:t>
      </w:r>
    </w:p>
    <w:p w14:paraId="16CAD44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1155</w:t>
      </w:r>
    </w:p>
    <w:p w14:paraId="7E3E257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lastRenderedPageBreak/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1157</w:t>
      </w:r>
    </w:p>
    <w:p w14:paraId="3130549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1157</w:t>
      </w:r>
    </w:p>
    <w:p w14:paraId="262A29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1157</w:t>
      </w:r>
    </w:p>
    <w:p w14:paraId="3A88FA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1159</w:t>
      </w:r>
    </w:p>
    <w:p w14:paraId="33F98A1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1159</w:t>
      </w:r>
    </w:p>
    <w:p w14:paraId="0733791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1159</w:t>
      </w:r>
    </w:p>
    <w:p w14:paraId="5CB8131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1161</w:t>
      </w:r>
    </w:p>
    <w:p w14:paraId="1CC0F64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1161</w:t>
      </w:r>
    </w:p>
    <w:p w14:paraId="31B4DFF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1161</w:t>
      </w:r>
    </w:p>
    <w:p w14:paraId="030160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1163</w:t>
      </w:r>
    </w:p>
    <w:p w14:paraId="66CD96B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1164</w:t>
      </w:r>
    </w:p>
    <w:p w14:paraId="781C41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1164</w:t>
      </w:r>
    </w:p>
    <w:p w14:paraId="6F0AAE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1165</w:t>
      </w:r>
    </w:p>
    <w:p w14:paraId="07CFE2D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1166</w:t>
      </w:r>
    </w:p>
    <w:p w14:paraId="4D3EA08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1166</w:t>
      </w:r>
    </w:p>
    <w:p w14:paraId="76A16B5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1167</w:t>
      </w:r>
    </w:p>
    <w:p w14:paraId="29A055C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1168</w:t>
      </w:r>
    </w:p>
    <w:p w14:paraId="0706A2E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1168</w:t>
      </w:r>
    </w:p>
    <w:p w14:paraId="24A4774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1169</w:t>
      </w:r>
    </w:p>
    <w:p w14:paraId="5481705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1170</w:t>
      </w:r>
    </w:p>
    <w:p w14:paraId="04C0336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1170</w:t>
      </w:r>
    </w:p>
    <w:p w14:paraId="5C8159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1171</w:t>
      </w:r>
    </w:p>
    <w:p w14:paraId="696597F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1172</w:t>
      </w:r>
    </w:p>
    <w:p w14:paraId="79830D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1172</w:t>
      </w:r>
    </w:p>
    <w:p w14:paraId="33B2B1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1173</w:t>
      </w:r>
    </w:p>
    <w:p w14:paraId="69532AF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1174</w:t>
      </w:r>
    </w:p>
    <w:p w14:paraId="36A357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1174</w:t>
      </w:r>
    </w:p>
    <w:p w14:paraId="336F6E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1175</w:t>
      </w:r>
    </w:p>
    <w:p w14:paraId="54E9C9E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1176</w:t>
      </w:r>
    </w:p>
    <w:p w14:paraId="27F2FD1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1176</w:t>
      </w:r>
    </w:p>
    <w:p w14:paraId="2FE3CC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1177</w:t>
      </w:r>
    </w:p>
    <w:p w14:paraId="5129E58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1178</w:t>
      </w:r>
    </w:p>
    <w:p w14:paraId="4F5661E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1178</w:t>
      </w:r>
    </w:p>
    <w:p w14:paraId="3FF5AA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1179</w:t>
      </w:r>
    </w:p>
    <w:p w14:paraId="4E93940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1179</w:t>
      </w:r>
    </w:p>
    <w:p w14:paraId="0EA2D0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1179</w:t>
      </w:r>
    </w:p>
    <w:p w14:paraId="1712425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1181</w:t>
      </w:r>
    </w:p>
    <w:p w14:paraId="328852E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1181</w:t>
      </w:r>
    </w:p>
    <w:p w14:paraId="32E265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1181</w:t>
      </w:r>
    </w:p>
    <w:p w14:paraId="325529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1183</w:t>
      </w:r>
    </w:p>
    <w:p w14:paraId="0836DCC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1183</w:t>
      </w:r>
    </w:p>
    <w:p w14:paraId="3BC0195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1183</w:t>
      </w:r>
    </w:p>
    <w:p w14:paraId="53997C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1185</w:t>
      </w:r>
    </w:p>
    <w:p w14:paraId="42573A9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1185</w:t>
      </w:r>
    </w:p>
    <w:p w14:paraId="276EAD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1185</w:t>
      </w:r>
    </w:p>
    <w:p w14:paraId="5BF6BC1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1187</w:t>
      </w:r>
    </w:p>
    <w:p w14:paraId="239B8EC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1188</w:t>
      </w:r>
    </w:p>
    <w:p w14:paraId="21C17E3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1188</w:t>
      </w:r>
    </w:p>
    <w:p w14:paraId="17143C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1189</w:t>
      </w:r>
    </w:p>
    <w:p w14:paraId="7E5A4FE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1190</w:t>
      </w:r>
    </w:p>
    <w:p w14:paraId="69B758E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1190</w:t>
      </w:r>
    </w:p>
    <w:p w14:paraId="39D9B0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1191</w:t>
      </w:r>
    </w:p>
    <w:p w14:paraId="6F56812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1192</w:t>
      </w:r>
    </w:p>
    <w:p w14:paraId="64A6ED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1192</w:t>
      </w:r>
    </w:p>
    <w:p w14:paraId="72E775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1193</w:t>
      </w:r>
    </w:p>
    <w:p w14:paraId="3480844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1194</w:t>
      </w:r>
    </w:p>
    <w:p w14:paraId="415F54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1194</w:t>
      </w:r>
    </w:p>
    <w:p w14:paraId="0130583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1195</w:t>
      </w:r>
    </w:p>
    <w:p w14:paraId="36B539E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1196</w:t>
      </w:r>
    </w:p>
    <w:p w14:paraId="617C34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1196</w:t>
      </w:r>
    </w:p>
    <w:p w14:paraId="74EE84C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1197</w:t>
      </w:r>
    </w:p>
    <w:p w14:paraId="7D6878D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1198</w:t>
      </w:r>
    </w:p>
    <w:p w14:paraId="2BF1CD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lastRenderedPageBreak/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1198</w:t>
      </w:r>
    </w:p>
    <w:p w14:paraId="767382C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1199</w:t>
      </w:r>
    </w:p>
    <w:p w14:paraId="486E0BC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1200</w:t>
      </w:r>
    </w:p>
    <w:p w14:paraId="40C69D5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1200</w:t>
      </w:r>
    </w:p>
    <w:p w14:paraId="1E8F20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1201</w:t>
      </w:r>
    </w:p>
    <w:p w14:paraId="73EAE8A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1202</w:t>
      </w:r>
    </w:p>
    <w:p w14:paraId="15ED7D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1202</w:t>
      </w:r>
    </w:p>
    <w:p w14:paraId="5305E7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1203</w:t>
      </w:r>
    </w:p>
    <w:p w14:paraId="249144B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1204</w:t>
      </w:r>
    </w:p>
    <w:p w14:paraId="740542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1204</w:t>
      </w:r>
    </w:p>
    <w:p w14:paraId="08C76B5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1205</w:t>
      </w:r>
    </w:p>
    <w:p w14:paraId="656DEA0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1206</w:t>
      </w:r>
    </w:p>
    <w:p w14:paraId="44B71CC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1206</w:t>
      </w:r>
    </w:p>
    <w:p w14:paraId="3FD8C8A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1207</w:t>
      </w:r>
    </w:p>
    <w:p w14:paraId="7A9682E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1208</w:t>
      </w:r>
    </w:p>
    <w:p w14:paraId="7B281E9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1208</w:t>
      </w:r>
    </w:p>
    <w:p w14:paraId="4D2AAF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1209</w:t>
      </w:r>
    </w:p>
    <w:p w14:paraId="7990D6E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1210</w:t>
      </w:r>
    </w:p>
    <w:p w14:paraId="44903F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1210</w:t>
      </w:r>
    </w:p>
    <w:p w14:paraId="6CF0ED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1211</w:t>
      </w:r>
    </w:p>
    <w:p w14:paraId="71D898A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1212</w:t>
      </w:r>
    </w:p>
    <w:p w14:paraId="1D65C30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1212</w:t>
      </w:r>
    </w:p>
    <w:p w14:paraId="63F85E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1213</w:t>
      </w:r>
    </w:p>
    <w:p w14:paraId="4A5313F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1214</w:t>
      </w:r>
    </w:p>
    <w:p w14:paraId="7031BD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1214</w:t>
      </w:r>
    </w:p>
    <w:p w14:paraId="3F40B2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1215</w:t>
      </w:r>
    </w:p>
    <w:p w14:paraId="301ACBC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1216</w:t>
      </w:r>
    </w:p>
    <w:p w14:paraId="0F08AF6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1216</w:t>
      </w:r>
    </w:p>
    <w:p w14:paraId="5B3D733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1217</w:t>
      </w:r>
    </w:p>
    <w:p w14:paraId="5F7996F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1218</w:t>
      </w:r>
    </w:p>
    <w:p w14:paraId="56A14B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1218</w:t>
      </w:r>
    </w:p>
    <w:p w14:paraId="04ECDC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1220</w:t>
      </w:r>
    </w:p>
    <w:p w14:paraId="0DD8334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1221</w:t>
      </w:r>
    </w:p>
    <w:p w14:paraId="3A32EB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1221</w:t>
      </w:r>
    </w:p>
    <w:p w14:paraId="4E78D2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1222</w:t>
      </w:r>
    </w:p>
    <w:p w14:paraId="0C2296A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1223</w:t>
      </w:r>
    </w:p>
    <w:p w14:paraId="25F979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1223</w:t>
      </w:r>
    </w:p>
    <w:p w14:paraId="6EB23E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1224</w:t>
      </w:r>
    </w:p>
    <w:p w14:paraId="470FD54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1225</w:t>
      </w:r>
    </w:p>
    <w:p w14:paraId="457698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1225</w:t>
      </w:r>
    </w:p>
    <w:p w14:paraId="71B7FE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1226</w:t>
      </w:r>
    </w:p>
    <w:p w14:paraId="3AA41D5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FDD - FDD Intra frequency DAPS handover</w:t>
      </w:r>
      <w:r>
        <w:tab/>
        <w:t>1227</w:t>
      </w:r>
    </w:p>
    <w:p w14:paraId="4506DA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1227</w:t>
      </w:r>
    </w:p>
    <w:p w14:paraId="3308247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1228</w:t>
      </w:r>
    </w:p>
    <w:p w14:paraId="5A6B8F3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1229</w:t>
      </w:r>
    </w:p>
    <w:p w14:paraId="6B6234B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1229</w:t>
      </w:r>
    </w:p>
    <w:p w14:paraId="318CC3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1230</w:t>
      </w:r>
    </w:p>
    <w:p w14:paraId="003B4EB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FDD - FDD Intra frequency conditional handover</w:t>
      </w:r>
      <w:r>
        <w:tab/>
        <w:t>1231</w:t>
      </w:r>
    </w:p>
    <w:p w14:paraId="7E4782E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1231</w:t>
      </w:r>
    </w:p>
    <w:p w14:paraId="187653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1232</w:t>
      </w:r>
    </w:p>
    <w:p w14:paraId="0E66A8C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TDD - TDD Intra frequency conditional handover</w:t>
      </w:r>
      <w:r>
        <w:tab/>
        <w:t>1233</w:t>
      </w:r>
    </w:p>
    <w:p w14:paraId="1365EB8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1233</w:t>
      </w:r>
    </w:p>
    <w:p w14:paraId="48088E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1234</w:t>
      </w:r>
    </w:p>
    <w:p w14:paraId="0B4DC2C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FDD - FDD Inter frequency conditional handover</w:t>
      </w:r>
      <w:r>
        <w:tab/>
        <w:t>1235</w:t>
      </w:r>
    </w:p>
    <w:p w14:paraId="4135D61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1235</w:t>
      </w:r>
    </w:p>
    <w:p w14:paraId="4963C2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1236</w:t>
      </w:r>
    </w:p>
    <w:p w14:paraId="131BD45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TDD - TDD Inter frequency conditional handover</w:t>
      </w:r>
      <w:r>
        <w:tab/>
        <w:t>1237</w:t>
      </w:r>
    </w:p>
    <w:p w14:paraId="2DADF1B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1237</w:t>
      </w:r>
    </w:p>
    <w:p w14:paraId="051EA0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lastRenderedPageBreak/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1238</w:t>
      </w:r>
    </w:p>
    <w:p w14:paraId="02FB1A6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FDD - TDD Inter frequency conditional handover</w:t>
      </w:r>
      <w:r>
        <w:tab/>
        <w:t>1239</w:t>
      </w:r>
    </w:p>
    <w:p w14:paraId="7630BC9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1239</w:t>
      </w:r>
    </w:p>
    <w:p w14:paraId="46C0625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1241</w:t>
      </w:r>
    </w:p>
    <w:p w14:paraId="5D88D6C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TDD - FDD Inter frequency conditional handover</w:t>
      </w:r>
      <w:r>
        <w:tab/>
        <w:t>1241</w:t>
      </w:r>
    </w:p>
    <w:p w14:paraId="65A56FB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1241</w:t>
      </w:r>
    </w:p>
    <w:p w14:paraId="16BB48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1244</w:t>
      </w:r>
    </w:p>
    <w:p w14:paraId="29DAFBE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1245</w:t>
      </w:r>
    </w:p>
    <w:p w14:paraId="50FD921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1245</w:t>
      </w:r>
    </w:p>
    <w:p w14:paraId="2ADB8F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1247</w:t>
      </w:r>
    </w:p>
    <w:p w14:paraId="442190D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1248</w:t>
      </w:r>
    </w:p>
    <w:p w14:paraId="56BF60C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1248</w:t>
      </w:r>
    </w:p>
    <w:p w14:paraId="06F07AC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1250</w:t>
      </w:r>
    </w:p>
    <w:p w14:paraId="52A1E40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FDD - TDD inter-band inter-frequency synchronous DAPS handover</w:t>
      </w:r>
      <w:r>
        <w:tab/>
        <w:t>1251</w:t>
      </w:r>
    </w:p>
    <w:p w14:paraId="27B5B6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1251</w:t>
      </w:r>
    </w:p>
    <w:p w14:paraId="0137D93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TDD - FDD inter-band inter-frequency synchronous DAPS handover</w:t>
      </w:r>
      <w:r>
        <w:tab/>
        <w:t>1255</w:t>
      </w:r>
    </w:p>
    <w:p w14:paraId="569536D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1255</w:t>
      </w:r>
    </w:p>
    <w:p w14:paraId="3566063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1258</w:t>
      </w:r>
    </w:p>
    <w:p w14:paraId="26083F3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1259</w:t>
      </w:r>
    </w:p>
    <w:p w14:paraId="256D404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1259</w:t>
      </w:r>
    </w:p>
    <w:p w14:paraId="6B469DF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1261</w:t>
      </w:r>
    </w:p>
    <w:p w14:paraId="0F27920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1261</w:t>
      </w:r>
    </w:p>
    <w:p w14:paraId="7C1918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1261</w:t>
      </w:r>
    </w:p>
    <w:p w14:paraId="69DCA53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1264</w:t>
      </w:r>
    </w:p>
    <w:p w14:paraId="50BB066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1264</w:t>
      </w:r>
    </w:p>
    <w:p w14:paraId="31F2361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FDD – UTRAN FDD Handover</w:t>
      </w:r>
      <w:r>
        <w:tab/>
        <w:t>1264</w:t>
      </w:r>
    </w:p>
    <w:p w14:paraId="3412474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1264</w:t>
      </w:r>
    </w:p>
    <w:p w14:paraId="3C4471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1266</w:t>
      </w:r>
    </w:p>
    <w:p w14:paraId="28B8145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TDD - UTRAN FDD Handover</w:t>
      </w:r>
      <w:r>
        <w:tab/>
        <w:t>1267</w:t>
      </w:r>
    </w:p>
    <w:p w14:paraId="38F0FA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1267</w:t>
      </w:r>
    </w:p>
    <w:p w14:paraId="0FC37F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1270</w:t>
      </w:r>
    </w:p>
    <w:p w14:paraId="5A0B171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  <w:lang w:val="sv-SE"/>
        </w:rPr>
        <w:t>A.</w:t>
      </w:r>
      <w:r w:rsidRPr="00744A7A">
        <w:rPr>
          <w:rFonts w:cs="v4.2.0"/>
          <w:snapToGrid w:val="0"/>
          <w:lang w:val="sv-SE" w:eastAsia="zh-CN"/>
        </w:rPr>
        <w:t>5</w:t>
      </w:r>
      <w:r w:rsidRPr="00744A7A">
        <w:rPr>
          <w:rFonts w:cs="v4.2.0"/>
          <w:snapToGrid w:val="0"/>
          <w:lang w:val="sv-SE"/>
        </w:rPr>
        <w:t>.</w:t>
      </w:r>
      <w:r w:rsidRPr="00744A7A">
        <w:rPr>
          <w:rFonts w:cs="v4.2.0"/>
          <w:snapToGrid w:val="0"/>
          <w:lang w:val="sv-SE" w:eastAsia="zh-CN"/>
        </w:rPr>
        <w:t>2</w:t>
      </w:r>
      <w:r w:rsidRPr="00744A7A">
        <w:rPr>
          <w:rFonts w:cs="v4.2.0"/>
          <w:snapToGrid w:val="0"/>
          <w:lang w:val="sv-SE"/>
        </w:rPr>
        <w:t>.</w:t>
      </w:r>
      <w:r w:rsidRPr="00744A7A">
        <w:rPr>
          <w:rFonts w:cs="v4.2.0"/>
          <w:snapToGrid w:val="0"/>
          <w:lang w:val="sv-SE" w:eastAsia="zh-CN"/>
        </w:rPr>
        <w:t xml:space="preserve">3 </w:t>
      </w:r>
      <w:r w:rsidRPr="00744A7A">
        <w:rPr>
          <w:lang w:val="sv-SE"/>
        </w:rPr>
        <w:t>E-UTRAN FDD- GSM Handover</w:t>
      </w:r>
      <w:r>
        <w:tab/>
        <w:t>1270</w:t>
      </w:r>
    </w:p>
    <w:p w14:paraId="7681C6F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</w:t>
      </w:r>
      <w:r w:rsidRPr="00744A7A">
        <w:rPr>
          <w:snapToGrid w:val="0"/>
          <w:lang w:eastAsia="zh-CN"/>
        </w:rPr>
        <w:t>5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2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1270</w:t>
      </w:r>
    </w:p>
    <w:p w14:paraId="6BBAC40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</w:t>
      </w:r>
      <w:r w:rsidRPr="00744A7A">
        <w:rPr>
          <w:snapToGrid w:val="0"/>
          <w:lang w:eastAsia="zh-CN"/>
        </w:rPr>
        <w:t>5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2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 xml:space="preserve">Test </w:t>
      </w:r>
      <w:r w:rsidRPr="00744A7A">
        <w:rPr>
          <w:snapToGrid w:val="0"/>
          <w:lang w:eastAsia="zh-CN"/>
        </w:rPr>
        <w:t>Requirements</w:t>
      </w:r>
      <w:r>
        <w:tab/>
        <w:t>1271</w:t>
      </w:r>
    </w:p>
    <w:p w14:paraId="76FE1EE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</w:t>
      </w:r>
      <w:r w:rsidRPr="00744A7A">
        <w:rPr>
          <w:lang w:val="sv-SE" w:eastAsia="zh-CN"/>
        </w:rPr>
        <w:t xml:space="preserve"> TDD</w:t>
      </w:r>
      <w:r w:rsidRPr="00744A7A">
        <w:rPr>
          <w:lang w:val="sv-SE"/>
        </w:rPr>
        <w:t xml:space="preserve"> - UTRAN TDD Handover</w:t>
      </w:r>
      <w:r>
        <w:tab/>
        <w:t>1272</w:t>
      </w:r>
    </w:p>
    <w:p w14:paraId="0DF525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1272</w:t>
      </w:r>
    </w:p>
    <w:p w14:paraId="10A754B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1272</w:t>
      </w:r>
    </w:p>
    <w:p w14:paraId="7E6930C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1272</w:t>
      </w:r>
    </w:p>
    <w:p w14:paraId="2481A67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1274</w:t>
      </w:r>
    </w:p>
    <w:p w14:paraId="1CDB67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28192F9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1274</w:t>
      </w:r>
    </w:p>
    <w:p w14:paraId="6944187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1274</w:t>
      </w:r>
    </w:p>
    <w:p w14:paraId="746B47D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</w:t>
      </w:r>
      <w:r w:rsidRPr="00744A7A">
        <w:rPr>
          <w:lang w:val="sv-SE" w:eastAsia="zh-CN"/>
        </w:rPr>
        <w:t>5</w:t>
      </w:r>
      <w:r w:rsidRPr="00744A7A">
        <w:rPr>
          <w:lang w:val="sv-SE"/>
        </w:rPr>
        <w:t>.</w:t>
      </w:r>
      <w:r w:rsidRPr="00744A7A">
        <w:rPr>
          <w:lang w:val="sv-SE" w:eastAsia="zh-CN"/>
        </w:rPr>
        <w:t>2</w:t>
      </w:r>
      <w:r w:rsidRPr="00744A7A">
        <w:rPr>
          <w:lang w:val="sv-SE"/>
        </w:rPr>
        <w:t>.</w:t>
      </w:r>
      <w:r w:rsidRPr="00744A7A">
        <w:rPr>
          <w:lang w:val="sv-SE" w:eastAsia="zh-CN"/>
        </w:rPr>
        <w:t>4</w:t>
      </w:r>
      <w:r w:rsidRPr="00744A7A">
        <w:rPr>
          <w:lang w:val="sv-SE"/>
        </w:rPr>
        <w:t>.</w:t>
      </w:r>
      <w:r w:rsidRPr="00744A7A">
        <w:rPr>
          <w:lang w:val="sv-SE" w:eastAsia="zh-CN"/>
        </w:rPr>
        <w:t>2</w:t>
      </w:r>
      <w:r w:rsidRPr="00744A7A">
        <w:rPr>
          <w:lang w:val="sv-SE"/>
        </w:rPr>
        <w:t>.</w:t>
      </w:r>
      <w:r w:rsidRPr="00744A7A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 w:eastAsia="zh-CN"/>
        </w:rPr>
        <w:t>Void</w:t>
      </w:r>
      <w:r>
        <w:tab/>
        <w:t>1274</w:t>
      </w:r>
    </w:p>
    <w:p w14:paraId="52AF452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FDD – UTRAN TDD Handover</w:t>
      </w:r>
      <w:r>
        <w:tab/>
        <w:t>1274</w:t>
      </w:r>
    </w:p>
    <w:p w14:paraId="28FC47A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1274</w:t>
      </w:r>
    </w:p>
    <w:p w14:paraId="71568A4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20034B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1277</w:t>
      </w:r>
    </w:p>
    <w:p w14:paraId="3970ECF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3C3F6FD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1277</w:t>
      </w:r>
    </w:p>
    <w:p w14:paraId="68B22FB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Void</w:t>
      </w:r>
      <w:r>
        <w:tab/>
        <w:t>1277</w:t>
      </w:r>
    </w:p>
    <w:p w14:paraId="16DE85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  <w:lang w:val="sv-SE"/>
        </w:rPr>
        <w:t>A.5.2.</w:t>
      </w:r>
      <w:r w:rsidRPr="00744A7A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TDD - GSM Handover</w:t>
      </w:r>
      <w:r>
        <w:tab/>
        <w:t>1277</w:t>
      </w:r>
    </w:p>
    <w:p w14:paraId="71B0CA8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1277</w:t>
      </w:r>
    </w:p>
    <w:p w14:paraId="2655D45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1279</w:t>
      </w:r>
    </w:p>
    <w:p w14:paraId="45C0C66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A.5.2.</w:t>
      </w:r>
      <w:r w:rsidRPr="00744A7A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1280</w:t>
      </w:r>
    </w:p>
    <w:p w14:paraId="0F8951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1280</w:t>
      </w:r>
    </w:p>
    <w:p w14:paraId="21FD69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A.5.2.</w:t>
      </w:r>
      <w:r w:rsidRPr="00744A7A">
        <w:rPr>
          <w:snapToGrid w:val="0"/>
          <w:lang w:eastAsia="zh-CN"/>
        </w:rPr>
        <w:t>7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1282</w:t>
      </w:r>
    </w:p>
    <w:p w14:paraId="11D82C4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1282</w:t>
      </w:r>
    </w:p>
    <w:p w14:paraId="2D26CA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1282</w:t>
      </w:r>
    </w:p>
    <w:p w14:paraId="4442BB1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4F110E0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1284</w:t>
      </w:r>
    </w:p>
    <w:p w14:paraId="5C5492E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3394E9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1285</w:t>
      </w:r>
    </w:p>
    <w:p w14:paraId="72CD0E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1286</w:t>
      </w:r>
    </w:p>
    <w:p w14:paraId="3FA520D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3CEAED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1288</w:t>
      </w:r>
    </w:p>
    <w:p w14:paraId="1B9682A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1288</w:t>
      </w:r>
    </w:p>
    <w:p w14:paraId="781EAE0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4C067A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1291</w:t>
      </w:r>
    </w:p>
    <w:p w14:paraId="2F89656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1291</w:t>
      </w:r>
    </w:p>
    <w:p w14:paraId="45046A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1291</w:t>
      </w:r>
    </w:p>
    <w:p w14:paraId="556DE6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1294</w:t>
      </w:r>
    </w:p>
    <w:p w14:paraId="7429273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lang w:val="sv-SE"/>
        </w:rPr>
        <w:t>A.5.2.1</w:t>
      </w:r>
      <w:r w:rsidRPr="00744A7A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FDD – UTRAN FDD Handover</w:t>
      </w:r>
      <w:r w:rsidRPr="00744A7A">
        <w:rPr>
          <w:lang w:val="sv-SE" w:eastAsia="zh-CN"/>
        </w:rPr>
        <w:t xml:space="preserve"> for 5MHz Bandwidth</w:t>
      </w:r>
      <w:r>
        <w:tab/>
        <w:t>1294</w:t>
      </w:r>
    </w:p>
    <w:p w14:paraId="69D30E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1294</w:t>
      </w:r>
    </w:p>
    <w:p w14:paraId="60CDE5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A.5.2.</w:t>
      </w:r>
      <w:r w:rsidRPr="00744A7A">
        <w:rPr>
          <w:snapToGrid w:val="0"/>
          <w:lang w:eastAsia="zh-CN"/>
        </w:rPr>
        <w:t>11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1294</w:t>
      </w:r>
    </w:p>
    <w:p w14:paraId="55E2B5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Handover to Non-3GPP RATs</w:t>
      </w:r>
      <w:r>
        <w:tab/>
        <w:t>1295</w:t>
      </w:r>
    </w:p>
    <w:p w14:paraId="754AA9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FDD – HRPD Handover</w:t>
      </w:r>
      <w:r>
        <w:tab/>
        <w:t>1295</w:t>
      </w:r>
    </w:p>
    <w:p w14:paraId="4C553B1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7CC7AB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1297</w:t>
      </w:r>
    </w:p>
    <w:p w14:paraId="12FA14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FDD – cdma2000 1X Handover</w:t>
      </w:r>
      <w:r>
        <w:tab/>
        <w:t>1297</w:t>
      </w:r>
    </w:p>
    <w:p w14:paraId="1EF31E6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1297</w:t>
      </w:r>
    </w:p>
    <w:p w14:paraId="6FE1D2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1300</w:t>
      </w:r>
    </w:p>
    <w:p w14:paraId="4563881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1300</w:t>
      </w:r>
    </w:p>
    <w:p w14:paraId="16695E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1300</w:t>
      </w:r>
    </w:p>
    <w:p w14:paraId="635E4D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14:paraId="33D98D8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1303</w:t>
      </w:r>
    </w:p>
    <w:p w14:paraId="3C163D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1303</w:t>
      </w:r>
    </w:p>
    <w:p w14:paraId="3C489E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48F9D08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A.5.3.</w:t>
      </w:r>
      <w:r w:rsidRPr="00744A7A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 xml:space="preserve">E-UTRAN </w:t>
      </w:r>
      <w:r w:rsidRPr="00744A7A">
        <w:rPr>
          <w:lang w:val="sv-SE" w:eastAsia="zh-CN"/>
        </w:rPr>
        <w:t>T</w:t>
      </w:r>
      <w:r w:rsidRPr="00744A7A">
        <w:rPr>
          <w:lang w:val="sv-SE"/>
        </w:rPr>
        <w:t>DD – HRPD Handover</w:t>
      </w:r>
      <w:r>
        <w:tab/>
        <w:t>1305</w:t>
      </w:r>
    </w:p>
    <w:p w14:paraId="32C220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14:paraId="5C606EA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7A81882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FI"/>
        </w:rPr>
        <w:t>E-UTRAN TDD – cdma2000 1X Handover</w:t>
      </w:r>
      <w:r>
        <w:tab/>
        <w:t>1308</w:t>
      </w:r>
    </w:p>
    <w:p w14:paraId="5650522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1308</w:t>
      </w:r>
    </w:p>
    <w:p w14:paraId="626D49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15A2480C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1311</w:t>
      </w:r>
    </w:p>
    <w:p w14:paraId="0DB2C0D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RRC Re-establishment</w:t>
      </w:r>
      <w:r>
        <w:tab/>
        <w:t>1311</w:t>
      </w:r>
    </w:p>
    <w:p w14:paraId="1D9DA33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E-UTRAN FDD Intra-frequency RRC Re-establishment</w:t>
      </w:r>
      <w:r>
        <w:tab/>
        <w:t>1311</w:t>
      </w:r>
    </w:p>
    <w:p w14:paraId="438B79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1311</w:t>
      </w:r>
    </w:p>
    <w:p w14:paraId="58BC568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1312</w:t>
      </w:r>
    </w:p>
    <w:p w14:paraId="4C4F6BA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E-UTRAN FDD Inter-frequency RRC Re-establishment</w:t>
      </w:r>
      <w:r>
        <w:tab/>
        <w:t>1313</w:t>
      </w:r>
    </w:p>
    <w:p w14:paraId="1DE1C8E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1313</w:t>
      </w:r>
    </w:p>
    <w:p w14:paraId="79E3FF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1314</w:t>
      </w:r>
    </w:p>
    <w:p w14:paraId="3AD6984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E-UTRAN TDD Intra-frequency RRC Re-establishment</w:t>
      </w:r>
      <w:r>
        <w:tab/>
        <w:t>1315</w:t>
      </w:r>
    </w:p>
    <w:p w14:paraId="559CB2A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1315</w:t>
      </w:r>
    </w:p>
    <w:p w14:paraId="777DDEB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32D5377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TDD Inter-frequency RRC Re-establishment</w:t>
      </w:r>
      <w:r>
        <w:tab/>
        <w:t>1317</w:t>
      </w:r>
    </w:p>
    <w:p w14:paraId="38BCCF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1317</w:t>
      </w:r>
    </w:p>
    <w:p w14:paraId="3E79FF1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693B099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</w:t>
      </w:r>
      <w:r w:rsidRPr="00744A7A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FDD Intra-frequency RRC Re-establishment</w:t>
      </w:r>
      <w:r w:rsidRPr="00744A7A">
        <w:rPr>
          <w:snapToGrid w:val="0"/>
          <w:lang w:eastAsia="zh-CN"/>
        </w:rPr>
        <w:t xml:space="preserve"> for 5MHz bandwidth</w:t>
      </w:r>
      <w:r>
        <w:tab/>
        <w:t>1319</w:t>
      </w:r>
    </w:p>
    <w:p w14:paraId="18ECAF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1319</w:t>
      </w:r>
    </w:p>
    <w:p w14:paraId="4B05E4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1319</w:t>
      </w:r>
    </w:p>
    <w:p w14:paraId="3C0E0A4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FD-FDD Intra-frequency RRC Re-establishment for UE category 0</w:t>
      </w:r>
      <w:r>
        <w:tab/>
        <w:t>1319</w:t>
      </w:r>
    </w:p>
    <w:p w14:paraId="01AE01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1319</w:t>
      </w:r>
    </w:p>
    <w:p w14:paraId="0B8C54F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1321</w:t>
      </w:r>
    </w:p>
    <w:p w14:paraId="21A42AE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HD-FDD Intra-frequency RRC Re-establishment for UE category 0</w:t>
      </w:r>
      <w:r>
        <w:tab/>
        <w:t>1322</w:t>
      </w:r>
    </w:p>
    <w:p w14:paraId="320DA51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1322</w:t>
      </w:r>
    </w:p>
    <w:p w14:paraId="50841AA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76FF0A9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TDD Intra-frequency RRC Re-establishment for UE category 0</w:t>
      </w:r>
      <w:r>
        <w:tab/>
        <w:t>1324</w:t>
      </w:r>
    </w:p>
    <w:p w14:paraId="314702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1324</w:t>
      </w:r>
    </w:p>
    <w:p w14:paraId="0C48FC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671B98A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FD-FDD Intra-frequency RRC Re-establishment for Cat-M1 UE in CEModeA</w:t>
      </w:r>
      <w:r>
        <w:tab/>
        <w:t>1326</w:t>
      </w:r>
    </w:p>
    <w:p w14:paraId="28BB9A2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1326</w:t>
      </w:r>
    </w:p>
    <w:p w14:paraId="40169E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3EDC614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HD-FDD Intra-frequency RRC Re-establishment for Cat-M1 UE in CEModeA</w:t>
      </w:r>
      <w:r>
        <w:tab/>
        <w:t>1328</w:t>
      </w:r>
    </w:p>
    <w:p w14:paraId="278D10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1328</w:t>
      </w:r>
    </w:p>
    <w:p w14:paraId="69B636B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0E5D791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TDD Intra-frequency RRC Re-establishment for Cat-M1 UE in CEModeA</w:t>
      </w:r>
      <w:r>
        <w:tab/>
        <w:t>1330</w:t>
      </w:r>
    </w:p>
    <w:p w14:paraId="32FB88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1330</w:t>
      </w:r>
    </w:p>
    <w:p w14:paraId="76B171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10646F0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FD-FDD Intra-frequency RRC Re-establishment for Cat-M1 UE in CEModeB</w:t>
      </w:r>
      <w:r>
        <w:tab/>
        <w:t>1332</w:t>
      </w:r>
    </w:p>
    <w:p w14:paraId="7804D2A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1332</w:t>
      </w:r>
    </w:p>
    <w:p w14:paraId="6C136DA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4063411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HD-FDD Intra-frequency RRC Re-establishment for Cat-M1 UE in CEModeB</w:t>
      </w:r>
      <w:r>
        <w:tab/>
        <w:t>1334</w:t>
      </w:r>
    </w:p>
    <w:p w14:paraId="3AC5E97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1334</w:t>
      </w:r>
    </w:p>
    <w:p w14:paraId="5599BA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0596313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TDD Intra-frequency RRC Re-establishment for Cat-M1 UE in CEModeB</w:t>
      </w:r>
      <w:r>
        <w:tab/>
        <w:t>1336</w:t>
      </w:r>
    </w:p>
    <w:p w14:paraId="6DEA4F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1336</w:t>
      </w:r>
    </w:p>
    <w:p w14:paraId="50E700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490A646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HD-FDD Intra-frequency RRC Re-establishment for UE</w:t>
      </w:r>
      <w:r w:rsidRPr="00744A7A">
        <w:rPr>
          <w:snapToGrid w:val="0"/>
          <w:lang w:eastAsia="zh-CN"/>
        </w:rPr>
        <w:t xml:space="preserve"> category NB1 in In-Band mode under enhanced coverage</w:t>
      </w:r>
      <w:r>
        <w:tab/>
        <w:t>1338</w:t>
      </w:r>
    </w:p>
    <w:p w14:paraId="2EBA5E3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1338</w:t>
      </w:r>
    </w:p>
    <w:p w14:paraId="3EBE4B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1340</w:t>
      </w:r>
    </w:p>
    <w:p w14:paraId="255FE1A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HD-FDD Int</w:t>
      </w:r>
      <w:r w:rsidRPr="00744A7A">
        <w:rPr>
          <w:snapToGrid w:val="0"/>
          <w:lang w:eastAsia="zh-CN"/>
        </w:rPr>
        <w:t>er</w:t>
      </w:r>
      <w:r w:rsidRPr="00744A7A">
        <w:rPr>
          <w:snapToGrid w:val="0"/>
        </w:rPr>
        <w:t>-frequency RRC Re-establishment for UE</w:t>
      </w:r>
      <w:r w:rsidRPr="00744A7A">
        <w:rPr>
          <w:snapToGrid w:val="0"/>
          <w:lang w:eastAsia="zh-CN"/>
        </w:rPr>
        <w:t xml:space="preserve"> category NB1 in In-Band mode under </w:t>
      </w:r>
      <w:r w:rsidRPr="00744A7A">
        <w:rPr>
          <w:rFonts w:cs="Intel Clear Light"/>
          <w:lang w:eastAsia="zh-CN"/>
        </w:rPr>
        <w:t>normal</w:t>
      </w:r>
      <w:r w:rsidRPr="00744A7A">
        <w:rPr>
          <w:rFonts w:cs="Arial"/>
          <w:lang w:eastAsia="zh-CN"/>
        </w:rPr>
        <w:t xml:space="preserve"> </w:t>
      </w:r>
      <w:r w:rsidRPr="00744A7A">
        <w:rPr>
          <w:snapToGrid w:val="0"/>
          <w:lang w:eastAsia="zh-CN"/>
        </w:rPr>
        <w:t>coverage</w:t>
      </w:r>
      <w:r>
        <w:tab/>
        <w:t>1341</w:t>
      </w:r>
    </w:p>
    <w:p w14:paraId="6A6063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1341</w:t>
      </w:r>
    </w:p>
    <w:p w14:paraId="0ED0BA4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1343</w:t>
      </w:r>
    </w:p>
    <w:p w14:paraId="788636C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FD-FDD Inter-frequency RRC Re-establishment for Cat-M1 UE in CEModeA</w:t>
      </w:r>
      <w:r>
        <w:tab/>
        <w:t>1344</w:t>
      </w:r>
    </w:p>
    <w:p w14:paraId="4FF0C1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1344</w:t>
      </w:r>
    </w:p>
    <w:p w14:paraId="62475D7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1345</w:t>
      </w:r>
    </w:p>
    <w:p w14:paraId="66DA6EF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HD-FDD Inter-frequency RRC Re-establishment for Cat-M1 UE in CEModeA</w:t>
      </w:r>
      <w:r>
        <w:tab/>
        <w:t>1346</w:t>
      </w:r>
    </w:p>
    <w:p w14:paraId="64DF921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1346</w:t>
      </w:r>
    </w:p>
    <w:p w14:paraId="6FF40A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004CF01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TDD-TDD Inter-frequency RRC Re-establishment for Cat-M1 UE in CEModeA</w:t>
      </w:r>
      <w:r>
        <w:tab/>
        <w:t>1348</w:t>
      </w:r>
    </w:p>
    <w:p w14:paraId="22A29C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1348</w:t>
      </w:r>
    </w:p>
    <w:p w14:paraId="53535E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4054173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FD-FDD Inter-frequency RRC Re-establishment for Cat-M1 UE in CEModeB</w:t>
      </w:r>
      <w:r>
        <w:tab/>
        <w:t>1350</w:t>
      </w:r>
    </w:p>
    <w:p w14:paraId="750B81E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1350</w:t>
      </w:r>
    </w:p>
    <w:p w14:paraId="558279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098DE1D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HD-FDD Inter-frequency RRC Re-establishment for Cat-M1 UE in CEModeB</w:t>
      </w:r>
      <w:r>
        <w:tab/>
        <w:t>1352</w:t>
      </w:r>
    </w:p>
    <w:p w14:paraId="231E62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1352</w:t>
      </w:r>
    </w:p>
    <w:p w14:paraId="5FAF0D3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599A51D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TDD Inter-frequency RRC Re-establishment for Cat-M1 UE in CEModeB</w:t>
      </w:r>
      <w:r>
        <w:tab/>
        <w:t>1354</w:t>
      </w:r>
    </w:p>
    <w:p w14:paraId="1041952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1354</w:t>
      </w:r>
    </w:p>
    <w:p w14:paraId="3F046F1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2826580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TDD Int</w:t>
      </w:r>
      <w:r w:rsidRPr="00744A7A">
        <w:rPr>
          <w:snapToGrid w:val="0"/>
          <w:lang w:eastAsia="zh-CN"/>
        </w:rPr>
        <w:t>er</w:t>
      </w:r>
      <w:r w:rsidRPr="00744A7A">
        <w:rPr>
          <w:snapToGrid w:val="0"/>
        </w:rPr>
        <w:t>-frequency RRC Re-establishment for UE</w:t>
      </w:r>
      <w:r w:rsidRPr="00744A7A">
        <w:rPr>
          <w:snapToGrid w:val="0"/>
          <w:lang w:eastAsia="zh-CN"/>
        </w:rPr>
        <w:t xml:space="preserve"> category NB1 in In-Band mode under </w:t>
      </w:r>
      <w:r w:rsidRPr="00744A7A">
        <w:rPr>
          <w:rFonts w:cs="Intel Clear Light"/>
          <w:lang w:eastAsia="zh-CN"/>
        </w:rPr>
        <w:t>normal</w:t>
      </w:r>
      <w:r w:rsidRPr="00744A7A">
        <w:rPr>
          <w:rFonts w:cs="Arial"/>
          <w:lang w:eastAsia="zh-CN"/>
        </w:rPr>
        <w:t xml:space="preserve"> </w:t>
      </w:r>
      <w:r w:rsidRPr="00744A7A">
        <w:rPr>
          <w:snapToGrid w:val="0"/>
          <w:lang w:eastAsia="zh-CN"/>
        </w:rPr>
        <w:t>coverage</w:t>
      </w:r>
      <w:r>
        <w:tab/>
        <w:t>1356</w:t>
      </w:r>
    </w:p>
    <w:p w14:paraId="620B4DB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1356</w:t>
      </w:r>
    </w:p>
    <w:p w14:paraId="66B081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1C51C6F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E-UTRAN TDD - TDD Intra-frequency RRC Re-establishment for UE</w:t>
      </w:r>
      <w:r w:rsidRPr="00744A7A">
        <w:rPr>
          <w:snapToGrid w:val="0"/>
          <w:lang w:eastAsia="zh-CN"/>
        </w:rPr>
        <w:t xml:space="preserve"> category NB1 in In-Band mode under enhanced coverage</w:t>
      </w:r>
      <w:r>
        <w:tab/>
        <w:t>1359</w:t>
      </w:r>
    </w:p>
    <w:p w14:paraId="084A2B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1359</w:t>
      </w:r>
    </w:p>
    <w:p w14:paraId="2085C5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46EA216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1362</w:t>
      </w:r>
    </w:p>
    <w:p w14:paraId="1F0FF59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1362</w:t>
      </w:r>
    </w:p>
    <w:p w14:paraId="424C4E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Purpose and Environment</w:t>
      </w:r>
      <w:r>
        <w:tab/>
        <w:t>1362</w:t>
      </w:r>
    </w:p>
    <w:p w14:paraId="047CF4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14:paraId="48BAC08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1363</w:t>
      </w:r>
    </w:p>
    <w:p w14:paraId="3F78282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1363</w:t>
      </w:r>
    </w:p>
    <w:p w14:paraId="7FA9FDD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1363</w:t>
      </w:r>
    </w:p>
    <w:p w14:paraId="377D1E5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1364</w:t>
      </w:r>
    </w:p>
    <w:p w14:paraId="5601D0A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1364</w:t>
      </w:r>
    </w:p>
    <w:p w14:paraId="1EADDFA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1364</w:t>
      </w:r>
    </w:p>
    <w:p w14:paraId="0F6A96E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1364</w:t>
      </w:r>
    </w:p>
    <w:p w14:paraId="072B4E4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1364</w:t>
      </w:r>
    </w:p>
    <w:p w14:paraId="2367663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50C8429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1366</w:t>
      </w:r>
    </w:p>
    <w:p w14:paraId="2DAE633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1366</w:t>
      </w:r>
    </w:p>
    <w:p w14:paraId="1620BA6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1366</w:t>
      </w:r>
    </w:p>
    <w:p w14:paraId="009AD1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1366</w:t>
      </w:r>
    </w:p>
    <w:p w14:paraId="4E6C0EF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1368</w:t>
      </w:r>
    </w:p>
    <w:p w14:paraId="2287813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1368</w:t>
      </w:r>
    </w:p>
    <w:p w14:paraId="4373D0C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1368</w:t>
      </w:r>
    </w:p>
    <w:p w14:paraId="4D1C261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1368</w:t>
      </w:r>
    </w:p>
    <w:p w14:paraId="4BED75F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1369</w:t>
      </w:r>
    </w:p>
    <w:p w14:paraId="6FD2DD5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1369</w:t>
      </w:r>
    </w:p>
    <w:p w14:paraId="078157C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1369</w:t>
      </w:r>
    </w:p>
    <w:p w14:paraId="0812123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1369</w:t>
      </w:r>
    </w:p>
    <w:p w14:paraId="385096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1369</w:t>
      </w:r>
    </w:p>
    <w:p w14:paraId="06AC744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20F534C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1371</w:t>
      </w:r>
    </w:p>
    <w:p w14:paraId="79F5F16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1371</w:t>
      </w:r>
    </w:p>
    <w:p w14:paraId="6B3C0BE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1371</w:t>
      </w:r>
    </w:p>
    <w:p w14:paraId="79A2BD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733F0EE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552AB0D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1372</w:t>
      </w:r>
    </w:p>
    <w:p w14:paraId="61D01A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07948E6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6927648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1373</w:t>
      </w:r>
    </w:p>
    <w:p w14:paraId="27484C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1BAB08C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0B7CFBC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54D31B2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41C6045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1375</w:t>
      </w:r>
    </w:p>
    <w:p w14:paraId="64A1F8B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1376</w:t>
      </w:r>
    </w:p>
    <w:p w14:paraId="34CE6BC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6E09841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14:paraId="7E1D352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1378</w:t>
      </w:r>
    </w:p>
    <w:p w14:paraId="418E02D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1378</w:t>
      </w:r>
    </w:p>
    <w:p w14:paraId="0010104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1378</w:t>
      </w:r>
    </w:p>
    <w:p w14:paraId="034D5EA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1379</w:t>
      </w:r>
    </w:p>
    <w:p w14:paraId="4A3494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1379</w:t>
      </w:r>
    </w:p>
    <w:p w14:paraId="5E250D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4E934E3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042C015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1383</w:t>
      </w:r>
    </w:p>
    <w:p w14:paraId="273B9E3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1383</w:t>
      </w:r>
    </w:p>
    <w:p w14:paraId="3531DF1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1384</w:t>
      </w:r>
    </w:p>
    <w:p w14:paraId="5547CB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14:paraId="3E4746D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4F7567E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661F821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61CEE4F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1387</w:t>
      </w:r>
    </w:p>
    <w:p w14:paraId="59333A3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1387</w:t>
      </w:r>
    </w:p>
    <w:p w14:paraId="1D4E13D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1387</w:t>
      </w:r>
    </w:p>
    <w:p w14:paraId="575B3B1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1387</w:t>
      </w:r>
    </w:p>
    <w:p w14:paraId="61F6354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1388</w:t>
      </w:r>
    </w:p>
    <w:p w14:paraId="3D6785F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1388</w:t>
      </w:r>
    </w:p>
    <w:p w14:paraId="478A468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1EC019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4A94E01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4C66F07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24249C1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2B85E0E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4A12962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4617168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7EC83A5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6274159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1392</w:t>
      </w:r>
    </w:p>
    <w:p w14:paraId="1A6E36C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113824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31E66C8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6FDF742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6A76E91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6ED8B56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0AB4040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370BC26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592CFFC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2E5CFE1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1396</w:t>
      </w:r>
    </w:p>
    <w:p w14:paraId="408B68F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Purpose and Environment</w:t>
      </w:r>
      <w:r>
        <w:tab/>
        <w:t>1396</w:t>
      </w:r>
    </w:p>
    <w:p w14:paraId="3F463AD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044D5BE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26CA523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3AC066B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02313B7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35C24A6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79ACF78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7BA204E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11A24D8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1400</w:t>
      </w:r>
    </w:p>
    <w:p w14:paraId="1A8454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Purpose and Environment</w:t>
      </w:r>
      <w:r>
        <w:tab/>
        <w:t>1400</w:t>
      </w:r>
    </w:p>
    <w:p w14:paraId="61A528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1822240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70CD5AF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11278C9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3548AAF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3FD364C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2BCCFB3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71CEEC5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2A4D7A4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1404</w:t>
      </w:r>
    </w:p>
    <w:p w14:paraId="7958EA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Purpose and Environment</w:t>
      </w:r>
      <w:r>
        <w:tab/>
        <w:t>1404</w:t>
      </w:r>
    </w:p>
    <w:p w14:paraId="63219D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1BA36E4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67CB21B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76D8531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63F8D11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5B79D4C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6BE5322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52C119A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550199F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1408</w:t>
      </w:r>
    </w:p>
    <w:p w14:paraId="397BAB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1408</w:t>
      </w:r>
    </w:p>
    <w:p w14:paraId="587FD3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3AE3BF5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1411</w:t>
      </w:r>
    </w:p>
    <w:p w14:paraId="4E30FEE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1412</w:t>
      </w:r>
    </w:p>
    <w:p w14:paraId="48B056A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1412</w:t>
      </w:r>
    </w:p>
    <w:p w14:paraId="2FFA653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1412</w:t>
      </w:r>
    </w:p>
    <w:p w14:paraId="3408FF0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1412</w:t>
      </w:r>
    </w:p>
    <w:p w14:paraId="582CEE3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1412</w:t>
      </w:r>
    </w:p>
    <w:p w14:paraId="4EBC583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1412</w:t>
      </w:r>
    </w:p>
    <w:p w14:paraId="2A9085A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1413</w:t>
      </w:r>
    </w:p>
    <w:p w14:paraId="05642B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1413</w:t>
      </w:r>
    </w:p>
    <w:p w14:paraId="6EE344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14:paraId="1FC2E4C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1416</w:t>
      </w:r>
    </w:p>
    <w:p w14:paraId="12D062B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1417</w:t>
      </w:r>
    </w:p>
    <w:p w14:paraId="5F67E2F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1417</w:t>
      </w:r>
    </w:p>
    <w:p w14:paraId="2F7A16F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1417</w:t>
      </w:r>
    </w:p>
    <w:p w14:paraId="79CEB16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1417</w:t>
      </w:r>
    </w:p>
    <w:p w14:paraId="0979A44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1417</w:t>
      </w:r>
    </w:p>
    <w:p w14:paraId="1AA0E1A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1417</w:t>
      </w:r>
    </w:p>
    <w:p w14:paraId="28FCDE8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1418</w:t>
      </w:r>
    </w:p>
    <w:p w14:paraId="07F13F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4D1FD6A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1421</w:t>
      </w:r>
    </w:p>
    <w:p w14:paraId="597A4A4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1421</w:t>
      </w:r>
    </w:p>
    <w:p w14:paraId="4380C44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1422</w:t>
      </w:r>
    </w:p>
    <w:p w14:paraId="3DF60DD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1422</w:t>
      </w:r>
    </w:p>
    <w:p w14:paraId="237DC03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1422</w:t>
      </w:r>
    </w:p>
    <w:p w14:paraId="2A446A1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1422</w:t>
      </w:r>
    </w:p>
    <w:p w14:paraId="1DA6688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1422</w:t>
      </w:r>
    </w:p>
    <w:p w14:paraId="1404755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1422</w:t>
      </w:r>
    </w:p>
    <w:p w14:paraId="0A160E8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1423</w:t>
      </w:r>
    </w:p>
    <w:p w14:paraId="0B372F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1423</w:t>
      </w:r>
    </w:p>
    <w:p w14:paraId="5F2323C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6220E94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23A1398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7B28E4D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6AE0863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4289D21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3C4E45D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21D99EB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34A9F3D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1427</w:t>
      </w:r>
    </w:p>
    <w:p w14:paraId="76FC95D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530E04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5BCD561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6F6B9D0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0E74AB2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2CD6D04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48004CB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4E8AFE8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4553BE9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38C455A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1431</w:t>
      </w:r>
    </w:p>
    <w:p w14:paraId="5F164EC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75D98FE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36722F5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558EECD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672155A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04DF446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044F01E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6607B08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500C608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05DFA59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1435</w:t>
      </w:r>
    </w:p>
    <w:p w14:paraId="6FE11C9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1435</w:t>
      </w:r>
    </w:p>
    <w:p w14:paraId="2A130C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1435</w:t>
      </w:r>
    </w:p>
    <w:p w14:paraId="37C01D9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1437</w:t>
      </w:r>
    </w:p>
    <w:p w14:paraId="603AF4A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1437</w:t>
      </w:r>
    </w:p>
    <w:p w14:paraId="50C989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1437</w:t>
      </w:r>
    </w:p>
    <w:p w14:paraId="5E9DBF1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1439</w:t>
      </w:r>
    </w:p>
    <w:p w14:paraId="64B930A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1439</w:t>
      </w:r>
    </w:p>
    <w:p w14:paraId="2F8D03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1439</w:t>
      </w:r>
    </w:p>
    <w:p w14:paraId="4FC6C83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1440</w:t>
      </w:r>
    </w:p>
    <w:p w14:paraId="17FB15F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1441</w:t>
      </w:r>
    </w:p>
    <w:p w14:paraId="168632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1441</w:t>
      </w:r>
    </w:p>
    <w:p w14:paraId="353E7C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1442</w:t>
      </w:r>
    </w:p>
    <w:p w14:paraId="393FCF0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1443</w:t>
      </w:r>
    </w:p>
    <w:p w14:paraId="5FF635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</w:t>
      </w:r>
      <w:r w:rsidRPr="00744A7A">
        <w:rPr>
          <w:snapToGrid w:val="0"/>
          <w:lang w:eastAsia="zh-CN"/>
        </w:rPr>
        <w:t>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5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1443</w:t>
      </w:r>
    </w:p>
    <w:p w14:paraId="037445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</w:t>
      </w:r>
      <w:r w:rsidRPr="00744A7A">
        <w:rPr>
          <w:snapToGrid w:val="0"/>
          <w:lang w:eastAsia="zh-CN"/>
        </w:rPr>
        <w:t>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5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1445</w:t>
      </w:r>
    </w:p>
    <w:p w14:paraId="1E9BC59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1445</w:t>
      </w:r>
    </w:p>
    <w:p w14:paraId="58F866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lastRenderedPageBreak/>
        <w:t>A.</w:t>
      </w:r>
      <w:r w:rsidRPr="00744A7A">
        <w:rPr>
          <w:snapToGrid w:val="0"/>
          <w:lang w:eastAsia="zh-CN"/>
        </w:rPr>
        <w:t>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6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1445</w:t>
      </w:r>
    </w:p>
    <w:p w14:paraId="4C929FD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1448</w:t>
      </w:r>
    </w:p>
    <w:p w14:paraId="3009F47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1448</w:t>
      </w:r>
    </w:p>
    <w:p w14:paraId="08F41D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</w:t>
      </w:r>
      <w:r w:rsidRPr="00744A7A">
        <w:rPr>
          <w:snapToGrid w:val="0"/>
          <w:lang w:eastAsia="zh-CN"/>
        </w:rPr>
        <w:t>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7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1448</w:t>
      </w:r>
    </w:p>
    <w:p w14:paraId="180B28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</w:t>
      </w:r>
      <w:r w:rsidRPr="00744A7A">
        <w:rPr>
          <w:snapToGrid w:val="0"/>
          <w:lang w:eastAsia="zh-CN"/>
        </w:rPr>
        <w:t>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7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1451</w:t>
      </w:r>
    </w:p>
    <w:p w14:paraId="7F1BD4D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1451</w:t>
      </w:r>
    </w:p>
    <w:p w14:paraId="69C108C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</w:t>
      </w:r>
      <w:r w:rsidRPr="00744A7A">
        <w:rPr>
          <w:snapToGrid w:val="0"/>
          <w:lang w:eastAsia="zh-CN"/>
        </w:rPr>
        <w:t>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8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1451</w:t>
      </w:r>
    </w:p>
    <w:p w14:paraId="2D79CD6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</w:t>
      </w:r>
      <w:r w:rsidRPr="00744A7A">
        <w:rPr>
          <w:snapToGrid w:val="0"/>
          <w:lang w:eastAsia="zh-CN"/>
        </w:rPr>
        <w:t>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8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1454</w:t>
      </w:r>
    </w:p>
    <w:p w14:paraId="34CA84F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1454</w:t>
      </w:r>
    </w:p>
    <w:p w14:paraId="585CFF8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1454</w:t>
      </w:r>
    </w:p>
    <w:p w14:paraId="02C3D68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1456</w:t>
      </w:r>
    </w:p>
    <w:p w14:paraId="2E09D5E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1456</w:t>
      </w:r>
    </w:p>
    <w:p w14:paraId="4A5EF49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1456</w:t>
      </w:r>
    </w:p>
    <w:p w14:paraId="37DA9C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58C3EA6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1458</w:t>
      </w:r>
    </w:p>
    <w:p w14:paraId="6F050A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1458</w:t>
      </w:r>
    </w:p>
    <w:p w14:paraId="2F6CCA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7BAA8CD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1460</w:t>
      </w:r>
    </w:p>
    <w:p w14:paraId="58EA590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1460</w:t>
      </w:r>
    </w:p>
    <w:p w14:paraId="3165D5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1463</w:t>
      </w:r>
    </w:p>
    <w:p w14:paraId="2AC71FA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 to NR FR1 for redcap UE</w:t>
      </w:r>
      <w:r>
        <w:tab/>
        <w:t>1463</w:t>
      </w:r>
    </w:p>
    <w:p w14:paraId="3415A31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1463</w:t>
      </w:r>
    </w:p>
    <w:p w14:paraId="3D1E219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Parameters</w:t>
      </w:r>
      <w:r>
        <w:tab/>
        <w:t>1463</w:t>
      </w:r>
    </w:p>
    <w:p w14:paraId="47FA6F5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A.6.3.13.3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1467</w:t>
      </w:r>
    </w:p>
    <w:p w14:paraId="6D8E8198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1443</w:t>
      </w:r>
    </w:p>
    <w:p w14:paraId="0F0EA36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1443</w:t>
      </w:r>
    </w:p>
    <w:p w14:paraId="3F9E56C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1443</w:t>
      </w:r>
    </w:p>
    <w:p w14:paraId="387477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1443</w:t>
      </w:r>
    </w:p>
    <w:p w14:paraId="6708D8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1444</w:t>
      </w:r>
    </w:p>
    <w:p w14:paraId="597087E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1445</w:t>
      </w:r>
    </w:p>
    <w:p w14:paraId="4D1AAB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133897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1447</w:t>
      </w:r>
    </w:p>
    <w:p w14:paraId="7D1A497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1448</w:t>
      </w:r>
    </w:p>
    <w:p w14:paraId="748268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49E074B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1450</w:t>
      </w:r>
    </w:p>
    <w:p w14:paraId="42E9ED5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1451</w:t>
      </w:r>
    </w:p>
    <w:p w14:paraId="2342F52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1451</w:t>
      </w:r>
    </w:p>
    <w:p w14:paraId="5AC49F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1452</w:t>
      </w:r>
    </w:p>
    <w:p w14:paraId="442CCCF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1453</w:t>
      </w:r>
    </w:p>
    <w:p w14:paraId="05C0D6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51E4AA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1453</w:t>
      </w:r>
    </w:p>
    <w:p w14:paraId="4C80089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1453</w:t>
      </w:r>
    </w:p>
    <w:p w14:paraId="66D7806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74658B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769AA5B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1454</w:t>
      </w:r>
    </w:p>
    <w:p w14:paraId="25D4CE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14:paraId="6FFE11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00FE49B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1457</w:t>
      </w:r>
    </w:p>
    <w:p w14:paraId="365E630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5E098E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2FABFDE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744A7A">
        <w:rPr>
          <w:snapToGrid w:val="0"/>
          <w:lang w:eastAsia="zh-CN"/>
        </w:rPr>
        <w:t xml:space="preserve"> for 20MHz +20MHz</w:t>
      </w:r>
      <w:r>
        <w:tab/>
        <w:t>1459</w:t>
      </w:r>
    </w:p>
    <w:p w14:paraId="7438F6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484882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20BA892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744A7A">
        <w:rPr>
          <w:snapToGrid w:val="0"/>
          <w:lang w:eastAsia="zh-CN"/>
        </w:rPr>
        <w:t>20MHz +10MHz</w:t>
      </w:r>
      <w:r>
        <w:tab/>
        <w:t>1459</w:t>
      </w:r>
    </w:p>
    <w:p w14:paraId="2F2D63B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7B56E0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4EFD240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1460</w:t>
      </w:r>
    </w:p>
    <w:p w14:paraId="605CCF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1460</w:t>
      </w:r>
    </w:p>
    <w:p w14:paraId="6384E3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1460</w:t>
      </w:r>
    </w:p>
    <w:p w14:paraId="7C2B374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1460</w:t>
      </w:r>
    </w:p>
    <w:p w14:paraId="20F56F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1460</w:t>
      </w:r>
    </w:p>
    <w:p w14:paraId="02BE66A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lastRenderedPageBreak/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1460</w:t>
      </w:r>
    </w:p>
    <w:p w14:paraId="5D74F80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1460</w:t>
      </w:r>
    </w:p>
    <w:p w14:paraId="6B5BD2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1460</w:t>
      </w:r>
    </w:p>
    <w:p w14:paraId="3CA66A1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573FB64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1462</w:t>
      </w:r>
    </w:p>
    <w:p w14:paraId="424008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2DA6049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550BDD0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1464</w:t>
      </w:r>
    </w:p>
    <w:p w14:paraId="432BB8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7F6326D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19D58A1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1466</w:t>
      </w:r>
    </w:p>
    <w:p w14:paraId="301EECD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2D71E50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056D0CD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1469</w:t>
      </w:r>
    </w:p>
    <w:p w14:paraId="4392B49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1469</w:t>
      </w:r>
    </w:p>
    <w:p w14:paraId="6E2754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1470</w:t>
      </w:r>
    </w:p>
    <w:p w14:paraId="75E698C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1470</w:t>
      </w:r>
    </w:p>
    <w:p w14:paraId="2A7FE0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06D5C4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1471</w:t>
      </w:r>
    </w:p>
    <w:p w14:paraId="51D8CAB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1472</w:t>
      </w:r>
    </w:p>
    <w:p w14:paraId="04E4A0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51EB2A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1473</w:t>
      </w:r>
    </w:p>
    <w:p w14:paraId="45DB6C5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1474</w:t>
      </w:r>
    </w:p>
    <w:p w14:paraId="0DD82B1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38F8B60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386C846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1477</w:t>
      </w:r>
    </w:p>
    <w:p w14:paraId="3621784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3D0F3E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1479</w:t>
      </w:r>
    </w:p>
    <w:p w14:paraId="0CEF4C0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1480</w:t>
      </w:r>
    </w:p>
    <w:p w14:paraId="534512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1480</w:t>
      </w:r>
    </w:p>
    <w:p w14:paraId="1BDCA2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1481</w:t>
      </w:r>
    </w:p>
    <w:p w14:paraId="7A5FDDC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1481</w:t>
      </w:r>
    </w:p>
    <w:p w14:paraId="4ACC2D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1481</w:t>
      </w:r>
    </w:p>
    <w:p w14:paraId="15E84A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1483</w:t>
      </w:r>
    </w:p>
    <w:p w14:paraId="0B8390E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1483</w:t>
      </w:r>
    </w:p>
    <w:p w14:paraId="5159B66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1483</w:t>
      </w:r>
    </w:p>
    <w:p w14:paraId="79B806E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23EEAD0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1485</w:t>
      </w:r>
    </w:p>
    <w:p w14:paraId="1671CEC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27164F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1E025AC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1487</w:t>
      </w:r>
    </w:p>
    <w:p w14:paraId="5B6246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64481E3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3DBBB9D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1489</w:t>
      </w:r>
    </w:p>
    <w:p w14:paraId="65D6084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5F07B5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1490</w:t>
      </w:r>
    </w:p>
    <w:p w14:paraId="45DB18C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1491</w:t>
      </w:r>
    </w:p>
    <w:p w14:paraId="0152F9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67391C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1492</w:t>
      </w:r>
    </w:p>
    <w:p w14:paraId="14FEA5A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1493</w:t>
      </w:r>
    </w:p>
    <w:p w14:paraId="08262F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3C0637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1494</w:t>
      </w:r>
    </w:p>
    <w:p w14:paraId="557BCA4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1495</w:t>
      </w:r>
    </w:p>
    <w:p w14:paraId="090C52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38C2D5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25816D9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1497</w:t>
      </w:r>
    </w:p>
    <w:p w14:paraId="715520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69C8E94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5BA95AB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1500</w:t>
      </w:r>
    </w:p>
    <w:p w14:paraId="0B0A4B9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1500</w:t>
      </w:r>
    </w:p>
    <w:p w14:paraId="2501C3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4FC09B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1501</w:t>
      </w:r>
    </w:p>
    <w:p w14:paraId="2B25367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1502</w:t>
      </w:r>
    </w:p>
    <w:p w14:paraId="4DA7B29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1502</w:t>
      </w:r>
    </w:p>
    <w:p w14:paraId="357B6D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1504</w:t>
      </w:r>
    </w:p>
    <w:p w14:paraId="5B36D3D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1504</w:t>
      </w:r>
    </w:p>
    <w:p w14:paraId="616A4FB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4680696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4757A8E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1504</w:t>
      </w:r>
    </w:p>
    <w:p w14:paraId="08F7404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106A54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1507</w:t>
      </w:r>
    </w:p>
    <w:p w14:paraId="5A3FBCC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1507</w:t>
      </w:r>
    </w:p>
    <w:p w14:paraId="5A3AEEA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21E218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79D455D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1509</w:t>
      </w:r>
    </w:p>
    <w:p w14:paraId="61EE5F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1509</w:t>
      </w:r>
    </w:p>
    <w:p w14:paraId="10CD649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32993E6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1510</w:t>
      </w:r>
    </w:p>
    <w:p w14:paraId="3BFC338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5550FB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1ED1736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1510</w:t>
      </w:r>
    </w:p>
    <w:p w14:paraId="6445073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4731B54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5904FDE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1513</w:t>
      </w:r>
    </w:p>
    <w:p w14:paraId="2F8E345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7D7B56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7FC2DA6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1515</w:t>
      </w:r>
    </w:p>
    <w:p w14:paraId="71426C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1C3905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52845A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1518</w:t>
      </w:r>
    </w:p>
    <w:p w14:paraId="3A86695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1519</w:t>
      </w:r>
    </w:p>
    <w:p w14:paraId="51841B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14:paraId="5424AD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1520</w:t>
      </w:r>
    </w:p>
    <w:p w14:paraId="1E333C6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1520</w:t>
      </w:r>
    </w:p>
    <w:p w14:paraId="2EA0A9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1520</w:t>
      </w:r>
    </w:p>
    <w:p w14:paraId="649C70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1522</w:t>
      </w:r>
    </w:p>
    <w:p w14:paraId="608A66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1522</w:t>
      </w:r>
    </w:p>
    <w:p w14:paraId="388EA2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530CF9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1524</w:t>
      </w:r>
    </w:p>
    <w:p w14:paraId="33BC105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744A7A">
        <w:rPr>
          <w:i/>
          <w:iCs/>
          <w:lang w:val="en-US"/>
        </w:rPr>
        <w:t>ShortProcessingTime=TRUE</w:t>
      </w:r>
      <w:r>
        <w:tab/>
        <w:t>1525</w:t>
      </w:r>
    </w:p>
    <w:p w14:paraId="50CC9E0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1525</w:t>
      </w:r>
    </w:p>
    <w:p w14:paraId="54D7F9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1526</w:t>
      </w:r>
    </w:p>
    <w:p w14:paraId="7C7EB30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744A7A">
        <w:rPr>
          <w:i/>
          <w:iCs/>
          <w:lang w:val="en-US"/>
        </w:rPr>
        <w:t>ShortProcessingTime=TRUE</w:t>
      </w:r>
      <w:r>
        <w:tab/>
        <w:t>1527</w:t>
      </w:r>
    </w:p>
    <w:p w14:paraId="23A7B7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743EBD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1529</w:t>
      </w:r>
    </w:p>
    <w:p w14:paraId="25EBF97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1529</w:t>
      </w:r>
    </w:p>
    <w:p w14:paraId="68CEBC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5E1011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1531</w:t>
      </w:r>
    </w:p>
    <w:p w14:paraId="298D034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Radio Link Monitoring</w:t>
      </w:r>
      <w:r>
        <w:tab/>
        <w:t>1531</w:t>
      </w:r>
    </w:p>
    <w:p w14:paraId="21C35B2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E-UTRAN FDD Radio Link Monitoring Test for Out-of-sync</w:t>
      </w:r>
      <w:r>
        <w:tab/>
        <w:t>1531</w:t>
      </w:r>
    </w:p>
    <w:p w14:paraId="5E8D1F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1531</w:t>
      </w:r>
    </w:p>
    <w:p w14:paraId="670697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1535</w:t>
      </w:r>
    </w:p>
    <w:p w14:paraId="02FF673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</w:t>
      </w:r>
      <w:r w:rsidRPr="00744A7A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FDD Radio Link Monitoring Test for </w:t>
      </w:r>
      <w:r w:rsidRPr="00744A7A">
        <w:rPr>
          <w:rFonts w:eastAsia="MS Mincho"/>
        </w:rPr>
        <w:t>In</w:t>
      </w:r>
      <w:r w:rsidRPr="00744A7A">
        <w:rPr>
          <w:rFonts w:eastAsia="MS Mincho"/>
          <w:lang w:eastAsia="zh-CN"/>
        </w:rPr>
        <w:t>-sync</w:t>
      </w:r>
      <w:r>
        <w:tab/>
        <w:t>1535</w:t>
      </w:r>
    </w:p>
    <w:p w14:paraId="1B2890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2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1535</w:t>
      </w:r>
    </w:p>
    <w:p w14:paraId="7E4D11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1539</w:t>
      </w:r>
    </w:p>
    <w:p w14:paraId="6DAE8C9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lastRenderedPageBreak/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E-UTRAN TDD Radio Link Monitoring Test for Out-of-sync</w:t>
      </w:r>
      <w:r>
        <w:tab/>
        <w:t>1539</w:t>
      </w:r>
    </w:p>
    <w:p w14:paraId="5C54BD0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1539</w:t>
      </w:r>
    </w:p>
    <w:p w14:paraId="39E54BC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1543</w:t>
      </w:r>
    </w:p>
    <w:p w14:paraId="2C97EF2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</w:t>
      </w:r>
      <w:r w:rsidRPr="00744A7A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TDD Radio Link Monitoring Test for </w:t>
      </w:r>
      <w:r w:rsidRPr="00744A7A">
        <w:rPr>
          <w:rFonts w:eastAsia="MS Mincho"/>
        </w:rPr>
        <w:t>In</w:t>
      </w:r>
      <w:r w:rsidRPr="00744A7A">
        <w:rPr>
          <w:rFonts w:eastAsia="MS Mincho"/>
          <w:lang w:eastAsia="zh-CN"/>
        </w:rPr>
        <w:t>-sync</w:t>
      </w:r>
      <w:r>
        <w:tab/>
        <w:t>1543</w:t>
      </w:r>
    </w:p>
    <w:p w14:paraId="5BBE5B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4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1543</w:t>
      </w:r>
    </w:p>
    <w:p w14:paraId="30DA364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1547</w:t>
      </w:r>
    </w:p>
    <w:p w14:paraId="3E60C95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1547</w:t>
      </w:r>
    </w:p>
    <w:p w14:paraId="2219B5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1547</w:t>
      </w:r>
    </w:p>
    <w:p w14:paraId="4F55AD1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1550</w:t>
      </w:r>
    </w:p>
    <w:p w14:paraId="24DF572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1551</w:t>
      </w:r>
    </w:p>
    <w:p w14:paraId="271E50C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6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1551</w:t>
      </w:r>
    </w:p>
    <w:p w14:paraId="510E8AB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1554</w:t>
      </w:r>
    </w:p>
    <w:p w14:paraId="35EC317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1554</w:t>
      </w:r>
    </w:p>
    <w:p w14:paraId="4132C22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1554</w:t>
      </w:r>
    </w:p>
    <w:p w14:paraId="534E374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1557</w:t>
      </w:r>
    </w:p>
    <w:p w14:paraId="7AAC00C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1557</w:t>
      </w:r>
    </w:p>
    <w:p w14:paraId="33A6A5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8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1557</w:t>
      </w:r>
    </w:p>
    <w:p w14:paraId="1B2971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1560</w:t>
      </w:r>
    </w:p>
    <w:p w14:paraId="1FF3471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1560</w:t>
      </w:r>
    </w:p>
    <w:p w14:paraId="52FA00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1563</w:t>
      </w:r>
    </w:p>
    <w:p w14:paraId="5BEACC2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744A7A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744A7A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744A7A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744A7A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744A7A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744A7A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1563</w:t>
      </w:r>
    </w:p>
    <w:p w14:paraId="59A8201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snapToGrid w:val="0"/>
          <w:lang w:eastAsia="zh-CN"/>
        </w:rPr>
        <w:t>A.7.3.</w:t>
      </w:r>
      <w:r w:rsidRPr="00744A7A">
        <w:rPr>
          <w:snapToGrid w:val="0"/>
          <w:lang w:eastAsia="zh-CN"/>
        </w:rPr>
        <w:t>10</w:t>
      </w:r>
      <w:r w:rsidRPr="00744A7A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snapToGrid w:val="0"/>
          <w:lang w:eastAsia="zh-CN"/>
        </w:rPr>
        <w:t>Test Purpose and Environment</w:t>
      </w:r>
      <w:r>
        <w:tab/>
        <w:t>1563</w:t>
      </w:r>
    </w:p>
    <w:p w14:paraId="21E3ACE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1567</w:t>
      </w:r>
    </w:p>
    <w:p w14:paraId="366C191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11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1567</w:t>
      </w:r>
    </w:p>
    <w:p w14:paraId="6C0C64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</w:t>
      </w:r>
      <w:r w:rsidRPr="00744A7A">
        <w:rPr>
          <w:snapToGrid w:val="0"/>
          <w:lang w:eastAsia="zh-CN"/>
        </w:rPr>
        <w:t>11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1572</w:t>
      </w:r>
    </w:p>
    <w:p w14:paraId="32792D3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1572</w:t>
      </w:r>
    </w:p>
    <w:p w14:paraId="6DC95EC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12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1572</w:t>
      </w:r>
    </w:p>
    <w:p w14:paraId="61465F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1577</w:t>
      </w:r>
    </w:p>
    <w:p w14:paraId="63BFE0A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1577</w:t>
      </w:r>
    </w:p>
    <w:p w14:paraId="531A43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13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1577</w:t>
      </w:r>
    </w:p>
    <w:p w14:paraId="3199A7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1580</w:t>
      </w:r>
    </w:p>
    <w:p w14:paraId="6EC94EA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1580</w:t>
      </w:r>
    </w:p>
    <w:p w14:paraId="3BDC460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14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1580</w:t>
      </w:r>
    </w:p>
    <w:p w14:paraId="0C7816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1583</w:t>
      </w:r>
    </w:p>
    <w:p w14:paraId="75FC369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1583</w:t>
      </w:r>
    </w:p>
    <w:p w14:paraId="67C6A4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1583</w:t>
      </w:r>
    </w:p>
    <w:p w14:paraId="4AAF3E5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</w:t>
      </w:r>
      <w:r w:rsidRPr="00744A7A">
        <w:rPr>
          <w:snapToGrid w:val="0"/>
          <w:lang w:eastAsia="zh-CN"/>
        </w:rPr>
        <w:t>15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1587</w:t>
      </w:r>
    </w:p>
    <w:p w14:paraId="3FF7BF8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1587</w:t>
      </w:r>
    </w:p>
    <w:p w14:paraId="1E7BD7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1587</w:t>
      </w:r>
    </w:p>
    <w:p w14:paraId="1006C5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</w:t>
      </w:r>
      <w:r w:rsidRPr="00744A7A">
        <w:rPr>
          <w:snapToGrid w:val="0"/>
          <w:lang w:eastAsia="zh-CN"/>
        </w:rPr>
        <w:t>16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1592</w:t>
      </w:r>
    </w:p>
    <w:p w14:paraId="6EDD53C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1592</w:t>
      </w:r>
    </w:p>
    <w:p w14:paraId="3BE4E5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1592</w:t>
      </w:r>
    </w:p>
    <w:p w14:paraId="574E970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</w:t>
      </w:r>
      <w:r w:rsidRPr="00744A7A">
        <w:rPr>
          <w:snapToGrid w:val="0"/>
          <w:lang w:eastAsia="zh-CN"/>
        </w:rPr>
        <w:t>17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1596</w:t>
      </w:r>
    </w:p>
    <w:p w14:paraId="7D0565D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1596</w:t>
      </w:r>
    </w:p>
    <w:p w14:paraId="532122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1596</w:t>
      </w:r>
    </w:p>
    <w:p w14:paraId="3931AA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</w:t>
      </w:r>
      <w:r w:rsidRPr="00744A7A">
        <w:rPr>
          <w:snapToGrid w:val="0"/>
          <w:lang w:eastAsia="zh-CN"/>
        </w:rPr>
        <w:t>18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1600</w:t>
      </w:r>
    </w:p>
    <w:p w14:paraId="41761F7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1600</w:t>
      </w:r>
    </w:p>
    <w:p w14:paraId="6BA1A6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337EF0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1605</w:t>
      </w:r>
    </w:p>
    <w:p w14:paraId="27DFF55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1605</w:t>
      </w:r>
    </w:p>
    <w:p w14:paraId="55D4F9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20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1605</w:t>
      </w:r>
    </w:p>
    <w:p w14:paraId="666CFD3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1610</w:t>
      </w:r>
    </w:p>
    <w:p w14:paraId="7E3B766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1610</w:t>
      </w:r>
    </w:p>
    <w:p w14:paraId="4A395F0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1610</w:t>
      </w:r>
    </w:p>
    <w:p w14:paraId="16003A4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1615</w:t>
      </w:r>
    </w:p>
    <w:p w14:paraId="21C8BDB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1615</w:t>
      </w:r>
    </w:p>
    <w:p w14:paraId="2D22DBF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22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1615</w:t>
      </w:r>
    </w:p>
    <w:p w14:paraId="2D5E4FD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1620</w:t>
      </w:r>
    </w:p>
    <w:p w14:paraId="1629467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1620</w:t>
      </w:r>
    </w:p>
    <w:p w14:paraId="488123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1620</w:t>
      </w:r>
    </w:p>
    <w:p w14:paraId="1D4AA17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1621</w:t>
      </w:r>
    </w:p>
    <w:p w14:paraId="53204E0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1621</w:t>
      </w:r>
    </w:p>
    <w:p w14:paraId="195F5F6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1621</w:t>
      </w:r>
    </w:p>
    <w:p w14:paraId="7ADBD6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1622</w:t>
      </w:r>
    </w:p>
    <w:p w14:paraId="5ED2DF2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1622</w:t>
      </w:r>
    </w:p>
    <w:p w14:paraId="5AC7CD2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1622</w:t>
      </w:r>
    </w:p>
    <w:p w14:paraId="3E1575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1623</w:t>
      </w:r>
    </w:p>
    <w:p w14:paraId="5853563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44A7A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1623</w:t>
      </w:r>
    </w:p>
    <w:p w14:paraId="102035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1623</w:t>
      </w:r>
    </w:p>
    <w:p w14:paraId="3EC1C8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1626</w:t>
      </w:r>
    </w:p>
    <w:p w14:paraId="2B2827B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44A7A">
        <w:rPr>
          <w:rFonts w:eastAsia="MS Mincho"/>
          <w:lang w:eastAsia="zh-CN"/>
        </w:rPr>
        <w:t xml:space="preserve">FDD Radio Link Monitoring Test for </w:t>
      </w:r>
      <w:r w:rsidRPr="00744A7A">
        <w:rPr>
          <w:rFonts w:eastAsia="MS Mincho"/>
        </w:rPr>
        <w:t>In</w:t>
      </w:r>
      <w:r w:rsidRPr="00744A7A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1626</w:t>
      </w:r>
    </w:p>
    <w:p w14:paraId="3E8907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1626</w:t>
      </w:r>
    </w:p>
    <w:p w14:paraId="29E525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1629</w:t>
      </w:r>
    </w:p>
    <w:p w14:paraId="56E8559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1629</w:t>
      </w:r>
    </w:p>
    <w:p w14:paraId="2A2817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1629</w:t>
      </w:r>
    </w:p>
    <w:p w14:paraId="5F2362A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1632</w:t>
      </w:r>
    </w:p>
    <w:p w14:paraId="6B8BCAC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1632</w:t>
      </w:r>
    </w:p>
    <w:p w14:paraId="6CEFEE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1632</w:t>
      </w:r>
    </w:p>
    <w:p w14:paraId="4B90BD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</w:t>
      </w:r>
      <w:r w:rsidRPr="00744A7A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1635</w:t>
      </w:r>
    </w:p>
    <w:p w14:paraId="0ABF649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744A7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1635</w:t>
      </w:r>
    </w:p>
    <w:p w14:paraId="6B831A4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1635</w:t>
      </w:r>
    </w:p>
    <w:p w14:paraId="1F94B1D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1638</w:t>
      </w:r>
    </w:p>
    <w:p w14:paraId="26779C6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744A7A">
        <w:rPr>
          <w:rFonts w:eastAsia="MS Mincho"/>
          <w:lang w:eastAsia="zh-CN"/>
        </w:rPr>
        <w:t xml:space="preserve"> Radio Link Monitoring Test for </w:t>
      </w:r>
      <w:r w:rsidRPr="00744A7A">
        <w:rPr>
          <w:rFonts w:eastAsia="MS Mincho"/>
        </w:rPr>
        <w:t>In</w:t>
      </w:r>
      <w:r w:rsidRPr="00744A7A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1638</w:t>
      </w:r>
    </w:p>
    <w:p w14:paraId="55B751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1638</w:t>
      </w:r>
    </w:p>
    <w:p w14:paraId="74BFF13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1641</w:t>
      </w:r>
    </w:p>
    <w:p w14:paraId="02960C9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1641</w:t>
      </w:r>
    </w:p>
    <w:p w14:paraId="516E0A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1641</w:t>
      </w:r>
    </w:p>
    <w:p w14:paraId="05A2E2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1644</w:t>
      </w:r>
    </w:p>
    <w:p w14:paraId="54D1838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1644</w:t>
      </w:r>
    </w:p>
    <w:p w14:paraId="04B0028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1644</w:t>
      </w:r>
    </w:p>
    <w:p w14:paraId="6F5CB94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1647</w:t>
      </w:r>
    </w:p>
    <w:p w14:paraId="533C84E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44A7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1647</w:t>
      </w:r>
    </w:p>
    <w:p w14:paraId="53C451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1647</w:t>
      </w:r>
    </w:p>
    <w:p w14:paraId="2D76F6A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1650</w:t>
      </w:r>
    </w:p>
    <w:p w14:paraId="47E096F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44A7A">
        <w:rPr>
          <w:rFonts w:eastAsia="MS Mincho"/>
          <w:lang w:eastAsia="zh-CN"/>
        </w:rPr>
        <w:t xml:space="preserve"> Radio Link Monitoring Test for </w:t>
      </w:r>
      <w:r w:rsidRPr="00744A7A">
        <w:rPr>
          <w:rFonts w:eastAsia="MS Mincho"/>
        </w:rPr>
        <w:t>In</w:t>
      </w:r>
      <w:r w:rsidRPr="00744A7A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1650</w:t>
      </w:r>
    </w:p>
    <w:p w14:paraId="0E0C74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1650</w:t>
      </w:r>
    </w:p>
    <w:p w14:paraId="0ECDB7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1653</w:t>
      </w:r>
    </w:p>
    <w:p w14:paraId="05027EC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1653</w:t>
      </w:r>
    </w:p>
    <w:p w14:paraId="4BC587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1653</w:t>
      </w:r>
    </w:p>
    <w:p w14:paraId="73F5E8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1656</w:t>
      </w:r>
    </w:p>
    <w:p w14:paraId="3BE7699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1656</w:t>
      </w:r>
    </w:p>
    <w:p w14:paraId="37CA0C1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1656</w:t>
      </w:r>
    </w:p>
    <w:p w14:paraId="5D3E80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1659</w:t>
      </w:r>
    </w:p>
    <w:p w14:paraId="41C57D0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1659</w:t>
      </w:r>
    </w:p>
    <w:p w14:paraId="505A3A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1659</w:t>
      </w:r>
    </w:p>
    <w:p w14:paraId="3087F8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1662</w:t>
      </w:r>
    </w:p>
    <w:p w14:paraId="6B45A71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1662</w:t>
      </w:r>
    </w:p>
    <w:p w14:paraId="6A28905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1662</w:t>
      </w:r>
    </w:p>
    <w:p w14:paraId="313682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1665</w:t>
      </w:r>
    </w:p>
    <w:p w14:paraId="133BE58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1666</w:t>
      </w:r>
    </w:p>
    <w:p w14:paraId="7BE0E7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1666</w:t>
      </w:r>
    </w:p>
    <w:p w14:paraId="7E2E22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lastRenderedPageBreak/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1668</w:t>
      </w:r>
    </w:p>
    <w:p w14:paraId="4AFF926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1669</w:t>
      </w:r>
    </w:p>
    <w:p w14:paraId="49A14A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1669</w:t>
      </w:r>
    </w:p>
    <w:p w14:paraId="4BC0315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1672</w:t>
      </w:r>
    </w:p>
    <w:p w14:paraId="27324C7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1672</w:t>
      </w:r>
    </w:p>
    <w:p w14:paraId="4FAB89D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1672</w:t>
      </w:r>
    </w:p>
    <w:p w14:paraId="02D370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1675</w:t>
      </w:r>
    </w:p>
    <w:p w14:paraId="049903F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1675</w:t>
      </w:r>
    </w:p>
    <w:p w14:paraId="7D3AC80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1675</w:t>
      </w:r>
    </w:p>
    <w:p w14:paraId="531840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1678</w:t>
      </w:r>
    </w:p>
    <w:p w14:paraId="6478C15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1678</w:t>
      </w:r>
    </w:p>
    <w:p w14:paraId="079D29C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44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1678</w:t>
      </w:r>
    </w:p>
    <w:p w14:paraId="3358799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44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1681</w:t>
      </w:r>
    </w:p>
    <w:p w14:paraId="643DFFA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1682</w:t>
      </w:r>
    </w:p>
    <w:p w14:paraId="3984B8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45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1682</w:t>
      </w:r>
    </w:p>
    <w:p w14:paraId="33B6419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</w:t>
      </w:r>
      <w:r w:rsidRPr="00744A7A">
        <w:rPr>
          <w:snapToGrid w:val="0"/>
        </w:rPr>
        <w:t>45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1684</w:t>
      </w:r>
    </w:p>
    <w:p w14:paraId="71FF4F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1685</w:t>
      </w:r>
    </w:p>
    <w:p w14:paraId="6A9D38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1685</w:t>
      </w:r>
    </w:p>
    <w:p w14:paraId="2C9B241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1688</w:t>
      </w:r>
    </w:p>
    <w:p w14:paraId="56C3795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1688</w:t>
      </w:r>
    </w:p>
    <w:p w14:paraId="2412DE4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1688</w:t>
      </w:r>
    </w:p>
    <w:p w14:paraId="02E695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1691</w:t>
      </w:r>
    </w:p>
    <w:p w14:paraId="62EEEBD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44A7A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1691</w:t>
      </w:r>
    </w:p>
    <w:p w14:paraId="02DAF5A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1691</w:t>
      </w:r>
    </w:p>
    <w:p w14:paraId="250E97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1694</w:t>
      </w:r>
    </w:p>
    <w:p w14:paraId="3BD8E98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44A7A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1694</w:t>
      </w:r>
    </w:p>
    <w:p w14:paraId="0B846A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1694</w:t>
      </w:r>
    </w:p>
    <w:p w14:paraId="720473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1697</w:t>
      </w:r>
    </w:p>
    <w:p w14:paraId="2FC85B1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1697</w:t>
      </w:r>
    </w:p>
    <w:p w14:paraId="345A6C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1697</w:t>
      </w:r>
    </w:p>
    <w:p w14:paraId="0BEEFBA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1700</w:t>
      </w:r>
    </w:p>
    <w:p w14:paraId="6A38BE2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1700</w:t>
      </w:r>
    </w:p>
    <w:p w14:paraId="1DE30C5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1700</w:t>
      </w:r>
    </w:p>
    <w:p w14:paraId="2A5D7E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A.7.3.51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1703</w:t>
      </w:r>
    </w:p>
    <w:p w14:paraId="5FD1DCE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1703</w:t>
      </w:r>
    </w:p>
    <w:p w14:paraId="1115A3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1703</w:t>
      </w:r>
    </w:p>
    <w:p w14:paraId="061EF3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1706</w:t>
      </w:r>
    </w:p>
    <w:p w14:paraId="6C82043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744A7A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1706</w:t>
      </w:r>
    </w:p>
    <w:p w14:paraId="52E7FE9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1706</w:t>
      </w:r>
    </w:p>
    <w:p w14:paraId="291E5C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1709</w:t>
      </w:r>
    </w:p>
    <w:p w14:paraId="0CDE6A9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1709</w:t>
      </w:r>
    </w:p>
    <w:p w14:paraId="4BAC4C4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1709</w:t>
      </w:r>
    </w:p>
    <w:p w14:paraId="2BF6C0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1712</w:t>
      </w:r>
    </w:p>
    <w:p w14:paraId="3456A68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1712</w:t>
      </w:r>
    </w:p>
    <w:p w14:paraId="7B3EF2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1712</w:t>
      </w:r>
    </w:p>
    <w:p w14:paraId="38E6AB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1715</w:t>
      </w:r>
    </w:p>
    <w:p w14:paraId="045D2C8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44A7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1715</w:t>
      </w:r>
    </w:p>
    <w:p w14:paraId="058159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1715</w:t>
      </w:r>
    </w:p>
    <w:p w14:paraId="4E549C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1718</w:t>
      </w:r>
    </w:p>
    <w:p w14:paraId="1EFA7DD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744A7A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1718</w:t>
      </w:r>
    </w:p>
    <w:p w14:paraId="0ABB7FD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1718</w:t>
      </w:r>
    </w:p>
    <w:p w14:paraId="562465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1721</w:t>
      </w:r>
    </w:p>
    <w:p w14:paraId="4D4E062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1721</w:t>
      </w:r>
    </w:p>
    <w:p w14:paraId="454F94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1721</w:t>
      </w:r>
    </w:p>
    <w:p w14:paraId="18FB671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1724</w:t>
      </w:r>
    </w:p>
    <w:p w14:paraId="7FAF874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1724</w:t>
      </w:r>
    </w:p>
    <w:p w14:paraId="0BE543B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1724</w:t>
      </w:r>
    </w:p>
    <w:p w14:paraId="7562F7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1727</w:t>
      </w:r>
    </w:p>
    <w:p w14:paraId="70C0C28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1727</w:t>
      </w:r>
    </w:p>
    <w:p w14:paraId="2DF3A6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1727</w:t>
      </w:r>
    </w:p>
    <w:p w14:paraId="773E1D7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1731</w:t>
      </w:r>
    </w:p>
    <w:p w14:paraId="24FE841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1731</w:t>
      </w:r>
    </w:p>
    <w:p w14:paraId="531DBF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1731</w:t>
      </w:r>
    </w:p>
    <w:p w14:paraId="37416E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1735</w:t>
      </w:r>
    </w:p>
    <w:p w14:paraId="64306A3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1735</w:t>
      </w:r>
    </w:p>
    <w:p w14:paraId="3066AF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1735</w:t>
      </w:r>
    </w:p>
    <w:p w14:paraId="6E73D2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A.7.3.62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1739</w:t>
      </w:r>
    </w:p>
    <w:p w14:paraId="6C6C943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1739</w:t>
      </w:r>
    </w:p>
    <w:p w14:paraId="1C7EE3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sv-SE"/>
        </w:rPr>
        <w:t>Test Purpose and Environment</w:t>
      </w:r>
      <w:r>
        <w:tab/>
        <w:t>1739</w:t>
      </w:r>
    </w:p>
    <w:p w14:paraId="4AEECB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sv-SE"/>
        </w:rPr>
        <w:t>Test Requirements</w:t>
      </w:r>
      <w:r>
        <w:tab/>
        <w:t>1743</w:t>
      </w:r>
    </w:p>
    <w:p w14:paraId="4605134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1743</w:t>
      </w:r>
    </w:p>
    <w:p w14:paraId="4BC095A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1743</w:t>
      </w:r>
    </w:p>
    <w:p w14:paraId="363B11B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1746</w:t>
      </w:r>
    </w:p>
    <w:p w14:paraId="1323B41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1747</w:t>
      </w:r>
    </w:p>
    <w:p w14:paraId="5BBF72B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1747</w:t>
      </w:r>
    </w:p>
    <w:p w14:paraId="5AA103C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A.7.3.65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1750</w:t>
      </w:r>
    </w:p>
    <w:p w14:paraId="6E1B3B6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744A7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1751</w:t>
      </w:r>
    </w:p>
    <w:p w14:paraId="25C251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1751</w:t>
      </w:r>
    </w:p>
    <w:p w14:paraId="2ABBBF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1753</w:t>
      </w:r>
    </w:p>
    <w:p w14:paraId="7FA1509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744A7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1754</w:t>
      </w:r>
    </w:p>
    <w:p w14:paraId="6A9CF89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1754</w:t>
      </w:r>
    </w:p>
    <w:p w14:paraId="22F95C9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1757</w:t>
      </w:r>
    </w:p>
    <w:p w14:paraId="536225B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44A7A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1758</w:t>
      </w:r>
    </w:p>
    <w:p w14:paraId="774D7F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1758</w:t>
      </w:r>
    </w:p>
    <w:p w14:paraId="7323F6A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1760</w:t>
      </w:r>
    </w:p>
    <w:p w14:paraId="45BB47C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744A7A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1760</w:t>
      </w:r>
    </w:p>
    <w:p w14:paraId="3CBC89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1760</w:t>
      </w:r>
    </w:p>
    <w:p w14:paraId="27E6BFC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1762</w:t>
      </w:r>
    </w:p>
    <w:p w14:paraId="5A577BD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44A7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69361B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1762</w:t>
      </w:r>
    </w:p>
    <w:p w14:paraId="5BC153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1764</w:t>
      </w:r>
    </w:p>
    <w:p w14:paraId="22AE28A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E-UTRAN FD-FDD Early In-Sync reporting Test for Cat-M1 UE in CEModeA</w:t>
      </w:r>
      <w:r>
        <w:tab/>
        <w:t>1764</w:t>
      </w:r>
    </w:p>
    <w:p w14:paraId="0E59600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1764</w:t>
      </w:r>
    </w:p>
    <w:p w14:paraId="15C51D6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1767</w:t>
      </w:r>
    </w:p>
    <w:p w14:paraId="460672E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E-UTRAN HD-FDD Early In-Sync reporting Test for Cat-M1 UE in CEModeA</w:t>
      </w:r>
      <w:r>
        <w:tab/>
        <w:t>1767</w:t>
      </w:r>
    </w:p>
    <w:p w14:paraId="0072EA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1767</w:t>
      </w:r>
    </w:p>
    <w:p w14:paraId="539632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1769</w:t>
      </w:r>
    </w:p>
    <w:p w14:paraId="4413999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E-UTRAN TDD Early In-Sync reporting Test for Cat-M1 UE in CEModeA</w:t>
      </w:r>
      <w:r>
        <w:tab/>
        <w:t>1769</w:t>
      </w:r>
    </w:p>
    <w:p w14:paraId="3EF9472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1769</w:t>
      </w:r>
    </w:p>
    <w:p w14:paraId="7C2C37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1771</w:t>
      </w:r>
    </w:p>
    <w:p w14:paraId="4762C51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44A7A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1771</w:t>
      </w:r>
    </w:p>
    <w:p w14:paraId="3330F52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1771</w:t>
      </w:r>
    </w:p>
    <w:p w14:paraId="7838B5A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1774</w:t>
      </w:r>
    </w:p>
    <w:p w14:paraId="329E7AA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44A7A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1774</w:t>
      </w:r>
    </w:p>
    <w:p w14:paraId="04D4133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lastRenderedPageBreak/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1774</w:t>
      </w:r>
    </w:p>
    <w:p w14:paraId="56F0EC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1776</w:t>
      </w:r>
    </w:p>
    <w:p w14:paraId="73BF48A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1777</w:t>
      </w:r>
    </w:p>
    <w:p w14:paraId="0C52D36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1777</w:t>
      </w:r>
    </w:p>
    <w:p w14:paraId="608430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1780</w:t>
      </w:r>
    </w:p>
    <w:p w14:paraId="4A4EB03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1780</w:t>
      </w:r>
    </w:p>
    <w:p w14:paraId="47CAAA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1780</w:t>
      </w:r>
    </w:p>
    <w:p w14:paraId="44EEB69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A.7.3.77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1783</w:t>
      </w:r>
    </w:p>
    <w:p w14:paraId="14E0AF6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44A7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1783</w:t>
      </w:r>
    </w:p>
    <w:p w14:paraId="0AB6D53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1783</w:t>
      </w:r>
    </w:p>
    <w:p w14:paraId="231F93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1786</w:t>
      </w:r>
    </w:p>
    <w:p w14:paraId="0D79B95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744A7A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1786</w:t>
      </w:r>
    </w:p>
    <w:p w14:paraId="11C92AA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1786</w:t>
      </w:r>
    </w:p>
    <w:p w14:paraId="6D7745C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1789</w:t>
      </w:r>
    </w:p>
    <w:p w14:paraId="13BBD03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1789</w:t>
      </w:r>
    </w:p>
    <w:p w14:paraId="272F6C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1789</w:t>
      </w:r>
    </w:p>
    <w:p w14:paraId="61501C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1792</w:t>
      </w:r>
    </w:p>
    <w:p w14:paraId="5955460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1792</w:t>
      </w:r>
    </w:p>
    <w:p w14:paraId="376B90E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1792</w:t>
      </w:r>
    </w:p>
    <w:p w14:paraId="34A276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1795</w:t>
      </w:r>
    </w:p>
    <w:p w14:paraId="57AFFB1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44A7A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1795</w:t>
      </w:r>
    </w:p>
    <w:p w14:paraId="1540108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1795</w:t>
      </w:r>
    </w:p>
    <w:p w14:paraId="55C5B6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1798</w:t>
      </w:r>
    </w:p>
    <w:p w14:paraId="1D0A2CD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E-UTRAN FD-FDD Early In-Sync reporting Test for Cat-M1 UE in CEModeB</w:t>
      </w:r>
      <w:r>
        <w:tab/>
        <w:t>1798</w:t>
      </w:r>
    </w:p>
    <w:p w14:paraId="2A6692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1798</w:t>
      </w:r>
    </w:p>
    <w:p w14:paraId="3C1C03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1799</w:t>
      </w:r>
    </w:p>
    <w:p w14:paraId="19AE8F8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744A7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1800</w:t>
      </w:r>
    </w:p>
    <w:p w14:paraId="58C4D42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1800</w:t>
      </w:r>
    </w:p>
    <w:p w14:paraId="120CD40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1802</w:t>
      </w:r>
    </w:p>
    <w:p w14:paraId="112E2EC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E-UTRAN HD-FDD Early In-Sync reporting Test for Cat-M1 UE in CEModeB</w:t>
      </w:r>
      <w:r>
        <w:tab/>
        <w:t>1802</w:t>
      </w:r>
    </w:p>
    <w:p w14:paraId="33C4C7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1802</w:t>
      </w:r>
    </w:p>
    <w:p w14:paraId="1F172F9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1803</w:t>
      </w:r>
    </w:p>
    <w:p w14:paraId="5789E3C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44A7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5FF482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1804</w:t>
      </w:r>
    </w:p>
    <w:p w14:paraId="42487C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1806</w:t>
      </w:r>
    </w:p>
    <w:p w14:paraId="71CA090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E-UTRAN TDD Early In-Sync reporting Test for Cat-M1 UE in CEModeB</w:t>
      </w:r>
      <w:r>
        <w:tab/>
        <w:t>1806</w:t>
      </w:r>
    </w:p>
    <w:p w14:paraId="6ECA3D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1806</w:t>
      </w:r>
    </w:p>
    <w:p w14:paraId="5FB9264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1808</w:t>
      </w:r>
    </w:p>
    <w:p w14:paraId="5CFEF02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1809</w:t>
      </w:r>
    </w:p>
    <w:p w14:paraId="3B50BB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1809</w:t>
      </w:r>
    </w:p>
    <w:p w14:paraId="2336E0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1813</w:t>
      </w:r>
    </w:p>
    <w:p w14:paraId="0B61430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1813</w:t>
      </w:r>
    </w:p>
    <w:p w14:paraId="2D55B2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1813</w:t>
      </w:r>
    </w:p>
    <w:p w14:paraId="4BA4E0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1817</w:t>
      </w:r>
    </w:p>
    <w:p w14:paraId="0F465E4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1817</w:t>
      </w:r>
    </w:p>
    <w:p w14:paraId="199ABAD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sv-SE"/>
        </w:rPr>
        <w:t>Test Purpose and Environment</w:t>
      </w:r>
      <w:r>
        <w:tab/>
        <w:t>1817</w:t>
      </w:r>
    </w:p>
    <w:p w14:paraId="5FFE415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sv-SE"/>
        </w:rPr>
        <w:t>Test Requirements</w:t>
      </w:r>
      <w:r>
        <w:tab/>
        <w:t>1821</w:t>
      </w:r>
    </w:p>
    <w:p w14:paraId="381D76C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1821</w:t>
      </w:r>
    </w:p>
    <w:p w14:paraId="5D6297C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1821</w:t>
      </w:r>
    </w:p>
    <w:p w14:paraId="2A65347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A.7.3.91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1825</w:t>
      </w:r>
    </w:p>
    <w:p w14:paraId="079B63A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1825</w:t>
      </w:r>
    </w:p>
    <w:p w14:paraId="6F4B83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1825</w:t>
      </w:r>
    </w:p>
    <w:p w14:paraId="3EF3DF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1828</w:t>
      </w:r>
    </w:p>
    <w:p w14:paraId="2CD65F8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1829</w:t>
      </w:r>
    </w:p>
    <w:p w14:paraId="371BA18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1829</w:t>
      </w:r>
    </w:p>
    <w:p w14:paraId="3A115A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A.7.3.93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1832</w:t>
      </w:r>
    </w:p>
    <w:p w14:paraId="46BA033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744A7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1833</w:t>
      </w:r>
    </w:p>
    <w:p w14:paraId="691A2D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1833</w:t>
      </w:r>
    </w:p>
    <w:p w14:paraId="2C43C2C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1835</w:t>
      </w:r>
    </w:p>
    <w:p w14:paraId="3E95402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744A7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1836</w:t>
      </w:r>
    </w:p>
    <w:p w14:paraId="7ECB51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1836</w:t>
      </w:r>
    </w:p>
    <w:p w14:paraId="58F884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1839</w:t>
      </w:r>
    </w:p>
    <w:p w14:paraId="50EDC58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44A7A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1840</w:t>
      </w:r>
    </w:p>
    <w:p w14:paraId="4CC0973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1840</w:t>
      </w:r>
    </w:p>
    <w:p w14:paraId="1376603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1841</w:t>
      </w:r>
    </w:p>
    <w:p w14:paraId="3F55F7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1841</w:t>
      </w:r>
    </w:p>
    <w:p w14:paraId="5FF7262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1844</w:t>
      </w:r>
    </w:p>
    <w:p w14:paraId="277E71B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44A7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1844</w:t>
      </w:r>
    </w:p>
    <w:p w14:paraId="38DE50E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1844</w:t>
      </w:r>
    </w:p>
    <w:p w14:paraId="43D18C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1847</w:t>
      </w:r>
    </w:p>
    <w:p w14:paraId="5914404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44A7A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1847</w:t>
      </w:r>
    </w:p>
    <w:p w14:paraId="78F21A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1847</w:t>
      </w:r>
    </w:p>
    <w:p w14:paraId="7AEA3B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1850</w:t>
      </w:r>
    </w:p>
    <w:p w14:paraId="06F2BB6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744A7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1850</w:t>
      </w:r>
    </w:p>
    <w:p w14:paraId="290BB5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1850</w:t>
      </w:r>
    </w:p>
    <w:p w14:paraId="414D6EA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1852</w:t>
      </w:r>
    </w:p>
    <w:p w14:paraId="529BB8F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44A7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1852</w:t>
      </w:r>
    </w:p>
    <w:p w14:paraId="3B12C4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1852</w:t>
      </w:r>
    </w:p>
    <w:p w14:paraId="59F8F4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1854</w:t>
      </w:r>
    </w:p>
    <w:p w14:paraId="3EC9C0E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1854</w:t>
      </w:r>
    </w:p>
    <w:p w14:paraId="5CFA19E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1854</w:t>
      </w:r>
    </w:p>
    <w:p w14:paraId="01C1D2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1854</w:t>
      </w:r>
    </w:p>
    <w:p w14:paraId="03B9ED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1857</w:t>
      </w:r>
    </w:p>
    <w:p w14:paraId="0EE131B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1857</w:t>
      </w:r>
    </w:p>
    <w:p w14:paraId="703C243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1857</w:t>
      </w:r>
    </w:p>
    <w:p w14:paraId="4E4623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1859</w:t>
      </w:r>
    </w:p>
    <w:p w14:paraId="73BFE7E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1859</w:t>
      </w:r>
    </w:p>
    <w:p w14:paraId="2431A85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1859</w:t>
      </w:r>
    </w:p>
    <w:p w14:paraId="20132C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1861</w:t>
      </w:r>
    </w:p>
    <w:p w14:paraId="1A94902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1861</w:t>
      </w:r>
    </w:p>
    <w:p w14:paraId="5069FA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1861</w:t>
      </w:r>
    </w:p>
    <w:p w14:paraId="0CB85F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A.7.4.</w:t>
      </w:r>
      <w:r w:rsidRPr="00744A7A">
        <w:rPr>
          <w:snapToGrid w:val="0"/>
          <w:lang w:eastAsia="zh-CN"/>
        </w:rPr>
        <w:t>4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1864</w:t>
      </w:r>
    </w:p>
    <w:p w14:paraId="182F6F1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1864</w:t>
      </w:r>
    </w:p>
    <w:p w14:paraId="6EC5AC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1864</w:t>
      </w:r>
    </w:p>
    <w:p w14:paraId="30701C3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A.7.4.</w:t>
      </w:r>
      <w:r w:rsidRPr="00744A7A">
        <w:rPr>
          <w:snapToGrid w:val="0"/>
          <w:lang w:eastAsia="zh-CN"/>
        </w:rPr>
        <w:t>5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1866</w:t>
      </w:r>
    </w:p>
    <w:p w14:paraId="57F6D81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1866</w:t>
      </w:r>
    </w:p>
    <w:p w14:paraId="33CC1A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1866</w:t>
      </w:r>
    </w:p>
    <w:p w14:paraId="383207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</w:t>
      </w:r>
      <w:r w:rsidRPr="00744A7A">
        <w:rPr>
          <w:snapToGrid w:val="0"/>
          <w:lang w:eastAsia="zh-CN"/>
        </w:rPr>
        <w:t>4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1868</w:t>
      </w:r>
    </w:p>
    <w:p w14:paraId="72691B1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1868</w:t>
      </w:r>
    </w:p>
    <w:p w14:paraId="454266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1868</w:t>
      </w:r>
    </w:p>
    <w:p w14:paraId="1F6423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A.7.4.7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1872</w:t>
      </w:r>
    </w:p>
    <w:p w14:paraId="5FA0C98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1872</w:t>
      </w:r>
    </w:p>
    <w:p w14:paraId="365F9E1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1872</w:t>
      </w:r>
    </w:p>
    <w:p w14:paraId="0D411A6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1872</w:t>
      </w:r>
    </w:p>
    <w:p w14:paraId="159F65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1873</w:t>
      </w:r>
    </w:p>
    <w:p w14:paraId="1F16BE0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1874</w:t>
      </w:r>
    </w:p>
    <w:p w14:paraId="468590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1874</w:t>
      </w:r>
    </w:p>
    <w:p w14:paraId="0D0A21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1874</w:t>
      </w:r>
    </w:p>
    <w:p w14:paraId="58BF302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1875</w:t>
      </w:r>
    </w:p>
    <w:p w14:paraId="39A725F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1875</w:t>
      </w:r>
    </w:p>
    <w:p w14:paraId="5C68D1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1876</w:t>
      </w:r>
    </w:p>
    <w:p w14:paraId="3C3BA6A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1877</w:t>
      </w:r>
    </w:p>
    <w:p w14:paraId="5775106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1877</w:t>
      </w:r>
    </w:p>
    <w:p w14:paraId="410276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1878</w:t>
      </w:r>
    </w:p>
    <w:p w14:paraId="1697C2E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1879</w:t>
      </w:r>
    </w:p>
    <w:p w14:paraId="571CC2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1879</w:t>
      </w:r>
    </w:p>
    <w:p w14:paraId="0563628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14:paraId="50C66AF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1882</w:t>
      </w:r>
    </w:p>
    <w:p w14:paraId="670274D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1882</w:t>
      </w:r>
    </w:p>
    <w:p w14:paraId="644990F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1883</w:t>
      </w:r>
    </w:p>
    <w:p w14:paraId="754BD97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1884</w:t>
      </w:r>
    </w:p>
    <w:p w14:paraId="79E223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1884</w:t>
      </w:r>
    </w:p>
    <w:p w14:paraId="7366FFA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1886</w:t>
      </w:r>
    </w:p>
    <w:p w14:paraId="516BE0A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1886</w:t>
      </w:r>
    </w:p>
    <w:p w14:paraId="329709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1886</w:t>
      </w:r>
    </w:p>
    <w:p w14:paraId="674D32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1888</w:t>
      </w:r>
    </w:p>
    <w:p w14:paraId="178FB7E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744A7A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1889</w:t>
      </w:r>
    </w:p>
    <w:p w14:paraId="7F8FAD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1889</w:t>
      </w:r>
    </w:p>
    <w:p w14:paraId="4601EB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1891</w:t>
      </w:r>
    </w:p>
    <w:p w14:paraId="52BD92B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744A7A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1892</w:t>
      </w:r>
    </w:p>
    <w:p w14:paraId="4DB172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1892</w:t>
      </w:r>
    </w:p>
    <w:p w14:paraId="2B8C49E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1894</w:t>
      </w:r>
    </w:p>
    <w:p w14:paraId="3FFB089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744A7A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1895</w:t>
      </w:r>
    </w:p>
    <w:p w14:paraId="1C8475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1895</w:t>
      </w:r>
    </w:p>
    <w:p w14:paraId="20A131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1897</w:t>
      </w:r>
    </w:p>
    <w:p w14:paraId="62F5B69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1897</w:t>
      </w:r>
    </w:p>
    <w:p w14:paraId="0769F7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1897</w:t>
      </w:r>
    </w:p>
    <w:p w14:paraId="0749AC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1901</w:t>
      </w:r>
    </w:p>
    <w:p w14:paraId="306C1FD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1902</w:t>
      </w:r>
    </w:p>
    <w:p w14:paraId="3F0D62E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1902</w:t>
      </w:r>
    </w:p>
    <w:p w14:paraId="7F98FB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1902</w:t>
      </w:r>
    </w:p>
    <w:p w14:paraId="2AEDDE0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1905</w:t>
      </w:r>
    </w:p>
    <w:p w14:paraId="026C057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1905</w:t>
      </w:r>
    </w:p>
    <w:p w14:paraId="051A8C4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1905</w:t>
      </w:r>
    </w:p>
    <w:p w14:paraId="66848F2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A.7.6.2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1908</w:t>
      </w:r>
    </w:p>
    <w:p w14:paraId="0673E82F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1908</w:t>
      </w:r>
    </w:p>
    <w:p w14:paraId="279EF94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1908</w:t>
      </w:r>
    </w:p>
    <w:p w14:paraId="18CE57C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1908</w:t>
      </w:r>
    </w:p>
    <w:p w14:paraId="3F0A93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1908</w:t>
      </w:r>
    </w:p>
    <w:p w14:paraId="13DA10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1909</w:t>
      </w:r>
    </w:p>
    <w:p w14:paraId="2FB67A8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FDD-FDD intra-frequency event triggered reporting under fading propagation conditions in synchronous cells</w:t>
      </w:r>
      <w:r>
        <w:tab/>
        <w:t>1910</w:t>
      </w:r>
    </w:p>
    <w:p w14:paraId="06864F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1910</w:t>
      </w:r>
    </w:p>
    <w:p w14:paraId="699560A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1911</w:t>
      </w:r>
    </w:p>
    <w:p w14:paraId="22AAAA9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FDD-FDD intra-frequency event triggered reporting under fading propagation conditions in synchronous cells with DRX</w:t>
      </w:r>
      <w:r>
        <w:tab/>
        <w:t>1912</w:t>
      </w:r>
    </w:p>
    <w:p w14:paraId="085EF8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1912</w:t>
      </w:r>
    </w:p>
    <w:p w14:paraId="3E7EDF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lastRenderedPageBreak/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1914</w:t>
      </w:r>
    </w:p>
    <w:p w14:paraId="244C479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Void</w:t>
      </w:r>
      <w:r>
        <w:tab/>
        <w:t>1914</w:t>
      </w:r>
    </w:p>
    <w:p w14:paraId="1D62F39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1914</w:t>
      </w:r>
    </w:p>
    <w:p w14:paraId="78271D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1914</w:t>
      </w:r>
    </w:p>
    <w:p w14:paraId="0F9357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1916</w:t>
      </w:r>
    </w:p>
    <w:p w14:paraId="228F49E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744A7A">
        <w:rPr>
          <w:rFonts w:cs="v4.2.0"/>
        </w:rPr>
        <w:t xml:space="preserve"> </w:t>
      </w:r>
      <w:r w:rsidRPr="00744A7A">
        <w:rPr>
          <w:rFonts w:cs="v4.2.0"/>
          <w:lang w:eastAsia="zh-CN"/>
        </w:rPr>
        <w:t>with DRX</w:t>
      </w:r>
      <w:r>
        <w:tab/>
        <w:t>1916</w:t>
      </w:r>
    </w:p>
    <w:p w14:paraId="6E13A6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1916</w:t>
      </w:r>
    </w:p>
    <w:p w14:paraId="02E62B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1918</w:t>
      </w:r>
    </w:p>
    <w:p w14:paraId="53151D9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1918</w:t>
      </w:r>
    </w:p>
    <w:p w14:paraId="6C1E36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1918</w:t>
      </w:r>
    </w:p>
    <w:p w14:paraId="5E1EBA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1920</w:t>
      </w:r>
    </w:p>
    <w:p w14:paraId="5BEF2C3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1921</w:t>
      </w:r>
    </w:p>
    <w:p w14:paraId="017F48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1921</w:t>
      </w:r>
    </w:p>
    <w:p w14:paraId="0B1A2F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06959CF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1924</w:t>
      </w:r>
    </w:p>
    <w:p w14:paraId="34B304E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</w:t>
      </w:r>
      <w:r w:rsidRPr="00744A7A">
        <w:rPr>
          <w:snapToGrid w:val="0"/>
          <w:lang w:eastAsia="zh-CN"/>
        </w:rPr>
        <w:t>9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1924</w:t>
      </w:r>
    </w:p>
    <w:p w14:paraId="52D02CA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</w:t>
      </w:r>
      <w:r w:rsidRPr="00744A7A">
        <w:rPr>
          <w:snapToGrid w:val="0"/>
          <w:lang w:eastAsia="zh-CN"/>
        </w:rPr>
        <w:t>9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1924</w:t>
      </w:r>
    </w:p>
    <w:p w14:paraId="174F031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1924</w:t>
      </w:r>
    </w:p>
    <w:p w14:paraId="4D364C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A.8.1.10.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1924</w:t>
      </w:r>
    </w:p>
    <w:p w14:paraId="37214E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1925</w:t>
      </w:r>
    </w:p>
    <w:p w14:paraId="13BB044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1925</w:t>
      </w:r>
    </w:p>
    <w:p w14:paraId="089F4E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1925</w:t>
      </w:r>
    </w:p>
    <w:p w14:paraId="62857FB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1927</w:t>
      </w:r>
    </w:p>
    <w:p w14:paraId="368151A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1928</w:t>
      </w:r>
    </w:p>
    <w:p w14:paraId="1A25E9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1928</w:t>
      </w:r>
    </w:p>
    <w:p w14:paraId="3B7512C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1929</w:t>
      </w:r>
    </w:p>
    <w:p w14:paraId="155F5A2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1930</w:t>
      </w:r>
    </w:p>
    <w:p w14:paraId="0611700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A.8.1.13.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1930</w:t>
      </w:r>
    </w:p>
    <w:p w14:paraId="660417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1932</w:t>
      </w:r>
    </w:p>
    <w:p w14:paraId="4605C07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1932</w:t>
      </w:r>
    </w:p>
    <w:p w14:paraId="65B4AB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1932</w:t>
      </w:r>
    </w:p>
    <w:p w14:paraId="5F2188E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1934</w:t>
      </w:r>
    </w:p>
    <w:p w14:paraId="248D0B7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1935</w:t>
      </w:r>
    </w:p>
    <w:p w14:paraId="51FE75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1935</w:t>
      </w:r>
    </w:p>
    <w:p w14:paraId="29EFA1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1936</w:t>
      </w:r>
    </w:p>
    <w:p w14:paraId="69249BF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1937</w:t>
      </w:r>
    </w:p>
    <w:p w14:paraId="3C7FAD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A.8.1.16.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1937</w:t>
      </w:r>
    </w:p>
    <w:p w14:paraId="093829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1939</w:t>
      </w:r>
    </w:p>
    <w:p w14:paraId="4AA30C9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1939</w:t>
      </w:r>
    </w:p>
    <w:p w14:paraId="6C27C32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Void</w:t>
      </w:r>
      <w:r>
        <w:tab/>
        <w:t>1939</w:t>
      </w:r>
    </w:p>
    <w:p w14:paraId="4C77242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1939</w:t>
      </w:r>
    </w:p>
    <w:p w14:paraId="11B3F7B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1939</w:t>
      </w:r>
    </w:p>
    <w:p w14:paraId="4032FCC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1941</w:t>
      </w:r>
    </w:p>
    <w:p w14:paraId="7F17205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744A7A">
        <w:rPr>
          <w:rFonts w:cs="v4.2.0"/>
        </w:rPr>
        <w:t xml:space="preserve"> </w:t>
      </w:r>
      <w:r w:rsidRPr="00744A7A">
        <w:rPr>
          <w:rFonts w:cs="v4.2.0"/>
          <w:lang w:eastAsia="zh-CN"/>
        </w:rPr>
        <w:t>with DRX for UE category 0</w:t>
      </w:r>
      <w:r>
        <w:tab/>
        <w:t>1942</w:t>
      </w:r>
    </w:p>
    <w:p w14:paraId="3540E4E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1942</w:t>
      </w:r>
    </w:p>
    <w:p w14:paraId="159B35D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1944</w:t>
      </w:r>
    </w:p>
    <w:p w14:paraId="7E6D0F2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1944</w:t>
      </w:r>
    </w:p>
    <w:p w14:paraId="38EA74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lastRenderedPageBreak/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1944</w:t>
      </w:r>
    </w:p>
    <w:p w14:paraId="1588FFE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1946</w:t>
      </w:r>
    </w:p>
    <w:p w14:paraId="43CE42B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744A7A">
        <w:rPr>
          <w:rFonts w:cs="v4.2.0"/>
        </w:rPr>
        <w:t xml:space="preserve"> </w:t>
      </w:r>
      <w:r w:rsidRPr="00744A7A">
        <w:rPr>
          <w:rFonts w:cs="v4.2.0"/>
          <w:lang w:eastAsia="zh-CN"/>
        </w:rPr>
        <w:t>with DRX for UE category 0</w:t>
      </w:r>
      <w:r>
        <w:tab/>
        <w:t>1947</w:t>
      </w:r>
    </w:p>
    <w:p w14:paraId="5AE171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1947</w:t>
      </w:r>
    </w:p>
    <w:p w14:paraId="15C140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1949</w:t>
      </w:r>
    </w:p>
    <w:p w14:paraId="31E44D7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1949</w:t>
      </w:r>
    </w:p>
    <w:p w14:paraId="1E7C9C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1949</w:t>
      </w:r>
    </w:p>
    <w:p w14:paraId="2D967FB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1950</w:t>
      </w:r>
    </w:p>
    <w:p w14:paraId="01AF578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1951</w:t>
      </w:r>
    </w:p>
    <w:p w14:paraId="3EBD455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1951</w:t>
      </w:r>
    </w:p>
    <w:p w14:paraId="7E19BAA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1953</w:t>
      </w:r>
    </w:p>
    <w:p w14:paraId="3C1B65C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1953</w:t>
      </w:r>
    </w:p>
    <w:p w14:paraId="021D332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A.8.1.25.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1953</w:t>
      </w:r>
    </w:p>
    <w:p w14:paraId="353F41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1955</w:t>
      </w:r>
    </w:p>
    <w:p w14:paraId="56C71E4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1955</w:t>
      </w:r>
    </w:p>
    <w:p w14:paraId="2FE277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1955</w:t>
      </w:r>
    </w:p>
    <w:p w14:paraId="1E0A339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1958</w:t>
      </w:r>
    </w:p>
    <w:p w14:paraId="086A8E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1958</w:t>
      </w:r>
    </w:p>
    <w:p w14:paraId="7AF1A7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1960</w:t>
      </w:r>
    </w:p>
    <w:p w14:paraId="23C4C1D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1960</w:t>
      </w:r>
    </w:p>
    <w:p w14:paraId="4E4DF1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A.8.1.28.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1960</w:t>
      </w:r>
    </w:p>
    <w:p w14:paraId="1F407B5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1962</w:t>
      </w:r>
    </w:p>
    <w:p w14:paraId="07C8869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1962</w:t>
      </w:r>
    </w:p>
    <w:p w14:paraId="32E0C5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1962</w:t>
      </w:r>
    </w:p>
    <w:p w14:paraId="740657A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1964</w:t>
      </w:r>
    </w:p>
    <w:p w14:paraId="325DA7C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1965</w:t>
      </w:r>
    </w:p>
    <w:p w14:paraId="4DFACF9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A.8.1.30.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1965</w:t>
      </w:r>
    </w:p>
    <w:p w14:paraId="29FBB5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1967</w:t>
      </w:r>
    </w:p>
    <w:p w14:paraId="385E30C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1967</w:t>
      </w:r>
    </w:p>
    <w:p w14:paraId="108145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1967</w:t>
      </w:r>
    </w:p>
    <w:p w14:paraId="4A4CE8C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1969</w:t>
      </w:r>
    </w:p>
    <w:p w14:paraId="038BD90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744A7A">
        <w:rPr>
          <w:rFonts w:cs="v4.2.0"/>
          <w:lang w:eastAsia="zh-CN"/>
        </w:rPr>
        <w:t>CEModeB</w:t>
      </w:r>
      <w:r>
        <w:tab/>
        <w:t>1970</w:t>
      </w:r>
    </w:p>
    <w:p w14:paraId="271222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1970</w:t>
      </w:r>
    </w:p>
    <w:p w14:paraId="7DD2FD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1971</w:t>
      </w:r>
    </w:p>
    <w:p w14:paraId="2255ABB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1972</w:t>
      </w:r>
    </w:p>
    <w:p w14:paraId="4BA96C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1972</w:t>
      </w:r>
    </w:p>
    <w:p w14:paraId="3DC03F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1973</w:t>
      </w:r>
    </w:p>
    <w:p w14:paraId="1352015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744A7A">
        <w:rPr>
          <w:rFonts w:cs="v4.2.0"/>
          <w:lang w:eastAsia="zh-CN"/>
        </w:rPr>
        <w:t>CEModeB</w:t>
      </w:r>
      <w:r>
        <w:tab/>
        <w:t>1974</w:t>
      </w:r>
    </w:p>
    <w:p w14:paraId="4C099A7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1974</w:t>
      </w:r>
    </w:p>
    <w:p w14:paraId="277825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1975</w:t>
      </w:r>
    </w:p>
    <w:p w14:paraId="47451C9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1976</w:t>
      </w:r>
    </w:p>
    <w:p w14:paraId="41659CB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1976</w:t>
      </w:r>
    </w:p>
    <w:p w14:paraId="723957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1977</w:t>
      </w:r>
    </w:p>
    <w:p w14:paraId="1CDC70C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1978</w:t>
      </w:r>
    </w:p>
    <w:p w14:paraId="4FDF5D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1978</w:t>
      </w:r>
    </w:p>
    <w:p w14:paraId="470C53F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1979</w:t>
      </w:r>
    </w:p>
    <w:p w14:paraId="3EFD9BD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lastRenderedPageBreak/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1980</w:t>
      </w:r>
    </w:p>
    <w:p w14:paraId="224F9B8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1980</w:t>
      </w:r>
    </w:p>
    <w:p w14:paraId="630DAA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1982</w:t>
      </w:r>
    </w:p>
    <w:p w14:paraId="1E4D66F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1A74AA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1982</w:t>
      </w:r>
    </w:p>
    <w:p w14:paraId="08AC08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1983</w:t>
      </w:r>
    </w:p>
    <w:p w14:paraId="4AE0C29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2B9548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1984</w:t>
      </w:r>
    </w:p>
    <w:p w14:paraId="1919EA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1986</w:t>
      </w:r>
    </w:p>
    <w:p w14:paraId="12549F5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 xml:space="preserve">E-UTRAN FDD-FDD intra-frequency event triggered reporting with DRX for UE configured with </w:t>
      </w:r>
      <w:r w:rsidRPr="00744A7A">
        <w:rPr>
          <w:rFonts w:cs="Arial"/>
          <w:i/>
        </w:rPr>
        <w:t>highSpeedEnhancedMeasFlag</w:t>
      </w:r>
      <w:r>
        <w:tab/>
        <w:t>1986</w:t>
      </w:r>
    </w:p>
    <w:p w14:paraId="5371B22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  <w:snapToGrid w:val="0"/>
        </w:rPr>
        <w:t>A.8.1.40.</w:t>
      </w:r>
      <w:r w:rsidRPr="00744A7A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  <w:snapToGrid w:val="0"/>
        </w:rPr>
        <w:t>Test Purpose and Environment</w:t>
      </w:r>
      <w:r>
        <w:tab/>
        <w:t>1986</w:t>
      </w:r>
    </w:p>
    <w:p w14:paraId="4BCBA0E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  <w:snapToGrid w:val="0"/>
        </w:rPr>
        <w:t>Test Requirements</w:t>
      </w:r>
      <w:r>
        <w:tab/>
        <w:t>1988</w:t>
      </w:r>
    </w:p>
    <w:p w14:paraId="5DE8ED5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 intra-frequency event triggered reporting for serving cell under fading propagation conditions for UE category M1 in CEModeA</w:t>
      </w:r>
      <w:r w:rsidRPr="00744A7A">
        <w:rPr>
          <w:rFonts w:cs="v4.2.0"/>
          <w:lang w:eastAsia="zh-CN"/>
        </w:rPr>
        <w:t xml:space="preserve"> without gap</w:t>
      </w:r>
      <w:r>
        <w:tab/>
        <w:t>1988</w:t>
      </w:r>
    </w:p>
    <w:p w14:paraId="4BE56B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1988</w:t>
      </w:r>
    </w:p>
    <w:p w14:paraId="3B584D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1990</w:t>
      </w:r>
    </w:p>
    <w:p w14:paraId="459B89F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HD-FDD intra-frequency event triggered reporting for serving cell under fading propagation conditions for UE category M1 in CEModeA</w:t>
      </w:r>
      <w:r w:rsidRPr="00744A7A">
        <w:rPr>
          <w:rFonts w:cs="v4.2.0"/>
          <w:lang w:eastAsia="zh-CN"/>
        </w:rPr>
        <w:t xml:space="preserve"> without gap</w:t>
      </w:r>
      <w:r>
        <w:tab/>
        <w:t>1990</w:t>
      </w:r>
    </w:p>
    <w:p w14:paraId="7B0801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1990</w:t>
      </w:r>
    </w:p>
    <w:p w14:paraId="7D2D62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1991</w:t>
      </w:r>
    </w:p>
    <w:p w14:paraId="5132AA9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A.8.1.4</w:t>
      </w:r>
      <w:r w:rsidRPr="00744A7A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 xml:space="preserve">E-UTRAN FDD-FDD intra-frequency event triggered reporting with DRX for UE configured with </w:t>
      </w:r>
      <w:r w:rsidRPr="00744A7A">
        <w:rPr>
          <w:i/>
        </w:rPr>
        <w:t>highSpeedEnhMeasFlag</w:t>
      </w:r>
      <w:r w:rsidRPr="00744A7A">
        <w:rPr>
          <w:i/>
          <w:lang w:eastAsia="ja-JP"/>
        </w:rPr>
        <w:t>2</w:t>
      </w:r>
      <w:r w:rsidRPr="00744A7A">
        <w:rPr>
          <w:i/>
        </w:rPr>
        <w:t>-</w:t>
      </w:r>
      <w:r w:rsidRPr="00744A7A">
        <w:rPr>
          <w:i/>
          <w:lang w:eastAsia="ja-JP"/>
        </w:rPr>
        <w:t>r16</w:t>
      </w:r>
      <w:r>
        <w:tab/>
        <w:t>1991</w:t>
      </w:r>
    </w:p>
    <w:p w14:paraId="1FC6E49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  <w:snapToGrid w:val="0"/>
        </w:rPr>
        <w:t>A.8.1.43.</w:t>
      </w:r>
      <w:r w:rsidRPr="00744A7A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  <w:snapToGrid w:val="0"/>
        </w:rPr>
        <w:t>Test Purpose and Environment</w:t>
      </w:r>
      <w:r>
        <w:tab/>
        <w:t>1991</w:t>
      </w:r>
    </w:p>
    <w:p w14:paraId="2C3BE2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  <w:snapToGrid w:val="0"/>
        </w:rPr>
        <w:t>Test Requirements</w:t>
      </w:r>
      <w:r>
        <w:tab/>
        <w:t>1994</w:t>
      </w:r>
    </w:p>
    <w:p w14:paraId="106A2F3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HD-FDD Intra-frequency neighbour cell measurement for UE</w:t>
      </w:r>
      <w:r w:rsidRPr="00744A7A">
        <w:rPr>
          <w:snapToGrid w:val="0"/>
          <w:lang w:eastAsia="zh-CN"/>
        </w:rPr>
        <w:t xml:space="preserve"> category NB1 in In-Band mode under normal coverage</w:t>
      </w:r>
      <w:r>
        <w:tab/>
        <w:t>1994</w:t>
      </w:r>
    </w:p>
    <w:p w14:paraId="54A20C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1994</w:t>
      </w:r>
    </w:p>
    <w:p w14:paraId="67CB20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1997</w:t>
      </w:r>
    </w:p>
    <w:p w14:paraId="769A83D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HD-FDD Intra-frequency neighbour cell measurement for UE</w:t>
      </w:r>
      <w:r w:rsidRPr="00744A7A">
        <w:rPr>
          <w:snapToGrid w:val="0"/>
          <w:lang w:eastAsia="zh-CN"/>
        </w:rPr>
        <w:t xml:space="preserve"> category NB1 in guard-band mode under normal coverage</w:t>
      </w:r>
      <w:r>
        <w:tab/>
        <w:t>1998</w:t>
      </w:r>
    </w:p>
    <w:p w14:paraId="20BFDFF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1998</w:t>
      </w:r>
    </w:p>
    <w:p w14:paraId="7C00B88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2000</w:t>
      </w:r>
    </w:p>
    <w:p w14:paraId="42B35DF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HD-FDD Intra-frequency neighbour cell measurement for UE</w:t>
      </w:r>
      <w:r w:rsidRPr="00744A7A">
        <w:rPr>
          <w:snapToGrid w:val="0"/>
          <w:lang w:eastAsia="zh-CN"/>
        </w:rPr>
        <w:t xml:space="preserve"> category NB1 in standalone mode under normal coverage</w:t>
      </w:r>
      <w:r>
        <w:tab/>
        <w:t>2001</w:t>
      </w:r>
    </w:p>
    <w:p w14:paraId="7629C26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2001</w:t>
      </w:r>
    </w:p>
    <w:p w14:paraId="3B1396D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2002</w:t>
      </w:r>
    </w:p>
    <w:p w14:paraId="798DF97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TDD Intra-frequency neighbour cell measurement for UE</w:t>
      </w:r>
      <w:r w:rsidRPr="00744A7A">
        <w:rPr>
          <w:snapToGrid w:val="0"/>
          <w:lang w:eastAsia="zh-CN"/>
        </w:rPr>
        <w:t xml:space="preserve"> category NB1 in In-Band mode under normal coverage</w:t>
      </w:r>
      <w:r>
        <w:tab/>
        <w:t>2003</w:t>
      </w:r>
    </w:p>
    <w:p w14:paraId="56A90C4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2003</w:t>
      </w:r>
    </w:p>
    <w:p w14:paraId="2E48A79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2005</w:t>
      </w:r>
    </w:p>
    <w:p w14:paraId="3451C3E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TDD Intra-frequency neighbour cell measurement for UE</w:t>
      </w:r>
      <w:r w:rsidRPr="00744A7A">
        <w:rPr>
          <w:snapToGrid w:val="0"/>
          <w:lang w:eastAsia="zh-CN"/>
        </w:rPr>
        <w:t xml:space="preserve"> category NB1 in guard-band mode under normal coverage</w:t>
      </w:r>
      <w:r>
        <w:tab/>
        <w:t>2006</w:t>
      </w:r>
    </w:p>
    <w:p w14:paraId="3FD5B8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2006</w:t>
      </w:r>
    </w:p>
    <w:p w14:paraId="0504C4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2008</w:t>
      </w:r>
    </w:p>
    <w:p w14:paraId="22EC2F7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TDD Intra-frequency neighbour cell measurement for UE</w:t>
      </w:r>
      <w:r w:rsidRPr="00744A7A">
        <w:rPr>
          <w:snapToGrid w:val="0"/>
          <w:lang w:eastAsia="zh-CN"/>
        </w:rPr>
        <w:t xml:space="preserve"> category NB1 in standalone mode under normal coverage</w:t>
      </w:r>
      <w:r>
        <w:tab/>
        <w:t>2009</w:t>
      </w:r>
    </w:p>
    <w:p w14:paraId="59E5D27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2009</w:t>
      </w:r>
    </w:p>
    <w:p w14:paraId="60C881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072BCD1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HD-FDD Inter-frequency neighbour cell measurement for UE</w:t>
      </w:r>
      <w:r w:rsidRPr="00744A7A">
        <w:rPr>
          <w:snapToGrid w:val="0"/>
          <w:lang w:eastAsia="zh-CN"/>
        </w:rPr>
        <w:t xml:space="preserve"> category NB1 in In-Band mode under normal coverage</w:t>
      </w:r>
      <w:r>
        <w:tab/>
        <w:t>2011</w:t>
      </w:r>
    </w:p>
    <w:p w14:paraId="3666B2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2011</w:t>
      </w:r>
    </w:p>
    <w:p w14:paraId="1CD53B3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2013</w:t>
      </w:r>
    </w:p>
    <w:p w14:paraId="3B4D142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HD-FDD Inter-frequency neighbour cell measurement for UE</w:t>
      </w:r>
      <w:r w:rsidRPr="00744A7A">
        <w:rPr>
          <w:snapToGrid w:val="0"/>
          <w:lang w:eastAsia="zh-CN"/>
        </w:rPr>
        <w:t xml:space="preserve"> category NB1 in guard-band mode under normal coverage</w:t>
      </w:r>
      <w:r>
        <w:tab/>
        <w:t>2014</w:t>
      </w:r>
    </w:p>
    <w:p w14:paraId="170BFDD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2014</w:t>
      </w:r>
    </w:p>
    <w:p w14:paraId="4215950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2016</w:t>
      </w:r>
    </w:p>
    <w:p w14:paraId="5103977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HD-FDD Inter-frequency neighbour cell measurement for UE</w:t>
      </w:r>
      <w:r w:rsidRPr="00744A7A">
        <w:rPr>
          <w:snapToGrid w:val="0"/>
          <w:lang w:eastAsia="zh-CN"/>
        </w:rPr>
        <w:t xml:space="preserve"> category NB1 in standalone mode under normal coverage</w:t>
      </w:r>
      <w:r>
        <w:tab/>
        <w:t>2017</w:t>
      </w:r>
    </w:p>
    <w:p w14:paraId="11D6B39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2017</w:t>
      </w:r>
    </w:p>
    <w:p w14:paraId="74B41E9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2018</w:t>
      </w:r>
    </w:p>
    <w:p w14:paraId="3D05666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TDD Inter-frequency neighbour cell measurement for UE</w:t>
      </w:r>
      <w:r w:rsidRPr="00744A7A">
        <w:rPr>
          <w:snapToGrid w:val="0"/>
          <w:lang w:eastAsia="zh-CN"/>
        </w:rPr>
        <w:t xml:space="preserve"> category NB1 in In-Band mode under normal coverage</w:t>
      </w:r>
      <w:r>
        <w:tab/>
        <w:t>2019</w:t>
      </w:r>
    </w:p>
    <w:p w14:paraId="13378E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2019</w:t>
      </w:r>
    </w:p>
    <w:p w14:paraId="555D37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2021</w:t>
      </w:r>
    </w:p>
    <w:p w14:paraId="742E33B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TDD Inter-frequency neighbour cell measurement for UE</w:t>
      </w:r>
      <w:r w:rsidRPr="00744A7A">
        <w:rPr>
          <w:snapToGrid w:val="0"/>
          <w:lang w:eastAsia="zh-CN"/>
        </w:rPr>
        <w:t xml:space="preserve"> category NB1 in guard-band mode under normal coverage</w:t>
      </w:r>
      <w:r>
        <w:tab/>
        <w:t>2022</w:t>
      </w:r>
    </w:p>
    <w:p w14:paraId="2B8349C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2022</w:t>
      </w:r>
    </w:p>
    <w:p w14:paraId="66B21DA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2024</w:t>
      </w:r>
    </w:p>
    <w:p w14:paraId="5A2858A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TDD Inter-frequency neighbour cell measurement for UE</w:t>
      </w:r>
      <w:r w:rsidRPr="00744A7A">
        <w:rPr>
          <w:snapToGrid w:val="0"/>
          <w:lang w:eastAsia="zh-CN"/>
        </w:rPr>
        <w:t xml:space="preserve"> category NB1 in standalone mode under normal coverage</w:t>
      </w:r>
      <w:r>
        <w:tab/>
        <w:t>2025</w:t>
      </w:r>
    </w:p>
    <w:p w14:paraId="58DDAE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2025</w:t>
      </w:r>
    </w:p>
    <w:p w14:paraId="4B8F4C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2026</w:t>
      </w:r>
    </w:p>
    <w:p w14:paraId="53785D8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2027</w:t>
      </w:r>
    </w:p>
    <w:p w14:paraId="4BA875C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2027</w:t>
      </w:r>
    </w:p>
    <w:p w14:paraId="18BC4C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2027</w:t>
      </w:r>
    </w:p>
    <w:p w14:paraId="0ACC133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2028</w:t>
      </w:r>
    </w:p>
    <w:p w14:paraId="5208F75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TDD-TDD intra-frequency event triggered reporting under fading propagation conditions in synchronous cells with DRX</w:t>
      </w:r>
      <w:r>
        <w:tab/>
        <w:t>2028</w:t>
      </w:r>
    </w:p>
    <w:p w14:paraId="3D06D6A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A.8.2.2.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2028</w:t>
      </w:r>
    </w:p>
    <w:p w14:paraId="4A6652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2031</w:t>
      </w:r>
    </w:p>
    <w:p w14:paraId="526BBCC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44A7A">
        <w:rPr>
          <w:lang w:val="en-US"/>
        </w:rPr>
        <w:t>using autonomous gaps</w:t>
      </w:r>
      <w:r>
        <w:tab/>
        <w:t>2031</w:t>
      </w:r>
    </w:p>
    <w:p w14:paraId="0A35E0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2031</w:t>
      </w:r>
    </w:p>
    <w:p w14:paraId="4FFC2A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2033</w:t>
      </w:r>
    </w:p>
    <w:p w14:paraId="17F26BA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44A7A">
        <w:rPr>
          <w:lang w:val="en-US"/>
        </w:rPr>
        <w:t>using autonomous gaps</w:t>
      </w:r>
      <w:r w:rsidRPr="00744A7A">
        <w:rPr>
          <w:lang w:val="en-US" w:eastAsia="zh-CN"/>
        </w:rPr>
        <w:t xml:space="preserve"> with DRX</w:t>
      </w:r>
      <w:r>
        <w:tab/>
        <w:t>2034</w:t>
      </w:r>
    </w:p>
    <w:p w14:paraId="4A19E5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2034</w:t>
      </w:r>
    </w:p>
    <w:p w14:paraId="5E73155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2036</w:t>
      </w:r>
    </w:p>
    <w:p w14:paraId="000619A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2036</w:t>
      </w:r>
    </w:p>
    <w:p w14:paraId="0513B3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2036</w:t>
      </w:r>
    </w:p>
    <w:p w14:paraId="5FD5463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2038</w:t>
      </w:r>
    </w:p>
    <w:p w14:paraId="13F27E8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2039</w:t>
      </w:r>
    </w:p>
    <w:p w14:paraId="58ED59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2039</w:t>
      </w:r>
    </w:p>
    <w:p w14:paraId="248A07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2042</w:t>
      </w:r>
    </w:p>
    <w:p w14:paraId="5E4D79C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44A7A">
        <w:rPr>
          <w:lang w:val="en-US"/>
        </w:rPr>
        <w:t>using autonomous gaps</w:t>
      </w:r>
      <w:r>
        <w:tab/>
        <w:t>2043</w:t>
      </w:r>
    </w:p>
    <w:p w14:paraId="5D44E84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2043</w:t>
      </w:r>
    </w:p>
    <w:p w14:paraId="379006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2044</w:t>
      </w:r>
    </w:p>
    <w:p w14:paraId="2B45BA4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44A7A">
        <w:rPr>
          <w:lang w:val="en-US"/>
        </w:rPr>
        <w:t>using autonomous gaps</w:t>
      </w:r>
      <w:r w:rsidRPr="00744A7A">
        <w:rPr>
          <w:lang w:val="en-US" w:eastAsia="zh-CN"/>
        </w:rPr>
        <w:t xml:space="preserve"> with DRX</w:t>
      </w:r>
      <w:r>
        <w:tab/>
        <w:t>2045</w:t>
      </w:r>
    </w:p>
    <w:p w14:paraId="2D090D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2045</w:t>
      </w:r>
    </w:p>
    <w:p w14:paraId="4F4616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2047</w:t>
      </w:r>
    </w:p>
    <w:p w14:paraId="4ECC574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44A7A">
        <w:rPr>
          <w:lang w:val="en-US"/>
        </w:rPr>
        <w:t>using autonomous gaps for Cat-M1 UE in CEModeB</w:t>
      </w:r>
      <w:r>
        <w:tab/>
        <w:t>2047</w:t>
      </w:r>
    </w:p>
    <w:p w14:paraId="103DA7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2047</w:t>
      </w:r>
    </w:p>
    <w:p w14:paraId="285079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2049</w:t>
      </w:r>
    </w:p>
    <w:p w14:paraId="32614B9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44A7A">
        <w:rPr>
          <w:lang w:val="en-US"/>
        </w:rPr>
        <w:t>using autonomous gaps with DRX for Cat-M1 UE in CEModeB</w:t>
      </w:r>
      <w:r>
        <w:tab/>
        <w:t>2050</w:t>
      </w:r>
    </w:p>
    <w:p w14:paraId="599CB9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2050</w:t>
      </w:r>
    </w:p>
    <w:p w14:paraId="6C82ED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2052</w:t>
      </w:r>
    </w:p>
    <w:p w14:paraId="75E3219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 xml:space="preserve">E-UTRAN TDD-TDD intra-frequency event triggered reporting with DRX for UE configured with </w:t>
      </w:r>
      <w:r w:rsidRPr="00744A7A">
        <w:rPr>
          <w:rFonts w:cs="Arial"/>
          <w:i/>
        </w:rPr>
        <w:t>highSpeedEnhancedMeasFlag</w:t>
      </w:r>
      <w:r>
        <w:tab/>
        <w:t>2052</w:t>
      </w:r>
    </w:p>
    <w:p w14:paraId="258B76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A.8.2.11.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2052</w:t>
      </w:r>
    </w:p>
    <w:p w14:paraId="725534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  <w:snapToGrid w:val="0"/>
        </w:rPr>
        <w:t>Test Requirements</w:t>
      </w:r>
      <w:r>
        <w:tab/>
        <w:t>2054</w:t>
      </w:r>
    </w:p>
    <w:p w14:paraId="49DF0C8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2054</w:t>
      </w:r>
    </w:p>
    <w:p w14:paraId="0CF074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2054</w:t>
      </w:r>
    </w:p>
    <w:p w14:paraId="7FB1599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lastRenderedPageBreak/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2056</w:t>
      </w:r>
    </w:p>
    <w:p w14:paraId="51C5E31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2057</w:t>
      </w:r>
    </w:p>
    <w:p w14:paraId="2FA509D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A.8.2.13.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2057</w:t>
      </w:r>
    </w:p>
    <w:p w14:paraId="6976A6C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2059</w:t>
      </w:r>
    </w:p>
    <w:p w14:paraId="07E963A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TDD intra-frequency event triggered reporting for serving cell under fading propagation conditions for UE category M1 in CEModeA</w:t>
      </w:r>
      <w:r w:rsidRPr="00744A7A">
        <w:rPr>
          <w:rFonts w:cs="v4.2.0"/>
          <w:lang w:eastAsia="zh-CN"/>
        </w:rPr>
        <w:t xml:space="preserve"> without gap</w:t>
      </w:r>
      <w:r>
        <w:tab/>
        <w:t>2059</w:t>
      </w:r>
    </w:p>
    <w:p w14:paraId="1FA005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2059</w:t>
      </w:r>
    </w:p>
    <w:p w14:paraId="591071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2061</w:t>
      </w:r>
    </w:p>
    <w:p w14:paraId="66E3CBC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</w:rPr>
        <w:t>A.8.2.1</w:t>
      </w:r>
      <w:r w:rsidRPr="00744A7A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</w:rPr>
        <w:t xml:space="preserve">E-UTRAN TDD-TDD intra-frequency event triggered reporting with DRX for UE configured with </w:t>
      </w:r>
      <w:r w:rsidRPr="00744A7A">
        <w:rPr>
          <w:i/>
        </w:rPr>
        <w:t>highSpeedEnhMeasFlag</w:t>
      </w:r>
      <w:r w:rsidRPr="00744A7A">
        <w:rPr>
          <w:i/>
          <w:lang w:eastAsia="ja-JP"/>
        </w:rPr>
        <w:t>2</w:t>
      </w:r>
      <w:r w:rsidRPr="00744A7A">
        <w:rPr>
          <w:i/>
        </w:rPr>
        <w:t>-</w:t>
      </w:r>
      <w:r w:rsidRPr="00744A7A">
        <w:rPr>
          <w:i/>
          <w:lang w:eastAsia="ja-JP"/>
        </w:rPr>
        <w:t>r16</w:t>
      </w:r>
      <w:r>
        <w:tab/>
        <w:t>2061</w:t>
      </w:r>
    </w:p>
    <w:p w14:paraId="4C0CBA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A.8.2.15.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2061</w:t>
      </w:r>
    </w:p>
    <w:p w14:paraId="1F487AC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  <w:snapToGrid w:val="0"/>
        </w:rPr>
        <w:t>Test Requirements</w:t>
      </w:r>
      <w:r>
        <w:tab/>
        <w:t>2063</w:t>
      </w:r>
    </w:p>
    <w:p w14:paraId="3A99EF0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2063</w:t>
      </w:r>
    </w:p>
    <w:p w14:paraId="3E7443E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2063</w:t>
      </w:r>
    </w:p>
    <w:p w14:paraId="0D5EA72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2063</w:t>
      </w:r>
    </w:p>
    <w:p w14:paraId="033F44A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2065</w:t>
      </w:r>
    </w:p>
    <w:p w14:paraId="2D39B16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2065</w:t>
      </w:r>
    </w:p>
    <w:p w14:paraId="19589E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2065</w:t>
      </w:r>
    </w:p>
    <w:p w14:paraId="77D7E1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2068</w:t>
      </w:r>
    </w:p>
    <w:p w14:paraId="2FFC18B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2068</w:t>
      </w:r>
    </w:p>
    <w:p w14:paraId="754C93C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2068</w:t>
      </w:r>
    </w:p>
    <w:p w14:paraId="15CDD9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2071</w:t>
      </w:r>
    </w:p>
    <w:p w14:paraId="151894B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2071</w:t>
      </w:r>
    </w:p>
    <w:p w14:paraId="6B0EC2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2071</w:t>
      </w:r>
    </w:p>
    <w:p w14:paraId="30569E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2073</w:t>
      </w:r>
    </w:p>
    <w:p w14:paraId="061BFA0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2073</w:t>
      </w:r>
    </w:p>
    <w:p w14:paraId="7A5402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2075</w:t>
      </w:r>
    </w:p>
    <w:p w14:paraId="03F0396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2075</w:t>
      </w:r>
    </w:p>
    <w:p w14:paraId="31D5C1C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2075</w:t>
      </w:r>
    </w:p>
    <w:p w14:paraId="70771D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2077</w:t>
      </w:r>
    </w:p>
    <w:p w14:paraId="24C3B68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2078</w:t>
      </w:r>
    </w:p>
    <w:p w14:paraId="033E6A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2078</w:t>
      </w:r>
    </w:p>
    <w:p w14:paraId="0C87B9D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2080</w:t>
      </w:r>
    </w:p>
    <w:p w14:paraId="4DF0453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2081</w:t>
      </w:r>
    </w:p>
    <w:p w14:paraId="159B577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</w:t>
      </w:r>
      <w:r w:rsidRPr="00744A7A">
        <w:rPr>
          <w:snapToGrid w:val="0"/>
          <w:lang w:eastAsia="zh-CN"/>
        </w:rPr>
        <w:t>8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2081</w:t>
      </w:r>
    </w:p>
    <w:p w14:paraId="03771F4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</w:t>
      </w:r>
      <w:r w:rsidRPr="00744A7A">
        <w:rPr>
          <w:snapToGrid w:val="0"/>
          <w:lang w:eastAsia="zh-CN"/>
        </w:rPr>
        <w:t>8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2084</w:t>
      </w:r>
    </w:p>
    <w:p w14:paraId="0BF8100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2084</w:t>
      </w:r>
    </w:p>
    <w:p w14:paraId="468CCF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2084</w:t>
      </w:r>
    </w:p>
    <w:p w14:paraId="22FEDA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2088</w:t>
      </w:r>
    </w:p>
    <w:p w14:paraId="2604A5B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2089</w:t>
      </w:r>
    </w:p>
    <w:p w14:paraId="1B5584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2089</w:t>
      </w:r>
    </w:p>
    <w:p w14:paraId="3AB94BC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2090</w:t>
      </w:r>
    </w:p>
    <w:p w14:paraId="719E1BC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2090</w:t>
      </w:r>
    </w:p>
    <w:p w14:paraId="599CFB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2090</w:t>
      </w:r>
    </w:p>
    <w:p w14:paraId="765D1C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2092</w:t>
      </w:r>
    </w:p>
    <w:p w14:paraId="6D083BB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2093</w:t>
      </w:r>
    </w:p>
    <w:p w14:paraId="6FE79D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2093</w:t>
      </w:r>
    </w:p>
    <w:p w14:paraId="23A304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2094</w:t>
      </w:r>
    </w:p>
    <w:p w14:paraId="3FFF465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2095</w:t>
      </w:r>
    </w:p>
    <w:p w14:paraId="3F3960B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2095</w:t>
      </w:r>
    </w:p>
    <w:p w14:paraId="173F93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2096</w:t>
      </w:r>
    </w:p>
    <w:p w14:paraId="7D0EA6A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2097</w:t>
      </w:r>
    </w:p>
    <w:p w14:paraId="361D475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2097</w:t>
      </w:r>
    </w:p>
    <w:p w14:paraId="1C469E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2098</w:t>
      </w:r>
    </w:p>
    <w:p w14:paraId="5C32390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2099</w:t>
      </w:r>
    </w:p>
    <w:p w14:paraId="0DC256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2099</w:t>
      </w:r>
    </w:p>
    <w:p w14:paraId="736A08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2100</w:t>
      </w:r>
    </w:p>
    <w:p w14:paraId="45C2E01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2101</w:t>
      </w:r>
    </w:p>
    <w:p w14:paraId="601AB8D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2101</w:t>
      </w:r>
    </w:p>
    <w:p w14:paraId="7C316F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2103</w:t>
      </w:r>
    </w:p>
    <w:p w14:paraId="0F9E2D4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2103</w:t>
      </w:r>
    </w:p>
    <w:p w14:paraId="423B161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2103</w:t>
      </w:r>
    </w:p>
    <w:p w14:paraId="6FCA62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2106</w:t>
      </w:r>
    </w:p>
    <w:p w14:paraId="4240A11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2106</w:t>
      </w:r>
    </w:p>
    <w:p w14:paraId="446FD3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2106</w:t>
      </w:r>
    </w:p>
    <w:p w14:paraId="111A7C8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2109</w:t>
      </w:r>
    </w:p>
    <w:p w14:paraId="40275D5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2109</w:t>
      </w:r>
    </w:p>
    <w:p w14:paraId="4133E1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2109</w:t>
      </w:r>
    </w:p>
    <w:p w14:paraId="7E57A1A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2112</w:t>
      </w:r>
    </w:p>
    <w:p w14:paraId="02E2BEC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2112</w:t>
      </w:r>
    </w:p>
    <w:p w14:paraId="4FBE544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2112</w:t>
      </w:r>
    </w:p>
    <w:p w14:paraId="53B3FC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2112</w:t>
      </w:r>
    </w:p>
    <w:p w14:paraId="3ADDB5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2114</w:t>
      </w:r>
    </w:p>
    <w:p w14:paraId="669AB55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TDD-TDD Inter-frequency event triggered reporting when DRX is used under fading propagation conditions in synchronous cells</w:t>
      </w:r>
      <w:r>
        <w:tab/>
        <w:t>2114</w:t>
      </w:r>
    </w:p>
    <w:p w14:paraId="582BF16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2114</w:t>
      </w:r>
    </w:p>
    <w:p w14:paraId="28D8964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2117</w:t>
      </w:r>
    </w:p>
    <w:p w14:paraId="1809A21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2117</w:t>
      </w:r>
    </w:p>
    <w:p w14:paraId="449C421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2117</w:t>
      </w:r>
    </w:p>
    <w:p w14:paraId="399F6D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2119</w:t>
      </w:r>
    </w:p>
    <w:p w14:paraId="3441537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</w:t>
      </w:r>
      <w:r w:rsidRPr="00744A7A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44A7A">
        <w:rPr>
          <w:lang w:val="en-US"/>
        </w:rPr>
        <w:t>using autonomous gaps</w:t>
      </w:r>
      <w:r>
        <w:tab/>
        <w:t>2120</w:t>
      </w:r>
    </w:p>
    <w:p w14:paraId="492B96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</w:t>
      </w:r>
      <w:r w:rsidRPr="00744A7A">
        <w:rPr>
          <w:snapToGrid w:val="0"/>
          <w:lang w:eastAsia="zh-CN"/>
        </w:rPr>
        <w:t>4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2120</w:t>
      </w:r>
    </w:p>
    <w:p w14:paraId="282690C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</w:t>
      </w:r>
      <w:r w:rsidRPr="00744A7A">
        <w:rPr>
          <w:snapToGrid w:val="0"/>
          <w:lang w:eastAsia="zh-CN"/>
        </w:rPr>
        <w:t>4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2122</w:t>
      </w:r>
    </w:p>
    <w:p w14:paraId="6A8D427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</w:t>
      </w:r>
      <w:r w:rsidRPr="00744A7A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744A7A">
        <w:rPr>
          <w:lang w:val="en-US"/>
        </w:rPr>
        <w:t>using autonomous gaps</w:t>
      </w:r>
      <w:r w:rsidRPr="00744A7A">
        <w:rPr>
          <w:lang w:val="en-US" w:eastAsia="zh-CN"/>
        </w:rPr>
        <w:t xml:space="preserve"> with DRX</w:t>
      </w:r>
      <w:r>
        <w:tab/>
        <w:t>2123</w:t>
      </w:r>
    </w:p>
    <w:p w14:paraId="483C9C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</w:t>
      </w:r>
      <w:r w:rsidRPr="00744A7A">
        <w:rPr>
          <w:snapToGrid w:val="0"/>
          <w:lang w:eastAsia="zh-CN"/>
        </w:rPr>
        <w:t>5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2123</w:t>
      </w:r>
    </w:p>
    <w:p w14:paraId="585004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</w:t>
      </w:r>
      <w:r w:rsidRPr="00744A7A">
        <w:rPr>
          <w:snapToGrid w:val="0"/>
          <w:lang w:eastAsia="zh-CN"/>
        </w:rPr>
        <w:t>5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2125</w:t>
      </w:r>
    </w:p>
    <w:p w14:paraId="10D8E6A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2125</w:t>
      </w:r>
    </w:p>
    <w:p w14:paraId="6C15CB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A.8.4.</w:t>
      </w:r>
      <w:r w:rsidRPr="00744A7A">
        <w:rPr>
          <w:rFonts w:cs="v4.2.0"/>
          <w:snapToGrid w:val="0"/>
          <w:lang w:eastAsia="zh-CN"/>
        </w:rPr>
        <w:t>6</w:t>
      </w:r>
      <w:r w:rsidRPr="00744A7A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2125</w:t>
      </w:r>
    </w:p>
    <w:p w14:paraId="1B3DC1A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A.8.4.</w:t>
      </w:r>
      <w:r w:rsidRPr="00744A7A">
        <w:rPr>
          <w:rFonts w:cs="v4.2.0"/>
          <w:snapToGrid w:val="0"/>
          <w:lang w:eastAsia="zh-CN"/>
        </w:rPr>
        <w:t>6</w:t>
      </w:r>
      <w:r w:rsidRPr="00744A7A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2126</w:t>
      </w:r>
    </w:p>
    <w:p w14:paraId="2B3A18A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2126</w:t>
      </w:r>
    </w:p>
    <w:p w14:paraId="6ED180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2126</w:t>
      </w:r>
    </w:p>
    <w:p w14:paraId="764953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2130</w:t>
      </w:r>
    </w:p>
    <w:p w14:paraId="7622F3F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2130</w:t>
      </w:r>
    </w:p>
    <w:p w14:paraId="35F62A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4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8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2130</w:t>
      </w:r>
    </w:p>
    <w:p w14:paraId="3FD73B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4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8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2133</w:t>
      </w:r>
    </w:p>
    <w:p w14:paraId="3F22AC3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2133</w:t>
      </w:r>
    </w:p>
    <w:p w14:paraId="3034BD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2133</w:t>
      </w:r>
    </w:p>
    <w:p w14:paraId="7251E3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2138</w:t>
      </w:r>
    </w:p>
    <w:p w14:paraId="4A81D3A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2138</w:t>
      </w:r>
    </w:p>
    <w:p w14:paraId="71A28A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2138</w:t>
      </w:r>
    </w:p>
    <w:p w14:paraId="03A698F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2140</w:t>
      </w:r>
    </w:p>
    <w:p w14:paraId="2946723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2140</w:t>
      </w:r>
    </w:p>
    <w:p w14:paraId="0E98EDA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2140</w:t>
      </w:r>
    </w:p>
    <w:p w14:paraId="1BE18C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2142</w:t>
      </w:r>
    </w:p>
    <w:p w14:paraId="36E5BD6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2142</w:t>
      </w:r>
    </w:p>
    <w:p w14:paraId="26A0A8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2142</w:t>
      </w:r>
    </w:p>
    <w:p w14:paraId="7C6C652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2144</w:t>
      </w:r>
    </w:p>
    <w:p w14:paraId="657072C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2145</w:t>
      </w:r>
    </w:p>
    <w:p w14:paraId="25F074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2145</w:t>
      </w:r>
    </w:p>
    <w:p w14:paraId="14A285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2146</w:t>
      </w:r>
    </w:p>
    <w:p w14:paraId="39F5BA7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2147</w:t>
      </w:r>
    </w:p>
    <w:p w14:paraId="22FF18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2147</w:t>
      </w:r>
    </w:p>
    <w:p w14:paraId="2F5D07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2149</w:t>
      </w:r>
    </w:p>
    <w:p w14:paraId="1EE927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2149</w:t>
      </w:r>
    </w:p>
    <w:p w14:paraId="7190134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2149</w:t>
      </w:r>
    </w:p>
    <w:p w14:paraId="3F3F89C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</w:t>
      </w:r>
      <w:r>
        <w:tab/>
        <w:t>2152</w:t>
      </w:r>
    </w:p>
    <w:p w14:paraId="0395067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FDD - UTRAN FDD Measurements</w:t>
      </w:r>
      <w:r>
        <w:tab/>
        <w:t>2152</w:t>
      </w:r>
    </w:p>
    <w:p w14:paraId="0724AF3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 - UTRAN FDD event triggered reporting under fading propagation conditions</w:t>
      </w:r>
      <w:r>
        <w:tab/>
        <w:t>2152</w:t>
      </w:r>
    </w:p>
    <w:p w14:paraId="2561764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2152</w:t>
      </w:r>
    </w:p>
    <w:p w14:paraId="2702E0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2154</w:t>
      </w:r>
    </w:p>
    <w:p w14:paraId="346C5C0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2154</w:t>
      </w:r>
    </w:p>
    <w:p w14:paraId="3C127EB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2154</w:t>
      </w:r>
    </w:p>
    <w:p w14:paraId="2C93D8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2156</w:t>
      </w:r>
    </w:p>
    <w:p w14:paraId="3EEA10B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FDD-UTRAN FDD event triggered reporting when DRX is used under fading propagation conditions</w:t>
      </w:r>
      <w:r>
        <w:tab/>
        <w:t>2156</w:t>
      </w:r>
    </w:p>
    <w:p w14:paraId="348F5AB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2156</w:t>
      </w:r>
    </w:p>
    <w:p w14:paraId="7A975D4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2159</w:t>
      </w:r>
    </w:p>
    <w:p w14:paraId="1BE2DF0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2159</w:t>
      </w:r>
    </w:p>
    <w:p w14:paraId="69933F8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2159</w:t>
      </w:r>
    </w:p>
    <w:p w14:paraId="50F9D18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2161</w:t>
      </w:r>
    </w:p>
    <w:p w14:paraId="1AE8D31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2161</w:t>
      </w:r>
    </w:p>
    <w:p w14:paraId="70F6A3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A.8.5.</w:t>
      </w:r>
      <w:r w:rsidRPr="00744A7A">
        <w:rPr>
          <w:snapToGrid w:val="0"/>
          <w:lang w:eastAsia="zh-CN"/>
        </w:rPr>
        <w:t>5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2161</w:t>
      </w:r>
    </w:p>
    <w:p w14:paraId="40F2C0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A.8.5.</w:t>
      </w:r>
      <w:r w:rsidRPr="00744A7A">
        <w:rPr>
          <w:snapToGrid w:val="0"/>
          <w:lang w:eastAsia="zh-CN"/>
        </w:rPr>
        <w:t>5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2164</w:t>
      </w:r>
    </w:p>
    <w:p w14:paraId="3BBE8B3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2164</w:t>
      </w:r>
    </w:p>
    <w:p w14:paraId="17EF84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2164</w:t>
      </w:r>
    </w:p>
    <w:p w14:paraId="5AB3C7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2165</w:t>
      </w:r>
    </w:p>
    <w:p w14:paraId="3E08D6C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2166</w:t>
      </w:r>
    </w:p>
    <w:p w14:paraId="7423DB9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2166</w:t>
      </w:r>
    </w:p>
    <w:p w14:paraId="1EAD22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2166</w:t>
      </w:r>
    </w:p>
    <w:p w14:paraId="72FE3F8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2166</w:t>
      </w:r>
    </w:p>
    <w:p w14:paraId="1ED7FC9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2166</w:t>
      </w:r>
    </w:p>
    <w:p w14:paraId="5F0282C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2169</w:t>
      </w:r>
    </w:p>
    <w:p w14:paraId="7E5FD62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/>
        </w:rPr>
        <w:t>E-UTRAN TDD - UTRAN FDD Measurements</w:t>
      </w:r>
      <w:r>
        <w:tab/>
        <w:t>2169</w:t>
      </w:r>
    </w:p>
    <w:p w14:paraId="3DA8339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lastRenderedPageBreak/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TDD - UTRAN FDD event triggered reporting under fading propagation conditions</w:t>
      </w:r>
      <w:r>
        <w:tab/>
        <w:t>2169</w:t>
      </w:r>
    </w:p>
    <w:p w14:paraId="78CF3C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2169</w:t>
      </w:r>
    </w:p>
    <w:p w14:paraId="41616E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2171</w:t>
      </w:r>
    </w:p>
    <w:p w14:paraId="51EA16C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2171</w:t>
      </w:r>
    </w:p>
    <w:p w14:paraId="1C779F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2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2171</w:t>
      </w:r>
    </w:p>
    <w:p w14:paraId="343318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6.2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2174</w:t>
      </w:r>
    </w:p>
    <w:p w14:paraId="272DEE7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2174</w:t>
      </w:r>
    </w:p>
    <w:p w14:paraId="2822BD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2174</w:t>
      </w:r>
    </w:p>
    <w:p w14:paraId="57BA6E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2177</w:t>
      </w:r>
    </w:p>
    <w:p w14:paraId="263ECC4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2177</w:t>
      </w:r>
    </w:p>
    <w:p w14:paraId="522F60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</w:t>
      </w:r>
      <w:r w:rsidRPr="00744A7A">
        <w:rPr>
          <w:rFonts w:cs="v4.2.0"/>
          <w:lang w:eastAsia="zh-CN"/>
        </w:rPr>
        <w:t>7</w:t>
      </w:r>
      <w:r w:rsidRPr="00744A7A">
        <w:rPr>
          <w:rFonts w:cs="v4.2.0"/>
        </w:rPr>
        <w:t>.</w:t>
      </w:r>
      <w:r w:rsidRPr="00744A7A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</w:t>
      </w:r>
      <w:r w:rsidRPr="00744A7A">
        <w:rPr>
          <w:rFonts w:cs="v4.2.0"/>
          <w:lang w:eastAsia="zh-CN"/>
        </w:rPr>
        <w:t>N</w:t>
      </w:r>
      <w:r w:rsidRPr="00744A7A">
        <w:rPr>
          <w:rFonts w:cs="v4.2.0"/>
        </w:rPr>
        <w:t xml:space="preserve"> TDD to UTRA</w:t>
      </w:r>
      <w:r w:rsidRPr="00744A7A">
        <w:rPr>
          <w:rFonts w:cs="v4.2.0"/>
          <w:lang w:eastAsia="zh-CN"/>
        </w:rPr>
        <w:t>N</w:t>
      </w:r>
      <w:r w:rsidRPr="00744A7A">
        <w:rPr>
          <w:rFonts w:cs="v4.2.0"/>
        </w:rPr>
        <w:t xml:space="preserve"> TDD cell search under fading propagation conditions</w:t>
      </w:r>
      <w:r>
        <w:tab/>
        <w:t>2177</w:t>
      </w:r>
    </w:p>
    <w:p w14:paraId="7E88F0B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</w:t>
      </w:r>
      <w:r w:rsidRPr="00744A7A">
        <w:rPr>
          <w:rFonts w:cs="v4.2.0"/>
          <w:lang w:eastAsia="zh-CN"/>
        </w:rPr>
        <w:t>7</w:t>
      </w:r>
      <w:r w:rsidRPr="00744A7A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Purpose and Environment</w:t>
      </w:r>
      <w:r>
        <w:tab/>
        <w:t>2177</w:t>
      </w:r>
    </w:p>
    <w:p w14:paraId="668784E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</w:t>
      </w:r>
      <w:r w:rsidRPr="00744A7A">
        <w:rPr>
          <w:rFonts w:cs="v4.2.0"/>
          <w:lang w:eastAsia="zh-CN"/>
        </w:rPr>
        <w:t>7</w:t>
      </w:r>
      <w:r w:rsidRPr="00744A7A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Void</w:t>
      </w:r>
      <w:r>
        <w:tab/>
        <w:t>2177</w:t>
      </w:r>
    </w:p>
    <w:p w14:paraId="7803806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2177</w:t>
      </w:r>
    </w:p>
    <w:p w14:paraId="396165A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2179</w:t>
      </w:r>
    </w:p>
    <w:p w14:paraId="688686A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</w:t>
      </w:r>
      <w:r w:rsidRPr="00744A7A">
        <w:rPr>
          <w:rFonts w:cs="v4.2.0"/>
          <w:lang w:eastAsia="zh-CN"/>
        </w:rPr>
        <w:t>7</w:t>
      </w:r>
      <w:r w:rsidRPr="00744A7A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Requirements</w:t>
      </w:r>
      <w:r>
        <w:tab/>
        <w:t>2179</w:t>
      </w:r>
    </w:p>
    <w:p w14:paraId="0BE952B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</w:t>
      </w:r>
      <w:r w:rsidRPr="00744A7A">
        <w:rPr>
          <w:rFonts w:cs="v4.2.0"/>
          <w:lang w:eastAsia="zh-CN"/>
        </w:rPr>
        <w:t>7</w:t>
      </w:r>
      <w:r w:rsidRPr="00744A7A">
        <w:rPr>
          <w:rFonts w:cs="v4.2.0"/>
        </w:rPr>
        <w:t>.1.</w:t>
      </w:r>
      <w:r w:rsidRPr="00744A7A">
        <w:rPr>
          <w:rFonts w:cs="v4.2.0"/>
          <w:lang w:eastAsia="zh-CN"/>
        </w:rPr>
        <w:t>2</w:t>
      </w:r>
      <w:r w:rsidRPr="00744A7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Void</w:t>
      </w:r>
      <w:r>
        <w:tab/>
        <w:t>2179</w:t>
      </w:r>
    </w:p>
    <w:p w14:paraId="1118303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2179</w:t>
      </w:r>
    </w:p>
    <w:p w14:paraId="67FDBA9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</w:t>
      </w:r>
      <w:r w:rsidRPr="00744A7A">
        <w:rPr>
          <w:rFonts w:cs="v4.2.0"/>
          <w:lang w:eastAsia="zh-CN"/>
        </w:rPr>
        <w:t>7</w:t>
      </w:r>
      <w:r w:rsidRPr="00744A7A">
        <w:rPr>
          <w:rFonts w:cs="v4.2.0"/>
        </w:rPr>
        <w:t>.1.</w:t>
      </w:r>
      <w:r w:rsidRPr="00744A7A">
        <w:rPr>
          <w:rFonts w:cs="v4.2.0"/>
          <w:lang w:eastAsia="zh-CN"/>
        </w:rPr>
        <w:t>2</w:t>
      </w:r>
      <w:r w:rsidRPr="00744A7A">
        <w:rPr>
          <w:rFonts w:cs="v4.2.0"/>
        </w:rPr>
        <w:t>.</w:t>
      </w:r>
      <w:r w:rsidRPr="00744A7A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lang w:eastAsia="zh-CN"/>
        </w:rPr>
        <w:t>Void</w:t>
      </w:r>
      <w:r>
        <w:tab/>
        <w:t>2179</w:t>
      </w:r>
    </w:p>
    <w:p w14:paraId="0BEC173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2179</w:t>
      </w:r>
    </w:p>
    <w:p w14:paraId="7B42483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2179</w:t>
      </w:r>
    </w:p>
    <w:p w14:paraId="38D9D75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2182</w:t>
      </w:r>
    </w:p>
    <w:p w14:paraId="1826678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2183</w:t>
      </w:r>
    </w:p>
    <w:p w14:paraId="145EF1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</w:t>
      </w:r>
      <w:r w:rsidRPr="00744A7A">
        <w:rPr>
          <w:rFonts w:cs="v4.2.0"/>
          <w:snapToGrid w:val="0"/>
          <w:lang w:eastAsia="zh-CN"/>
        </w:rPr>
        <w:t>7</w:t>
      </w:r>
      <w:r w:rsidRPr="00744A7A">
        <w:rPr>
          <w:rFonts w:cs="v4.2.0"/>
          <w:snapToGrid w:val="0"/>
        </w:rPr>
        <w:t>.</w:t>
      </w:r>
      <w:r w:rsidRPr="00744A7A">
        <w:rPr>
          <w:rFonts w:cs="v4.2.0"/>
          <w:snapToGrid w:val="0"/>
          <w:lang w:eastAsia="zh-CN"/>
        </w:rPr>
        <w:t>3</w:t>
      </w:r>
      <w:r w:rsidRPr="00744A7A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2183</w:t>
      </w:r>
    </w:p>
    <w:p w14:paraId="19656E9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</w:t>
      </w:r>
      <w:r w:rsidRPr="00744A7A">
        <w:rPr>
          <w:rFonts w:cs="v4.2.0"/>
          <w:snapToGrid w:val="0"/>
          <w:lang w:eastAsia="zh-CN"/>
        </w:rPr>
        <w:t>7</w:t>
      </w:r>
      <w:r w:rsidRPr="00744A7A">
        <w:rPr>
          <w:rFonts w:cs="v4.2.0"/>
          <w:snapToGrid w:val="0"/>
        </w:rPr>
        <w:t>.</w:t>
      </w:r>
      <w:r w:rsidRPr="00744A7A">
        <w:rPr>
          <w:rFonts w:cs="v4.2.0"/>
          <w:snapToGrid w:val="0"/>
          <w:lang w:eastAsia="zh-CN"/>
        </w:rPr>
        <w:t>3</w:t>
      </w:r>
      <w:r w:rsidRPr="00744A7A">
        <w:rPr>
          <w:rFonts w:cs="v4.2.0"/>
          <w:snapToGrid w:val="0"/>
        </w:rPr>
        <w:t>.</w:t>
      </w:r>
      <w:r w:rsidRPr="00744A7A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</w:t>
      </w:r>
      <w:r w:rsidRPr="00744A7A">
        <w:rPr>
          <w:rFonts w:cs="v4.2.0"/>
          <w:snapToGrid w:val="0"/>
          <w:lang w:eastAsia="zh-CN"/>
        </w:rPr>
        <w:t>arameters</w:t>
      </w:r>
      <w:r>
        <w:tab/>
        <w:t>2183</w:t>
      </w:r>
    </w:p>
    <w:p w14:paraId="63504B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</w:t>
      </w:r>
      <w:r w:rsidRPr="00744A7A">
        <w:rPr>
          <w:rFonts w:cs="v4.2.0"/>
          <w:snapToGrid w:val="0"/>
          <w:lang w:eastAsia="zh-CN"/>
        </w:rPr>
        <w:t>7</w:t>
      </w:r>
      <w:r w:rsidRPr="00744A7A">
        <w:rPr>
          <w:rFonts w:cs="v4.2.0"/>
          <w:snapToGrid w:val="0"/>
        </w:rPr>
        <w:t>.</w:t>
      </w:r>
      <w:r w:rsidRPr="00744A7A">
        <w:rPr>
          <w:rFonts w:cs="v4.2.0"/>
          <w:snapToGrid w:val="0"/>
          <w:lang w:eastAsia="zh-CN"/>
        </w:rPr>
        <w:t>3</w:t>
      </w:r>
      <w:r w:rsidRPr="00744A7A">
        <w:rPr>
          <w:rFonts w:cs="v4.2.0"/>
          <w:snapToGrid w:val="0"/>
        </w:rPr>
        <w:t>.</w:t>
      </w:r>
      <w:r w:rsidRPr="00744A7A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2184</w:t>
      </w:r>
    </w:p>
    <w:p w14:paraId="1A6B8E9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2185</w:t>
      </w:r>
    </w:p>
    <w:p w14:paraId="2B4ADE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7</w:t>
      </w:r>
      <w:r w:rsidRPr="00744A7A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2185</w:t>
      </w:r>
    </w:p>
    <w:p w14:paraId="7258CA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7</w:t>
      </w:r>
      <w:r w:rsidRPr="00744A7A">
        <w:rPr>
          <w:snapToGrid w:val="0"/>
        </w:rPr>
        <w:t>.4.</w:t>
      </w:r>
      <w:r w:rsidRPr="00744A7A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2187</w:t>
      </w:r>
    </w:p>
    <w:p w14:paraId="5355CFA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2187</w:t>
      </w:r>
    </w:p>
    <w:p w14:paraId="1E0B1D7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7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5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2187</w:t>
      </w:r>
    </w:p>
    <w:p w14:paraId="2B755C9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506E770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2189</w:t>
      </w:r>
    </w:p>
    <w:p w14:paraId="38D8534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2189</w:t>
      </w:r>
    </w:p>
    <w:p w14:paraId="5DFEC20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2189</w:t>
      </w:r>
    </w:p>
    <w:p w14:paraId="116733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2192</w:t>
      </w:r>
    </w:p>
    <w:p w14:paraId="3F3394B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2192</w:t>
      </w:r>
    </w:p>
    <w:p w14:paraId="38DC9D9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 – GSM event triggered reporting in AWGN</w:t>
      </w:r>
      <w:r>
        <w:tab/>
        <w:t>2192</w:t>
      </w:r>
    </w:p>
    <w:p w14:paraId="0296D91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2192</w:t>
      </w:r>
    </w:p>
    <w:p w14:paraId="701401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2194</w:t>
      </w:r>
    </w:p>
    <w:p w14:paraId="4A99E8F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FDD-GSM event triggered reporting when DRX is used in AWGN</w:t>
      </w:r>
      <w:r>
        <w:tab/>
        <w:t>2194</w:t>
      </w:r>
    </w:p>
    <w:p w14:paraId="0D8C1C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2194</w:t>
      </w:r>
    </w:p>
    <w:p w14:paraId="5323F9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2196</w:t>
      </w:r>
    </w:p>
    <w:p w14:paraId="2639869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2197</w:t>
      </w:r>
    </w:p>
    <w:p w14:paraId="07EC62F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2197</w:t>
      </w:r>
    </w:p>
    <w:p w14:paraId="129D3B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2198</w:t>
      </w:r>
    </w:p>
    <w:p w14:paraId="3505552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val="sv-SE"/>
        </w:rPr>
        <w:t>A.8</w:t>
      </w:r>
      <w:r w:rsidRPr="00744A7A">
        <w:rPr>
          <w:lang w:val="sv-SE"/>
        </w:rPr>
        <w:t>.</w:t>
      </w:r>
      <w:r w:rsidRPr="00744A7A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sv-SE" w:eastAsia="zh-CN"/>
        </w:rPr>
        <w:t>E-UTRAN F</w:t>
      </w:r>
      <w:r w:rsidRPr="00744A7A">
        <w:rPr>
          <w:lang w:val="sv-SE"/>
        </w:rPr>
        <w:t>DD</w:t>
      </w:r>
      <w:r w:rsidRPr="00744A7A">
        <w:rPr>
          <w:lang w:val="sv-SE" w:eastAsia="zh-CN"/>
        </w:rPr>
        <w:t xml:space="preserve"> </w:t>
      </w:r>
      <w:r w:rsidRPr="00744A7A">
        <w:rPr>
          <w:lang w:val="sv-SE"/>
        </w:rPr>
        <w:t>-</w:t>
      </w:r>
      <w:r w:rsidRPr="00744A7A">
        <w:rPr>
          <w:lang w:val="sv-SE" w:eastAsia="zh-CN"/>
        </w:rPr>
        <w:t xml:space="preserve"> UTRAN T</w:t>
      </w:r>
      <w:r w:rsidRPr="00744A7A">
        <w:rPr>
          <w:lang w:val="sv-SE"/>
        </w:rPr>
        <w:t>DD measurements</w:t>
      </w:r>
      <w:r>
        <w:tab/>
        <w:t>2199</w:t>
      </w:r>
    </w:p>
    <w:p w14:paraId="28A14FF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</w:t>
      </w:r>
      <w:r w:rsidRPr="00744A7A">
        <w:rPr>
          <w:rFonts w:cs="v4.2.0"/>
          <w:lang w:eastAsia="zh-CN"/>
        </w:rPr>
        <w:t>9</w:t>
      </w:r>
      <w:r w:rsidRPr="00744A7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744A7A">
        <w:rPr>
          <w:rFonts w:cs="v4.2.0"/>
        </w:rPr>
        <w:t xml:space="preserve"> </w:t>
      </w:r>
      <w:r w:rsidRPr="00744A7A">
        <w:rPr>
          <w:rFonts w:cs="v4.2.0"/>
          <w:lang w:eastAsia="zh-CN"/>
        </w:rPr>
        <w:t>e</w:t>
      </w:r>
      <w:r w:rsidRPr="00744A7A">
        <w:rPr>
          <w:rFonts w:cs="v4.2.0"/>
        </w:rPr>
        <w:t>vent triggered reporting in fading propagation conditions</w:t>
      </w:r>
      <w:r>
        <w:tab/>
        <w:t>2199</w:t>
      </w:r>
    </w:p>
    <w:p w14:paraId="4F85FF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</w:t>
      </w:r>
      <w:r w:rsidRPr="00744A7A">
        <w:rPr>
          <w:rFonts w:cs="v4.2.0"/>
          <w:snapToGrid w:val="0"/>
          <w:lang w:eastAsia="zh-CN"/>
        </w:rPr>
        <w:t>9</w:t>
      </w:r>
      <w:r w:rsidRPr="00744A7A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2199</w:t>
      </w:r>
    </w:p>
    <w:p w14:paraId="629DA3B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</w:t>
      </w:r>
      <w:r w:rsidRPr="00744A7A">
        <w:rPr>
          <w:rFonts w:cs="v4.2.0"/>
          <w:snapToGrid w:val="0"/>
          <w:lang w:eastAsia="zh-CN"/>
        </w:rPr>
        <w:t>9</w:t>
      </w:r>
      <w:r w:rsidRPr="00744A7A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2200</w:t>
      </w:r>
    </w:p>
    <w:p w14:paraId="549DCA0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</w:t>
      </w:r>
      <w:r w:rsidRPr="00744A7A">
        <w:rPr>
          <w:rFonts w:cs="v4.2.0"/>
          <w:lang w:eastAsia="zh-CN"/>
        </w:rPr>
        <w:t>9</w:t>
      </w:r>
      <w:r w:rsidRPr="00744A7A">
        <w:rPr>
          <w:rFonts w:cs="v4.2.0"/>
        </w:rPr>
        <w:t>.</w:t>
      </w:r>
      <w:r w:rsidRPr="00744A7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</w:t>
      </w:r>
      <w:r w:rsidRPr="00744A7A">
        <w:rPr>
          <w:rFonts w:cs="v4.2.0"/>
          <w:lang w:eastAsia="zh-CN"/>
        </w:rPr>
        <w:t>N</w:t>
      </w:r>
      <w:r w:rsidRPr="00744A7A">
        <w:rPr>
          <w:rFonts w:cs="v4.2.0"/>
        </w:rPr>
        <w:t xml:space="preserve"> </w:t>
      </w:r>
      <w:r w:rsidRPr="00744A7A">
        <w:rPr>
          <w:rFonts w:cs="v4.2.0"/>
          <w:lang w:eastAsia="zh-CN"/>
        </w:rPr>
        <w:t>F</w:t>
      </w:r>
      <w:r w:rsidRPr="00744A7A">
        <w:rPr>
          <w:rFonts w:cs="v4.2.0"/>
        </w:rPr>
        <w:t xml:space="preserve">DD </w:t>
      </w:r>
      <w:r w:rsidRPr="00744A7A">
        <w:rPr>
          <w:rFonts w:cs="v4.2.0"/>
          <w:lang w:eastAsia="zh-CN"/>
        </w:rPr>
        <w:t xml:space="preserve">- </w:t>
      </w:r>
      <w:r w:rsidRPr="00744A7A">
        <w:rPr>
          <w:rFonts w:cs="v4.2.0"/>
        </w:rPr>
        <w:t>UTRA</w:t>
      </w:r>
      <w:r w:rsidRPr="00744A7A">
        <w:rPr>
          <w:rFonts w:cs="v4.2.0"/>
          <w:lang w:eastAsia="zh-CN"/>
        </w:rPr>
        <w:t>N</w:t>
      </w:r>
      <w:r w:rsidRPr="00744A7A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2201</w:t>
      </w:r>
    </w:p>
    <w:p w14:paraId="445BD9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2201</w:t>
      </w:r>
    </w:p>
    <w:p w14:paraId="12C4A7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2203</w:t>
      </w:r>
    </w:p>
    <w:p w14:paraId="1D6A08F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TDD – GSM Measurements</w:t>
      </w:r>
      <w:r>
        <w:tab/>
        <w:t>2203</w:t>
      </w:r>
    </w:p>
    <w:p w14:paraId="07E76AA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2203</w:t>
      </w:r>
    </w:p>
    <w:p w14:paraId="53F2C6C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2203</w:t>
      </w:r>
    </w:p>
    <w:p w14:paraId="23C1B3A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2204</w:t>
      </w:r>
    </w:p>
    <w:p w14:paraId="5915562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2205</w:t>
      </w:r>
    </w:p>
    <w:p w14:paraId="2296B2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lastRenderedPageBreak/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2205</w:t>
      </w:r>
    </w:p>
    <w:p w14:paraId="0A55D81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2207</w:t>
      </w:r>
    </w:p>
    <w:p w14:paraId="1A4E87C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A.</w:t>
      </w:r>
      <w:r>
        <w:t>8.</w:t>
      </w:r>
      <w:r w:rsidRPr="00744A7A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Monitoring of Multiple Layers</w:t>
      </w:r>
      <w:r>
        <w:tab/>
        <w:t>2207</w:t>
      </w:r>
    </w:p>
    <w:p w14:paraId="51BB85F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2207</w:t>
      </w:r>
    </w:p>
    <w:p w14:paraId="220FB9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2207</w:t>
      </w:r>
    </w:p>
    <w:p w14:paraId="505A184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2209</w:t>
      </w:r>
    </w:p>
    <w:p w14:paraId="2B62DA4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2210</w:t>
      </w:r>
    </w:p>
    <w:p w14:paraId="0A5B9D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2210</w:t>
      </w:r>
    </w:p>
    <w:p w14:paraId="77B204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2211</w:t>
      </w:r>
    </w:p>
    <w:p w14:paraId="0371253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E-UTRAN FDD-FDD Inter-frequency and UTRAN FDD event triggered reporting under fading propagation conditions</w:t>
      </w:r>
      <w:r>
        <w:tab/>
        <w:t>2212</w:t>
      </w:r>
    </w:p>
    <w:p w14:paraId="26AE93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2212</w:t>
      </w:r>
    </w:p>
    <w:p w14:paraId="1265A5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2214</w:t>
      </w:r>
    </w:p>
    <w:p w14:paraId="6083624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2214</w:t>
      </w:r>
    </w:p>
    <w:p w14:paraId="2B5EE9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2214</w:t>
      </w:r>
    </w:p>
    <w:p w14:paraId="7342288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2217</w:t>
      </w:r>
    </w:p>
    <w:p w14:paraId="4C18C8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Combined E-UTRAN FDD – E-UTRA FDD and GSM cell search. E-UTRA cells in fading; GSM cell in static propagation conditions</w:t>
      </w:r>
      <w:r>
        <w:tab/>
        <w:t>2217</w:t>
      </w:r>
    </w:p>
    <w:p w14:paraId="6DC3AAE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2217</w:t>
      </w:r>
    </w:p>
    <w:p w14:paraId="068144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2219</w:t>
      </w:r>
    </w:p>
    <w:p w14:paraId="28366C8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Combined E-UTRAN TDD – E-UTRA TDD and GSM cell search. E-UTRA cells in fading; GSM cell in static propagation conditions</w:t>
      </w:r>
      <w:r>
        <w:tab/>
        <w:t>2220</w:t>
      </w:r>
    </w:p>
    <w:p w14:paraId="4AEDA8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2220</w:t>
      </w:r>
    </w:p>
    <w:p w14:paraId="1A6102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2222</w:t>
      </w:r>
    </w:p>
    <w:p w14:paraId="16AEA43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2223</w:t>
      </w:r>
    </w:p>
    <w:p w14:paraId="44DEC7F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2223</w:t>
      </w:r>
    </w:p>
    <w:p w14:paraId="31AB385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2223</w:t>
      </w:r>
    </w:p>
    <w:p w14:paraId="109D05A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2227</w:t>
      </w:r>
    </w:p>
    <w:p w14:paraId="72EE72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2227</w:t>
      </w:r>
    </w:p>
    <w:p w14:paraId="40BC65E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2227</w:t>
      </w:r>
    </w:p>
    <w:p w14:paraId="169D83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2227</w:t>
      </w:r>
    </w:p>
    <w:p w14:paraId="33C389B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6F86789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2232</w:t>
      </w:r>
    </w:p>
    <w:p w14:paraId="14CDD7A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2232</w:t>
      </w:r>
    </w:p>
    <w:p w14:paraId="37D8145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2232</w:t>
      </w:r>
    </w:p>
    <w:p w14:paraId="779117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2238</w:t>
      </w:r>
    </w:p>
    <w:p w14:paraId="14334E2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2238</w:t>
      </w:r>
    </w:p>
    <w:p w14:paraId="0F49ED3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2238</w:t>
      </w:r>
    </w:p>
    <w:p w14:paraId="221CF4B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2243</w:t>
      </w:r>
    </w:p>
    <w:p w14:paraId="4BE43B9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2243</w:t>
      </w:r>
    </w:p>
    <w:p w14:paraId="0DCECB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2243</w:t>
      </w:r>
    </w:p>
    <w:p w14:paraId="515078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2248</w:t>
      </w:r>
    </w:p>
    <w:p w14:paraId="1721465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2248</w:t>
      </w:r>
    </w:p>
    <w:p w14:paraId="7294B9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2248</w:t>
      </w:r>
    </w:p>
    <w:p w14:paraId="4E8FA1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2253</w:t>
      </w:r>
    </w:p>
    <w:p w14:paraId="7724223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2253</w:t>
      </w:r>
    </w:p>
    <w:p w14:paraId="40413B3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2253</w:t>
      </w:r>
    </w:p>
    <w:p w14:paraId="2188D56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2258</w:t>
      </w:r>
    </w:p>
    <w:p w14:paraId="196F2A3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2258</w:t>
      </w:r>
    </w:p>
    <w:p w14:paraId="58B2F4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2258</w:t>
      </w:r>
    </w:p>
    <w:p w14:paraId="64610D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2263</w:t>
      </w:r>
    </w:p>
    <w:p w14:paraId="7A51B45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2263</w:t>
      </w:r>
    </w:p>
    <w:p w14:paraId="2B811A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2263</w:t>
      </w:r>
    </w:p>
    <w:p w14:paraId="12F4652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2268</w:t>
      </w:r>
    </w:p>
    <w:p w14:paraId="44D9407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2268</w:t>
      </w:r>
    </w:p>
    <w:p w14:paraId="5D8AF10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2268</w:t>
      </w:r>
    </w:p>
    <w:p w14:paraId="364D13D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14:paraId="45FF4D2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2273</w:t>
      </w:r>
    </w:p>
    <w:p w14:paraId="6E401C3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2273</w:t>
      </w:r>
    </w:p>
    <w:p w14:paraId="2C8799F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2278</w:t>
      </w:r>
    </w:p>
    <w:p w14:paraId="692B4C4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2278</w:t>
      </w:r>
    </w:p>
    <w:p w14:paraId="3D1B64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2278</w:t>
      </w:r>
    </w:p>
    <w:p w14:paraId="5EFA51C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2283</w:t>
      </w:r>
    </w:p>
    <w:p w14:paraId="441FF5B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2283</w:t>
      </w:r>
    </w:p>
    <w:p w14:paraId="19215C3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2283</w:t>
      </w:r>
    </w:p>
    <w:p w14:paraId="2FDABC4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2288</w:t>
      </w:r>
    </w:p>
    <w:p w14:paraId="7576195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2288</w:t>
      </w:r>
    </w:p>
    <w:p w14:paraId="4EB793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2288</w:t>
      </w:r>
    </w:p>
    <w:p w14:paraId="73B292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2293</w:t>
      </w:r>
    </w:p>
    <w:p w14:paraId="24B9D34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2293</w:t>
      </w:r>
    </w:p>
    <w:p w14:paraId="07EA0E8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2293</w:t>
      </w:r>
    </w:p>
    <w:p w14:paraId="393B0C9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2293</w:t>
      </w:r>
    </w:p>
    <w:p w14:paraId="295E7F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2298</w:t>
      </w:r>
    </w:p>
    <w:p w14:paraId="295E92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2298</w:t>
      </w:r>
    </w:p>
    <w:p w14:paraId="2C178B3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2298</w:t>
      </w:r>
    </w:p>
    <w:p w14:paraId="1E45B2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72D4FEB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2304</w:t>
      </w:r>
    </w:p>
    <w:p w14:paraId="703CCA2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2304</w:t>
      </w:r>
    </w:p>
    <w:p w14:paraId="67236CC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2304</w:t>
      </w:r>
    </w:p>
    <w:p w14:paraId="5510832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2304</w:t>
      </w:r>
    </w:p>
    <w:p w14:paraId="7583605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2311</w:t>
      </w:r>
    </w:p>
    <w:p w14:paraId="4C1454F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2311</w:t>
      </w:r>
    </w:p>
    <w:p w14:paraId="430C030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2311</w:t>
      </w:r>
    </w:p>
    <w:p w14:paraId="3EDC52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2317</w:t>
      </w:r>
    </w:p>
    <w:p w14:paraId="2565F07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2317</w:t>
      </w:r>
    </w:p>
    <w:p w14:paraId="52C7D3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2317</w:t>
      </w:r>
    </w:p>
    <w:p w14:paraId="570C01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2323</w:t>
      </w:r>
    </w:p>
    <w:p w14:paraId="0297AD3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2323</w:t>
      </w:r>
    </w:p>
    <w:p w14:paraId="0FDDEC9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4FC9C7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2329</w:t>
      </w:r>
    </w:p>
    <w:p w14:paraId="0AF4936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2329</w:t>
      </w:r>
    </w:p>
    <w:p w14:paraId="63C7214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2329</w:t>
      </w:r>
    </w:p>
    <w:p w14:paraId="69551C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2335</w:t>
      </w:r>
    </w:p>
    <w:p w14:paraId="012F735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2335</w:t>
      </w:r>
    </w:p>
    <w:p w14:paraId="14677A0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2335</w:t>
      </w:r>
    </w:p>
    <w:p w14:paraId="60C096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2341</w:t>
      </w:r>
    </w:p>
    <w:p w14:paraId="575BFC1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2341</w:t>
      </w:r>
    </w:p>
    <w:p w14:paraId="7EE3F4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2341</w:t>
      </w:r>
    </w:p>
    <w:p w14:paraId="0A183DD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2347</w:t>
      </w:r>
    </w:p>
    <w:p w14:paraId="5F0879E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2347</w:t>
      </w:r>
    </w:p>
    <w:p w14:paraId="633A74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2347</w:t>
      </w:r>
    </w:p>
    <w:p w14:paraId="549CF88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2353</w:t>
      </w:r>
    </w:p>
    <w:p w14:paraId="24F7680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2353</w:t>
      </w:r>
    </w:p>
    <w:p w14:paraId="425DA5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2353</w:t>
      </w:r>
    </w:p>
    <w:p w14:paraId="1DAC000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2359</w:t>
      </w:r>
    </w:p>
    <w:p w14:paraId="6A8ADBF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2359</w:t>
      </w:r>
    </w:p>
    <w:p w14:paraId="6C26A75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2359</w:t>
      </w:r>
    </w:p>
    <w:p w14:paraId="21EEAF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2365</w:t>
      </w:r>
    </w:p>
    <w:p w14:paraId="5CCC444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2365</w:t>
      </w:r>
    </w:p>
    <w:p w14:paraId="23636E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2365</w:t>
      </w:r>
    </w:p>
    <w:p w14:paraId="388556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2371</w:t>
      </w:r>
    </w:p>
    <w:p w14:paraId="6E64F25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2371</w:t>
      </w:r>
    </w:p>
    <w:p w14:paraId="31B162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7D2618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2377</w:t>
      </w:r>
    </w:p>
    <w:p w14:paraId="397FE0F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2377</w:t>
      </w:r>
    </w:p>
    <w:p w14:paraId="79E5982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2377</w:t>
      </w:r>
    </w:p>
    <w:p w14:paraId="7809F94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A.8.14.1</w:t>
      </w:r>
      <w:r w:rsidRPr="00744A7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2377</w:t>
      </w:r>
    </w:p>
    <w:p w14:paraId="31AC60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2379</w:t>
      </w:r>
    </w:p>
    <w:p w14:paraId="3CEE7F8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2379</w:t>
      </w:r>
    </w:p>
    <w:p w14:paraId="24A075C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2379</w:t>
      </w:r>
    </w:p>
    <w:p w14:paraId="3AD4260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2382</w:t>
      </w:r>
    </w:p>
    <w:p w14:paraId="77C4556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2382</w:t>
      </w:r>
    </w:p>
    <w:p w14:paraId="420D2F5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A.8.14.3.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 xml:space="preserve">Test </w:t>
      </w:r>
      <w:r w:rsidRPr="00744A7A">
        <w:rPr>
          <w:snapToGrid w:val="0"/>
          <w:lang w:eastAsia="zh-CN"/>
        </w:rPr>
        <w:t>Purpose and Environment</w:t>
      </w:r>
      <w:r>
        <w:tab/>
        <w:t>2382</w:t>
      </w:r>
    </w:p>
    <w:p w14:paraId="0EDE6E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2384</w:t>
      </w:r>
    </w:p>
    <w:p w14:paraId="0652752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2385</w:t>
      </w:r>
    </w:p>
    <w:p w14:paraId="2464569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2385</w:t>
      </w:r>
    </w:p>
    <w:p w14:paraId="3859E1E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2385</w:t>
      </w:r>
    </w:p>
    <w:p w14:paraId="6B3B291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2386</w:t>
      </w:r>
    </w:p>
    <w:p w14:paraId="57A5161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2386</w:t>
      </w:r>
    </w:p>
    <w:p w14:paraId="734DB1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15</w:t>
      </w:r>
      <w:r w:rsidRPr="00744A7A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2386</w:t>
      </w:r>
    </w:p>
    <w:p w14:paraId="06AE7E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15</w:t>
      </w:r>
      <w:r w:rsidRPr="00744A7A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2389</w:t>
      </w:r>
    </w:p>
    <w:p w14:paraId="6F4530F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2389</w:t>
      </w:r>
    </w:p>
    <w:p w14:paraId="4C7416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15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2389</w:t>
      </w:r>
    </w:p>
    <w:p w14:paraId="1CA12A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15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2391</w:t>
      </w:r>
    </w:p>
    <w:p w14:paraId="6DDA73F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2392</w:t>
      </w:r>
    </w:p>
    <w:p w14:paraId="709F3F6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2392</w:t>
      </w:r>
    </w:p>
    <w:p w14:paraId="2850B5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3B4B050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480DDA7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2394</w:t>
      </w:r>
    </w:p>
    <w:p w14:paraId="568365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09E6DC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7894844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2396</w:t>
      </w:r>
    </w:p>
    <w:p w14:paraId="74A2D84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2396</w:t>
      </w:r>
    </w:p>
    <w:p w14:paraId="264F0E4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16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2398</w:t>
      </w:r>
    </w:p>
    <w:p w14:paraId="41E2A8F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2399</w:t>
      </w:r>
    </w:p>
    <w:p w14:paraId="2F7894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2399</w:t>
      </w:r>
    </w:p>
    <w:p w14:paraId="3FE88F8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16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2400</w:t>
      </w:r>
    </w:p>
    <w:p w14:paraId="57D672B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2401</w:t>
      </w:r>
    </w:p>
    <w:p w14:paraId="58FB1C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2401</w:t>
      </w:r>
    </w:p>
    <w:p w14:paraId="34780B0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16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2402</w:t>
      </w:r>
    </w:p>
    <w:p w14:paraId="7C4B2F4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2403</w:t>
      </w:r>
    </w:p>
    <w:p w14:paraId="6B62AC8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2403</w:t>
      </w:r>
    </w:p>
    <w:p w14:paraId="4381DE8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16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2405</w:t>
      </w:r>
    </w:p>
    <w:p w14:paraId="6841F9D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2406</w:t>
      </w:r>
    </w:p>
    <w:p w14:paraId="461B8E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2A469B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14:paraId="71DA67A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2406</w:t>
      </w:r>
    </w:p>
    <w:p w14:paraId="62C8A8A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46FBB1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40CE3A4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2407</w:t>
      </w:r>
    </w:p>
    <w:p w14:paraId="429F9F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2407</w:t>
      </w:r>
    </w:p>
    <w:p w14:paraId="00C6F5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2408</w:t>
      </w:r>
    </w:p>
    <w:p w14:paraId="6BC713B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2408</w:t>
      </w:r>
    </w:p>
    <w:p w14:paraId="4F4D1A9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2408</w:t>
      </w:r>
    </w:p>
    <w:p w14:paraId="5C03066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2409</w:t>
      </w:r>
    </w:p>
    <w:p w14:paraId="7B1A541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2409</w:t>
      </w:r>
    </w:p>
    <w:p w14:paraId="3C1813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2409</w:t>
      </w:r>
    </w:p>
    <w:p w14:paraId="02B1E5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7DC0454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2410</w:t>
      </w:r>
    </w:p>
    <w:p w14:paraId="542FE7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2410</w:t>
      </w:r>
    </w:p>
    <w:p w14:paraId="4CE0719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5972A48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2411</w:t>
      </w:r>
    </w:p>
    <w:p w14:paraId="1E1F378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2411</w:t>
      </w:r>
    </w:p>
    <w:p w14:paraId="2EA2C1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34E7902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2412</w:t>
      </w:r>
    </w:p>
    <w:p w14:paraId="32919A1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2412</w:t>
      </w:r>
    </w:p>
    <w:p w14:paraId="16D0EBC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67F1E41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2412</w:t>
      </w:r>
    </w:p>
    <w:p w14:paraId="45C84C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2412</w:t>
      </w:r>
    </w:p>
    <w:p w14:paraId="3027E3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14:paraId="0550C9A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2413</w:t>
      </w:r>
    </w:p>
    <w:p w14:paraId="0753C43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2413</w:t>
      </w:r>
    </w:p>
    <w:p w14:paraId="339B113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5EF0AE1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2414</w:t>
      </w:r>
    </w:p>
    <w:p w14:paraId="5253A84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6E6AC82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2414</w:t>
      </w:r>
    </w:p>
    <w:p w14:paraId="118CD0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2414</w:t>
      </w:r>
    </w:p>
    <w:p w14:paraId="622AFDA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2651F6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2415</w:t>
      </w:r>
    </w:p>
    <w:p w14:paraId="317763A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2415</w:t>
      </w:r>
    </w:p>
    <w:p w14:paraId="4C36FDC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2415</w:t>
      </w:r>
    </w:p>
    <w:p w14:paraId="74B345C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14:paraId="1C8A1A1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2418</w:t>
      </w:r>
    </w:p>
    <w:p w14:paraId="791718C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061D736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32E07DB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2418</w:t>
      </w:r>
    </w:p>
    <w:p w14:paraId="694302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4AC7F8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7497504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2419</w:t>
      </w:r>
    </w:p>
    <w:p w14:paraId="6BEF94D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612D452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20C3F08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2419</w:t>
      </w:r>
    </w:p>
    <w:p w14:paraId="17EEEC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44069B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4C874A9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2422</w:t>
      </w:r>
    </w:p>
    <w:p w14:paraId="7D44A6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4DA7A5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2422</w:t>
      </w:r>
    </w:p>
    <w:p w14:paraId="3380212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2422</w:t>
      </w:r>
    </w:p>
    <w:p w14:paraId="5583ACE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378C0EE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1325761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2423</w:t>
      </w:r>
    </w:p>
    <w:p w14:paraId="1F30EC1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32DEC3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26F1152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2423</w:t>
      </w:r>
    </w:p>
    <w:p w14:paraId="09C5EB5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08E21E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2424</w:t>
      </w:r>
    </w:p>
    <w:p w14:paraId="65B81F2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2424</w:t>
      </w:r>
    </w:p>
    <w:p w14:paraId="639056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2424</w:t>
      </w:r>
    </w:p>
    <w:p w14:paraId="3361368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2426</w:t>
      </w:r>
    </w:p>
    <w:p w14:paraId="33749AA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2426</w:t>
      </w:r>
    </w:p>
    <w:p w14:paraId="1B5DBD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2426</w:t>
      </w:r>
    </w:p>
    <w:p w14:paraId="7639DB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249C93A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2427</w:t>
      </w:r>
    </w:p>
    <w:p w14:paraId="25D9DF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325312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37EBDEA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2427</w:t>
      </w:r>
    </w:p>
    <w:p w14:paraId="6EC94B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3B63C0A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2428</w:t>
      </w:r>
    </w:p>
    <w:p w14:paraId="7CE39B1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2428</w:t>
      </w:r>
    </w:p>
    <w:p w14:paraId="42C0BC6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2428</w:t>
      </w:r>
    </w:p>
    <w:p w14:paraId="7709BF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2430</w:t>
      </w:r>
    </w:p>
    <w:p w14:paraId="4C0353E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2431</w:t>
      </w:r>
    </w:p>
    <w:p w14:paraId="36B7BCA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41CE5CA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2431</w:t>
      </w:r>
    </w:p>
    <w:p w14:paraId="24C4DBF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2431</w:t>
      </w:r>
    </w:p>
    <w:p w14:paraId="2F376B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7C1651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7F34B99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2432</w:t>
      </w:r>
    </w:p>
    <w:p w14:paraId="24C076C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069873B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219B6C9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2432</w:t>
      </w:r>
    </w:p>
    <w:p w14:paraId="62A209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7D614C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2433</w:t>
      </w:r>
    </w:p>
    <w:p w14:paraId="18CB8B4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2433</w:t>
      </w:r>
    </w:p>
    <w:p w14:paraId="53AA9E3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2433</w:t>
      </w:r>
    </w:p>
    <w:p w14:paraId="5384C7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27E553D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2435</w:t>
      </w:r>
    </w:p>
    <w:p w14:paraId="23CDFB4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2435</w:t>
      </w:r>
    </w:p>
    <w:p w14:paraId="302DB8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64F980D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2437</w:t>
      </w:r>
    </w:p>
    <w:p w14:paraId="52D1917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2437</w:t>
      </w:r>
    </w:p>
    <w:p w14:paraId="4CC5C9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14:paraId="5AD34D0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2440</w:t>
      </w:r>
    </w:p>
    <w:p w14:paraId="773F78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2440</w:t>
      </w:r>
    </w:p>
    <w:p w14:paraId="59089B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2443</w:t>
      </w:r>
    </w:p>
    <w:p w14:paraId="3A44011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2443</w:t>
      </w:r>
    </w:p>
    <w:p w14:paraId="5DEA577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2443</w:t>
      </w:r>
    </w:p>
    <w:p w14:paraId="0229A1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1236086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2446</w:t>
      </w:r>
    </w:p>
    <w:p w14:paraId="3DEDCC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2446</w:t>
      </w:r>
    </w:p>
    <w:p w14:paraId="66C5CD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2449</w:t>
      </w:r>
    </w:p>
    <w:p w14:paraId="4D7AA5A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2449</w:t>
      </w:r>
    </w:p>
    <w:p w14:paraId="7532420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2449</w:t>
      </w:r>
    </w:p>
    <w:p w14:paraId="241CB7A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Test Requirements</w:t>
      </w:r>
      <w:r>
        <w:tab/>
        <w:t>2454</w:t>
      </w:r>
    </w:p>
    <w:p w14:paraId="7CBE4DB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2454</w:t>
      </w:r>
    </w:p>
    <w:p w14:paraId="2BB873B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2454</w:t>
      </w:r>
    </w:p>
    <w:p w14:paraId="5E3B443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eastAsia="zh-CN"/>
        </w:rPr>
        <w:lastRenderedPageBreak/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Test Requirements</w:t>
      </w:r>
      <w:r>
        <w:tab/>
        <w:t>2459</w:t>
      </w:r>
    </w:p>
    <w:p w14:paraId="22B4AF9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2459</w:t>
      </w:r>
    </w:p>
    <w:p w14:paraId="08C059B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2459</w:t>
      </w:r>
    </w:p>
    <w:p w14:paraId="563EAD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2464</w:t>
      </w:r>
    </w:p>
    <w:p w14:paraId="3DA52A4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2464</w:t>
      </w:r>
    </w:p>
    <w:p w14:paraId="045309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14:paraId="008E56B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14:paraId="6FA0958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2469</w:t>
      </w:r>
    </w:p>
    <w:p w14:paraId="7E950B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2469</w:t>
      </w:r>
    </w:p>
    <w:p w14:paraId="36EBC55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A.8.16.31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2474</w:t>
      </w:r>
    </w:p>
    <w:p w14:paraId="0DFDF70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2474</w:t>
      </w:r>
    </w:p>
    <w:p w14:paraId="62FA23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2474</w:t>
      </w:r>
    </w:p>
    <w:p w14:paraId="3133B7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A.8.16.32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2479</w:t>
      </w:r>
    </w:p>
    <w:p w14:paraId="28101E6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2479</w:t>
      </w:r>
    </w:p>
    <w:p w14:paraId="0D6AEE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2479</w:t>
      </w:r>
    </w:p>
    <w:p w14:paraId="5A3BF9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A.8.16.33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2484</w:t>
      </w:r>
    </w:p>
    <w:p w14:paraId="49D284D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2484</w:t>
      </w:r>
    </w:p>
    <w:p w14:paraId="2C3E27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2484</w:t>
      </w:r>
    </w:p>
    <w:p w14:paraId="677D86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A.8.16.34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2489</w:t>
      </w:r>
    </w:p>
    <w:p w14:paraId="559FCC8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2489</w:t>
      </w:r>
    </w:p>
    <w:p w14:paraId="6E753F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14:paraId="230AC0B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6E9038F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2492</w:t>
      </w:r>
    </w:p>
    <w:p w14:paraId="2DE672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2492</w:t>
      </w:r>
    </w:p>
    <w:p w14:paraId="7CB1AB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14:paraId="470CF40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2495</w:t>
      </w:r>
    </w:p>
    <w:p w14:paraId="56F9FF0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2495</w:t>
      </w:r>
    </w:p>
    <w:p w14:paraId="4FB913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0A3A313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2498</w:t>
      </w:r>
    </w:p>
    <w:p w14:paraId="757DC6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752FEC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2500</w:t>
      </w:r>
    </w:p>
    <w:p w14:paraId="4A8BEBD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2501</w:t>
      </w:r>
    </w:p>
    <w:p w14:paraId="74E2EC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2501</w:t>
      </w:r>
    </w:p>
    <w:p w14:paraId="4096AA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2504</w:t>
      </w:r>
    </w:p>
    <w:p w14:paraId="6F0D965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2504</w:t>
      </w:r>
    </w:p>
    <w:p w14:paraId="774D59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2504</w:t>
      </w:r>
    </w:p>
    <w:p w14:paraId="6D7251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14:paraId="55B98AA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2507</w:t>
      </w:r>
    </w:p>
    <w:p w14:paraId="4A0A01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14:paraId="7CDF4F3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1DEDDB3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2510</w:t>
      </w:r>
    </w:p>
    <w:p w14:paraId="48FF09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7B20E74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3855C32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2513</w:t>
      </w:r>
    </w:p>
    <w:p w14:paraId="4D2C44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2513</w:t>
      </w:r>
    </w:p>
    <w:p w14:paraId="3647D9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7D7DB59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2516</w:t>
      </w:r>
    </w:p>
    <w:p w14:paraId="5AAC7E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2516</w:t>
      </w:r>
    </w:p>
    <w:p w14:paraId="268D59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17A8DD8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2519</w:t>
      </w:r>
    </w:p>
    <w:p w14:paraId="44487B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2BC84B0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2522</w:t>
      </w:r>
    </w:p>
    <w:p w14:paraId="3DF25FD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2522</w:t>
      </w:r>
    </w:p>
    <w:p w14:paraId="1654C72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2522</w:t>
      </w:r>
    </w:p>
    <w:p w14:paraId="4D69E90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2524</w:t>
      </w:r>
    </w:p>
    <w:p w14:paraId="731DB00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2525</w:t>
      </w:r>
    </w:p>
    <w:p w14:paraId="54F6A10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2525</w:t>
      </w:r>
    </w:p>
    <w:p w14:paraId="148C9B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7133978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2528</w:t>
      </w:r>
    </w:p>
    <w:p w14:paraId="634955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</w:rPr>
        <w:t>A.8.16.48</w:t>
      </w:r>
      <w:r w:rsidRPr="00744A7A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</w:rPr>
        <w:t xml:space="preserve">Test </w:t>
      </w:r>
      <w:r w:rsidRPr="00744A7A">
        <w:rPr>
          <w:rFonts w:eastAsia="MS Mincho"/>
          <w:lang w:eastAsia="zh-CN"/>
        </w:rPr>
        <w:t>Purpose and Environment</w:t>
      </w:r>
      <w:r>
        <w:tab/>
        <w:t>2528</w:t>
      </w:r>
    </w:p>
    <w:p w14:paraId="0F5014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</w:rPr>
        <w:t>Test Requirements</w:t>
      </w:r>
      <w:r>
        <w:tab/>
        <w:t>2530</w:t>
      </w:r>
    </w:p>
    <w:p w14:paraId="0E26079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2DL/2UL TDD-FDD CA (FDD PCell) activation and deactivation of known PUCCH SCell without valid TA in non-DRX</w:t>
      </w:r>
      <w:r>
        <w:tab/>
        <w:t>2531</w:t>
      </w:r>
    </w:p>
    <w:p w14:paraId="63FDD6A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2531</w:t>
      </w:r>
    </w:p>
    <w:p w14:paraId="1C2020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178DAC4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2534</w:t>
      </w:r>
    </w:p>
    <w:p w14:paraId="3117A8B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2534</w:t>
      </w:r>
    </w:p>
    <w:p w14:paraId="73B13F4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2536</w:t>
      </w:r>
    </w:p>
    <w:p w14:paraId="71D5D18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2537</w:t>
      </w:r>
    </w:p>
    <w:p w14:paraId="32D4D5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2537</w:t>
      </w:r>
    </w:p>
    <w:p w14:paraId="2A1A1F1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472883F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2542</w:t>
      </w:r>
    </w:p>
    <w:p w14:paraId="785C3C5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05833D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2547</w:t>
      </w:r>
    </w:p>
    <w:p w14:paraId="16EB9E0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2547</w:t>
      </w:r>
    </w:p>
    <w:p w14:paraId="6819CF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2547</w:t>
      </w:r>
    </w:p>
    <w:p w14:paraId="412815A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Test Requirements</w:t>
      </w:r>
      <w:r>
        <w:tab/>
        <w:t>2551</w:t>
      </w:r>
    </w:p>
    <w:p w14:paraId="39D2DCB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2551</w:t>
      </w:r>
    </w:p>
    <w:p w14:paraId="696B264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14:paraId="4EA8A0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Test Requirements</w:t>
      </w:r>
      <w:r>
        <w:tab/>
        <w:t>2555</w:t>
      </w:r>
    </w:p>
    <w:p w14:paraId="361D654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2555</w:t>
      </w:r>
    </w:p>
    <w:p w14:paraId="20C25B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2555</w:t>
      </w:r>
    </w:p>
    <w:p w14:paraId="5B399B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A.8.16.55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2561</w:t>
      </w:r>
    </w:p>
    <w:p w14:paraId="4BFFBA4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2561</w:t>
      </w:r>
    </w:p>
    <w:p w14:paraId="2C9A89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2561</w:t>
      </w:r>
    </w:p>
    <w:p w14:paraId="3F8CF9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A.8.16.56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2567</w:t>
      </w:r>
    </w:p>
    <w:p w14:paraId="1E5657B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2567</w:t>
      </w:r>
    </w:p>
    <w:p w14:paraId="717042A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2567</w:t>
      </w:r>
    </w:p>
    <w:p w14:paraId="7AB9D07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457F504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2570</w:t>
      </w:r>
    </w:p>
    <w:p w14:paraId="403889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54015E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2572</w:t>
      </w:r>
    </w:p>
    <w:p w14:paraId="539BFF7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2573</w:t>
      </w:r>
    </w:p>
    <w:p w14:paraId="22A4D9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2573</w:t>
      </w:r>
    </w:p>
    <w:p w14:paraId="293784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2577</w:t>
      </w:r>
    </w:p>
    <w:p w14:paraId="51E3B76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2578</w:t>
      </w:r>
    </w:p>
    <w:p w14:paraId="2801045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2578</w:t>
      </w:r>
    </w:p>
    <w:p w14:paraId="4A10C1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7FCF6B9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2582</w:t>
      </w:r>
    </w:p>
    <w:p w14:paraId="536003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25640E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0A9D9E6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2585</w:t>
      </w:r>
    </w:p>
    <w:p w14:paraId="5BD3668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58114C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2AA9A24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2588</w:t>
      </w:r>
    </w:p>
    <w:p w14:paraId="48C287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2588</w:t>
      </w:r>
    </w:p>
    <w:p w14:paraId="69E2BA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3A0BF24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2592</w:t>
      </w:r>
    </w:p>
    <w:p w14:paraId="7759BF7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2592</w:t>
      </w:r>
    </w:p>
    <w:p w14:paraId="491425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24F8529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2596</w:t>
      </w:r>
    </w:p>
    <w:p w14:paraId="65848A7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2596</w:t>
      </w:r>
    </w:p>
    <w:p w14:paraId="28C213B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Test Requirements</w:t>
      </w:r>
      <w:r>
        <w:tab/>
        <w:t>2601</w:t>
      </w:r>
    </w:p>
    <w:p w14:paraId="387B045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2601</w:t>
      </w:r>
    </w:p>
    <w:p w14:paraId="62621B3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2601</w:t>
      </w:r>
    </w:p>
    <w:p w14:paraId="68BA6A1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Test Requirements</w:t>
      </w:r>
      <w:r>
        <w:tab/>
        <w:t>2606</w:t>
      </w:r>
    </w:p>
    <w:p w14:paraId="5283CF4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2606</w:t>
      </w:r>
    </w:p>
    <w:p w14:paraId="25B41DC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2606</w:t>
      </w:r>
    </w:p>
    <w:p w14:paraId="09E82C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2AF080C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2611</w:t>
      </w:r>
    </w:p>
    <w:p w14:paraId="6788B63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2611</w:t>
      </w:r>
    </w:p>
    <w:p w14:paraId="02C271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788C3DA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2616</w:t>
      </w:r>
    </w:p>
    <w:p w14:paraId="3726891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2616</w:t>
      </w:r>
    </w:p>
    <w:p w14:paraId="5C66EC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7394C1E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2620</w:t>
      </w:r>
    </w:p>
    <w:p w14:paraId="2CDFEAC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2620</w:t>
      </w:r>
    </w:p>
    <w:p w14:paraId="253E93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6CB74D8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2624</w:t>
      </w:r>
    </w:p>
    <w:p w14:paraId="4F26C60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1D88EA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14:paraId="28AAE47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2629</w:t>
      </w:r>
    </w:p>
    <w:p w14:paraId="3F0A8D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12DBC3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13E406A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2634</w:t>
      </w:r>
    </w:p>
    <w:p w14:paraId="2DDF41E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14:paraId="68EF241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A.8.16.73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2640</w:t>
      </w:r>
    </w:p>
    <w:p w14:paraId="3948478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2640</w:t>
      </w:r>
    </w:p>
    <w:p w14:paraId="24ED7A6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457CE81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A.8.16.74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2646</w:t>
      </w:r>
    </w:p>
    <w:p w14:paraId="63E119D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2646</w:t>
      </w:r>
    </w:p>
    <w:p w14:paraId="4DAA2D1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2646</w:t>
      </w:r>
    </w:p>
    <w:p w14:paraId="1491BF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2652</w:t>
      </w:r>
    </w:p>
    <w:p w14:paraId="365C1A5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2652</w:t>
      </w:r>
    </w:p>
    <w:p w14:paraId="066A43C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2652</w:t>
      </w:r>
    </w:p>
    <w:p w14:paraId="35B8206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73BF34A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2658</w:t>
      </w:r>
    </w:p>
    <w:p w14:paraId="0954D25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2658</w:t>
      </w:r>
    </w:p>
    <w:p w14:paraId="16158F3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5423513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2662</w:t>
      </w:r>
    </w:p>
    <w:p w14:paraId="69EFCC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2662</w:t>
      </w:r>
    </w:p>
    <w:p w14:paraId="2F7D82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2664</w:t>
      </w:r>
    </w:p>
    <w:p w14:paraId="7D077B7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2665</w:t>
      </w:r>
    </w:p>
    <w:p w14:paraId="2317C5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61F2D2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A.8.16.79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2672</w:t>
      </w:r>
    </w:p>
    <w:p w14:paraId="3B7B37E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2672</w:t>
      </w:r>
    </w:p>
    <w:p w14:paraId="011C87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3E95E9A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A.8.16.80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2679</w:t>
      </w:r>
    </w:p>
    <w:p w14:paraId="1832865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2679</w:t>
      </w:r>
    </w:p>
    <w:p w14:paraId="65596E0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32DF175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A.8.16.81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2685</w:t>
      </w:r>
    </w:p>
    <w:p w14:paraId="338FA77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2685</w:t>
      </w:r>
    </w:p>
    <w:p w14:paraId="291977C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2685</w:t>
      </w:r>
    </w:p>
    <w:p w14:paraId="5114A9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A.8.16.82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2691</w:t>
      </w:r>
    </w:p>
    <w:p w14:paraId="20A7C01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2691</w:t>
      </w:r>
    </w:p>
    <w:p w14:paraId="5E81A3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2691</w:t>
      </w:r>
    </w:p>
    <w:p w14:paraId="2E5AE7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Test Requirements</w:t>
      </w:r>
      <w:r>
        <w:tab/>
        <w:t>2696</w:t>
      </w:r>
    </w:p>
    <w:p w14:paraId="706B19E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2696</w:t>
      </w:r>
    </w:p>
    <w:p w14:paraId="57CE80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2835BAD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A.8.16.84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2702</w:t>
      </w:r>
    </w:p>
    <w:p w14:paraId="304D149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2702</w:t>
      </w:r>
    </w:p>
    <w:p w14:paraId="181C63F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2702</w:t>
      </w:r>
    </w:p>
    <w:p w14:paraId="1434A70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42F92B6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2706</w:t>
      </w:r>
    </w:p>
    <w:p w14:paraId="6C0424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2706</w:t>
      </w:r>
    </w:p>
    <w:p w14:paraId="75F47C0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3F46C37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2709</w:t>
      </w:r>
    </w:p>
    <w:p w14:paraId="18C5FC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2709</w:t>
      </w:r>
    </w:p>
    <w:p w14:paraId="7E6D262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Test Requirements</w:t>
      </w:r>
      <w:r>
        <w:tab/>
        <w:t>2715</w:t>
      </w:r>
    </w:p>
    <w:p w14:paraId="3C5CD27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2715</w:t>
      </w:r>
    </w:p>
    <w:p w14:paraId="500349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293A6D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A.8.16.88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2723</w:t>
      </w:r>
    </w:p>
    <w:p w14:paraId="41891FE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2723</w:t>
      </w:r>
    </w:p>
    <w:p w14:paraId="449A83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2723</w:t>
      </w:r>
    </w:p>
    <w:p w14:paraId="76C47AE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6AAC059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2730</w:t>
      </w:r>
    </w:p>
    <w:p w14:paraId="6460A1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2730</w:t>
      </w:r>
    </w:p>
    <w:p w14:paraId="6A326E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2737</w:t>
      </w:r>
    </w:p>
    <w:p w14:paraId="2BC8E22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2737</w:t>
      </w:r>
    </w:p>
    <w:p w14:paraId="5499E4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2737</w:t>
      </w:r>
    </w:p>
    <w:p w14:paraId="2ED8B69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Test Requirements</w:t>
      </w:r>
      <w:r>
        <w:tab/>
        <w:t>2743</w:t>
      </w:r>
    </w:p>
    <w:p w14:paraId="4AE19D6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2743</w:t>
      </w:r>
    </w:p>
    <w:p w14:paraId="4C60CE3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38D2E9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A.8.16.92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2751</w:t>
      </w:r>
    </w:p>
    <w:p w14:paraId="0E5E03D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2751</w:t>
      </w:r>
    </w:p>
    <w:p w14:paraId="47C6964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2751</w:t>
      </w:r>
    </w:p>
    <w:p w14:paraId="287F80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2758</w:t>
      </w:r>
    </w:p>
    <w:p w14:paraId="3E80DB5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2758</w:t>
      </w:r>
    </w:p>
    <w:p w14:paraId="706C30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2758</w:t>
      </w:r>
    </w:p>
    <w:p w14:paraId="018089A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14:paraId="3B2CE5B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2765</w:t>
      </w:r>
    </w:p>
    <w:p w14:paraId="447488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2765</w:t>
      </w:r>
    </w:p>
    <w:p w14:paraId="45B79D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2773</w:t>
      </w:r>
    </w:p>
    <w:p w14:paraId="301ACC4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2773</w:t>
      </w:r>
    </w:p>
    <w:p w14:paraId="0F1B547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268484E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A.8.16.96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2782</w:t>
      </w:r>
    </w:p>
    <w:p w14:paraId="44EAFDF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2782</w:t>
      </w:r>
    </w:p>
    <w:p w14:paraId="061EA0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2782</w:t>
      </w:r>
    </w:p>
    <w:p w14:paraId="600468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2789</w:t>
      </w:r>
    </w:p>
    <w:p w14:paraId="2424ED5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2789</w:t>
      </w:r>
    </w:p>
    <w:p w14:paraId="37B1DA8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3D184DA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68688BE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2797</w:t>
      </w:r>
    </w:p>
    <w:p w14:paraId="0DCC4D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2797</w:t>
      </w:r>
    </w:p>
    <w:p w14:paraId="71D82B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2807</w:t>
      </w:r>
    </w:p>
    <w:p w14:paraId="0D0DFDE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2807</w:t>
      </w:r>
    </w:p>
    <w:p w14:paraId="6CD349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00B6F27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A.8.16.100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2817</w:t>
      </w:r>
    </w:p>
    <w:p w14:paraId="05807F9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2817</w:t>
      </w:r>
    </w:p>
    <w:p w14:paraId="2DABC5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2817</w:t>
      </w:r>
    </w:p>
    <w:p w14:paraId="31B86EA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0B7AD22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2827</w:t>
      </w:r>
    </w:p>
    <w:p w14:paraId="01DD089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2827</w:t>
      </w:r>
    </w:p>
    <w:p w14:paraId="179E24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2838</w:t>
      </w:r>
    </w:p>
    <w:p w14:paraId="28F42D2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2838</w:t>
      </w:r>
    </w:p>
    <w:p w14:paraId="3A74489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2838</w:t>
      </w:r>
    </w:p>
    <w:p w14:paraId="1A123C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48B87E1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2844</w:t>
      </w:r>
    </w:p>
    <w:p w14:paraId="68C9BC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2844</w:t>
      </w:r>
    </w:p>
    <w:p w14:paraId="1E562D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14:paraId="6B1D60F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</w:rPr>
        <w:t>Idle Mode measurements of inter-frequency CA candidate cells for early reporting</w:t>
      </w:r>
      <w:r>
        <w:tab/>
        <w:t>2849</w:t>
      </w:r>
    </w:p>
    <w:p w14:paraId="611EDF0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2849</w:t>
      </w:r>
    </w:p>
    <w:p w14:paraId="785E88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</w:t>
      </w:r>
      <w:r>
        <w:t>8.16.105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2853</w:t>
      </w:r>
    </w:p>
    <w:p w14:paraId="5D9ECDE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2854</w:t>
      </w:r>
    </w:p>
    <w:p w14:paraId="304D12A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2854</w:t>
      </w:r>
    </w:p>
    <w:p w14:paraId="17D213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7141CB4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744A7A">
        <w:rPr>
          <w:rFonts w:cs="Arial"/>
        </w:rPr>
        <w:t xml:space="preserve">with </w:t>
      </w:r>
      <w:r w:rsidRPr="00744A7A">
        <w:rPr>
          <w:i/>
        </w:rPr>
        <w:t>highSpeedEnhMeasFlag</w:t>
      </w:r>
      <w:r w:rsidRPr="00744A7A">
        <w:rPr>
          <w:i/>
          <w:lang w:eastAsia="ja-JP"/>
        </w:rPr>
        <w:t>2</w:t>
      </w:r>
      <w:r w:rsidRPr="00744A7A">
        <w:rPr>
          <w:i/>
        </w:rPr>
        <w:t>-</w:t>
      </w:r>
      <w:r w:rsidRPr="00744A7A">
        <w:rPr>
          <w:i/>
          <w:lang w:eastAsia="ja-JP"/>
        </w:rPr>
        <w:t>r16</w:t>
      </w:r>
      <w:r>
        <w:tab/>
        <w:t>2858</w:t>
      </w:r>
    </w:p>
    <w:p w14:paraId="041FE66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2858</w:t>
      </w:r>
    </w:p>
    <w:p w14:paraId="56D659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782FA9E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744A7A">
        <w:rPr>
          <w:i/>
        </w:rPr>
        <w:t>highSpeedEnhMeasFlag</w:t>
      </w:r>
      <w:r w:rsidRPr="00744A7A">
        <w:rPr>
          <w:i/>
          <w:lang w:eastAsia="ja-JP"/>
        </w:rPr>
        <w:t>2</w:t>
      </w:r>
      <w:r w:rsidRPr="00744A7A">
        <w:rPr>
          <w:i/>
        </w:rPr>
        <w:t>-</w:t>
      </w:r>
      <w:r w:rsidRPr="00744A7A">
        <w:rPr>
          <w:i/>
          <w:lang w:eastAsia="ja-JP"/>
        </w:rPr>
        <w:t>r16</w:t>
      </w:r>
      <w:r>
        <w:tab/>
        <w:t>2861</w:t>
      </w:r>
    </w:p>
    <w:p w14:paraId="579661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2861</w:t>
      </w:r>
    </w:p>
    <w:p w14:paraId="3F22AB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30131D8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2864</w:t>
      </w:r>
    </w:p>
    <w:p w14:paraId="68610C2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2864</w:t>
      </w:r>
    </w:p>
    <w:p w14:paraId="6E1CFA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68BF3C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0B7C0B9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2870</w:t>
      </w:r>
    </w:p>
    <w:p w14:paraId="30D461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5EA337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2877</w:t>
      </w:r>
    </w:p>
    <w:p w14:paraId="369146E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2877</w:t>
      </w:r>
    </w:p>
    <w:p w14:paraId="7E59051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382658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2878</w:t>
      </w:r>
    </w:p>
    <w:p w14:paraId="322C17F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2878</w:t>
      </w:r>
    </w:p>
    <w:p w14:paraId="60A108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1CCFC3D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2879</w:t>
      </w:r>
    </w:p>
    <w:p w14:paraId="6998981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2879</w:t>
      </w:r>
    </w:p>
    <w:p w14:paraId="1E0FC92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5EA3CC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2880</w:t>
      </w:r>
    </w:p>
    <w:p w14:paraId="4CF6CD8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2880</w:t>
      </w:r>
    </w:p>
    <w:p w14:paraId="33381B1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14:paraId="0A7554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2881</w:t>
      </w:r>
    </w:p>
    <w:p w14:paraId="524A813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2882</w:t>
      </w:r>
    </w:p>
    <w:p w14:paraId="0F4C1F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7656E4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2882</w:t>
      </w:r>
    </w:p>
    <w:p w14:paraId="7E92EDD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2883</w:t>
      </w:r>
    </w:p>
    <w:p w14:paraId="65BC66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14:paraId="07B6B6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07950A3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2884</w:t>
      </w:r>
    </w:p>
    <w:p w14:paraId="7BB6224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154D8AA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2885</w:t>
      </w:r>
    </w:p>
    <w:p w14:paraId="5ACE185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2885</w:t>
      </w:r>
    </w:p>
    <w:p w14:paraId="2F88A7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288941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2892</w:t>
      </w:r>
    </w:p>
    <w:p w14:paraId="34A3880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2893</w:t>
      </w:r>
    </w:p>
    <w:p w14:paraId="00A525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5A8BD8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2899</w:t>
      </w:r>
    </w:p>
    <w:p w14:paraId="41FB23A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2900</w:t>
      </w:r>
    </w:p>
    <w:p w14:paraId="5A943A6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2900</w:t>
      </w:r>
    </w:p>
    <w:p w14:paraId="03914E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14:paraId="7886BA3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2902</w:t>
      </w:r>
    </w:p>
    <w:p w14:paraId="63A3D9F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2902</w:t>
      </w:r>
    </w:p>
    <w:p w14:paraId="1FED422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2902</w:t>
      </w:r>
    </w:p>
    <w:p w14:paraId="6C109EB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2902</w:t>
      </w:r>
    </w:p>
    <w:p w14:paraId="54A5178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2903</w:t>
      </w:r>
    </w:p>
    <w:p w14:paraId="5C83D86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2904</w:t>
      </w:r>
    </w:p>
    <w:p w14:paraId="4910C84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2904</w:t>
      </w:r>
    </w:p>
    <w:p w14:paraId="23DFE0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2904</w:t>
      </w:r>
    </w:p>
    <w:p w14:paraId="5EB0810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2905</w:t>
      </w:r>
    </w:p>
    <w:p w14:paraId="3452801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2905</w:t>
      </w:r>
    </w:p>
    <w:p w14:paraId="5C090C6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2906</w:t>
      </w:r>
    </w:p>
    <w:p w14:paraId="622DDD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2907</w:t>
      </w:r>
    </w:p>
    <w:p w14:paraId="1484466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2908</w:t>
      </w:r>
    </w:p>
    <w:p w14:paraId="318EC65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A.8.20.</w:t>
      </w:r>
      <w:r w:rsidRPr="00744A7A">
        <w:rPr>
          <w:snapToGrid w:val="0"/>
          <w:lang w:eastAsia="zh-CN"/>
        </w:rPr>
        <w:t>2A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2908</w:t>
      </w:r>
    </w:p>
    <w:p w14:paraId="4D5C1C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A.8.20.2</w:t>
      </w:r>
      <w:r w:rsidRPr="00744A7A">
        <w:rPr>
          <w:snapToGrid w:val="0"/>
          <w:lang w:eastAsia="zh-CN"/>
        </w:rPr>
        <w:t>A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2908</w:t>
      </w:r>
    </w:p>
    <w:p w14:paraId="61C7B21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2908</w:t>
      </w:r>
    </w:p>
    <w:p w14:paraId="4508DD8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A.8.20.</w:t>
      </w:r>
      <w:r w:rsidRPr="00744A7A">
        <w:rPr>
          <w:snapToGrid w:val="0"/>
          <w:lang w:eastAsia="zh-CN"/>
        </w:rPr>
        <w:t>2B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2908</w:t>
      </w:r>
    </w:p>
    <w:p w14:paraId="00263E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A.8.20.2</w:t>
      </w:r>
      <w:r w:rsidRPr="00744A7A">
        <w:rPr>
          <w:snapToGrid w:val="0"/>
          <w:lang w:eastAsia="zh-CN"/>
        </w:rPr>
        <w:t>B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2911</w:t>
      </w:r>
    </w:p>
    <w:p w14:paraId="563CA89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2911</w:t>
      </w:r>
    </w:p>
    <w:p w14:paraId="701D3C8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2911</w:t>
      </w:r>
    </w:p>
    <w:p w14:paraId="2CA785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2913</w:t>
      </w:r>
    </w:p>
    <w:p w14:paraId="31CC4CC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2913</w:t>
      </w:r>
    </w:p>
    <w:p w14:paraId="05AAFA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0B5FFDD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2913</w:t>
      </w:r>
    </w:p>
    <w:p w14:paraId="7C99FB0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3A3FC77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3BD3A8D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2915</w:t>
      </w:r>
    </w:p>
    <w:p w14:paraId="420162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4A28CD8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1A6192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2C30C16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6578611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2916</w:t>
      </w:r>
    </w:p>
    <w:p w14:paraId="56316C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411F063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2916</w:t>
      </w:r>
    </w:p>
    <w:p w14:paraId="5E3F2CE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2918</w:t>
      </w:r>
    </w:p>
    <w:p w14:paraId="38AA4C1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2918</w:t>
      </w:r>
    </w:p>
    <w:p w14:paraId="78370F8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2918</w:t>
      </w:r>
    </w:p>
    <w:p w14:paraId="735CDA0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</w:rPr>
        <w:t>Test Purpose and Environment</w:t>
      </w:r>
      <w:r>
        <w:tab/>
        <w:t>2918</w:t>
      </w:r>
    </w:p>
    <w:p w14:paraId="4C25532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2922</w:t>
      </w:r>
    </w:p>
    <w:p w14:paraId="4EF2D3F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2922</w:t>
      </w:r>
    </w:p>
    <w:p w14:paraId="54BA35F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2922</w:t>
      </w:r>
    </w:p>
    <w:p w14:paraId="06B54E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A.8.22.1.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2922</w:t>
      </w:r>
    </w:p>
    <w:p w14:paraId="748C863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2925</w:t>
      </w:r>
    </w:p>
    <w:p w14:paraId="4E053DC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2925</w:t>
      </w:r>
    </w:p>
    <w:p w14:paraId="3A1EC5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A.8.22.2.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2925</w:t>
      </w:r>
    </w:p>
    <w:p w14:paraId="499A9F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lastRenderedPageBreak/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2928</w:t>
      </w:r>
    </w:p>
    <w:p w14:paraId="4BD9A25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2928</w:t>
      </w:r>
    </w:p>
    <w:p w14:paraId="7736D73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2928</w:t>
      </w:r>
    </w:p>
    <w:p w14:paraId="0DEC89B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2931</w:t>
      </w:r>
    </w:p>
    <w:p w14:paraId="466B243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2931</w:t>
      </w:r>
    </w:p>
    <w:p w14:paraId="175A29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</w:t>
      </w:r>
      <w:r w:rsidRPr="00744A7A">
        <w:rPr>
          <w:snapToGrid w:val="0"/>
          <w:lang w:eastAsia="zh-CN"/>
        </w:rPr>
        <w:t>4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2931</w:t>
      </w:r>
    </w:p>
    <w:p w14:paraId="78EF537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</w:t>
      </w:r>
      <w:r w:rsidRPr="00744A7A">
        <w:rPr>
          <w:snapToGrid w:val="0"/>
          <w:lang w:eastAsia="zh-CN"/>
        </w:rPr>
        <w:t>4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2934</w:t>
      </w:r>
    </w:p>
    <w:p w14:paraId="106152E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744A7A">
        <w:rPr>
          <w:rFonts w:cs="v4.2.0"/>
        </w:rPr>
        <w:t>in DRX based on</w:t>
      </w:r>
      <w:r>
        <w:t xml:space="preserve"> CSI-RS based discovery signal</w:t>
      </w:r>
      <w:r>
        <w:tab/>
        <w:t>2934</w:t>
      </w:r>
    </w:p>
    <w:p w14:paraId="00B504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2934</w:t>
      </w:r>
    </w:p>
    <w:p w14:paraId="3B80A4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2938</w:t>
      </w:r>
    </w:p>
    <w:p w14:paraId="5131E6E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744A7A">
        <w:rPr>
          <w:rFonts w:cs="v4.2.0"/>
        </w:rPr>
        <w:t>in DRX based on</w:t>
      </w:r>
      <w:r>
        <w:t xml:space="preserve"> CSI-RS based discovery signal</w:t>
      </w:r>
      <w:r>
        <w:tab/>
        <w:t>2938</w:t>
      </w:r>
    </w:p>
    <w:p w14:paraId="027445C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2938</w:t>
      </w:r>
    </w:p>
    <w:p w14:paraId="41A486B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2942</w:t>
      </w:r>
    </w:p>
    <w:p w14:paraId="5FD08AD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744A7A">
        <w:rPr>
          <w:bCs/>
        </w:rPr>
        <w:t xml:space="preserve"> CSI-RS based discovery signal</w:t>
      </w:r>
      <w:r>
        <w:tab/>
        <w:t>2942</w:t>
      </w:r>
    </w:p>
    <w:p w14:paraId="5E6A8C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2942</w:t>
      </w:r>
    </w:p>
    <w:p w14:paraId="389EFD8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2946</w:t>
      </w:r>
    </w:p>
    <w:p w14:paraId="466FF02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bCs/>
        </w:rPr>
        <w:t>E-UTRAN TDD-TDD inter-frequency event triggered reporting under fading propagation condition in DRX based on CSI-RS based discovery signal</w:t>
      </w:r>
      <w:r>
        <w:tab/>
        <w:t>2946</w:t>
      </w:r>
    </w:p>
    <w:p w14:paraId="4F5C6A5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2946</w:t>
      </w:r>
    </w:p>
    <w:p w14:paraId="2768A6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2950</w:t>
      </w:r>
    </w:p>
    <w:p w14:paraId="74D8E70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2950</w:t>
      </w:r>
    </w:p>
    <w:p w14:paraId="4024E1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2950</w:t>
      </w:r>
    </w:p>
    <w:p w14:paraId="61F8181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2952</w:t>
      </w:r>
    </w:p>
    <w:p w14:paraId="05C2272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2953</w:t>
      </w:r>
    </w:p>
    <w:p w14:paraId="04646D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2953</w:t>
      </w:r>
    </w:p>
    <w:p w14:paraId="1BCFE79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11F3E3E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bCs/>
        </w:rPr>
        <w:t>E-UTRAN FDD event triggered reporting under deactivated SCell in non-DRX based on CSI-RS based discovery signal</w:t>
      </w:r>
      <w:r>
        <w:tab/>
        <w:t>2956</w:t>
      </w:r>
    </w:p>
    <w:p w14:paraId="547B8F5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2956</w:t>
      </w:r>
    </w:p>
    <w:p w14:paraId="233665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78CDA8E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bCs/>
        </w:rPr>
        <w:t>E-UTRAN TDD event triggered reporting under deactivated SCell in non-DRX based on CSI-RS based discovery signal</w:t>
      </w:r>
      <w:r>
        <w:tab/>
        <w:t>2959</w:t>
      </w:r>
    </w:p>
    <w:p w14:paraId="04D4D7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2959</w:t>
      </w:r>
    </w:p>
    <w:p w14:paraId="746C28E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746A6AF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2963</w:t>
      </w:r>
    </w:p>
    <w:p w14:paraId="3196EE3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2963</w:t>
      </w:r>
    </w:p>
    <w:p w14:paraId="063E3F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2963</w:t>
      </w:r>
    </w:p>
    <w:p w14:paraId="1D18D03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2966</w:t>
      </w:r>
    </w:p>
    <w:p w14:paraId="5BF8156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2966</w:t>
      </w:r>
    </w:p>
    <w:p w14:paraId="575A31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2966</w:t>
      </w:r>
    </w:p>
    <w:p w14:paraId="3A301C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2969</w:t>
      </w:r>
    </w:p>
    <w:p w14:paraId="62BE667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2969</w:t>
      </w:r>
    </w:p>
    <w:p w14:paraId="3D6EF02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2969</w:t>
      </w:r>
    </w:p>
    <w:p w14:paraId="63FEDB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2972</w:t>
      </w:r>
    </w:p>
    <w:p w14:paraId="432D5DF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2972</w:t>
      </w:r>
    </w:p>
    <w:p w14:paraId="3E79DB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2972</w:t>
      </w:r>
    </w:p>
    <w:p w14:paraId="63F57E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2975</w:t>
      </w:r>
    </w:p>
    <w:p w14:paraId="5C043D4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2975</w:t>
      </w:r>
    </w:p>
    <w:p w14:paraId="29AF17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2975</w:t>
      </w:r>
    </w:p>
    <w:p w14:paraId="3D375CC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2978</w:t>
      </w:r>
    </w:p>
    <w:p w14:paraId="0FEE6C4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2978</w:t>
      </w:r>
    </w:p>
    <w:p w14:paraId="48BB8AB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2978</w:t>
      </w:r>
    </w:p>
    <w:p w14:paraId="5DC4B86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2981</w:t>
      </w:r>
    </w:p>
    <w:p w14:paraId="5EE2931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2981</w:t>
      </w:r>
    </w:p>
    <w:p w14:paraId="3532C7F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2981</w:t>
      </w:r>
    </w:p>
    <w:p w14:paraId="782EB91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2983</w:t>
      </w:r>
    </w:p>
    <w:p w14:paraId="3380213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2984</w:t>
      </w:r>
    </w:p>
    <w:p w14:paraId="558818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2984</w:t>
      </w:r>
    </w:p>
    <w:p w14:paraId="61274D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3BD36C9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2987</w:t>
      </w:r>
    </w:p>
    <w:p w14:paraId="38F932E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2987</w:t>
      </w:r>
    </w:p>
    <w:p w14:paraId="4B225F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00C2D2F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2990</w:t>
      </w:r>
    </w:p>
    <w:p w14:paraId="4D23C8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2990</w:t>
      </w:r>
    </w:p>
    <w:p w14:paraId="70CC41F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2993</w:t>
      </w:r>
    </w:p>
    <w:p w14:paraId="670B22D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2993</w:t>
      </w:r>
    </w:p>
    <w:p w14:paraId="3143FC2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2993</w:t>
      </w:r>
    </w:p>
    <w:p w14:paraId="182D35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2996</w:t>
      </w:r>
    </w:p>
    <w:p w14:paraId="196BD30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2996</w:t>
      </w:r>
    </w:p>
    <w:p w14:paraId="588AF8C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2996</w:t>
      </w:r>
    </w:p>
    <w:p w14:paraId="66779AB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2999</w:t>
      </w:r>
    </w:p>
    <w:p w14:paraId="1577ABA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2999</w:t>
      </w:r>
    </w:p>
    <w:p w14:paraId="2B004C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2999</w:t>
      </w:r>
    </w:p>
    <w:p w14:paraId="4580E4F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3002</w:t>
      </w:r>
    </w:p>
    <w:p w14:paraId="7CDD8D4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3002</w:t>
      </w:r>
    </w:p>
    <w:p w14:paraId="5A8104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3002</w:t>
      </w:r>
    </w:p>
    <w:p w14:paraId="22978A1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2A9915B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3005</w:t>
      </w:r>
    </w:p>
    <w:p w14:paraId="4DE27E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3005</w:t>
      </w:r>
    </w:p>
    <w:p w14:paraId="051E7B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7D6B731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3008</w:t>
      </w:r>
    </w:p>
    <w:p w14:paraId="1E2BD4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3008</w:t>
      </w:r>
    </w:p>
    <w:p w14:paraId="128D08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3009</w:t>
      </w:r>
    </w:p>
    <w:p w14:paraId="479CB47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3010</w:t>
      </w:r>
    </w:p>
    <w:p w14:paraId="61C3BB1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3010</w:t>
      </w:r>
    </w:p>
    <w:p w14:paraId="2CEDC3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3012</w:t>
      </w:r>
    </w:p>
    <w:p w14:paraId="3860345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3012</w:t>
      </w:r>
    </w:p>
    <w:p w14:paraId="5DC5DC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3012</w:t>
      </w:r>
    </w:p>
    <w:p w14:paraId="0AB8733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3013</w:t>
      </w:r>
    </w:p>
    <w:p w14:paraId="6128008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3014</w:t>
      </w:r>
    </w:p>
    <w:p w14:paraId="56A84F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3014</w:t>
      </w:r>
    </w:p>
    <w:p w14:paraId="120548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3015</w:t>
      </w:r>
    </w:p>
    <w:p w14:paraId="6FAE1C1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3016</w:t>
      </w:r>
    </w:p>
    <w:p w14:paraId="05789E5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3016</w:t>
      </w:r>
    </w:p>
    <w:p w14:paraId="7F5F06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3017</w:t>
      </w:r>
    </w:p>
    <w:p w14:paraId="7B76607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3018</w:t>
      </w:r>
    </w:p>
    <w:p w14:paraId="07601B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3018</w:t>
      </w:r>
    </w:p>
    <w:p w14:paraId="0D1C84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A.8.23.21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3019</w:t>
      </w:r>
    </w:p>
    <w:p w14:paraId="1A06AE5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3020</w:t>
      </w:r>
    </w:p>
    <w:p w14:paraId="0D5A7E0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3020</w:t>
      </w:r>
    </w:p>
    <w:p w14:paraId="63A248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</w:rPr>
        <w:t>A.8.23.22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3021</w:t>
      </w:r>
    </w:p>
    <w:p w14:paraId="63BCD02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3022</w:t>
      </w:r>
    </w:p>
    <w:p w14:paraId="5D8A064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3022</w:t>
      </w:r>
    </w:p>
    <w:p w14:paraId="13201F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3023</w:t>
      </w:r>
    </w:p>
    <w:p w14:paraId="52642F9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3024</w:t>
      </w:r>
    </w:p>
    <w:p w14:paraId="6882640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3024</w:t>
      </w:r>
    </w:p>
    <w:p w14:paraId="6D447F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77D23C6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3027</w:t>
      </w:r>
    </w:p>
    <w:p w14:paraId="5764DF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3027</w:t>
      </w:r>
    </w:p>
    <w:p w14:paraId="53DBB9C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2F73D49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3030</w:t>
      </w:r>
    </w:p>
    <w:p w14:paraId="09AEE2D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3030</w:t>
      </w:r>
    </w:p>
    <w:p w14:paraId="1541515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05DA140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3033</w:t>
      </w:r>
    </w:p>
    <w:p w14:paraId="1A401F5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3033</w:t>
      </w:r>
    </w:p>
    <w:p w14:paraId="28FE7C8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3036</w:t>
      </w:r>
    </w:p>
    <w:p w14:paraId="45FB5A6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3036</w:t>
      </w:r>
    </w:p>
    <w:p w14:paraId="56C7C65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3036</w:t>
      </w:r>
    </w:p>
    <w:p w14:paraId="49117FF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3040</w:t>
      </w:r>
    </w:p>
    <w:p w14:paraId="3F6686E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3040</w:t>
      </w:r>
    </w:p>
    <w:p w14:paraId="5B5184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3040</w:t>
      </w:r>
    </w:p>
    <w:p w14:paraId="615E0B1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3044</w:t>
      </w:r>
    </w:p>
    <w:p w14:paraId="6FDB852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3044</w:t>
      </w:r>
    </w:p>
    <w:p w14:paraId="539044A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3044</w:t>
      </w:r>
    </w:p>
    <w:p w14:paraId="60A644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3044</w:t>
      </w:r>
    </w:p>
    <w:p w14:paraId="65929B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3045</w:t>
      </w:r>
    </w:p>
    <w:p w14:paraId="4465B62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3046</w:t>
      </w:r>
    </w:p>
    <w:p w14:paraId="0D09D8C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3046</w:t>
      </w:r>
    </w:p>
    <w:p w14:paraId="4DCDFF4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3047</w:t>
      </w:r>
    </w:p>
    <w:p w14:paraId="72C6BDA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3047</w:t>
      </w:r>
    </w:p>
    <w:p w14:paraId="4D6683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3048</w:t>
      </w:r>
    </w:p>
    <w:p w14:paraId="70CA5C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3049</w:t>
      </w:r>
    </w:p>
    <w:p w14:paraId="1E4E72C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3050</w:t>
      </w:r>
    </w:p>
    <w:p w14:paraId="4296346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3050</w:t>
      </w:r>
    </w:p>
    <w:p w14:paraId="176533C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3050</w:t>
      </w:r>
    </w:p>
    <w:p w14:paraId="208023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Test Requirements</w:t>
      </w:r>
      <w:r>
        <w:tab/>
        <w:t>3052</w:t>
      </w:r>
    </w:p>
    <w:p w14:paraId="6EDACC2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3052</w:t>
      </w:r>
    </w:p>
    <w:p w14:paraId="5AD7EF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3052</w:t>
      </w:r>
    </w:p>
    <w:p w14:paraId="290D00C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eastAsia="zh-CN"/>
        </w:rPr>
        <w:t>Test Requirements</w:t>
      </w:r>
      <w:r>
        <w:tab/>
        <w:t>3054</w:t>
      </w:r>
    </w:p>
    <w:p w14:paraId="72E2EFD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3054</w:t>
      </w:r>
    </w:p>
    <w:p w14:paraId="0717CB0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3054</w:t>
      </w:r>
    </w:p>
    <w:p w14:paraId="36D456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3054</w:t>
      </w:r>
    </w:p>
    <w:p w14:paraId="0B03BA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3056</w:t>
      </w:r>
    </w:p>
    <w:p w14:paraId="2919C81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3057</w:t>
      </w:r>
    </w:p>
    <w:p w14:paraId="5D1CD0C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35830AC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3059</w:t>
      </w:r>
    </w:p>
    <w:p w14:paraId="7F41915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3060</w:t>
      </w:r>
    </w:p>
    <w:p w14:paraId="1171AC0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3060</w:t>
      </w:r>
    </w:p>
    <w:p w14:paraId="50E1079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26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3063</w:t>
      </w:r>
    </w:p>
    <w:p w14:paraId="63EC380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3063</w:t>
      </w:r>
    </w:p>
    <w:p w14:paraId="782DD2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10EB01C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A.8.26.3A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3066</w:t>
      </w:r>
    </w:p>
    <w:p w14:paraId="22AF6B7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3066</w:t>
      </w:r>
    </w:p>
    <w:p w14:paraId="3EBB3F2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307188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</w:t>
      </w:r>
      <w:r w:rsidRPr="00744A7A">
        <w:rPr>
          <w:snapToGrid w:val="0"/>
          <w:lang w:eastAsia="zh-CN"/>
        </w:rPr>
        <w:t>26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3070</w:t>
      </w:r>
    </w:p>
    <w:p w14:paraId="0E92CEA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3070</w:t>
      </w:r>
    </w:p>
    <w:p w14:paraId="310E61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0FAF7E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A.8.26.4A</w:t>
      </w:r>
      <w:r w:rsidRPr="00744A7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3074</w:t>
      </w:r>
    </w:p>
    <w:p w14:paraId="5A8E479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3074</w:t>
      </w:r>
    </w:p>
    <w:p w14:paraId="1F5D34F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A.8.26.5.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3074</w:t>
      </w:r>
    </w:p>
    <w:p w14:paraId="55C68C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3077</w:t>
      </w:r>
    </w:p>
    <w:p w14:paraId="3CFC720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3077</w:t>
      </w:r>
    </w:p>
    <w:p w14:paraId="3BAECAD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A.8.26.5A.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3077</w:t>
      </w:r>
    </w:p>
    <w:p w14:paraId="3BA937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3081</w:t>
      </w:r>
    </w:p>
    <w:p w14:paraId="65CBEAA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3081</w:t>
      </w:r>
    </w:p>
    <w:p w14:paraId="5AF614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A.8.26.6.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3081</w:t>
      </w:r>
    </w:p>
    <w:p w14:paraId="2D7131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3085</w:t>
      </w:r>
    </w:p>
    <w:p w14:paraId="6A779C7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3085</w:t>
      </w:r>
    </w:p>
    <w:p w14:paraId="09B9EE9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A.8.26.6A.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3085</w:t>
      </w:r>
    </w:p>
    <w:p w14:paraId="3D024E7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3089</w:t>
      </w:r>
    </w:p>
    <w:p w14:paraId="1C89665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3089</w:t>
      </w:r>
    </w:p>
    <w:p w14:paraId="5E276D5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A.8.26.7.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3089</w:t>
      </w:r>
    </w:p>
    <w:p w14:paraId="299AB8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3092</w:t>
      </w:r>
    </w:p>
    <w:p w14:paraId="2F950C2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3092</w:t>
      </w:r>
    </w:p>
    <w:p w14:paraId="03FFAD5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A.8.26.8.</w:t>
      </w:r>
      <w:r w:rsidRPr="00744A7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3092</w:t>
      </w:r>
    </w:p>
    <w:p w14:paraId="02AA1B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3096</w:t>
      </w:r>
    </w:p>
    <w:p w14:paraId="52E36F7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3096</w:t>
      </w:r>
    </w:p>
    <w:p w14:paraId="7A38EC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3096</w:t>
      </w:r>
    </w:p>
    <w:p w14:paraId="74C5615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3099</w:t>
      </w:r>
    </w:p>
    <w:p w14:paraId="5333B7D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3099</w:t>
      </w:r>
    </w:p>
    <w:p w14:paraId="0220BBB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3099</w:t>
      </w:r>
    </w:p>
    <w:p w14:paraId="3CCDA0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3102</w:t>
      </w:r>
    </w:p>
    <w:p w14:paraId="37A1FCA9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3104</w:t>
      </w:r>
    </w:p>
    <w:p w14:paraId="5C66A1D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3104</w:t>
      </w:r>
    </w:p>
    <w:p w14:paraId="685C2CD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3104</w:t>
      </w:r>
    </w:p>
    <w:p w14:paraId="33303B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3104</w:t>
      </w:r>
    </w:p>
    <w:p w14:paraId="5C57FA8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3104</w:t>
      </w:r>
    </w:p>
    <w:p w14:paraId="363231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3107</w:t>
      </w:r>
    </w:p>
    <w:p w14:paraId="3EA3F6B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3107</w:t>
      </w:r>
    </w:p>
    <w:p w14:paraId="333DAEE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3107</w:t>
      </w:r>
    </w:p>
    <w:p w14:paraId="606C23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3107</w:t>
      </w:r>
    </w:p>
    <w:p w14:paraId="2F93D2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3108</w:t>
      </w:r>
    </w:p>
    <w:p w14:paraId="54F532A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3109</w:t>
      </w:r>
    </w:p>
    <w:p w14:paraId="5DA4BE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3109</w:t>
      </w:r>
    </w:p>
    <w:p w14:paraId="142E32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3109</w:t>
      </w:r>
    </w:p>
    <w:p w14:paraId="4B4259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3112</w:t>
      </w:r>
    </w:p>
    <w:p w14:paraId="4B7C528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3112</w:t>
      </w:r>
    </w:p>
    <w:p w14:paraId="7B7720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3112</w:t>
      </w:r>
    </w:p>
    <w:p w14:paraId="242D243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3112</w:t>
      </w:r>
    </w:p>
    <w:p w14:paraId="72D392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3114</w:t>
      </w:r>
    </w:p>
    <w:p w14:paraId="39A1380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3115</w:t>
      </w:r>
    </w:p>
    <w:p w14:paraId="78EFD9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3115</w:t>
      </w:r>
    </w:p>
    <w:p w14:paraId="24717BD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3115</w:t>
      </w:r>
    </w:p>
    <w:p w14:paraId="30A847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3116</w:t>
      </w:r>
    </w:p>
    <w:p w14:paraId="42D9A69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3117</w:t>
      </w:r>
    </w:p>
    <w:p w14:paraId="32D845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3117</w:t>
      </w:r>
    </w:p>
    <w:p w14:paraId="2DF1C8A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3117</w:t>
      </w:r>
    </w:p>
    <w:p w14:paraId="2FABAD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3120</w:t>
      </w:r>
    </w:p>
    <w:p w14:paraId="683DF43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3120</w:t>
      </w:r>
    </w:p>
    <w:p w14:paraId="2BCF86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3120</w:t>
      </w:r>
    </w:p>
    <w:p w14:paraId="535F1B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3120</w:t>
      </w:r>
    </w:p>
    <w:p w14:paraId="02AFB3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3123</w:t>
      </w:r>
    </w:p>
    <w:p w14:paraId="297F7A9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3123</w:t>
      </w:r>
    </w:p>
    <w:p w14:paraId="1A8E4A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5FC052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3123</w:t>
      </w:r>
    </w:p>
    <w:p w14:paraId="702E996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3127</w:t>
      </w:r>
    </w:p>
    <w:p w14:paraId="46BF864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3127</w:t>
      </w:r>
    </w:p>
    <w:p w14:paraId="3C8FB3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3127</w:t>
      </w:r>
    </w:p>
    <w:p w14:paraId="6FE80C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3127</w:t>
      </w:r>
    </w:p>
    <w:p w14:paraId="3444BE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3130</w:t>
      </w:r>
    </w:p>
    <w:p w14:paraId="4C55F5A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3130</w:t>
      </w:r>
    </w:p>
    <w:p w14:paraId="18BE133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3130</w:t>
      </w:r>
    </w:p>
    <w:p w14:paraId="4EF2D4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3130</w:t>
      </w:r>
    </w:p>
    <w:p w14:paraId="54C1D3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3133</w:t>
      </w:r>
    </w:p>
    <w:p w14:paraId="2AD9E99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3133</w:t>
      </w:r>
    </w:p>
    <w:p w14:paraId="04E27D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3133</w:t>
      </w:r>
    </w:p>
    <w:p w14:paraId="7FF4795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3133</w:t>
      </w:r>
    </w:p>
    <w:p w14:paraId="60DF545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3137</w:t>
      </w:r>
    </w:p>
    <w:p w14:paraId="72B3A31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3137</w:t>
      </w:r>
    </w:p>
    <w:p w14:paraId="70846B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3137</w:t>
      </w:r>
    </w:p>
    <w:p w14:paraId="230F308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3137</w:t>
      </w:r>
    </w:p>
    <w:p w14:paraId="18C4720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3138</w:t>
      </w:r>
    </w:p>
    <w:p w14:paraId="4357FE2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3138</w:t>
      </w:r>
    </w:p>
    <w:p w14:paraId="21BD85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3138</w:t>
      </w:r>
    </w:p>
    <w:p w14:paraId="7EB23C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3138</w:t>
      </w:r>
    </w:p>
    <w:p w14:paraId="16BEE3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3139</w:t>
      </w:r>
    </w:p>
    <w:p w14:paraId="34334D7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3139</w:t>
      </w:r>
    </w:p>
    <w:p w14:paraId="2F304BA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3139</w:t>
      </w:r>
    </w:p>
    <w:p w14:paraId="6AD291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3139</w:t>
      </w:r>
    </w:p>
    <w:p w14:paraId="2B33C45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3143</w:t>
      </w:r>
    </w:p>
    <w:p w14:paraId="7BFF7E9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3143</w:t>
      </w:r>
    </w:p>
    <w:p w14:paraId="13A849E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3143</w:t>
      </w:r>
    </w:p>
    <w:p w14:paraId="3A284E9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3143</w:t>
      </w:r>
    </w:p>
    <w:p w14:paraId="375B62E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3145</w:t>
      </w:r>
    </w:p>
    <w:p w14:paraId="47EEEBC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3146</w:t>
      </w:r>
    </w:p>
    <w:p w14:paraId="33D8D8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3146</w:t>
      </w:r>
    </w:p>
    <w:p w14:paraId="210266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3146</w:t>
      </w:r>
    </w:p>
    <w:p w14:paraId="7410D2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3147</w:t>
      </w:r>
    </w:p>
    <w:p w14:paraId="4465FFD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3147</w:t>
      </w:r>
    </w:p>
    <w:p w14:paraId="181567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3147</w:t>
      </w:r>
    </w:p>
    <w:p w14:paraId="082D85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3148</w:t>
      </w:r>
    </w:p>
    <w:p w14:paraId="556890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3149</w:t>
      </w:r>
    </w:p>
    <w:p w14:paraId="277A175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3149</w:t>
      </w:r>
    </w:p>
    <w:p w14:paraId="11DD57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3149</w:t>
      </w:r>
    </w:p>
    <w:p w14:paraId="7367BC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3149</w:t>
      </w:r>
    </w:p>
    <w:p w14:paraId="6DAB43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3150</w:t>
      </w:r>
    </w:p>
    <w:p w14:paraId="5E54B22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3151</w:t>
      </w:r>
    </w:p>
    <w:p w14:paraId="7243D2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3151</w:t>
      </w:r>
    </w:p>
    <w:p w14:paraId="2F023D0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3151</w:t>
      </w:r>
    </w:p>
    <w:p w14:paraId="03EC1E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3151</w:t>
      </w:r>
    </w:p>
    <w:p w14:paraId="146CD96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3151</w:t>
      </w:r>
    </w:p>
    <w:p w14:paraId="2EDC04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3151</w:t>
      </w:r>
    </w:p>
    <w:p w14:paraId="499542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3151</w:t>
      </w:r>
    </w:p>
    <w:p w14:paraId="7E2C48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3153</w:t>
      </w:r>
    </w:p>
    <w:p w14:paraId="03E4874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3153</w:t>
      </w:r>
    </w:p>
    <w:p w14:paraId="712649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3153</w:t>
      </w:r>
    </w:p>
    <w:p w14:paraId="64CEEE3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3153</w:t>
      </w:r>
    </w:p>
    <w:p w14:paraId="7194AA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3153</w:t>
      </w:r>
    </w:p>
    <w:p w14:paraId="6F6E8A8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3153</w:t>
      </w:r>
    </w:p>
    <w:p w14:paraId="7EC673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3153</w:t>
      </w:r>
    </w:p>
    <w:p w14:paraId="1E5C2A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3154</w:t>
      </w:r>
    </w:p>
    <w:p w14:paraId="50D8DF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3158</w:t>
      </w:r>
    </w:p>
    <w:p w14:paraId="2B0501E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3158</w:t>
      </w:r>
    </w:p>
    <w:p w14:paraId="7A2616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3158</w:t>
      </w:r>
    </w:p>
    <w:p w14:paraId="2248EF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3158</w:t>
      </w:r>
    </w:p>
    <w:p w14:paraId="6326AC4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3162</w:t>
      </w:r>
    </w:p>
    <w:p w14:paraId="5DAB119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3162</w:t>
      </w:r>
    </w:p>
    <w:p w14:paraId="06CE3E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3162</w:t>
      </w:r>
    </w:p>
    <w:p w14:paraId="312F1F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3162</w:t>
      </w:r>
    </w:p>
    <w:p w14:paraId="77DF67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3163</w:t>
      </w:r>
    </w:p>
    <w:p w14:paraId="509DD42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3163</w:t>
      </w:r>
    </w:p>
    <w:p w14:paraId="51E19E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3163</w:t>
      </w:r>
    </w:p>
    <w:p w14:paraId="57992A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3163</w:t>
      </w:r>
    </w:p>
    <w:p w14:paraId="29FE82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3166</w:t>
      </w:r>
    </w:p>
    <w:p w14:paraId="23E60FD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3166</w:t>
      </w:r>
    </w:p>
    <w:p w14:paraId="4BFA6B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3166</w:t>
      </w:r>
    </w:p>
    <w:p w14:paraId="60EE36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3166</w:t>
      </w:r>
    </w:p>
    <w:p w14:paraId="2D9D4E7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3169</w:t>
      </w:r>
    </w:p>
    <w:p w14:paraId="06D91E9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3169</w:t>
      </w:r>
    </w:p>
    <w:p w14:paraId="5276CF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3169</w:t>
      </w:r>
    </w:p>
    <w:p w14:paraId="32FCD9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3169</w:t>
      </w:r>
    </w:p>
    <w:p w14:paraId="29266E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3172</w:t>
      </w:r>
    </w:p>
    <w:p w14:paraId="427365B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3172</w:t>
      </w:r>
    </w:p>
    <w:p w14:paraId="6011C6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3172</w:t>
      </w:r>
    </w:p>
    <w:p w14:paraId="24EC2B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3172</w:t>
      </w:r>
    </w:p>
    <w:p w14:paraId="1345ED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3175</w:t>
      </w:r>
    </w:p>
    <w:p w14:paraId="7CC79B2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3175</w:t>
      </w:r>
    </w:p>
    <w:p w14:paraId="109954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3175</w:t>
      </w:r>
    </w:p>
    <w:p w14:paraId="654EB15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3175</w:t>
      </w:r>
    </w:p>
    <w:p w14:paraId="16F749C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3178</w:t>
      </w:r>
    </w:p>
    <w:p w14:paraId="27D7117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3178</w:t>
      </w:r>
    </w:p>
    <w:p w14:paraId="00C5F3D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3178</w:t>
      </w:r>
    </w:p>
    <w:p w14:paraId="4527A7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3179</w:t>
      </w:r>
    </w:p>
    <w:p w14:paraId="1D46C05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3182</w:t>
      </w:r>
    </w:p>
    <w:p w14:paraId="3E4DF3B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3182</w:t>
      </w:r>
    </w:p>
    <w:p w14:paraId="4F8AB39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3182</w:t>
      </w:r>
    </w:p>
    <w:p w14:paraId="17180C4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3182</w:t>
      </w:r>
    </w:p>
    <w:p w14:paraId="109C05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3185</w:t>
      </w:r>
    </w:p>
    <w:p w14:paraId="4C9EA0F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3186</w:t>
      </w:r>
    </w:p>
    <w:p w14:paraId="7C91E65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3186</w:t>
      </w:r>
    </w:p>
    <w:p w14:paraId="043E83C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3186</w:t>
      </w:r>
    </w:p>
    <w:p w14:paraId="6D5334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3189</w:t>
      </w:r>
    </w:p>
    <w:p w14:paraId="2C0E209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3189</w:t>
      </w:r>
    </w:p>
    <w:p w14:paraId="350544A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3189</w:t>
      </w:r>
    </w:p>
    <w:p w14:paraId="2627A7E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3189</w:t>
      </w:r>
    </w:p>
    <w:p w14:paraId="5A618F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3192</w:t>
      </w:r>
    </w:p>
    <w:p w14:paraId="6BC742A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3192</w:t>
      </w:r>
    </w:p>
    <w:p w14:paraId="5653D6A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3192</w:t>
      </w:r>
    </w:p>
    <w:p w14:paraId="695EBF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3192</w:t>
      </w:r>
    </w:p>
    <w:p w14:paraId="72E479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3195</w:t>
      </w:r>
    </w:p>
    <w:p w14:paraId="4228FAD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3195</w:t>
      </w:r>
    </w:p>
    <w:p w14:paraId="392BBD6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3195</w:t>
      </w:r>
    </w:p>
    <w:p w14:paraId="5E0F0F0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3195</w:t>
      </w:r>
    </w:p>
    <w:p w14:paraId="02C1941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3198</w:t>
      </w:r>
    </w:p>
    <w:p w14:paraId="575AB71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3199</w:t>
      </w:r>
    </w:p>
    <w:p w14:paraId="4E2F599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3199</w:t>
      </w:r>
    </w:p>
    <w:p w14:paraId="098D75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3199</w:t>
      </w:r>
    </w:p>
    <w:p w14:paraId="12D393C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3202</w:t>
      </w:r>
    </w:p>
    <w:p w14:paraId="59D9583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3202</w:t>
      </w:r>
    </w:p>
    <w:p w14:paraId="021A19C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3202</w:t>
      </w:r>
    </w:p>
    <w:p w14:paraId="3E5C0BC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3202</w:t>
      </w:r>
    </w:p>
    <w:p w14:paraId="6C3C06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3205</w:t>
      </w:r>
    </w:p>
    <w:p w14:paraId="55C75CA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3206</w:t>
      </w:r>
    </w:p>
    <w:p w14:paraId="5C3B138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3206</w:t>
      </w:r>
    </w:p>
    <w:p w14:paraId="6168916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3206</w:t>
      </w:r>
    </w:p>
    <w:p w14:paraId="039F36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3209</w:t>
      </w:r>
    </w:p>
    <w:p w14:paraId="0DFC64B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3210</w:t>
      </w:r>
    </w:p>
    <w:p w14:paraId="26AF86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3210</w:t>
      </w:r>
    </w:p>
    <w:p w14:paraId="36D668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3210</w:t>
      </w:r>
    </w:p>
    <w:p w14:paraId="5A81BB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3216</w:t>
      </w:r>
    </w:p>
    <w:p w14:paraId="3DF6A5D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3216</w:t>
      </w:r>
    </w:p>
    <w:p w14:paraId="3A44B9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3216</w:t>
      </w:r>
    </w:p>
    <w:p w14:paraId="79824E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3217</w:t>
      </w:r>
    </w:p>
    <w:p w14:paraId="171782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3223</w:t>
      </w:r>
    </w:p>
    <w:p w14:paraId="7BF512E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3223</w:t>
      </w:r>
    </w:p>
    <w:p w14:paraId="03E221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3223</w:t>
      </w:r>
    </w:p>
    <w:p w14:paraId="151AA5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3223</w:t>
      </w:r>
    </w:p>
    <w:p w14:paraId="3A38AA1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3226</w:t>
      </w:r>
    </w:p>
    <w:p w14:paraId="2AE2444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3226</w:t>
      </w:r>
    </w:p>
    <w:p w14:paraId="4562C87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3226</w:t>
      </w:r>
    </w:p>
    <w:p w14:paraId="79B1413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3226</w:t>
      </w:r>
    </w:p>
    <w:p w14:paraId="201EC4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3229</w:t>
      </w:r>
    </w:p>
    <w:p w14:paraId="57776C1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3229</w:t>
      </w:r>
    </w:p>
    <w:p w14:paraId="1B7A437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3229</w:t>
      </w:r>
    </w:p>
    <w:p w14:paraId="3C7BCE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3229</w:t>
      </w:r>
    </w:p>
    <w:p w14:paraId="74AB186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3230</w:t>
      </w:r>
    </w:p>
    <w:p w14:paraId="62D3AAA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3231</w:t>
      </w:r>
    </w:p>
    <w:p w14:paraId="6D46283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3231</w:t>
      </w:r>
    </w:p>
    <w:p w14:paraId="3781F9F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3231</w:t>
      </w:r>
    </w:p>
    <w:p w14:paraId="105F11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3236</w:t>
      </w:r>
    </w:p>
    <w:p w14:paraId="2A306CF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3236</w:t>
      </w:r>
    </w:p>
    <w:p w14:paraId="1ED122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3236</w:t>
      </w:r>
    </w:p>
    <w:p w14:paraId="5821F87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3236</w:t>
      </w:r>
    </w:p>
    <w:p w14:paraId="2A45399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3CBFC36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23B732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4616B02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6F6FB9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2C35094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09B2F5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318280C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7694383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2F3DD74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72794A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32269DC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0E7F22E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3E69A77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764A73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2150C97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334DAD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45F9741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0DE82B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1EC8FD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1FAA297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5E04D64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7A9D2FC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7B3F5BF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48B79E5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474275C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5BAE1F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41FC40A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054932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64312D3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4DA064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1D2F2F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364A44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5A288D6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60C6BA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42F874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508FD2A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389114A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30D134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64DE1E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385324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68BCA91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28AF76A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6E68A1D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3F158A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3870133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2485</w:t>
      </w:r>
    </w:p>
    <w:p w14:paraId="3E9E0B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14:paraId="50259A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2485</w:t>
      </w:r>
    </w:p>
    <w:p w14:paraId="4D9FBD7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0435979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2489</w:t>
      </w:r>
    </w:p>
    <w:p w14:paraId="170454C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14:paraId="1C34BAC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2489</w:t>
      </w:r>
    </w:p>
    <w:p w14:paraId="2DEEE4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40C2B0C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2493</w:t>
      </w:r>
    </w:p>
    <w:p w14:paraId="08051E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4778D4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2493</w:t>
      </w:r>
    </w:p>
    <w:p w14:paraId="018135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54DAE9A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2496</w:t>
      </w:r>
    </w:p>
    <w:p w14:paraId="6D43D0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14:paraId="5DA70DD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2496</w:t>
      </w:r>
    </w:p>
    <w:p w14:paraId="6CCC01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6954E02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2497</w:t>
      </w:r>
    </w:p>
    <w:p w14:paraId="782902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584D09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2498</w:t>
      </w:r>
    </w:p>
    <w:p w14:paraId="1E731B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14:paraId="40FFEFD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2501</w:t>
      </w:r>
    </w:p>
    <w:p w14:paraId="35A17B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2501</w:t>
      </w:r>
    </w:p>
    <w:p w14:paraId="0F19252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2501</w:t>
      </w:r>
    </w:p>
    <w:p w14:paraId="52B208A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1303BCB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2502</w:t>
      </w:r>
    </w:p>
    <w:p w14:paraId="116AEF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4E6FFE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2503</w:t>
      </w:r>
    </w:p>
    <w:p w14:paraId="3987BA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2505</w:t>
      </w:r>
    </w:p>
    <w:p w14:paraId="271C0E6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2505</w:t>
      </w:r>
    </w:p>
    <w:p w14:paraId="7A60CD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6EB674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2505</w:t>
      </w:r>
    </w:p>
    <w:p w14:paraId="6899227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55CBFD6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2509</w:t>
      </w:r>
    </w:p>
    <w:p w14:paraId="0DC45D6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413F6F1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2509</w:t>
      </w:r>
    </w:p>
    <w:p w14:paraId="399499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14CAB6D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2512</w:t>
      </w:r>
    </w:p>
    <w:p w14:paraId="3FD4CD4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14:paraId="61D372E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2512</w:t>
      </w:r>
    </w:p>
    <w:p w14:paraId="07EC19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07A9A04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14:paraId="1176D8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1754DC4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14:paraId="2D92CB7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14:paraId="73942E8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14:paraId="16C9E7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14:paraId="5AD17FD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14:paraId="322385C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17CED44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2520</w:t>
      </w:r>
    </w:p>
    <w:p w14:paraId="74B213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14:paraId="6E9F93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14:paraId="7AF479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14:paraId="0FF8597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2526</w:t>
      </w:r>
    </w:p>
    <w:p w14:paraId="458C14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2526</w:t>
      </w:r>
    </w:p>
    <w:p w14:paraId="29E816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2526</w:t>
      </w:r>
    </w:p>
    <w:p w14:paraId="47B6BF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14:paraId="48D6964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2532</w:t>
      </w:r>
    </w:p>
    <w:p w14:paraId="6B50652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14:paraId="064491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2532</w:t>
      </w:r>
    </w:p>
    <w:p w14:paraId="0F8C1F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0D98930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2534</w:t>
      </w:r>
    </w:p>
    <w:p w14:paraId="314C474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56577EA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2534</w:t>
      </w:r>
    </w:p>
    <w:p w14:paraId="75A2C3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14:paraId="002A693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2538</w:t>
      </w:r>
    </w:p>
    <w:p w14:paraId="761419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7C1419B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2538</w:t>
      </w:r>
    </w:p>
    <w:p w14:paraId="2A2C7CB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07B8771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2543</w:t>
      </w:r>
    </w:p>
    <w:p w14:paraId="4ABD1F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547C6D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2543</w:t>
      </w:r>
    </w:p>
    <w:p w14:paraId="447535E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5FA1E7F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2556</w:t>
      </w:r>
    </w:p>
    <w:p w14:paraId="614CAAA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553C6E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14:paraId="0A60C72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3DC4358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2569</w:t>
      </w:r>
    </w:p>
    <w:p w14:paraId="2B471F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14:paraId="6296947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2569</w:t>
      </w:r>
    </w:p>
    <w:p w14:paraId="45CBC0E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34B32B1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2582</w:t>
      </w:r>
    </w:p>
    <w:p w14:paraId="5887EEE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71E542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14:paraId="032C6B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5A1C090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2585</w:t>
      </w:r>
    </w:p>
    <w:p w14:paraId="009294D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12655B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2585</w:t>
      </w:r>
    </w:p>
    <w:p w14:paraId="556470C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0947451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2586</w:t>
      </w:r>
    </w:p>
    <w:p w14:paraId="0E326D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3FA95C4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2587</w:t>
      </w:r>
    </w:p>
    <w:p w14:paraId="5F450C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770F5A6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2588</w:t>
      </w:r>
    </w:p>
    <w:p w14:paraId="230B6F1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2588</w:t>
      </w:r>
    </w:p>
    <w:p w14:paraId="08B0B6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7E5AA4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765C888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2591</w:t>
      </w:r>
    </w:p>
    <w:p w14:paraId="56EDF2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2591</w:t>
      </w:r>
    </w:p>
    <w:p w14:paraId="0173EB1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2591</w:t>
      </w:r>
    </w:p>
    <w:p w14:paraId="570F1A7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2594</w:t>
      </w:r>
    </w:p>
    <w:p w14:paraId="79770EC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2594</w:t>
      </w:r>
    </w:p>
    <w:p w14:paraId="677F2C3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14D0AC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2488A8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29B99F4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2597</w:t>
      </w:r>
    </w:p>
    <w:p w14:paraId="51200D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55A591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4BC6BB2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2600</w:t>
      </w:r>
    </w:p>
    <w:p w14:paraId="2207D37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2600</w:t>
      </w:r>
    </w:p>
    <w:p w14:paraId="21484A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2600</w:t>
      </w:r>
    </w:p>
    <w:p w14:paraId="6D5D364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2600</w:t>
      </w:r>
    </w:p>
    <w:p w14:paraId="2BF74D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49766AA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2603</w:t>
      </w:r>
    </w:p>
    <w:p w14:paraId="5EE72A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14:paraId="65672C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2603</w:t>
      </w:r>
    </w:p>
    <w:p w14:paraId="423458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6D32C68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2606</w:t>
      </w:r>
    </w:p>
    <w:p w14:paraId="4FF778E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2606</w:t>
      </w:r>
    </w:p>
    <w:p w14:paraId="63E5BE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7FBFE3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2606</w:t>
      </w:r>
    </w:p>
    <w:p w14:paraId="7F951D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168C3DD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2609</w:t>
      </w:r>
    </w:p>
    <w:p w14:paraId="1D2DC89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0073F3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2609</w:t>
      </w:r>
    </w:p>
    <w:p w14:paraId="7B4444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04FA918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2611</w:t>
      </w:r>
    </w:p>
    <w:p w14:paraId="1BAEDF3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14:paraId="1EB5E0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2611</w:t>
      </w:r>
    </w:p>
    <w:p w14:paraId="426AC0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14:paraId="1479992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2614</w:t>
      </w:r>
    </w:p>
    <w:p w14:paraId="17F5235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3259A6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3466E37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6A320E1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2617</w:t>
      </w:r>
    </w:p>
    <w:p w14:paraId="1D54A1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2617</w:t>
      </w:r>
    </w:p>
    <w:p w14:paraId="52CBC26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2617</w:t>
      </w:r>
    </w:p>
    <w:p w14:paraId="6DED4D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43D3172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142CD4E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16F0FE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365AD1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552CE99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2623</w:t>
      </w:r>
    </w:p>
    <w:p w14:paraId="370B47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46CEC2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2624</w:t>
      </w:r>
    </w:p>
    <w:p w14:paraId="04FE89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14:paraId="33EF0B6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2627</w:t>
      </w:r>
    </w:p>
    <w:p w14:paraId="74958F4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28A6E3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2627</w:t>
      </w:r>
    </w:p>
    <w:p w14:paraId="2561233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1A8FF4D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2631</w:t>
      </w:r>
    </w:p>
    <w:p w14:paraId="1FB1382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6CC4B5D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2631</w:t>
      </w:r>
    </w:p>
    <w:p w14:paraId="517FF7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355459D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2635</w:t>
      </w:r>
    </w:p>
    <w:p w14:paraId="00063E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0A96C3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14:paraId="54D049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55A1A9A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2639</w:t>
      </w:r>
    </w:p>
    <w:p w14:paraId="35F5A19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2B43F8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14:paraId="69AF112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7C32AB7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2643</w:t>
      </w:r>
    </w:p>
    <w:p w14:paraId="3EE9A0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23BDEF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2643</w:t>
      </w:r>
    </w:p>
    <w:p w14:paraId="488BFFD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3DE3753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2644</w:t>
      </w:r>
    </w:p>
    <w:p w14:paraId="5A146D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5CC2AC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2645</w:t>
      </w:r>
    </w:p>
    <w:p w14:paraId="3359BC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14A6231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2646</w:t>
      </w:r>
    </w:p>
    <w:p w14:paraId="449DD2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2646</w:t>
      </w:r>
    </w:p>
    <w:p w14:paraId="75B3603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2646</w:t>
      </w:r>
    </w:p>
    <w:p w14:paraId="7D7EFB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2646</w:t>
      </w:r>
    </w:p>
    <w:p w14:paraId="0B941E0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2646</w:t>
      </w:r>
    </w:p>
    <w:p w14:paraId="4C4FAA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2646</w:t>
      </w:r>
    </w:p>
    <w:p w14:paraId="274F118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2646</w:t>
      </w:r>
    </w:p>
    <w:p w14:paraId="1F5F6E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2646</w:t>
      </w:r>
    </w:p>
    <w:p w14:paraId="2B27F93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2646</w:t>
      </w:r>
    </w:p>
    <w:p w14:paraId="379081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3DC2399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5F2948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4DCA6CE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2650</w:t>
      </w:r>
    </w:p>
    <w:p w14:paraId="69BFE40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2650</w:t>
      </w:r>
    </w:p>
    <w:p w14:paraId="019CD1A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2650</w:t>
      </w:r>
    </w:p>
    <w:p w14:paraId="782351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2655</w:t>
      </w:r>
    </w:p>
    <w:p w14:paraId="7DF1DC5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2655</w:t>
      </w:r>
    </w:p>
    <w:p w14:paraId="429E1EC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14:paraId="470F0B1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14:paraId="272A1D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15AA049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2657</w:t>
      </w:r>
    </w:p>
    <w:p w14:paraId="367F18E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44EA4B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6B60411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66AD573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2660</w:t>
      </w:r>
    </w:p>
    <w:p w14:paraId="22F870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300DABF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2660</w:t>
      </w:r>
    </w:p>
    <w:p w14:paraId="178BF8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6FC84BE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2662</w:t>
      </w:r>
    </w:p>
    <w:p w14:paraId="721549E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14:paraId="35C1843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2662</w:t>
      </w:r>
    </w:p>
    <w:p w14:paraId="5BFA866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3502F56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2665</w:t>
      </w:r>
    </w:p>
    <w:p w14:paraId="4D8C93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251212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2665</w:t>
      </w:r>
    </w:p>
    <w:p w14:paraId="4159CAD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2CC6B15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2668</w:t>
      </w:r>
    </w:p>
    <w:p w14:paraId="5D8ECC7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4A4609D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7BF3F0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586783F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2669</w:t>
      </w:r>
    </w:p>
    <w:p w14:paraId="163F48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14C0697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349BF8B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2672</w:t>
      </w:r>
    </w:p>
    <w:p w14:paraId="5EA24F1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2672</w:t>
      </w:r>
    </w:p>
    <w:p w14:paraId="13C001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481727F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2672</w:t>
      </w:r>
    </w:p>
    <w:p w14:paraId="3B64BE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22F45A3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2673</w:t>
      </w:r>
    </w:p>
    <w:p w14:paraId="1336395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22418E8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48058A1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178E6A6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2678</w:t>
      </w:r>
    </w:p>
    <w:p w14:paraId="4D95663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2678</w:t>
      </w:r>
    </w:p>
    <w:p w14:paraId="777EE93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2678</w:t>
      </w:r>
    </w:p>
    <w:p w14:paraId="5AC543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5CBEA74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2682</w:t>
      </w:r>
    </w:p>
    <w:p w14:paraId="192474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2682</w:t>
      </w:r>
    </w:p>
    <w:p w14:paraId="26977D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2682</w:t>
      </w:r>
    </w:p>
    <w:p w14:paraId="1CB711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361FF42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2683</w:t>
      </w:r>
    </w:p>
    <w:p w14:paraId="02E6E1C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6E6F4B3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3EA4FC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5A78DAE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2686</w:t>
      </w:r>
    </w:p>
    <w:p w14:paraId="6971ABA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2686</w:t>
      </w:r>
    </w:p>
    <w:p w14:paraId="48D3DF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2686</w:t>
      </w:r>
    </w:p>
    <w:p w14:paraId="03396CF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14:paraId="4D15BCC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2689</w:t>
      </w:r>
    </w:p>
    <w:p w14:paraId="55F927D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2689</w:t>
      </w:r>
    </w:p>
    <w:p w14:paraId="52796C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2689</w:t>
      </w:r>
    </w:p>
    <w:p w14:paraId="175268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2692</w:t>
      </w:r>
    </w:p>
    <w:p w14:paraId="4F88668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2692</w:t>
      </w:r>
    </w:p>
    <w:p w14:paraId="3ED1793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2692</w:t>
      </w:r>
    </w:p>
    <w:p w14:paraId="05252E9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2692</w:t>
      </w:r>
    </w:p>
    <w:p w14:paraId="7E7851D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68E92EF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2695</w:t>
      </w:r>
    </w:p>
    <w:p w14:paraId="54BB0BC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14:paraId="26C084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4296B2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2A4F7E0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2698</w:t>
      </w:r>
    </w:p>
    <w:p w14:paraId="46A31E4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7ACD38B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2E04F9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0FE95DC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2702</w:t>
      </w:r>
    </w:p>
    <w:p w14:paraId="06C019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14:paraId="129D2F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14:paraId="3330B8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6F2E21E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2705</w:t>
      </w:r>
    </w:p>
    <w:p w14:paraId="57D88DA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29BF834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331D2B4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01129B9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2708</w:t>
      </w:r>
    </w:p>
    <w:p w14:paraId="41E6A97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2708</w:t>
      </w:r>
    </w:p>
    <w:p w14:paraId="48FF54D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2708</w:t>
      </w:r>
    </w:p>
    <w:p w14:paraId="06671DB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3CEBCC3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2710</w:t>
      </w:r>
    </w:p>
    <w:p w14:paraId="3D0773C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14:paraId="61F0E8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2710</w:t>
      </w:r>
    </w:p>
    <w:p w14:paraId="721D7FE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14:paraId="70C0108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2712</w:t>
      </w:r>
    </w:p>
    <w:p w14:paraId="134664E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2712</w:t>
      </w:r>
    </w:p>
    <w:p w14:paraId="0E99E0B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2712</w:t>
      </w:r>
    </w:p>
    <w:p w14:paraId="404F7EF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2716</w:t>
      </w:r>
    </w:p>
    <w:p w14:paraId="44C5939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2716</w:t>
      </w:r>
    </w:p>
    <w:p w14:paraId="6ABB7F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360A45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2716</w:t>
      </w:r>
    </w:p>
    <w:p w14:paraId="43153D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2720</w:t>
      </w:r>
    </w:p>
    <w:p w14:paraId="20E1B97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2720</w:t>
      </w:r>
    </w:p>
    <w:p w14:paraId="0E93E4C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2720</w:t>
      </w:r>
    </w:p>
    <w:p w14:paraId="5ABCF0D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2720</w:t>
      </w:r>
    </w:p>
    <w:p w14:paraId="1D6FA7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2723</w:t>
      </w:r>
    </w:p>
    <w:p w14:paraId="5F7A5D2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2724</w:t>
      </w:r>
    </w:p>
    <w:p w14:paraId="74537D3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14:paraId="41F7E3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2724</w:t>
      </w:r>
    </w:p>
    <w:p w14:paraId="5DDC9F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73ECF3B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2727</w:t>
      </w:r>
    </w:p>
    <w:p w14:paraId="644F846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2727</w:t>
      </w:r>
    </w:p>
    <w:p w14:paraId="59986A0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2727</w:t>
      </w:r>
    </w:p>
    <w:p w14:paraId="472817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681BB4D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2730</w:t>
      </w:r>
    </w:p>
    <w:p w14:paraId="09F48BC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14:paraId="05A3CAB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14:paraId="77A535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18048FA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2733</w:t>
      </w:r>
    </w:p>
    <w:p w14:paraId="0208F3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2733</w:t>
      </w:r>
    </w:p>
    <w:p w14:paraId="2C68034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2733</w:t>
      </w:r>
    </w:p>
    <w:p w14:paraId="2D52F4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2735</w:t>
      </w:r>
    </w:p>
    <w:p w14:paraId="626B0EC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2735</w:t>
      </w:r>
    </w:p>
    <w:p w14:paraId="40224B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2735</w:t>
      </w:r>
    </w:p>
    <w:p w14:paraId="7EA6D1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2735</w:t>
      </w:r>
    </w:p>
    <w:p w14:paraId="60C0CF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14:paraId="5FDDC41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2740</w:t>
      </w:r>
    </w:p>
    <w:p w14:paraId="59B7AD1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2740</w:t>
      </w:r>
    </w:p>
    <w:p w14:paraId="76795C2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2740</w:t>
      </w:r>
    </w:p>
    <w:p w14:paraId="28D0E82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7166416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2745</w:t>
      </w:r>
    </w:p>
    <w:p w14:paraId="7AE72F0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120520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2745</w:t>
      </w:r>
    </w:p>
    <w:p w14:paraId="69A979D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14:paraId="25B3FEC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2749</w:t>
      </w:r>
    </w:p>
    <w:p w14:paraId="0541F1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14:paraId="4DE194C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2750</w:t>
      </w:r>
    </w:p>
    <w:p w14:paraId="6216483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14:paraId="0BDDA50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2755</w:t>
      </w:r>
    </w:p>
    <w:p w14:paraId="51119E3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2755</w:t>
      </w:r>
    </w:p>
    <w:p w14:paraId="2BF0850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2755</w:t>
      </w:r>
    </w:p>
    <w:p w14:paraId="452CCCA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62B37AA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2762</w:t>
      </w:r>
    </w:p>
    <w:p w14:paraId="1A7559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2762</w:t>
      </w:r>
    </w:p>
    <w:p w14:paraId="22E4F46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2762</w:t>
      </w:r>
    </w:p>
    <w:p w14:paraId="4481CAB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2768</w:t>
      </w:r>
    </w:p>
    <w:p w14:paraId="424BD05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2768</w:t>
      </w:r>
    </w:p>
    <w:p w14:paraId="718544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2768</w:t>
      </w:r>
    </w:p>
    <w:p w14:paraId="20A1854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2769</w:t>
      </w:r>
    </w:p>
    <w:p w14:paraId="6F82665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14:paraId="789CA28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2773</w:t>
      </w:r>
    </w:p>
    <w:p w14:paraId="2C149C6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2DC17A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2773</w:t>
      </w:r>
    </w:p>
    <w:p w14:paraId="727ED0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2776</w:t>
      </w:r>
    </w:p>
    <w:p w14:paraId="0623758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2777</w:t>
      </w:r>
    </w:p>
    <w:p w14:paraId="195FFE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14:paraId="12A316C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2777</w:t>
      </w:r>
    </w:p>
    <w:p w14:paraId="15AE0E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14:paraId="517BFE3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2784</w:t>
      </w:r>
    </w:p>
    <w:p w14:paraId="1CD4289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14:paraId="12272EC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2784</w:t>
      </w:r>
    </w:p>
    <w:p w14:paraId="043A926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2790</w:t>
      </w:r>
    </w:p>
    <w:p w14:paraId="560EB0B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2790</w:t>
      </w:r>
    </w:p>
    <w:p w14:paraId="0C9F15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2790</w:t>
      </w:r>
    </w:p>
    <w:p w14:paraId="4DFB78D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2791</w:t>
      </w:r>
    </w:p>
    <w:p w14:paraId="4357E4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14:paraId="1DD6163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2796</w:t>
      </w:r>
    </w:p>
    <w:p w14:paraId="391FA10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2796</w:t>
      </w:r>
    </w:p>
    <w:p w14:paraId="0D71BAA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2796</w:t>
      </w:r>
    </w:p>
    <w:p w14:paraId="5F13419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2801</w:t>
      </w:r>
    </w:p>
    <w:p w14:paraId="00C8D17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2801</w:t>
      </w:r>
    </w:p>
    <w:p w14:paraId="3317B8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2801</w:t>
      </w:r>
    </w:p>
    <w:p w14:paraId="3016F89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2802</w:t>
      </w:r>
    </w:p>
    <w:p w14:paraId="7C4B74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75B70CE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2807</w:t>
      </w:r>
    </w:p>
    <w:p w14:paraId="0A77001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124C3E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2807</w:t>
      </w:r>
    </w:p>
    <w:p w14:paraId="120CC95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0F94D05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2812</w:t>
      </w:r>
    </w:p>
    <w:p w14:paraId="5B0898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2812</w:t>
      </w:r>
    </w:p>
    <w:p w14:paraId="73D807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2812</w:t>
      </w:r>
    </w:p>
    <w:p w14:paraId="41A7F4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635D0D1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2818</w:t>
      </w:r>
    </w:p>
    <w:p w14:paraId="03CC766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2818</w:t>
      </w:r>
    </w:p>
    <w:p w14:paraId="55E77D6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2CC38BE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64DBC7F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2821</w:t>
      </w:r>
    </w:p>
    <w:p w14:paraId="5E92D91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2821</w:t>
      </w:r>
    </w:p>
    <w:p w14:paraId="429E63E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2821</w:t>
      </w:r>
    </w:p>
    <w:p w14:paraId="516C538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2824</w:t>
      </w:r>
    </w:p>
    <w:p w14:paraId="43CCAF5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2824</w:t>
      </w:r>
    </w:p>
    <w:p w14:paraId="1E6E916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2824</w:t>
      </w:r>
    </w:p>
    <w:p w14:paraId="12CC70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2824</w:t>
      </w:r>
    </w:p>
    <w:p w14:paraId="48023A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188FDFF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  <w:lang w:val="sv-SE" w:eastAsia="zh-CN"/>
        </w:rPr>
        <w:t>UTRAN FDD CPICH RSCP</w:t>
      </w:r>
      <w:r>
        <w:tab/>
        <w:t>2827</w:t>
      </w:r>
    </w:p>
    <w:p w14:paraId="629010B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bCs/>
          <w:lang w:val="sv-SE"/>
        </w:rPr>
        <w:t>E-UTRAN FDD</w:t>
      </w:r>
      <w:r>
        <w:tab/>
        <w:t>2827</w:t>
      </w:r>
    </w:p>
    <w:p w14:paraId="4BDF5F8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2827</w:t>
      </w:r>
    </w:p>
    <w:p w14:paraId="5361A13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Parameters</w:t>
      </w:r>
      <w:r>
        <w:tab/>
        <w:t>2827</w:t>
      </w:r>
    </w:p>
    <w:p w14:paraId="637220D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2830</w:t>
      </w:r>
    </w:p>
    <w:p w14:paraId="2C6256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744A7A">
        <w:rPr>
          <w:bCs/>
        </w:rPr>
        <w:t>E-UTRAN TDD</w:t>
      </w:r>
      <w:r>
        <w:tab/>
        <w:t>2830</w:t>
      </w:r>
    </w:p>
    <w:p w14:paraId="5390210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2830</w:t>
      </w:r>
    </w:p>
    <w:p w14:paraId="5B4F39D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Parameters</w:t>
      </w:r>
      <w:r>
        <w:tab/>
        <w:t>2830</w:t>
      </w:r>
    </w:p>
    <w:p w14:paraId="0969FC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2833</w:t>
      </w:r>
    </w:p>
    <w:p w14:paraId="4219604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A.9.3.</w:t>
      </w:r>
      <w:r w:rsidRPr="00744A7A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E-UTRAN FDD</w:t>
      </w:r>
      <w:r w:rsidRPr="00744A7A">
        <w:rPr>
          <w:lang w:val="de-DE" w:eastAsia="zh-CN"/>
        </w:rPr>
        <w:t xml:space="preserve"> for 5MHz Bandwidth</w:t>
      </w:r>
      <w:r>
        <w:tab/>
        <w:t>2833</w:t>
      </w:r>
    </w:p>
    <w:p w14:paraId="628E41A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A.9.3.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2833</w:t>
      </w:r>
    </w:p>
    <w:p w14:paraId="06798BA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A.9.3.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Parameters</w:t>
      </w:r>
      <w:r>
        <w:tab/>
        <w:t>2833</w:t>
      </w:r>
    </w:p>
    <w:p w14:paraId="7FEFFD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A.9.3.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2834</w:t>
      </w:r>
    </w:p>
    <w:p w14:paraId="34DB3F4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SimSun"/>
        </w:rPr>
        <w:t>UTRAN FDD CPICH Ec/No</w:t>
      </w:r>
      <w:r>
        <w:tab/>
        <w:t>2835</w:t>
      </w:r>
    </w:p>
    <w:p w14:paraId="5A17759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2835</w:t>
      </w:r>
    </w:p>
    <w:p w14:paraId="5107D4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2835</w:t>
      </w:r>
    </w:p>
    <w:p w14:paraId="3468D7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Parameters</w:t>
      </w:r>
      <w:r>
        <w:tab/>
        <w:t>2835</w:t>
      </w:r>
    </w:p>
    <w:p w14:paraId="351E678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2837</w:t>
      </w:r>
    </w:p>
    <w:p w14:paraId="6A76F04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2838</w:t>
      </w:r>
    </w:p>
    <w:p w14:paraId="6FEC90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Purpose and Environment</w:t>
      </w:r>
      <w:r>
        <w:tab/>
        <w:t>2838</w:t>
      </w:r>
    </w:p>
    <w:p w14:paraId="617B43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Parameters</w:t>
      </w:r>
      <w:r>
        <w:tab/>
        <w:t>2838</w:t>
      </w:r>
    </w:p>
    <w:p w14:paraId="50D23B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cs="v4.2.0"/>
          <w:snapToGrid w:val="0"/>
        </w:rPr>
        <w:t>Test Requirements</w:t>
      </w:r>
      <w:r>
        <w:tab/>
        <w:t>2840</w:t>
      </w:r>
    </w:p>
    <w:p w14:paraId="2C37719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de-DE"/>
        </w:rPr>
        <w:t>A.9.</w:t>
      </w:r>
      <w:r w:rsidRPr="00744A7A">
        <w:rPr>
          <w:lang w:val="de-DE" w:eastAsia="zh-CN"/>
        </w:rPr>
        <w:t>4</w:t>
      </w:r>
      <w:r w:rsidRPr="00744A7A">
        <w:rPr>
          <w:lang w:val="de-DE"/>
        </w:rPr>
        <w:t>.</w:t>
      </w:r>
      <w:r w:rsidRPr="00744A7A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de-DE"/>
        </w:rPr>
        <w:t>E-UTRAN FDD</w:t>
      </w:r>
      <w:r w:rsidRPr="00744A7A">
        <w:rPr>
          <w:lang w:val="de-DE" w:eastAsia="zh-CN"/>
        </w:rPr>
        <w:t xml:space="preserve"> for 5MHz Bandwidth</w:t>
      </w:r>
      <w:r>
        <w:tab/>
        <w:t>2841</w:t>
      </w:r>
    </w:p>
    <w:p w14:paraId="660CC2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A.9.</w:t>
      </w:r>
      <w:r w:rsidRPr="00744A7A">
        <w:rPr>
          <w:snapToGrid w:val="0"/>
          <w:lang w:eastAsia="zh-CN"/>
        </w:rPr>
        <w:t>4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Purpose and Environment</w:t>
      </w:r>
      <w:r>
        <w:tab/>
        <w:t>2841</w:t>
      </w:r>
    </w:p>
    <w:p w14:paraId="12995D3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A.9.</w:t>
      </w:r>
      <w:r w:rsidRPr="00744A7A">
        <w:rPr>
          <w:snapToGrid w:val="0"/>
          <w:lang w:eastAsia="zh-CN"/>
        </w:rPr>
        <w:t>4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Parameters</w:t>
      </w:r>
      <w:r>
        <w:tab/>
        <w:t>2841</w:t>
      </w:r>
    </w:p>
    <w:p w14:paraId="209978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</w:rPr>
        <w:t>A.9.</w:t>
      </w:r>
      <w:r w:rsidRPr="00744A7A">
        <w:rPr>
          <w:snapToGrid w:val="0"/>
          <w:lang w:eastAsia="zh-CN"/>
        </w:rPr>
        <w:t>4</w:t>
      </w:r>
      <w:r w:rsidRPr="00744A7A">
        <w:rPr>
          <w:snapToGrid w:val="0"/>
        </w:rPr>
        <w:t>.</w:t>
      </w:r>
      <w:r w:rsidRPr="00744A7A">
        <w:rPr>
          <w:snapToGrid w:val="0"/>
          <w:lang w:eastAsia="zh-CN"/>
        </w:rPr>
        <w:t>3</w:t>
      </w:r>
      <w:r w:rsidRPr="00744A7A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2842</w:t>
      </w:r>
    </w:p>
    <w:p w14:paraId="3AC29D3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2842</w:t>
      </w:r>
    </w:p>
    <w:p w14:paraId="5715CF4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2842</w:t>
      </w:r>
    </w:p>
    <w:p w14:paraId="7ABE76A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77DB52B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2842</w:t>
      </w:r>
    </w:p>
    <w:p w14:paraId="340113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2844</w:t>
      </w:r>
    </w:p>
    <w:p w14:paraId="284926A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195B7E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6622EEC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652FE7D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79DF0EB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it-IT"/>
        </w:rPr>
        <w:t>GSM Carrier RSSI</w:t>
      </w:r>
      <w:r>
        <w:tab/>
        <w:t>2847</w:t>
      </w:r>
    </w:p>
    <w:p w14:paraId="7D45090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bCs/>
          <w:lang w:val="it-IT"/>
        </w:rPr>
        <w:t>E-UTRAN FDD</w:t>
      </w:r>
      <w:r>
        <w:tab/>
        <w:t>2847</w:t>
      </w:r>
    </w:p>
    <w:p w14:paraId="5C783D5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bCs/>
        </w:rPr>
        <w:t>Test Purpose and Environment</w:t>
      </w:r>
      <w:r>
        <w:tab/>
        <w:t>2847</w:t>
      </w:r>
    </w:p>
    <w:p w14:paraId="0BD7015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bCs/>
        </w:rPr>
        <w:t>Test Requirements</w:t>
      </w:r>
      <w:r>
        <w:tab/>
        <w:t>2848</w:t>
      </w:r>
    </w:p>
    <w:p w14:paraId="525A1C7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bCs/>
        </w:rPr>
        <w:t>E-UTRAN TDD</w:t>
      </w:r>
      <w:r>
        <w:tab/>
        <w:t>2848</w:t>
      </w:r>
    </w:p>
    <w:p w14:paraId="66023F1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bCs/>
        </w:rPr>
        <w:lastRenderedPageBreak/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bCs/>
        </w:rPr>
        <w:t>Test Purpose and Environment</w:t>
      </w:r>
      <w:r>
        <w:tab/>
        <w:t>2848</w:t>
      </w:r>
    </w:p>
    <w:p w14:paraId="7F3A607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bCs/>
        </w:rPr>
        <w:t>Test Requirements</w:t>
      </w:r>
      <w:r>
        <w:tab/>
        <w:t>2850</w:t>
      </w:r>
    </w:p>
    <w:p w14:paraId="7D93A7A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744A7A">
        <w:rPr>
          <w:b/>
        </w:rPr>
        <w:t>–</w:t>
      </w:r>
      <w:r w:rsidRPr="00744A7A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2851</w:t>
      </w:r>
    </w:p>
    <w:p w14:paraId="24934CD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744A7A">
        <w:rPr>
          <w:b/>
        </w:rPr>
        <w:t>–</w:t>
      </w:r>
      <w:r w:rsidRPr="00744A7A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2851</w:t>
      </w:r>
    </w:p>
    <w:p w14:paraId="41F8B8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7DBB23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2851</w:t>
      </w:r>
    </w:p>
    <w:p w14:paraId="0F43058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193781A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744A7A">
        <w:rPr>
          <w:b/>
        </w:rPr>
        <w:t>–</w:t>
      </w:r>
      <w:r w:rsidRPr="00744A7A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0174CDD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7908739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544819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6D0F520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7FCABA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1F617F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7A76FAD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41833C8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62B659F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08A63EC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6CC367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1F6B77B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744A7A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78DB598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1205770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76B4981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093AB16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2BB54F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65C2737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6FD369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1C9570F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2C1A8E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11CEA47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3F87D32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58BB5C6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26D5875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68B68C0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3E266D1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6334CE7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7BE0CE3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7A5510C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2C710C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080A360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0AC727B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154AB54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6E182D1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3085D6B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198A255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63C7105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66CA80A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01B605C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3F08298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</w:t>
      </w:r>
      <w:r w:rsidRPr="00744A7A">
        <w:rPr>
          <w:lang w:val="en-US" w:eastAsia="zh-CN"/>
        </w:rPr>
        <w:t>8</w:t>
      </w:r>
      <w:r w:rsidRPr="00744A7A">
        <w:rPr>
          <w:lang w:val="en-US"/>
        </w:rPr>
        <w:t>.</w:t>
      </w:r>
      <w:r w:rsidRPr="00744A7A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FDD-FDD RSTD inter frequency case</w:t>
      </w:r>
      <w:r>
        <w:tab/>
        <w:t>2879</w:t>
      </w:r>
    </w:p>
    <w:p w14:paraId="372D635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63495F9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10E513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3F21421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</w:t>
      </w:r>
      <w:r w:rsidRPr="00744A7A">
        <w:rPr>
          <w:lang w:val="en-US" w:eastAsia="zh-CN"/>
        </w:rPr>
        <w:t>8</w:t>
      </w:r>
      <w:r w:rsidRPr="00744A7A">
        <w:rPr>
          <w:lang w:val="en-US"/>
        </w:rPr>
        <w:t>.</w:t>
      </w:r>
      <w:r w:rsidRPr="00744A7A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TDD-TDD RSTD inter frequency case</w:t>
      </w:r>
      <w:r>
        <w:tab/>
        <w:t>2882</w:t>
      </w:r>
    </w:p>
    <w:p w14:paraId="79F1482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38697A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418C554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3FB0CFD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</w:t>
      </w:r>
      <w:r w:rsidRPr="00744A7A">
        <w:rPr>
          <w:lang w:val="en-US" w:eastAsia="zh-CN"/>
        </w:rPr>
        <w:t>8</w:t>
      </w:r>
      <w:r w:rsidRPr="00744A7A">
        <w:rPr>
          <w:lang w:val="en-US"/>
        </w:rPr>
        <w:t>.</w:t>
      </w:r>
      <w:r w:rsidRPr="00744A7A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7D229B1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33A574D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6D81072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</w:t>
      </w:r>
      <w:r w:rsidRPr="00744A7A">
        <w:rPr>
          <w:lang w:val="en-US" w:eastAsia="zh-CN"/>
        </w:rPr>
        <w:t>8</w:t>
      </w:r>
      <w:r w:rsidRPr="00744A7A">
        <w:rPr>
          <w:lang w:val="en-US"/>
        </w:rPr>
        <w:t>.</w:t>
      </w:r>
      <w:r w:rsidRPr="00744A7A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09FBED8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20D370C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6A99CF3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</w:t>
      </w:r>
      <w:r w:rsidRPr="00744A7A">
        <w:rPr>
          <w:lang w:val="en-US" w:eastAsia="zh-CN"/>
        </w:rPr>
        <w:t>8</w:t>
      </w:r>
      <w:r w:rsidRPr="00744A7A">
        <w:rPr>
          <w:lang w:val="en-US"/>
        </w:rPr>
        <w:t>.</w:t>
      </w:r>
      <w:r w:rsidRPr="00744A7A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29AE694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2309F1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4F784AD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</w:t>
      </w:r>
      <w:r w:rsidRPr="00744A7A">
        <w:rPr>
          <w:lang w:val="en-US" w:eastAsia="zh-CN"/>
        </w:rPr>
        <w:t>8</w:t>
      </w:r>
      <w:r w:rsidRPr="00744A7A">
        <w:rPr>
          <w:lang w:val="en-US"/>
        </w:rPr>
        <w:t>.</w:t>
      </w:r>
      <w:r w:rsidRPr="00744A7A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54DCBF6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33A69D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19F3C50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</w:t>
      </w:r>
      <w:r w:rsidRPr="00744A7A">
        <w:rPr>
          <w:lang w:val="en-US" w:eastAsia="zh-CN"/>
        </w:rPr>
        <w:t>8</w:t>
      </w:r>
      <w:r w:rsidRPr="00744A7A">
        <w:rPr>
          <w:lang w:val="en-US"/>
        </w:rPr>
        <w:t>.</w:t>
      </w:r>
      <w:r w:rsidRPr="00744A7A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37DAA5D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5A18EC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0926170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</w:t>
      </w:r>
      <w:r w:rsidRPr="00744A7A">
        <w:rPr>
          <w:lang w:val="en-US" w:eastAsia="zh-CN"/>
        </w:rPr>
        <w:t>8</w:t>
      </w:r>
      <w:r w:rsidRPr="00744A7A">
        <w:rPr>
          <w:lang w:val="en-US"/>
        </w:rPr>
        <w:t>.</w:t>
      </w:r>
      <w:r w:rsidRPr="00744A7A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154E5E3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7A81CC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608E7CB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5553B0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06AFC28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1FC5E77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064EA6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125D869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2900B10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1A9474D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4C54573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5AA3C34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57869D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625DF83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4A07EAF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2CCDB3D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6A7801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18D4505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241BB3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55B043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661685C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0918234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7E0F174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23FD555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48BEB96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57DB68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1731C21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6AEE8F2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5CF736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12F9141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788390C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6A5578B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6C0498E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2926</w:t>
      </w:r>
    </w:p>
    <w:p w14:paraId="076BF9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2926</w:t>
      </w:r>
    </w:p>
    <w:p w14:paraId="54449E8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6781877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6F35C5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7CF7FB8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507A4F3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7F3E396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112D6D1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16BE5C8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1FF06CB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6587F2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2B7153B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2942</w:t>
      </w:r>
    </w:p>
    <w:p w14:paraId="35A609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2942</w:t>
      </w:r>
    </w:p>
    <w:p w14:paraId="3DC626F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75D0F06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6BA354C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73F7C9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03FF0B0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6A56771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122370A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74A521C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7E0D1C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57F9A2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1EDD928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354B0B5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1AFE578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2A70B0D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403DA1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1759DF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6DEF4DA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1082C40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03A6270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1833975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0E4120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7399BCE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6BF1C83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359A79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023B26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3230E8F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196636C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01515CF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296871A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26DD128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0A1C718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003B941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08ACB18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6423333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35719BA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626D4F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1692A88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1358DD2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5328CFE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5FBD77C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02A8445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0C518E0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2FC34C2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724D9DA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26A5AEF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</w:rPr>
        <w:t>Test Requirements</w:t>
      </w:r>
      <w:r>
        <w:tab/>
        <w:t>2986</w:t>
      </w:r>
    </w:p>
    <w:p w14:paraId="3D35870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2986</w:t>
      </w:r>
    </w:p>
    <w:p w14:paraId="49890C5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2986</w:t>
      </w:r>
    </w:p>
    <w:p w14:paraId="29AAB9A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fi-FI"/>
        </w:rPr>
        <w:t>Void</w:t>
      </w:r>
      <w:r>
        <w:tab/>
        <w:t>2986</w:t>
      </w:r>
    </w:p>
    <w:p w14:paraId="159FF11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33EFC6A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10A4FEB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24CB6FB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2B8AA2A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008E468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6D3427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04CCA83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3A5D81D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2992</w:t>
      </w:r>
    </w:p>
    <w:p w14:paraId="304C1D9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2992</w:t>
      </w:r>
    </w:p>
    <w:p w14:paraId="7317A13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6C917F4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14:paraId="24CC594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4E8AB3B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2995</w:t>
      </w:r>
    </w:p>
    <w:p w14:paraId="3A1D5E0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13AD17A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727009D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4F37AB6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2998</w:t>
      </w:r>
    </w:p>
    <w:p w14:paraId="25B8080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2998</w:t>
      </w:r>
    </w:p>
    <w:p w14:paraId="2017E9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5076019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5A27C53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42C4994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3001</w:t>
      </w:r>
    </w:p>
    <w:p w14:paraId="0B3926A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2A8C1F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5CB438E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08F6CEE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3004</w:t>
      </w:r>
    </w:p>
    <w:p w14:paraId="7F6C527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14:paraId="79A4F4F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3004</w:t>
      </w:r>
    </w:p>
    <w:p w14:paraId="4857E3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14:paraId="6EBAED1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3007</w:t>
      </w:r>
    </w:p>
    <w:p w14:paraId="1427221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14:paraId="3C539AC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3007</w:t>
      </w:r>
    </w:p>
    <w:p w14:paraId="6E66B17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74B414B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3012</w:t>
      </w:r>
    </w:p>
    <w:p w14:paraId="3B8CEBD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28401B6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3012</w:t>
      </w:r>
    </w:p>
    <w:p w14:paraId="3E67194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144185B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3018</w:t>
      </w:r>
    </w:p>
    <w:p w14:paraId="30B4B8C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202122E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3018</w:t>
      </w:r>
    </w:p>
    <w:p w14:paraId="3243C5E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6D0B7F7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14:paraId="6D26B91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14:paraId="0196DFA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140EC3B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1577FA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36DAD1C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3024</w:t>
      </w:r>
    </w:p>
    <w:p w14:paraId="03AFA35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0419238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5375E3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6C9A8CA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3025</w:t>
      </w:r>
    </w:p>
    <w:p w14:paraId="001283B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6153BB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6439DFB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1B4777F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3026</w:t>
      </w:r>
    </w:p>
    <w:p w14:paraId="1FD249C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6165F5B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1F9163A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27A99BAC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3050</w:t>
      </w:r>
    </w:p>
    <w:p w14:paraId="30C5D55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3050</w:t>
      </w:r>
    </w:p>
    <w:p w14:paraId="3095A1B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776933F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3051</w:t>
      </w:r>
    </w:p>
    <w:p w14:paraId="19FC09D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3052</w:t>
      </w:r>
    </w:p>
    <w:p w14:paraId="7513297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7B2BA82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54DFCBA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3053</w:t>
      </w:r>
    </w:p>
    <w:p w14:paraId="2894582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5E078B0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14:paraId="626CFC0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3056</w:t>
      </w:r>
    </w:p>
    <w:p w14:paraId="0A0DA81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3056</w:t>
      </w:r>
    </w:p>
    <w:p w14:paraId="48F6EE8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3058</w:t>
      </w:r>
    </w:p>
    <w:p w14:paraId="442A496D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3058</w:t>
      </w:r>
    </w:p>
    <w:p w14:paraId="254FA8E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3058</w:t>
      </w:r>
    </w:p>
    <w:p w14:paraId="7C0F524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3058</w:t>
      </w:r>
    </w:p>
    <w:p w14:paraId="72D435A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3059</w:t>
      </w:r>
    </w:p>
    <w:p w14:paraId="521B02A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Interruptions due to V2V sidelink communication</w:t>
      </w:r>
      <w:r>
        <w:tab/>
        <w:t>3059</w:t>
      </w:r>
    </w:p>
    <w:p w14:paraId="7140FF4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3059</w:t>
      </w:r>
    </w:p>
    <w:p w14:paraId="658D4AD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3061</w:t>
      </w:r>
    </w:p>
    <w:p w14:paraId="787DC9A3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3061</w:t>
      </w:r>
    </w:p>
    <w:p w14:paraId="0CAD6BC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3061</w:t>
      </w:r>
    </w:p>
    <w:p w14:paraId="740B703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3061</w:t>
      </w:r>
    </w:p>
    <w:p w14:paraId="75DC515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3061</w:t>
      </w:r>
    </w:p>
    <w:p w14:paraId="202A019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3062</w:t>
      </w:r>
    </w:p>
    <w:p w14:paraId="068B457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3063</w:t>
      </w:r>
    </w:p>
    <w:p w14:paraId="27F395C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46C5E70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313DF64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3064</w:t>
      </w:r>
    </w:p>
    <w:p w14:paraId="311DD4B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3064</w:t>
      </w:r>
    </w:p>
    <w:p w14:paraId="6077336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57FC8B2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3065</w:t>
      </w:r>
    </w:p>
    <w:p w14:paraId="0E72431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3066</w:t>
      </w:r>
    </w:p>
    <w:p w14:paraId="5085660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28A7369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3067</w:t>
      </w:r>
    </w:p>
    <w:p w14:paraId="31E60CD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3067</w:t>
      </w:r>
    </w:p>
    <w:p w14:paraId="61880AC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3067</w:t>
      </w:r>
    </w:p>
    <w:p w14:paraId="3B11FFE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3067</w:t>
      </w:r>
    </w:p>
    <w:p w14:paraId="3C93470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791929B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3071</w:t>
      </w:r>
    </w:p>
    <w:p w14:paraId="55623E9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3507793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7AC2682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3073</w:t>
      </w:r>
    </w:p>
    <w:p w14:paraId="0F22A85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3F9FE08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3075</w:t>
      </w:r>
    </w:p>
    <w:p w14:paraId="737652B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3075</w:t>
      </w:r>
    </w:p>
    <w:p w14:paraId="1D5134D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3075</w:t>
      </w:r>
    </w:p>
    <w:p w14:paraId="4F64F2A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6EBD9C4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3077</w:t>
      </w:r>
    </w:p>
    <w:p w14:paraId="7B211EB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3077</w:t>
      </w:r>
    </w:p>
    <w:p w14:paraId="40A3507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545352F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1BA327E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3079</w:t>
      </w:r>
    </w:p>
    <w:p w14:paraId="5D3F602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6359773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3081</w:t>
      </w:r>
    </w:p>
    <w:p w14:paraId="7A3F3CC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3081</w:t>
      </w:r>
    </w:p>
    <w:p w14:paraId="670BF9F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518201E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038FCE1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3085</w:t>
      </w:r>
    </w:p>
    <w:p w14:paraId="3EE213A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3085</w:t>
      </w:r>
    </w:p>
    <w:p w14:paraId="021902E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1492115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42B02F3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3086</w:t>
      </w:r>
    </w:p>
    <w:p w14:paraId="7C1138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3086</w:t>
      </w:r>
    </w:p>
    <w:p w14:paraId="3BC219B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20625DAD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44A7A">
        <w:rPr>
          <w:rFonts w:cs="v4.2.0"/>
        </w:rPr>
        <w:t>A.</w:t>
      </w:r>
      <w:r w:rsidRPr="00744A7A">
        <w:rPr>
          <w:rFonts w:eastAsiaTheme="minorEastAsia"/>
        </w:rP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Standalone Tests for UE Category NB for Satellite Access</w:t>
      </w:r>
      <w:r>
        <w:tab/>
        <w:t>3089</w:t>
      </w:r>
    </w:p>
    <w:p w14:paraId="78B06C8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A.13.1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for satellite access</w:t>
      </w:r>
      <w:r>
        <w:tab/>
        <w:t>3089</w:t>
      </w:r>
    </w:p>
    <w:p w14:paraId="2341014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Theme="minorEastAsia"/>
        </w:rPr>
        <w:t>Cell re-selection for satellite access</w:t>
      </w:r>
      <w:r>
        <w:tab/>
        <w:t>3089</w:t>
      </w:r>
    </w:p>
    <w:p w14:paraId="0FDA4F6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Standalone mode in normal coverage</w:t>
      </w:r>
      <w:r>
        <w:tab/>
        <w:t>3089</w:t>
      </w:r>
    </w:p>
    <w:p w14:paraId="45257AD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A.13.1.1.1.1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3089</w:t>
      </w:r>
    </w:p>
    <w:p w14:paraId="49E5473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3090</w:t>
      </w:r>
    </w:p>
    <w:p w14:paraId="7BE9F80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Standalone mode in normal coverage with serving cell RRM measurement relaxation</w:t>
      </w:r>
      <w:r>
        <w:tab/>
        <w:t>3091</w:t>
      </w:r>
    </w:p>
    <w:p w14:paraId="59DCDF5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3091</w:t>
      </w:r>
    </w:p>
    <w:p w14:paraId="0971BCE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Standalone mode in normal coverage with UE specific DRX</w:t>
      </w:r>
      <w:r>
        <w:tab/>
        <w:t>3093</w:t>
      </w:r>
    </w:p>
    <w:p w14:paraId="6B6842F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3093</w:t>
      </w:r>
    </w:p>
    <w:p w14:paraId="19DD797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3095</w:t>
      </w:r>
    </w:p>
    <w:p w14:paraId="6089703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A.13.2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3096</w:t>
      </w:r>
    </w:p>
    <w:p w14:paraId="13A2F1B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A.13.3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 for satellite access</w:t>
      </w:r>
      <w:r>
        <w:tab/>
        <w:t>3096</w:t>
      </w:r>
    </w:p>
    <w:p w14:paraId="6D1F6CA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A.13.3.1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Theme="minorEastAsia"/>
        </w:rPr>
        <w:t>RRC re-establishment for satellite access</w:t>
      </w:r>
      <w:r>
        <w:tab/>
        <w:t>3096</w:t>
      </w:r>
    </w:p>
    <w:p w14:paraId="6998B3A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Intra-frequency RRC Re-establishment for UE category NB1 in Standalone mode under normal coverage</w:t>
      </w:r>
      <w:r>
        <w:tab/>
        <w:t>3096</w:t>
      </w:r>
    </w:p>
    <w:p w14:paraId="2230540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3096</w:t>
      </w:r>
    </w:p>
    <w:p w14:paraId="3315366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3097</w:t>
      </w:r>
    </w:p>
    <w:p w14:paraId="4FD5431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Intra-frequency RRC Re-establishment for UE category NB1 in Standalone mode under enhanced coverage</w:t>
      </w:r>
      <w:r>
        <w:tab/>
        <w:t>3098</w:t>
      </w:r>
    </w:p>
    <w:p w14:paraId="437CC21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3098</w:t>
      </w:r>
    </w:p>
    <w:p w14:paraId="242EF7A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3099</w:t>
      </w:r>
    </w:p>
    <w:p w14:paraId="38DF687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for Satellite Access</w:t>
      </w:r>
      <w:r>
        <w:tab/>
        <w:t>3100</w:t>
      </w:r>
    </w:p>
    <w:p w14:paraId="6DB813F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 Satellite Access - Standalone mode in normal coverage</w:t>
      </w:r>
      <w:r>
        <w:tab/>
        <w:t>3100</w:t>
      </w:r>
    </w:p>
    <w:p w14:paraId="49E2F06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3100</w:t>
      </w:r>
    </w:p>
    <w:p w14:paraId="222D7B0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3102</w:t>
      </w:r>
    </w:p>
    <w:p w14:paraId="45D6A7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 Satellite Access - Standalone mode in Enhanced Coverage</w:t>
      </w:r>
      <w:r>
        <w:tab/>
        <w:t>3104</w:t>
      </w:r>
    </w:p>
    <w:p w14:paraId="56E6691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3104</w:t>
      </w:r>
    </w:p>
    <w:p w14:paraId="6059AEC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3105</w:t>
      </w:r>
    </w:p>
    <w:p w14:paraId="6B920C6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Standalone mode in Enhanced Coverage</w:t>
      </w:r>
      <w:r>
        <w:tab/>
        <w:t>3107</w:t>
      </w:r>
    </w:p>
    <w:p w14:paraId="5CF3F4D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3107</w:t>
      </w:r>
    </w:p>
    <w:p w14:paraId="1605838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3108</w:t>
      </w:r>
    </w:p>
    <w:p w14:paraId="6C9473B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and signalling characteristics for satellite access</w:t>
      </w:r>
      <w:r>
        <w:tab/>
        <w:t>3110</w:t>
      </w:r>
    </w:p>
    <w:p w14:paraId="162815D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satellite access</w:t>
      </w:r>
      <w:r>
        <w:tab/>
        <w:t>3110</w:t>
      </w:r>
    </w:p>
    <w:p w14:paraId="1ADB85C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Standalone mode under normal coverage for Satellite Access</w:t>
      </w:r>
      <w:r>
        <w:tab/>
        <w:t>3110</w:t>
      </w:r>
    </w:p>
    <w:p w14:paraId="72A893A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3110</w:t>
      </w:r>
    </w:p>
    <w:p w14:paraId="4835AF3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3111</w:t>
      </w:r>
    </w:p>
    <w:p w14:paraId="4E8F64F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Standalone mode under enhanced coverage for Satellite Access</w:t>
      </w:r>
      <w:r>
        <w:tab/>
        <w:t>3112</w:t>
      </w:r>
    </w:p>
    <w:p w14:paraId="6E22047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3112</w:t>
      </w:r>
    </w:p>
    <w:p w14:paraId="2A1333A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3113</w:t>
      </w:r>
    </w:p>
    <w:p w14:paraId="3DB1A4C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Standalone mode under enhanced coverage with segment transmission in NGSO for Satellite Access</w:t>
      </w:r>
      <w:r>
        <w:tab/>
        <w:t>3114</w:t>
      </w:r>
    </w:p>
    <w:p w14:paraId="630C0E1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3114</w:t>
      </w:r>
    </w:p>
    <w:p w14:paraId="6086268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3115</w:t>
      </w:r>
    </w:p>
    <w:p w14:paraId="1580170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 for satellite access</w:t>
      </w:r>
      <w:r>
        <w:tab/>
        <w:t>3116</w:t>
      </w:r>
    </w:p>
    <w:p w14:paraId="6DFF49A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UE Timing Advance Adjustment Accuracy Test for UE Category NB1 in Standalone Mode under Normal Coverage for Satellite Access</w:t>
      </w:r>
      <w:r>
        <w:tab/>
        <w:t>3116</w:t>
      </w:r>
    </w:p>
    <w:p w14:paraId="75BA09D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3116</w:t>
      </w:r>
    </w:p>
    <w:p w14:paraId="7D17C24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3118</w:t>
      </w:r>
    </w:p>
    <w:p w14:paraId="1385543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UE Timing Advance Adjustment Accuracy Test for UE Category NB1 in Standalone Mode under Enhance Coverage for Satellite Access</w:t>
      </w:r>
      <w:r>
        <w:tab/>
        <w:t>3118</w:t>
      </w:r>
    </w:p>
    <w:p w14:paraId="7CFDB3C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3118</w:t>
      </w:r>
    </w:p>
    <w:p w14:paraId="2BE5B5C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3120</w:t>
      </w:r>
    </w:p>
    <w:p w14:paraId="267C466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for satellite access</w:t>
      </w:r>
      <w:r>
        <w:tab/>
        <w:t>3120</w:t>
      </w:r>
    </w:p>
    <w:p w14:paraId="08A68BF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Standalone mode in normal coverage</w:t>
      </w:r>
      <w:r>
        <w:tab/>
        <w:t>3120</w:t>
      </w:r>
    </w:p>
    <w:p w14:paraId="7854E17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A.13.4.3.1.1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3120</w:t>
      </w:r>
    </w:p>
    <w:p w14:paraId="6B5B794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A.13.4.3.1.2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3123</w:t>
      </w:r>
    </w:p>
    <w:p w14:paraId="2F48CF8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Radio Link Monitoring Test for Out-of-sync in DRX for UE category NB1 </w:t>
      </w:r>
      <w:r>
        <w:rPr>
          <w:lang w:eastAsia="zh-CN"/>
        </w:rPr>
        <w:t>Standalone</w:t>
      </w:r>
      <w:r>
        <w:t xml:space="preserve"> mode in enhanced coverage</w:t>
      </w:r>
      <w:r>
        <w:tab/>
        <w:t>3123</w:t>
      </w:r>
    </w:p>
    <w:p w14:paraId="174EE23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3123</w:t>
      </w:r>
    </w:p>
    <w:p w14:paraId="4849F05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3126</w:t>
      </w:r>
    </w:p>
    <w:p w14:paraId="5796EE1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Radio Link Monitoring Test for In-sync with DRX for UE Category NB1 </w:t>
      </w:r>
      <w:r>
        <w:rPr>
          <w:lang w:eastAsia="zh-CN"/>
        </w:rPr>
        <w:t>Standalone</w:t>
      </w:r>
      <w:r>
        <w:t xml:space="preserve"> mode in Enhanced Coverage</w:t>
      </w:r>
      <w:r>
        <w:tab/>
        <w:t>3126</w:t>
      </w:r>
    </w:p>
    <w:p w14:paraId="543894B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3126</w:t>
      </w:r>
    </w:p>
    <w:p w14:paraId="19ADF85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3129</w:t>
      </w:r>
    </w:p>
    <w:p w14:paraId="421CDC8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Radio Link Monitoring Test for In-sync with DRX for UE Category NB1 </w:t>
      </w:r>
      <w:r>
        <w:rPr>
          <w:lang w:eastAsia="zh-CN"/>
        </w:rPr>
        <w:t>Standalone</w:t>
      </w:r>
      <w:r>
        <w:t xml:space="preserve"> mode in Normal Coverage</w:t>
      </w:r>
      <w:r>
        <w:tab/>
        <w:t>3129</w:t>
      </w:r>
    </w:p>
    <w:p w14:paraId="6843EB7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3129</w:t>
      </w:r>
    </w:p>
    <w:p w14:paraId="10AE4E8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3132</w:t>
      </w:r>
    </w:p>
    <w:p w14:paraId="0A07D11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Radio Link Monitoring Test for In-sync without DRX for UE Category NB1 </w:t>
      </w:r>
      <w:r>
        <w:rPr>
          <w:lang w:eastAsia="zh-CN"/>
        </w:rPr>
        <w:t>Standalone</w:t>
      </w:r>
      <w:r>
        <w:t xml:space="preserve"> mode in Normal Coverage</w:t>
      </w:r>
      <w:r>
        <w:tab/>
        <w:t>3132</w:t>
      </w:r>
    </w:p>
    <w:p w14:paraId="68ED015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3132</w:t>
      </w:r>
    </w:p>
    <w:p w14:paraId="675A852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3135</w:t>
      </w:r>
    </w:p>
    <w:p w14:paraId="16B4369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Radio Link Monitoring Test for In-sync without DRX for UE Category NB1 </w:t>
      </w:r>
      <w:r>
        <w:rPr>
          <w:lang w:eastAsia="zh-CN"/>
        </w:rPr>
        <w:t>Standalone</w:t>
      </w:r>
      <w:r>
        <w:t xml:space="preserve"> mode in Enhanced Coverage</w:t>
      </w:r>
      <w:r>
        <w:tab/>
        <w:t>3135</w:t>
      </w:r>
    </w:p>
    <w:p w14:paraId="1A9F028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3135</w:t>
      </w:r>
    </w:p>
    <w:p w14:paraId="61305C9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3138</w:t>
      </w:r>
    </w:p>
    <w:p w14:paraId="175DEB0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Out-of-sync without DRX for UE Category NB1 Standalone mode in Normal Coverage</w:t>
      </w:r>
      <w:r>
        <w:tab/>
        <w:t>3138</w:t>
      </w:r>
    </w:p>
    <w:p w14:paraId="090D0B1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3138</w:t>
      </w:r>
    </w:p>
    <w:p w14:paraId="546E10C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3140</w:t>
      </w:r>
    </w:p>
    <w:p w14:paraId="1D872D7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Radio Link Monitoring Test for Out-of-sync without DRX for UE Category NB1 </w:t>
      </w:r>
      <w:r>
        <w:rPr>
          <w:lang w:eastAsia="zh-CN"/>
        </w:rPr>
        <w:t>Standalone</w:t>
      </w:r>
      <w:r>
        <w:t xml:space="preserve"> mode in Enhanced Coverage</w:t>
      </w:r>
      <w:r>
        <w:tab/>
        <w:t>3141</w:t>
      </w:r>
    </w:p>
    <w:p w14:paraId="65E8E3E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3141</w:t>
      </w:r>
    </w:p>
    <w:p w14:paraId="327C30C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A.13.4.3.8.2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3143</w:t>
      </w:r>
    </w:p>
    <w:p w14:paraId="6167C83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3144</w:t>
      </w:r>
    </w:p>
    <w:p w14:paraId="6578A6D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 for UE for satellite access</w:t>
      </w:r>
      <w:r>
        <w:tab/>
        <w:t>3144</w:t>
      </w:r>
    </w:p>
    <w:p w14:paraId="60A6780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3144</w:t>
      </w:r>
    </w:p>
    <w:p w14:paraId="6D57752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 for satellite access</w:t>
      </w:r>
      <w:r>
        <w:tab/>
        <w:t>3144</w:t>
      </w:r>
    </w:p>
    <w:p w14:paraId="4F36B72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3144</w:t>
      </w:r>
    </w:p>
    <w:p w14:paraId="011E415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3144</w:t>
      </w:r>
    </w:p>
    <w:p w14:paraId="00BD9A7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3144</w:t>
      </w:r>
    </w:p>
    <w:p w14:paraId="04DADA3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3145</w:t>
      </w:r>
    </w:p>
    <w:p w14:paraId="5AF223F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Downlink channel quality reporting accuracy for UE Category NB1 Standalone mode under enhanced coverage</w:t>
      </w:r>
      <w:r>
        <w:tab/>
        <w:t>3145</w:t>
      </w:r>
    </w:p>
    <w:p w14:paraId="1659A95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3145</w:t>
      </w:r>
    </w:p>
    <w:p w14:paraId="08C258B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3145</w:t>
      </w:r>
    </w:p>
    <w:p w14:paraId="22D1D30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3146</w:t>
      </w:r>
    </w:p>
    <w:p w14:paraId="66995AA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Downlink channel quality reporting accuracy on non-anchor carrier for UE Category NB1 Standalone mode under normal coverage</w:t>
      </w:r>
      <w:r>
        <w:tab/>
        <w:t>3146</w:t>
      </w:r>
    </w:p>
    <w:p w14:paraId="2437B1D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3146</w:t>
      </w:r>
    </w:p>
    <w:p w14:paraId="07ADE0D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3147</w:t>
      </w:r>
    </w:p>
    <w:p w14:paraId="3497753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3147</w:t>
      </w:r>
    </w:p>
    <w:p w14:paraId="31799CE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Downlink channel quality reporting accuracy on non-anchor carrier for UE Category NB1 Standalone mode under enhanced coverage</w:t>
      </w:r>
      <w:r>
        <w:tab/>
        <w:t>3148</w:t>
      </w:r>
    </w:p>
    <w:p w14:paraId="2184E11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3148</w:t>
      </w:r>
    </w:p>
    <w:p w14:paraId="01BB4E4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3148</w:t>
      </w:r>
    </w:p>
    <w:p w14:paraId="09B5B78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3149</w:t>
      </w:r>
    </w:p>
    <w:p w14:paraId="1B4DA9E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Downlink channel quality reporting accuracy in RRC_CONNECTED for UE Category NB1 Standalone mode under normal coverage</w:t>
      </w:r>
      <w:r>
        <w:tab/>
        <w:t>3149</w:t>
      </w:r>
    </w:p>
    <w:p w14:paraId="0D7CE6A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3149</w:t>
      </w:r>
    </w:p>
    <w:p w14:paraId="0BAA093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3149</w:t>
      </w:r>
    </w:p>
    <w:p w14:paraId="152FA7E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3150</w:t>
      </w:r>
    </w:p>
    <w:p w14:paraId="60493E3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Downlink channel quality reporting accuracy in RRC_CONNECTED for UE Category NB1 Standalone mode under enhanced coverage</w:t>
      </w:r>
      <w:r>
        <w:tab/>
        <w:t>3151</w:t>
      </w:r>
    </w:p>
    <w:p w14:paraId="74E4BEB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3151</w:t>
      </w:r>
    </w:p>
    <w:p w14:paraId="0676AA2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3151</w:t>
      </w:r>
    </w:p>
    <w:p w14:paraId="116ABBA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A.13.6.2.6.3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3152</w:t>
      </w:r>
    </w:p>
    <w:p w14:paraId="46AD46C3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44A7A">
        <w:rPr>
          <w:rFonts w:cs="v4.2.0"/>
        </w:rPr>
        <w:lastRenderedPageBreak/>
        <w:t>A.</w:t>
      </w:r>
      <w:r w:rsidRPr="00744A7A">
        <w:rPr>
          <w:rFonts w:eastAsiaTheme="minorEastAsia"/>
        </w:rPr>
        <w:t>14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 xml:space="preserve">E-UTRAN Standalone Tests for UE Category </w:t>
      </w:r>
      <w:r w:rsidRPr="00744A7A">
        <w:rPr>
          <w:rFonts w:eastAsiaTheme="minorEastAsia"/>
        </w:rPr>
        <w:t>M1</w:t>
      </w:r>
      <w:r>
        <w:t xml:space="preserve"> for Satellite Access</w:t>
      </w:r>
      <w:r>
        <w:tab/>
        <w:t>3152</w:t>
      </w:r>
    </w:p>
    <w:p w14:paraId="00808BE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A.14.1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Theme="minorEastAsia"/>
        </w:rPr>
        <w:t>RRC_IDLE state for satellite access</w:t>
      </w:r>
      <w:r>
        <w:tab/>
        <w:t>3152</w:t>
      </w:r>
    </w:p>
    <w:p w14:paraId="5E84917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A.14.1.1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Theme="minorEastAsia"/>
        </w:rPr>
        <w:t>Cell re-selection for satellite access</w:t>
      </w:r>
      <w:r>
        <w:tab/>
        <w:t>3152</w:t>
      </w:r>
    </w:p>
    <w:p w14:paraId="1ECE171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3152</w:t>
      </w:r>
    </w:p>
    <w:p w14:paraId="6358B8E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3152</w:t>
      </w:r>
    </w:p>
    <w:p w14:paraId="5DB95C5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3154</w:t>
      </w:r>
    </w:p>
    <w:p w14:paraId="2B175B5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3155</w:t>
      </w:r>
    </w:p>
    <w:p w14:paraId="3A177F6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3155</w:t>
      </w:r>
    </w:p>
    <w:p w14:paraId="3280779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3157</w:t>
      </w:r>
    </w:p>
    <w:p w14:paraId="0579243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3158</w:t>
      </w:r>
    </w:p>
    <w:p w14:paraId="136F209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3158</w:t>
      </w:r>
    </w:p>
    <w:p w14:paraId="2941BC5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3160</w:t>
      </w:r>
    </w:p>
    <w:p w14:paraId="59E3F32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3161</w:t>
      </w:r>
    </w:p>
    <w:p w14:paraId="18F4284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3161</w:t>
      </w:r>
    </w:p>
    <w:p w14:paraId="69BA61C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3163</w:t>
      </w:r>
    </w:p>
    <w:p w14:paraId="2E468A7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 for satellite access</w:t>
      </w:r>
      <w:r>
        <w:tab/>
        <w:t>3164</w:t>
      </w:r>
    </w:p>
    <w:p w14:paraId="633A589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A.14.2.1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Theme="minorEastAsia"/>
        </w:rPr>
        <w:t>E-UTRAN handover for satellite access</w:t>
      </w:r>
      <w:r>
        <w:tab/>
        <w:t>3164</w:t>
      </w:r>
    </w:p>
    <w:p w14:paraId="5065412B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3164</w:t>
      </w:r>
    </w:p>
    <w:p w14:paraId="5781DDD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3164</w:t>
      </w:r>
    </w:p>
    <w:p w14:paraId="2C279AE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3166</w:t>
      </w:r>
    </w:p>
    <w:p w14:paraId="066E730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3167</w:t>
      </w:r>
    </w:p>
    <w:p w14:paraId="5640791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3167</w:t>
      </w:r>
    </w:p>
    <w:p w14:paraId="02731AA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3168</w:t>
      </w:r>
    </w:p>
    <w:p w14:paraId="14D1B589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conditional handover for Cat-M1 UEs in CEModeA</w:t>
      </w:r>
      <w:r>
        <w:tab/>
        <w:t>3169</w:t>
      </w:r>
    </w:p>
    <w:p w14:paraId="4C2E05D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3169</w:t>
      </w:r>
    </w:p>
    <w:p w14:paraId="1CA2D50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3170</w:t>
      </w:r>
    </w:p>
    <w:p w14:paraId="2DD287A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conditional handover for Cat-M1 UEs in CEModeA</w:t>
      </w:r>
      <w:r>
        <w:tab/>
        <w:t>3171</w:t>
      </w:r>
    </w:p>
    <w:p w14:paraId="00AA773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3171</w:t>
      </w:r>
    </w:p>
    <w:p w14:paraId="26AC749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3172</w:t>
      </w:r>
    </w:p>
    <w:p w14:paraId="410279A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A.14.3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Theme="minorEastAsia"/>
        </w:rPr>
        <w:t>RRC connection mobility control for satellite access</w:t>
      </w:r>
      <w:r>
        <w:tab/>
        <w:t>3173</w:t>
      </w:r>
    </w:p>
    <w:p w14:paraId="170135F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A.14.3.1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Theme="minorEastAsia"/>
        </w:rPr>
        <w:t>RRC re-establishment for satellite access</w:t>
      </w:r>
      <w:r>
        <w:tab/>
        <w:t>3173</w:t>
      </w:r>
    </w:p>
    <w:p w14:paraId="247F714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E-UTRAN FD-FDD Intra-frequency RRC Re-establishment for Cat-M1 UE in CEModeA for Satellite access</w:t>
      </w:r>
      <w:r>
        <w:tab/>
        <w:t>3173</w:t>
      </w:r>
    </w:p>
    <w:p w14:paraId="4828E3D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3173</w:t>
      </w:r>
    </w:p>
    <w:p w14:paraId="63B99A6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3174</w:t>
      </w:r>
    </w:p>
    <w:p w14:paraId="62653F7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E-UTRAN HD-FDD Intra-frequency RRC Re-establishment for Cat-M1 UE in CEModeA</w:t>
      </w:r>
      <w:r>
        <w:tab/>
        <w:t>3175</w:t>
      </w:r>
    </w:p>
    <w:p w14:paraId="61401D6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3175</w:t>
      </w:r>
    </w:p>
    <w:p w14:paraId="73B4F79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3176</w:t>
      </w:r>
    </w:p>
    <w:p w14:paraId="008A7F40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Random access for satellite access</w:t>
      </w:r>
      <w:r>
        <w:tab/>
        <w:t>3177</w:t>
      </w:r>
    </w:p>
    <w:p w14:paraId="5C405A3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E-UTRAN FDD Contention Based Random Access Test for Cat-M1 UEs in Normal Coverage for satellite access</w:t>
      </w:r>
      <w:r>
        <w:tab/>
        <w:t>3177</w:t>
      </w:r>
    </w:p>
    <w:p w14:paraId="2BD2EBD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3177</w:t>
      </w:r>
    </w:p>
    <w:p w14:paraId="55AF85C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3179</w:t>
      </w:r>
    </w:p>
    <w:p w14:paraId="49AD07B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E-UTRAN HD-FDD Contention Based Random Access Test for Cat-M1 UEs in Normal Coverage for satellite access</w:t>
      </w:r>
      <w:r>
        <w:tab/>
        <w:t>3181</w:t>
      </w:r>
    </w:p>
    <w:p w14:paraId="0E0E46E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3181</w:t>
      </w:r>
    </w:p>
    <w:p w14:paraId="54C21D8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3183</w:t>
      </w:r>
    </w:p>
    <w:p w14:paraId="35F46EB5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E-UTRAN FDD Contention Based Random Access Test for Cat-M1 UEs in Enhanced Coverage for satellite access</w:t>
      </w:r>
      <w:r>
        <w:tab/>
        <w:t>3185</w:t>
      </w:r>
    </w:p>
    <w:p w14:paraId="7D47F05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3185</w:t>
      </w:r>
    </w:p>
    <w:p w14:paraId="4BDC2A9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3187</w:t>
      </w:r>
    </w:p>
    <w:p w14:paraId="585B062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E-UTRAN HD-FDD Contention Based Random Access Test for Cat-M1 UEs in Enhanced Coverage for satellite access</w:t>
      </w:r>
      <w:r>
        <w:tab/>
        <w:t>3188</w:t>
      </w:r>
    </w:p>
    <w:p w14:paraId="3706CB9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3188</w:t>
      </w:r>
    </w:p>
    <w:p w14:paraId="1ABD7B7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A.14.3.2.4.2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3190</w:t>
      </w:r>
    </w:p>
    <w:p w14:paraId="723701C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and signalling characteristics for satellite access</w:t>
      </w:r>
      <w:r>
        <w:tab/>
        <w:t>3192</w:t>
      </w:r>
    </w:p>
    <w:p w14:paraId="434C6FA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UE transmit timing for satellite access</w:t>
      </w:r>
      <w:r>
        <w:tab/>
        <w:t>3192</w:t>
      </w:r>
    </w:p>
    <w:p w14:paraId="66637E2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3192</w:t>
      </w:r>
    </w:p>
    <w:p w14:paraId="11EC8CD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A.14.4.1.1.1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3192</w:t>
      </w:r>
    </w:p>
    <w:p w14:paraId="3AE4F88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3194</w:t>
      </w:r>
    </w:p>
    <w:p w14:paraId="7D1FA27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3195</w:t>
      </w:r>
    </w:p>
    <w:p w14:paraId="41A7C0D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3195</w:t>
      </w:r>
    </w:p>
    <w:p w14:paraId="5B9EA2D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3196</w:t>
      </w:r>
    </w:p>
    <w:p w14:paraId="6FDA1A0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3197</w:t>
      </w:r>
    </w:p>
    <w:p w14:paraId="1D25450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3197</w:t>
      </w:r>
    </w:p>
    <w:p w14:paraId="39D6DAB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3198</w:t>
      </w:r>
    </w:p>
    <w:p w14:paraId="029173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3199</w:t>
      </w:r>
    </w:p>
    <w:p w14:paraId="21181B1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3199</w:t>
      </w:r>
    </w:p>
    <w:p w14:paraId="34D427B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3200</w:t>
      </w:r>
    </w:p>
    <w:p w14:paraId="4A04403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 with segment transmission in NGSO for Satellite Access</w:t>
      </w:r>
      <w:r>
        <w:tab/>
        <w:t>3201</w:t>
      </w:r>
    </w:p>
    <w:p w14:paraId="20215D2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3201</w:t>
      </w:r>
    </w:p>
    <w:p w14:paraId="3B0021D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3202</w:t>
      </w:r>
    </w:p>
    <w:p w14:paraId="0F204D6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 for satellite access</w:t>
      </w:r>
      <w:r>
        <w:tab/>
        <w:t>3203</w:t>
      </w:r>
    </w:p>
    <w:p w14:paraId="6545C5F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3203</w:t>
      </w:r>
    </w:p>
    <w:p w14:paraId="40C7E63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3203</w:t>
      </w:r>
    </w:p>
    <w:p w14:paraId="4FD7141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3205</w:t>
      </w:r>
    </w:p>
    <w:p w14:paraId="092A568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3205</w:t>
      </w:r>
    </w:p>
    <w:p w14:paraId="3845436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3205</w:t>
      </w:r>
    </w:p>
    <w:p w14:paraId="54382E5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3208</w:t>
      </w:r>
    </w:p>
    <w:p w14:paraId="0A55E07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3208</w:t>
      </w:r>
    </w:p>
    <w:p w14:paraId="1B905B6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3208</w:t>
      </w:r>
    </w:p>
    <w:p w14:paraId="0C0EED5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3209</w:t>
      </w:r>
    </w:p>
    <w:p w14:paraId="33B3C63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3209</w:t>
      </w:r>
    </w:p>
    <w:p w14:paraId="12C750B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3209</w:t>
      </w:r>
    </w:p>
    <w:p w14:paraId="0370738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3211</w:t>
      </w:r>
    </w:p>
    <w:p w14:paraId="0C0D670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for satellite access</w:t>
      </w:r>
      <w:r>
        <w:tab/>
        <w:t>3212</w:t>
      </w:r>
    </w:p>
    <w:p w14:paraId="79362E9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A.14.4.3.1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Theme="minorEastAsia"/>
        </w:rPr>
        <w:t xml:space="preserve">E-UTRAN </w:t>
      </w:r>
      <w:r>
        <w:t>FD-</w:t>
      </w:r>
      <w:r w:rsidRPr="00744A7A">
        <w:rPr>
          <w:rFonts w:eastAsiaTheme="minorEastAsia"/>
        </w:rPr>
        <w:t>FDD Radio Link Monitoring Test for Out-of-sync</w:t>
      </w:r>
      <w:r>
        <w:t xml:space="preserve"> for Cat-M1 UE in CEMode A for Satellite access</w:t>
      </w:r>
      <w:r>
        <w:tab/>
        <w:t>3212</w:t>
      </w:r>
    </w:p>
    <w:p w14:paraId="2EA72A48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3212</w:t>
      </w:r>
    </w:p>
    <w:p w14:paraId="5E0DDFB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3215</w:t>
      </w:r>
    </w:p>
    <w:p w14:paraId="554BC42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Radio Link Monitoring Test for In-Sync for Cat-M1 UE in CEMode A for Satellite access</w:t>
      </w:r>
      <w:r>
        <w:tab/>
        <w:t>3215</w:t>
      </w:r>
    </w:p>
    <w:p w14:paraId="56B1A646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3215</w:t>
      </w:r>
    </w:p>
    <w:p w14:paraId="7844A08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3218</w:t>
      </w:r>
    </w:p>
    <w:p w14:paraId="7BD001E2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Radio Link Monitoring Test for Out-of-sync for Cat-M1 UE in CEMode A for Satellite access</w:t>
      </w:r>
      <w:r>
        <w:tab/>
        <w:t>3218</w:t>
      </w:r>
    </w:p>
    <w:p w14:paraId="75E53203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3218</w:t>
      </w:r>
    </w:p>
    <w:p w14:paraId="74BC811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3221</w:t>
      </w:r>
    </w:p>
    <w:p w14:paraId="7EB2489E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Radio Link Monitoring Test for In-Sync for Cat-M1 UE in CEMode A for Satellite access</w:t>
      </w:r>
      <w:r>
        <w:tab/>
        <w:t>3221</w:t>
      </w:r>
    </w:p>
    <w:p w14:paraId="1898C4D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3221</w:t>
      </w:r>
    </w:p>
    <w:p w14:paraId="37C363A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3224</w:t>
      </w:r>
    </w:p>
    <w:p w14:paraId="5DD32D2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Radio Link Monitoring Test for Out-of-sync in DRX for UE category M1 configured in CEMode A</w:t>
      </w:r>
      <w:r>
        <w:tab/>
        <w:t>3224</w:t>
      </w:r>
    </w:p>
    <w:p w14:paraId="0977F41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3224</w:t>
      </w:r>
    </w:p>
    <w:p w14:paraId="59DB84F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 Test Requirements</w:t>
      </w:r>
      <w:r>
        <w:tab/>
        <w:t>3227</w:t>
      </w:r>
    </w:p>
    <w:p w14:paraId="558918E6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Radio Link Monitoring Test for In-sync in DRX for UE Category M1 configured in CEMode A</w:t>
      </w:r>
      <w:r>
        <w:tab/>
        <w:t>3227</w:t>
      </w:r>
    </w:p>
    <w:p w14:paraId="078D249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3227</w:t>
      </w:r>
    </w:p>
    <w:p w14:paraId="4CC1AA6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3230</w:t>
      </w:r>
    </w:p>
    <w:p w14:paraId="3CB3A47C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Radio Link Monitoring Test for Out-of-sync in DRX for UE category M1 configured in CEMode A</w:t>
      </w:r>
      <w:r>
        <w:tab/>
        <w:t>3230</w:t>
      </w:r>
    </w:p>
    <w:p w14:paraId="52BA0C2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3230</w:t>
      </w:r>
    </w:p>
    <w:p w14:paraId="4672001A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A.14.4.3.8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Radio Link Monitoring Test for In-sync in DRX for UE Category M1 configured in CEMode A</w:t>
      </w:r>
      <w:r>
        <w:tab/>
        <w:t>3233</w:t>
      </w:r>
    </w:p>
    <w:p w14:paraId="1E7AB28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 xml:space="preserve">A.14.4.3.8.1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3233</w:t>
      </w:r>
    </w:p>
    <w:p w14:paraId="64207B2D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A.14.4.3.8.2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3236</w:t>
      </w:r>
    </w:p>
    <w:p w14:paraId="4D2250C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procedures in RRC_CONNECTED state for satellite access</w:t>
      </w:r>
      <w:r>
        <w:tab/>
        <w:t>3236</w:t>
      </w:r>
    </w:p>
    <w:p w14:paraId="3881BD8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A.14.5.1 Intra-frequency measurements for satellite access</w:t>
      </w:r>
      <w:r>
        <w:tab/>
        <w:t>3236</w:t>
      </w:r>
    </w:p>
    <w:p w14:paraId="6451D390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intra-frequency event triggered reporting under fading propagation conditions in asynchronous cells for Cat-M1 UE in CEModeA</w:t>
      </w:r>
      <w:r>
        <w:tab/>
        <w:t>3236</w:t>
      </w:r>
    </w:p>
    <w:p w14:paraId="322E397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3236</w:t>
      </w:r>
    </w:p>
    <w:p w14:paraId="32606C1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3238</w:t>
      </w:r>
    </w:p>
    <w:p w14:paraId="38209078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intra-frequency event triggered reporting under fading propagation conditions in synchronous cells for Cat-M1 UE in CEModeA in DRX</w:t>
      </w:r>
      <w:r>
        <w:tab/>
        <w:t>3239</w:t>
      </w:r>
    </w:p>
    <w:p w14:paraId="54530FB4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3239</w:t>
      </w:r>
    </w:p>
    <w:p w14:paraId="118E4A81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3241</w:t>
      </w:r>
    </w:p>
    <w:p w14:paraId="1ACCEFBD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intra-frequency event triggered reporting under fading propagation conditions in asynchronous cells for Cat-M1 UE in CEModeA</w:t>
      </w:r>
      <w:r>
        <w:tab/>
        <w:t>3241</w:t>
      </w:r>
    </w:p>
    <w:p w14:paraId="4315D3F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3241</w:t>
      </w:r>
    </w:p>
    <w:p w14:paraId="37718E50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3243</w:t>
      </w:r>
    </w:p>
    <w:p w14:paraId="1A6D55E7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intra-frequency event triggered reporting under fading propagation conditions in synchronous cells for Cat-M1 UE in CEModeA in DRX</w:t>
      </w:r>
      <w:r>
        <w:tab/>
        <w:t>3244</w:t>
      </w:r>
    </w:p>
    <w:p w14:paraId="6F85334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3244</w:t>
      </w:r>
    </w:p>
    <w:p w14:paraId="640D9CC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3246</w:t>
      </w:r>
    </w:p>
    <w:p w14:paraId="7945A60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 for UE for satellite access</w:t>
      </w:r>
      <w:r>
        <w:tab/>
        <w:t>3246</w:t>
      </w:r>
    </w:p>
    <w:p w14:paraId="7FFEA1B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satellite access</w:t>
      </w:r>
      <w:r>
        <w:tab/>
        <w:t>3246</w:t>
      </w:r>
    </w:p>
    <w:p w14:paraId="66900283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FD-FDD RSRP Intra frequency case for Cat-M1 UE in CEModeA</w:t>
      </w:r>
      <w:r>
        <w:tab/>
        <w:t>3246</w:t>
      </w:r>
    </w:p>
    <w:p w14:paraId="3DBD4B9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3246</w:t>
      </w:r>
    </w:p>
    <w:p w14:paraId="220A685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parameters</w:t>
      </w:r>
      <w:r>
        <w:tab/>
        <w:t>3246</w:t>
      </w:r>
    </w:p>
    <w:p w14:paraId="045225E2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3249</w:t>
      </w:r>
    </w:p>
    <w:p w14:paraId="5E83F2C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RSRP Intra frequency case for Cat-M1 UE in CEModeA</w:t>
      </w:r>
      <w:r>
        <w:tab/>
        <w:t>3249</w:t>
      </w:r>
    </w:p>
    <w:p w14:paraId="070534B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Purpose and Environment</w:t>
      </w:r>
      <w:r>
        <w:tab/>
        <w:t>3249</w:t>
      </w:r>
    </w:p>
    <w:p w14:paraId="6DC4902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parameters</w:t>
      </w:r>
      <w:r>
        <w:tab/>
        <w:t>3249</w:t>
      </w:r>
    </w:p>
    <w:p w14:paraId="28DACDB5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snapToGrid w:val="0"/>
          <w:lang w:eastAsia="zh-CN"/>
        </w:rPr>
        <w:t>A.14.6.1.2.3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snapToGrid w:val="0"/>
          <w:lang w:eastAsia="zh-CN"/>
        </w:rPr>
        <w:t>Test Requirements</w:t>
      </w:r>
      <w:r>
        <w:tab/>
        <w:t>3252</w:t>
      </w:r>
    </w:p>
    <w:p w14:paraId="6D1272B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lang w:val="en-US"/>
        </w:rPr>
        <w:t>Channel quality reporting accuracy for satellite access</w:t>
      </w:r>
      <w:r>
        <w:tab/>
        <w:t>3252</w:t>
      </w:r>
    </w:p>
    <w:p w14:paraId="77C8C2A1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Downlink channel quality reporting accuracy for UE Category M1 in CE Mode A for Satellite access</w:t>
      </w:r>
      <w:r>
        <w:tab/>
        <w:t>3252</w:t>
      </w:r>
    </w:p>
    <w:p w14:paraId="6BDF91F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3252</w:t>
      </w:r>
    </w:p>
    <w:p w14:paraId="7AF0D90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3252</w:t>
      </w:r>
    </w:p>
    <w:p w14:paraId="04C3937B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3253</w:t>
      </w:r>
    </w:p>
    <w:p w14:paraId="5DFD7B5F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Downlink channel quality reporting accuracy for UE Category M1 in CE Mode A for Satellite access</w:t>
      </w:r>
      <w:r>
        <w:tab/>
        <w:t>3253</w:t>
      </w:r>
    </w:p>
    <w:p w14:paraId="6072D35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3253</w:t>
      </w:r>
    </w:p>
    <w:p w14:paraId="3023672F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3254</w:t>
      </w:r>
    </w:p>
    <w:p w14:paraId="593A4C1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3254</w:t>
      </w:r>
    </w:p>
    <w:p w14:paraId="2C85FC47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3255</w:t>
      </w:r>
    </w:p>
    <w:p w14:paraId="2B2BF52E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3256</w:t>
      </w:r>
    </w:p>
    <w:p w14:paraId="5069A0D4" w14:textId="77777777" w:rsidR="00AF2FE8" w:rsidRDefault="00AF2FE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Downlink channel quality reporting accuracy for UE Category M1 in CE Mode B for Satellite access</w:t>
      </w:r>
      <w:r>
        <w:tab/>
        <w:t>3256</w:t>
      </w:r>
    </w:p>
    <w:p w14:paraId="7F4BCAEA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3256</w:t>
      </w:r>
    </w:p>
    <w:p w14:paraId="19B47469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3256</w:t>
      </w:r>
    </w:p>
    <w:p w14:paraId="3AE2AE4C" w14:textId="77777777" w:rsidR="00AF2FE8" w:rsidRDefault="00AF2FE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A.14.6.2.4.3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3257</w:t>
      </w:r>
    </w:p>
    <w:p w14:paraId="25455E65" w14:textId="77777777" w:rsidR="00AF2FE8" w:rsidRDefault="00AF2FE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3258</w:t>
      </w:r>
    </w:p>
    <w:p w14:paraId="714318C9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3258</w:t>
      </w:r>
    </w:p>
    <w:p w14:paraId="361ADDE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3258</w:t>
      </w:r>
    </w:p>
    <w:p w14:paraId="3FBF4BD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3258</w:t>
      </w:r>
    </w:p>
    <w:p w14:paraId="28CE6DE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3258</w:t>
      </w:r>
    </w:p>
    <w:p w14:paraId="125AD9C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3260</w:t>
      </w:r>
    </w:p>
    <w:p w14:paraId="4260D31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3261</w:t>
      </w:r>
    </w:p>
    <w:p w14:paraId="178E537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3261</w:t>
      </w:r>
    </w:p>
    <w:p w14:paraId="4A242A8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3261</w:t>
      </w:r>
    </w:p>
    <w:p w14:paraId="68818A3C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3261</w:t>
      </w:r>
    </w:p>
    <w:p w14:paraId="4CA11B4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3263</w:t>
      </w:r>
    </w:p>
    <w:p w14:paraId="5BA059D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3264</w:t>
      </w:r>
    </w:p>
    <w:p w14:paraId="31A29DC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 for satellite access</w:t>
      </w:r>
      <w:r>
        <w:tab/>
        <w:t>3264</w:t>
      </w:r>
    </w:p>
    <w:p w14:paraId="468B1ED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 and NB2 for satellite access</w:t>
      </w:r>
      <w:r>
        <w:tab/>
        <w:t>3265</w:t>
      </w:r>
    </w:p>
    <w:p w14:paraId="622A6E73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3266</w:t>
      </w:r>
    </w:p>
    <w:p w14:paraId="10DC1DE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3266</w:t>
      </w:r>
    </w:p>
    <w:p w14:paraId="6773DE8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3266</w:t>
      </w:r>
    </w:p>
    <w:p w14:paraId="632C3F4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3267</w:t>
      </w:r>
    </w:p>
    <w:p w14:paraId="3383572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3267</w:t>
      </w:r>
    </w:p>
    <w:p w14:paraId="50B3A2B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3267</w:t>
      </w:r>
    </w:p>
    <w:p w14:paraId="1676837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3268</w:t>
      </w:r>
    </w:p>
    <w:p w14:paraId="5B9DB05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3268</w:t>
      </w:r>
    </w:p>
    <w:p w14:paraId="4B83B49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3268</w:t>
      </w:r>
    </w:p>
    <w:p w14:paraId="16B4697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3269</w:t>
      </w:r>
    </w:p>
    <w:p w14:paraId="223EB4D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3270</w:t>
      </w:r>
    </w:p>
    <w:p w14:paraId="5AABDE2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3270</w:t>
      </w:r>
    </w:p>
    <w:p w14:paraId="0E75DC9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3270</w:t>
      </w:r>
    </w:p>
    <w:p w14:paraId="5A9CCB6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3270</w:t>
      </w:r>
    </w:p>
    <w:p w14:paraId="4C33DE8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3270</w:t>
      </w:r>
    </w:p>
    <w:p w14:paraId="7CEC85A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3271</w:t>
      </w:r>
    </w:p>
    <w:p w14:paraId="18D15D9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3271</w:t>
      </w:r>
    </w:p>
    <w:p w14:paraId="330073F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3272</w:t>
      </w:r>
    </w:p>
    <w:p w14:paraId="336D020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3272</w:t>
      </w:r>
    </w:p>
    <w:p w14:paraId="77F47F3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3272</w:t>
      </w:r>
    </w:p>
    <w:p w14:paraId="79C160A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3272</w:t>
      </w:r>
    </w:p>
    <w:p w14:paraId="0AA5FAA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3274</w:t>
      </w:r>
    </w:p>
    <w:p w14:paraId="1C8DA89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3275</w:t>
      </w:r>
    </w:p>
    <w:p w14:paraId="018A87F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3275</w:t>
      </w:r>
    </w:p>
    <w:p w14:paraId="3A8F156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3276</w:t>
      </w:r>
    </w:p>
    <w:p w14:paraId="1E33ED6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3277</w:t>
      </w:r>
    </w:p>
    <w:p w14:paraId="49265796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3277</w:t>
      </w:r>
    </w:p>
    <w:p w14:paraId="5EFAFBE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3278</w:t>
      </w:r>
    </w:p>
    <w:p w14:paraId="5D9F4BD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3278</w:t>
      </w:r>
    </w:p>
    <w:p w14:paraId="432CB53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3279</w:t>
      </w:r>
    </w:p>
    <w:p w14:paraId="2531F25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3279</w:t>
      </w:r>
    </w:p>
    <w:p w14:paraId="082A3C1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3280</w:t>
      </w:r>
    </w:p>
    <w:p w14:paraId="574FDAF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B.2.24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Theme="minorEastAsia"/>
        </w:rPr>
        <w:t>Conditions for intra-frequency neighbour cell measurements of NB-IoT cells for UE Category NB1</w:t>
      </w:r>
      <w:r>
        <w:tab/>
        <w:t>3280</w:t>
      </w:r>
    </w:p>
    <w:p w14:paraId="2D90917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Theme="minorEastAsia"/>
        </w:rPr>
        <w:t>B.2.25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Theme="minorEastAsia"/>
        </w:rPr>
        <w:t>Conditions for inter-frequency neighbour cell measurements of NB-IoT cells for UE Category NB1</w:t>
      </w:r>
      <w:r>
        <w:tab/>
        <w:t>3281</w:t>
      </w:r>
    </w:p>
    <w:p w14:paraId="1E2A857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 for satellite access</w:t>
      </w:r>
      <w:r>
        <w:tab/>
        <w:t>3281</w:t>
      </w:r>
    </w:p>
    <w:p w14:paraId="604ECEE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 and NB2 for satellite access</w:t>
      </w:r>
      <w:r>
        <w:tab/>
        <w:t>3282</w:t>
      </w:r>
    </w:p>
    <w:p w14:paraId="4A64D90C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3282</w:t>
      </w:r>
    </w:p>
    <w:p w14:paraId="19E78CB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3282</w:t>
      </w:r>
    </w:p>
    <w:p w14:paraId="630EC6E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3283</w:t>
      </w:r>
    </w:p>
    <w:p w14:paraId="48F2B95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3283</w:t>
      </w:r>
    </w:p>
    <w:p w14:paraId="22BCCB0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3283</w:t>
      </w:r>
    </w:p>
    <w:p w14:paraId="3FC644A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3283</w:t>
      </w:r>
    </w:p>
    <w:p w14:paraId="34459F5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3283</w:t>
      </w:r>
    </w:p>
    <w:p w14:paraId="6DFE245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3283</w:t>
      </w:r>
    </w:p>
    <w:p w14:paraId="49C6159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3284</w:t>
      </w:r>
    </w:p>
    <w:p w14:paraId="4F37545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3284</w:t>
      </w:r>
    </w:p>
    <w:p w14:paraId="18AB6B91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3284</w:t>
      </w:r>
    </w:p>
    <w:p w14:paraId="034A6AF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3284</w:t>
      </w:r>
    </w:p>
    <w:p w14:paraId="58F6AF5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3285</w:t>
      </w:r>
    </w:p>
    <w:p w14:paraId="0AB28BFC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3285</w:t>
      </w:r>
    </w:p>
    <w:p w14:paraId="7EB0FD1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3285</w:t>
      </w:r>
    </w:p>
    <w:p w14:paraId="66E949B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3285</w:t>
      </w:r>
    </w:p>
    <w:p w14:paraId="1EBD074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3285</w:t>
      </w:r>
    </w:p>
    <w:p w14:paraId="54CE2CC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3286</w:t>
      </w:r>
    </w:p>
    <w:p w14:paraId="0498A849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3286</w:t>
      </w:r>
    </w:p>
    <w:p w14:paraId="6F7CB1C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3286</w:t>
      </w:r>
    </w:p>
    <w:p w14:paraId="1DBC7D5A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3286</w:t>
      </w:r>
    </w:p>
    <w:p w14:paraId="6321B4B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3286</w:t>
      </w:r>
    </w:p>
    <w:p w14:paraId="1F1FCF1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3286</w:t>
      </w:r>
    </w:p>
    <w:p w14:paraId="2257843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3287</w:t>
      </w:r>
    </w:p>
    <w:p w14:paraId="1276E41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3287</w:t>
      </w:r>
    </w:p>
    <w:p w14:paraId="7618A76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3287</w:t>
      </w:r>
    </w:p>
    <w:p w14:paraId="2ADB405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3287</w:t>
      </w:r>
    </w:p>
    <w:p w14:paraId="383EF689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3287</w:t>
      </w:r>
    </w:p>
    <w:p w14:paraId="6284A57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3287</w:t>
      </w:r>
    </w:p>
    <w:p w14:paraId="15CC627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3287</w:t>
      </w:r>
    </w:p>
    <w:p w14:paraId="5CEACE8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3287</w:t>
      </w:r>
    </w:p>
    <w:p w14:paraId="370182E2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3288</w:t>
      </w:r>
    </w:p>
    <w:p w14:paraId="5006E547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3288</w:t>
      </w:r>
    </w:p>
    <w:p w14:paraId="3396B21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3288</w:t>
      </w:r>
    </w:p>
    <w:p w14:paraId="373A8893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3288</w:t>
      </w:r>
    </w:p>
    <w:p w14:paraId="5B964B0A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3288</w:t>
      </w:r>
    </w:p>
    <w:p w14:paraId="2FC99E1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3288</w:t>
      </w:r>
    </w:p>
    <w:p w14:paraId="64C2C1E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3289</w:t>
      </w:r>
    </w:p>
    <w:p w14:paraId="1E969EAE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3289</w:t>
      </w:r>
    </w:p>
    <w:p w14:paraId="13523D2D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3289</w:t>
      </w:r>
    </w:p>
    <w:p w14:paraId="55019128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3289</w:t>
      </w:r>
    </w:p>
    <w:p w14:paraId="382A930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3289</w:t>
      </w:r>
    </w:p>
    <w:p w14:paraId="545687A5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3289</w:t>
      </w:r>
    </w:p>
    <w:p w14:paraId="169EAF91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3289</w:t>
      </w:r>
    </w:p>
    <w:p w14:paraId="60C2135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3289</w:t>
      </w:r>
    </w:p>
    <w:p w14:paraId="106D876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3290</w:t>
      </w:r>
    </w:p>
    <w:p w14:paraId="54F0C2E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3290</w:t>
      </w:r>
    </w:p>
    <w:p w14:paraId="3372DAA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3290</w:t>
      </w:r>
    </w:p>
    <w:p w14:paraId="583A5F34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3290</w:t>
      </w:r>
    </w:p>
    <w:p w14:paraId="52632C60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3291</w:t>
      </w:r>
    </w:p>
    <w:p w14:paraId="41AA3A9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3291</w:t>
      </w:r>
    </w:p>
    <w:p w14:paraId="3A9672E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3291</w:t>
      </w:r>
    </w:p>
    <w:p w14:paraId="38C386D3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3291</w:t>
      </w:r>
    </w:p>
    <w:p w14:paraId="4018243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3291</w:t>
      </w:r>
    </w:p>
    <w:p w14:paraId="7933455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3291</w:t>
      </w:r>
    </w:p>
    <w:p w14:paraId="3EF76316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3292</w:t>
      </w:r>
    </w:p>
    <w:p w14:paraId="33A1060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3292</w:t>
      </w:r>
    </w:p>
    <w:p w14:paraId="4372105E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3292</w:t>
      </w:r>
    </w:p>
    <w:p w14:paraId="09EAB25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3292</w:t>
      </w:r>
    </w:p>
    <w:p w14:paraId="0BC8F61F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4A7A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4A7A">
        <w:rPr>
          <w:rFonts w:eastAsia="MS Mincho"/>
        </w:rPr>
        <w:t>Inter-band carrier aggregation</w:t>
      </w:r>
      <w:r>
        <w:tab/>
        <w:t>3292</w:t>
      </w:r>
    </w:p>
    <w:p w14:paraId="3796CB6B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3292</w:t>
      </w:r>
    </w:p>
    <w:p w14:paraId="2F069EA4" w14:textId="77777777" w:rsidR="00AF2FE8" w:rsidRDefault="00AF2FE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3292</w:t>
      </w:r>
    </w:p>
    <w:p w14:paraId="2C00BA18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3293</w:t>
      </w:r>
    </w:p>
    <w:p w14:paraId="32EFED42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3293</w:t>
      </w:r>
    </w:p>
    <w:p w14:paraId="396DBBD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3293</w:t>
      </w:r>
    </w:p>
    <w:p w14:paraId="41CC1028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3293</w:t>
      </w:r>
    </w:p>
    <w:p w14:paraId="4C949B55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3294</w:t>
      </w:r>
    </w:p>
    <w:p w14:paraId="7C17ECA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3294</w:t>
      </w:r>
    </w:p>
    <w:p w14:paraId="3CDFE97D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3295</w:t>
      </w:r>
    </w:p>
    <w:p w14:paraId="750D3A3F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3295</w:t>
      </w:r>
    </w:p>
    <w:p w14:paraId="17807AED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3295</w:t>
      </w:r>
    </w:p>
    <w:p w14:paraId="36F88946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3295</w:t>
      </w:r>
    </w:p>
    <w:p w14:paraId="77B71E97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3295</w:t>
      </w:r>
    </w:p>
    <w:p w14:paraId="471D70B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3296</w:t>
      </w:r>
    </w:p>
    <w:p w14:paraId="4F7A82BC" w14:textId="77777777" w:rsidR="00AF2FE8" w:rsidRDefault="00AF2F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3296</w:t>
      </w:r>
    </w:p>
    <w:p w14:paraId="29F6471B" w14:textId="77777777" w:rsidR="00AF2FE8" w:rsidRDefault="00AF2F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3296</w:t>
      </w:r>
    </w:p>
    <w:p w14:paraId="6812A45B" w14:textId="77777777" w:rsidR="00AF2FE8" w:rsidRDefault="00AF2FE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3298</w:t>
      </w:r>
    </w:p>
    <w:p w14:paraId="6B7D5F00" w14:textId="2E383730" w:rsidR="00080512" w:rsidRPr="004D3578" w:rsidRDefault="00AF2FE8">
      <w:r>
        <w:rPr>
          <w:noProof/>
          <w:sz w:val="22"/>
        </w:rPr>
        <w:fldChar w:fldCharType="end"/>
      </w:r>
    </w:p>
    <w:p w14:paraId="43B27F4E" w14:textId="311593C9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4C0AB8">
        <w:rPr>
          <w:noProof/>
        </w:rPr>
        <w:instrText>2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4C0AB8">
        <w:rPr>
          <w:noProof/>
        </w:rPr>
        <w:instrText>2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4C0AB8">
        <w:rPr>
          <w:noProof/>
        </w:rPr>
        <w:instrText>2</w:instrText>
      </w:r>
      <w:r w:rsidRPr="001D185D">
        <w:rPr>
          <w:noProof/>
        </w:rPr>
        <w:instrText>0_sA.7-A.</w:instrText>
      </w:r>
      <w:r w:rsidR="00997EB6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1D185D">
        <w:rPr>
          <w:noProof/>
        </w:rPr>
        <w:instrText xml:space="preserve"> RD "36133-</w:instrText>
      </w:r>
      <w:r w:rsidR="00997EB6">
        <w:rPr>
          <w:noProof/>
        </w:rPr>
        <w:instrText>i</w:instrText>
      </w:r>
      <w:r w:rsidR="004C0AB8">
        <w:rPr>
          <w:noProof/>
        </w:rPr>
        <w:instrText>2</w:instrText>
      </w:r>
      <w:r w:rsidR="00997EB6" w:rsidRPr="001D185D">
        <w:rPr>
          <w:noProof/>
        </w:rPr>
        <w:instrText>0_sA.</w:instrText>
      </w:r>
      <w:r w:rsidR="00997EB6">
        <w:rPr>
          <w:noProof/>
        </w:rPr>
        <w:instrText>8</w:instrText>
      </w:r>
      <w:r w:rsidR="00997EB6" w:rsidRPr="001D185D">
        <w:rPr>
          <w:noProof/>
        </w:rPr>
        <w:instrText>-A.8.doc</w:instrText>
      </w:r>
      <w:r w:rsidR="00997EB6">
        <w:rPr>
          <w:noProof/>
        </w:rPr>
        <w:instrText>x</w:instrText>
      </w:r>
      <w:r w:rsidR="00997EB6" w:rsidRPr="001D185D">
        <w:rPr>
          <w:noProof/>
        </w:rPr>
        <w:instrText xml:space="preserve">" 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4C0AB8">
        <w:rPr>
          <w:noProof/>
        </w:rPr>
        <w:instrText>2</w:instrText>
      </w:r>
      <w:r w:rsidR="00B1558D">
        <w:rPr>
          <w:noProof/>
        </w:rPr>
        <w:instrText>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B3831" w14:textId="77777777" w:rsidR="00BE0297" w:rsidRDefault="00BE0297">
      <w:r>
        <w:separator/>
      </w:r>
    </w:p>
  </w:endnote>
  <w:endnote w:type="continuationSeparator" w:id="0">
    <w:p w14:paraId="00AC1370" w14:textId="77777777" w:rsidR="00BE0297" w:rsidRDefault="00BE0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B5D9A" w14:textId="77777777" w:rsidR="00BE0297" w:rsidRDefault="00BE0297">
      <w:r>
        <w:separator/>
      </w:r>
    </w:p>
  </w:footnote>
  <w:footnote w:type="continuationSeparator" w:id="0">
    <w:p w14:paraId="2A3A1015" w14:textId="77777777" w:rsidR="00BE0297" w:rsidRDefault="00BE0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7C041A2C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B1F92">
      <w:rPr>
        <w:rFonts w:ascii="Arial" w:hAnsi="Arial" w:cs="Arial"/>
        <w:b/>
        <w:noProof/>
        <w:sz w:val="18"/>
        <w:szCs w:val="18"/>
      </w:rPr>
      <w:t>3GPP TS 36.133 V18.3.0 (2023-09)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254F4F38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B1F92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B3B05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D74D1"/>
    <w:rsid w:val="001F0C1D"/>
    <w:rsid w:val="001F1132"/>
    <w:rsid w:val="001F168B"/>
    <w:rsid w:val="001F4D49"/>
    <w:rsid w:val="0022178F"/>
    <w:rsid w:val="002347A2"/>
    <w:rsid w:val="002675F0"/>
    <w:rsid w:val="00273D1F"/>
    <w:rsid w:val="00296D07"/>
    <w:rsid w:val="002B6339"/>
    <w:rsid w:val="002E00EE"/>
    <w:rsid w:val="002F5F0C"/>
    <w:rsid w:val="00307F4C"/>
    <w:rsid w:val="003132DE"/>
    <w:rsid w:val="003138BC"/>
    <w:rsid w:val="003172DC"/>
    <w:rsid w:val="0035462D"/>
    <w:rsid w:val="003765B8"/>
    <w:rsid w:val="003C21A5"/>
    <w:rsid w:val="003C3971"/>
    <w:rsid w:val="003E18C9"/>
    <w:rsid w:val="00402795"/>
    <w:rsid w:val="00423334"/>
    <w:rsid w:val="004345EC"/>
    <w:rsid w:val="00442A0E"/>
    <w:rsid w:val="00465515"/>
    <w:rsid w:val="004C0AB8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3F78"/>
    <w:rsid w:val="00565087"/>
    <w:rsid w:val="00597B11"/>
    <w:rsid w:val="005C172A"/>
    <w:rsid w:val="005C20C7"/>
    <w:rsid w:val="005D2E01"/>
    <w:rsid w:val="005D7526"/>
    <w:rsid w:val="005E4BB2"/>
    <w:rsid w:val="00602AEA"/>
    <w:rsid w:val="0061218F"/>
    <w:rsid w:val="00614FDF"/>
    <w:rsid w:val="006277D7"/>
    <w:rsid w:val="0063543D"/>
    <w:rsid w:val="00647114"/>
    <w:rsid w:val="00676098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A4AAF"/>
    <w:rsid w:val="007B600E"/>
    <w:rsid w:val="007F0F4A"/>
    <w:rsid w:val="008028A4"/>
    <w:rsid w:val="00830747"/>
    <w:rsid w:val="0085144B"/>
    <w:rsid w:val="008768CA"/>
    <w:rsid w:val="008834E8"/>
    <w:rsid w:val="00896EA1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97EB6"/>
    <w:rsid w:val="009F37B7"/>
    <w:rsid w:val="00A10F02"/>
    <w:rsid w:val="00A164B4"/>
    <w:rsid w:val="00A26956"/>
    <w:rsid w:val="00A27486"/>
    <w:rsid w:val="00A53724"/>
    <w:rsid w:val="00A56066"/>
    <w:rsid w:val="00A72C69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AF2FE8"/>
    <w:rsid w:val="00B15449"/>
    <w:rsid w:val="00B1558D"/>
    <w:rsid w:val="00B16CF7"/>
    <w:rsid w:val="00B477A8"/>
    <w:rsid w:val="00B74237"/>
    <w:rsid w:val="00B93086"/>
    <w:rsid w:val="00BA19ED"/>
    <w:rsid w:val="00BA4B8D"/>
    <w:rsid w:val="00BB7024"/>
    <w:rsid w:val="00BC0F7D"/>
    <w:rsid w:val="00BC3769"/>
    <w:rsid w:val="00BD7D31"/>
    <w:rsid w:val="00BE0297"/>
    <w:rsid w:val="00BE3255"/>
    <w:rsid w:val="00BF0E52"/>
    <w:rsid w:val="00BF128E"/>
    <w:rsid w:val="00C074DD"/>
    <w:rsid w:val="00C1496A"/>
    <w:rsid w:val="00C32467"/>
    <w:rsid w:val="00C33079"/>
    <w:rsid w:val="00C33C24"/>
    <w:rsid w:val="00C45231"/>
    <w:rsid w:val="00C72833"/>
    <w:rsid w:val="00C80F1D"/>
    <w:rsid w:val="00C86F77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97BD5"/>
    <w:rsid w:val="00EA15B0"/>
    <w:rsid w:val="00EA5EA7"/>
    <w:rsid w:val="00EB6870"/>
    <w:rsid w:val="00EC0B0D"/>
    <w:rsid w:val="00EC4A25"/>
    <w:rsid w:val="00EC4C3B"/>
    <w:rsid w:val="00EF3B5C"/>
    <w:rsid w:val="00F025A2"/>
    <w:rsid w:val="00F02F14"/>
    <w:rsid w:val="00F04712"/>
    <w:rsid w:val="00F13360"/>
    <w:rsid w:val="00F22EC7"/>
    <w:rsid w:val="00F325C8"/>
    <w:rsid w:val="00F61D8F"/>
    <w:rsid w:val="00F653B8"/>
    <w:rsid w:val="00F9008D"/>
    <w:rsid w:val="00FA1266"/>
    <w:rsid w:val="00FB1F92"/>
    <w:rsid w:val="00FC1192"/>
    <w:rsid w:val="00FC382E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102</Pages>
  <Words>45048</Words>
  <Characters>279420</Characters>
  <Application>Microsoft Office Word</Application>
  <DocSecurity>0</DocSecurity>
  <Lines>2328</Lines>
  <Paragraphs>647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323821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0525</cp:lastModifiedBy>
  <cp:revision>29</cp:revision>
  <cp:lastPrinted>2019-02-25T14:05:00Z</cp:lastPrinted>
  <dcterms:created xsi:type="dcterms:W3CDTF">2021-09-30T15:24:00Z</dcterms:created>
  <dcterms:modified xsi:type="dcterms:W3CDTF">2023-09-29T10:27:00Z</dcterms:modified>
</cp:coreProperties>
</file>