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F851FD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r w:rsidR="00676098">
              <w:t>1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676098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676098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74233977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4C1977A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676098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F39B957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448838D0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3B4E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8F8673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2C9C9926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EAC1D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BF1912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D5B36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2F384E4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tolerances</w:t>
      </w:r>
      <w:r>
        <w:tab/>
        <w:t>102</w:t>
      </w:r>
    </w:p>
    <w:p w14:paraId="1E1EEB5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337D0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F440C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ko-KR"/>
        </w:rPr>
        <w:t>Groups of bands for satellite access</w:t>
      </w:r>
      <w:r>
        <w:tab/>
        <w:t>104</w:t>
      </w:r>
    </w:p>
    <w:p w14:paraId="608DB93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105</w:t>
      </w:r>
    </w:p>
    <w:p w14:paraId="380648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105</w:t>
      </w:r>
    </w:p>
    <w:p w14:paraId="6407A8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111</w:t>
      </w:r>
    </w:p>
    <w:p w14:paraId="14C574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113</w:t>
      </w:r>
    </w:p>
    <w:p w14:paraId="76098A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114</w:t>
      </w:r>
    </w:p>
    <w:p w14:paraId="6702D8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115</w:t>
      </w:r>
    </w:p>
    <w:p w14:paraId="7326C9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116</w:t>
      </w:r>
    </w:p>
    <w:p w14:paraId="31FCEF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117</w:t>
      </w:r>
    </w:p>
    <w:p w14:paraId="4F6E0646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117</w:t>
      </w:r>
    </w:p>
    <w:p w14:paraId="4AF383F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117</w:t>
      </w:r>
    </w:p>
    <w:p w14:paraId="7B1B9BE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117</w:t>
      </w:r>
    </w:p>
    <w:p w14:paraId="6D3A18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68DA6A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E3491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119</w:t>
      </w:r>
    </w:p>
    <w:p w14:paraId="61CB70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120</w:t>
      </w:r>
    </w:p>
    <w:p w14:paraId="54A1C3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120</w:t>
      </w:r>
    </w:p>
    <w:p w14:paraId="5CCC3B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221661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124</w:t>
      </w:r>
    </w:p>
    <w:p w14:paraId="4FAC0E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124</w:t>
      </w:r>
    </w:p>
    <w:p w14:paraId="16A94A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778FEB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127</w:t>
      </w:r>
    </w:p>
    <w:p w14:paraId="6757F0E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128</w:t>
      </w:r>
    </w:p>
    <w:p w14:paraId="33C268C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129</w:t>
      </w:r>
    </w:p>
    <w:p w14:paraId="443A42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130</w:t>
      </w:r>
    </w:p>
    <w:p w14:paraId="0A03048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133</w:t>
      </w:r>
    </w:p>
    <w:p w14:paraId="30D21C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134</w:t>
      </w:r>
    </w:p>
    <w:p w14:paraId="07A478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4BB3FA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137</w:t>
      </w:r>
    </w:p>
    <w:p w14:paraId="52A198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1C53D8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579B4C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138</w:t>
      </w:r>
    </w:p>
    <w:p w14:paraId="7BD7F7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272DDF3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139</w:t>
      </w:r>
    </w:p>
    <w:p w14:paraId="25D999C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139</w:t>
      </w:r>
    </w:p>
    <w:p w14:paraId="27EC20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28B658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766F89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140</w:t>
      </w:r>
    </w:p>
    <w:p w14:paraId="2FEED5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140</w:t>
      </w:r>
    </w:p>
    <w:p w14:paraId="7876BD0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141</w:t>
      </w:r>
    </w:p>
    <w:p w14:paraId="7E3DAC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1F06DC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141</w:t>
      </w:r>
    </w:p>
    <w:p w14:paraId="653CC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</w:rPr>
        <w:t>Requirements</w:t>
      </w:r>
      <w:r>
        <w:tab/>
        <w:t>141</w:t>
      </w:r>
    </w:p>
    <w:p w14:paraId="66A9E1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141</w:t>
      </w:r>
    </w:p>
    <w:p w14:paraId="1E4846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141</w:t>
      </w:r>
    </w:p>
    <w:p w14:paraId="55B8D1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142</w:t>
      </w:r>
    </w:p>
    <w:p w14:paraId="2E4A6C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142</w:t>
      </w:r>
    </w:p>
    <w:p w14:paraId="781F0F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142</w:t>
      </w:r>
    </w:p>
    <w:p w14:paraId="5A9F9B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8B3B4E">
        <w:rPr>
          <w:i/>
        </w:rPr>
        <w:t>timeSinceFailure</w:t>
      </w:r>
      <w:r>
        <w:tab/>
        <w:t>142</w:t>
      </w:r>
    </w:p>
    <w:p w14:paraId="38303F8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142</w:t>
      </w:r>
    </w:p>
    <w:p w14:paraId="2E0314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472660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142</w:t>
      </w:r>
    </w:p>
    <w:p w14:paraId="2646F2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143</w:t>
      </w:r>
    </w:p>
    <w:p w14:paraId="0AD5F4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143</w:t>
      </w:r>
    </w:p>
    <w:p w14:paraId="4D029AC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143</w:t>
      </w:r>
    </w:p>
    <w:p w14:paraId="77F9B9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14:paraId="4248E7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143</w:t>
      </w:r>
    </w:p>
    <w:p w14:paraId="01D95A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143</w:t>
      </w:r>
    </w:p>
    <w:p w14:paraId="0A6EE0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143</w:t>
      </w:r>
    </w:p>
    <w:p w14:paraId="5AA5F9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144</w:t>
      </w:r>
    </w:p>
    <w:p w14:paraId="2C4FF4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144</w:t>
      </w:r>
    </w:p>
    <w:p w14:paraId="12592C7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145</w:t>
      </w:r>
    </w:p>
    <w:p w14:paraId="020A96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145</w:t>
      </w:r>
    </w:p>
    <w:p w14:paraId="6B3FC0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145</w:t>
      </w:r>
    </w:p>
    <w:p w14:paraId="07C5D7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145</w:t>
      </w:r>
    </w:p>
    <w:p w14:paraId="4BE7AD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146</w:t>
      </w:r>
    </w:p>
    <w:p w14:paraId="120157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147</w:t>
      </w:r>
    </w:p>
    <w:p w14:paraId="587724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148</w:t>
      </w:r>
    </w:p>
    <w:p w14:paraId="6DB9D1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150</w:t>
      </w:r>
    </w:p>
    <w:p w14:paraId="0C9F83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151</w:t>
      </w:r>
    </w:p>
    <w:p w14:paraId="5E9475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152</w:t>
      </w:r>
    </w:p>
    <w:p w14:paraId="005D89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153</w:t>
      </w:r>
    </w:p>
    <w:p w14:paraId="1F7063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155</w:t>
      </w:r>
    </w:p>
    <w:p w14:paraId="35B30A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155</w:t>
      </w:r>
    </w:p>
    <w:p w14:paraId="30A1A9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155</w:t>
      </w:r>
    </w:p>
    <w:p w14:paraId="44F0FF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155</w:t>
      </w:r>
    </w:p>
    <w:p w14:paraId="6C98D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156</w:t>
      </w:r>
    </w:p>
    <w:p w14:paraId="3E841D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156</w:t>
      </w:r>
    </w:p>
    <w:p w14:paraId="6D6173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156</w:t>
      </w:r>
    </w:p>
    <w:p w14:paraId="4E8FB8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156</w:t>
      </w:r>
    </w:p>
    <w:p w14:paraId="7AA95E6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NB-IoT for Satellite Access</w:t>
      </w:r>
      <w:r>
        <w:tab/>
        <w:t>157</w:t>
      </w:r>
    </w:p>
    <w:p w14:paraId="4E96B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157</w:t>
      </w:r>
    </w:p>
    <w:p w14:paraId="068A6B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NB-IoT for Satellite Access</w:t>
      </w:r>
      <w:r>
        <w:tab/>
        <w:t>157</w:t>
      </w:r>
    </w:p>
    <w:p w14:paraId="075388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158</w:t>
      </w:r>
    </w:p>
    <w:p w14:paraId="2AA681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159</w:t>
      </w:r>
    </w:p>
    <w:p w14:paraId="50BDA1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160</w:t>
      </w:r>
    </w:p>
    <w:p w14:paraId="15ED82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162</w:t>
      </w:r>
    </w:p>
    <w:p w14:paraId="53B2C9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164</w:t>
      </w:r>
    </w:p>
    <w:p w14:paraId="0CF57F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165</w:t>
      </w:r>
    </w:p>
    <w:p w14:paraId="411B59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167</w:t>
      </w:r>
    </w:p>
    <w:p w14:paraId="514934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168</w:t>
      </w:r>
    </w:p>
    <w:p w14:paraId="006C03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170</w:t>
      </w:r>
    </w:p>
    <w:p w14:paraId="4ACFF6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171</w:t>
      </w:r>
    </w:p>
    <w:p w14:paraId="27376A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171</w:t>
      </w:r>
    </w:p>
    <w:p w14:paraId="140138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171</w:t>
      </w:r>
    </w:p>
    <w:p w14:paraId="0DDE03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NB-IoT for Satellite Access</w:t>
      </w:r>
      <w:r>
        <w:tab/>
        <w:t>172</w:t>
      </w:r>
    </w:p>
    <w:p w14:paraId="193009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172</w:t>
      </w:r>
    </w:p>
    <w:p w14:paraId="62E8EC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172</w:t>
      </w:r>
    </w:p>
    <w:p w14:paraId="1CCCBB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172</w:t>
      </w:r>
    </w:p>
    <w:p w14:paraId="7532EA3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172</w:t>
      </w:r>
    </w:p>
    <w:p w14:paraId="3D5090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172</w:t>
      </w:r>
    </w:p>
    <w:p w14:paraId="56CD31D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172</w:t>
      </w:r>
    </w:p>
    <w:p w14:paraId="18FF0C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173</w:t>
      </w:r>
    </w:p>
    <w:p w14:paraId="0BA1D24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lastRenderedPageBreak/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normal coverage</w:t>
      </w:r>
      <w:r>
        <w:tab/>
        <w:t>173</w:t>
      </w:r>
    </w:p>
    <w:p w14:paraId="5A0CA0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173</w:t>
      </w:r>
    </w:p>
    <w:p w14:paraId="316887A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normal coverage</w:t>
      </w:r>
      <w:r>
        <w:tab/>
        <w:t>174</w:t>
      </w:r>
    </w:p>
    <w:p w14:paraId="1229E8B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normal coverage</w:t>
      </w:r>
      <w:r>
        <w:tab/>
        <w:t>176</w:t>
      </w:r>
    </w:p>
    <w:p w14:paraId="6CD096E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normal coverage</w:t>
      </w:r>
      <w:r>
        <w:tab/>
        <w:t>178</w:t>
      </w:r>
    </w:p>
    <w:p w14:paraId="193A1C7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178</w:t>
      </w:r>
    </w:p>
    <w:p w14:paraId="656402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179</w:t>
      </w:r>
    </w:p>
    <w:p w14:paraId="48B895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enhanced coverage</w:t>
      </w:r>
      <w:r>
        <w:tab/>
        <w:t>179</w:t>
      </w:r>
    </w:p>
    <w:p w14:paraId="6C52913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180</w:t>
      </w:r>
    </w:p>
    <w:p w14:paraId="3699F1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enhanced coverage</w:t>
      </w:r>
      <w:r>
        <w:tab/>
        <w:t>181</w:t>
      </w:r>
    </w:p>
    <w:p w14:paraId="4AE010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enhanced coverage</w:t>
      </w:r>
      <w:r>
        <w:tab/>
        <w:t>184</w:t>
      </w:r>
    </w:p>
    <w:p w14:paraId="10DBB80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enhanced coverage</w:t>
      </w:r>
      <w:r>
        <w:tab/>
        <w:t>185</w:t>
      </w:r>
    </w:p>
    <w:p w14:paraId="58306D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186</w:t>
      </w:r>
    </w:p>
    <w:p w14:paraId="54E818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186</w:t>
      </w:r>
    </w:p>
    <w:p w14:paraId="671076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186</w:t>
      </w:r>
    </w:p>
    <w:p w14:paraId="7D92FD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187</w:t>
      </w:r>
    </w:p>
    <w:p w14:paraId="0B1717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14:paraId="0FEA39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187</w:t>
      </w:r>
    </w:p>
    <w:p w14:paraId="279C08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187</w:t>
      </w:r>
    </w:p>
    <w:p w14:paraId="280AB98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 for Satellite Access</w:t>
      </w:r>
      <w:r>
        <w:tab/>
        <w:t>188</w:t>
      </w:r>
    </w:p>
    <w:p w14:paraId="3E7D33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188</w:t>
      </w:r>
    </w:p>
    <w:p w14:paraId="6430C1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M1 for Satellite Access</w:t>
      </w:r>
      <w:r>
        <w:tab/>
        <w:t>188</w:t>
      </w:r>
    </w:p>
    <w:p w14:paraId="3D788A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189</w:t>
      </w:r>
    </w:p>
    <w:p w14:paraId="545E657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normal coverage</w:t>
      </w:r>
      <w:r>
        <w:tab/>
        <w:t>189</w:t>
      </w:r>
    </w:p>
    <w:p w14:paraId="446686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191</w:t>
      </w:r>
    </w:p>
    <w:p w14:paraId="2C337C6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normal coverage</w:t>
      </w:r>
      <w:r>
        <w:tab/>
        <w:t>192</w:t>
      </w:r>
    </w:p>
    <w:p w14:paraId="4E39011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normal coverage</w:t>
      </w:r>
      <w:r>
        <w:tab/>
        <w:t>195</w:t>
      </w:r>
    </w:p>
    <w:p w14:paraId="7BEACE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normal coverage</w:t>
      </w:r>
      <w:r>
        <w:tab/>
        <w:t>196</w:t>
      </w:r>
    </w:p>
    <w:p w14:paraId="79F1AEF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197</w:t>
      </w:r>
    </w:p>
    <w:p w14:paraId="47D2D6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197</w:t>
      </w:r>
    </w:p>
    <w:p w14:paraId="7E8E48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enhanced coverage</w:t>
      </w:r>
      <w:r>
        <w:tab/>
        <w:t>197</w:t>
      </w:r>
    </w:p>
    <w:p w14:paraId="3380573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199</w:t>
      </w:r>
    </w:p>
    <w:p w14:paraId="5D9F284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enhanced coverage</w:t>
      </w:r>
      <w:r>
        <w:tab/>
        <w:t>201</w:t>
      </w:r>
    </w:p>
    <w:p w14:paraId="3DDA29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enhanced coverage</w:t>
      </w:r>
      <w:r>
        <w:tab/>
        <w:t>203</w:t>
      </w:r>
    </w:p>
    <w:p w14:paraId="756A925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4.7A.2.2.4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enhanced coverage</w:t>
      </w:r>
      <w:r>
        <w:tab/>
        <w:t>205</w:t>
      </w:r>
    </w:p>
    <w:p w14:paraId="147C07A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206</w:t>
      </w:r>
    </w:p>
    <w:p w14:paraId="753DEC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206</w:t>
      </w:r>
    </w:p>
    <w:p w14:paraId="63AF86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 for Satellite Access</w:t>
      </w:r>
      <w:r>
        <w:tab/>
        <w:t>206</w:t>
      </w:r>
    </w:p>
    <w:p w14:paraId="5FD011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 for Satellite Access</w:t>
      </w:r>
      <w:r>
        <w:tab/>
        <w:t>207</w:t>
      </w:r>
    </w:p>
    <w:p w14:paraId="4C2C8D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6448C1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207</w:t>
      </w:r>
    </w:p>
    <w:p w14:paraId="562B5F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207</w:t>
      </w:r>
    </w:p>
    <w:p w14:paraId="58EAD15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208</w:t>
      </w:r>
    </w:p>
    <w:p w14:paraId="436DB8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208</w:t>
      </w:r>
    </w:p>
    <w:p w14:paraId="635EBF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209</w:t>
      </w:r>
    </w:p>
    <w:p w14:paraId="44E7E8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210</w:t>
      </w:r>
    </w:p>
    <w:p w14:paraId="0FD34E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211</w:t>
      </w:r>
    </w:p>
    <w:p w14:paraId="387207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212</w:t>
      </w:r>
    </w:p>
    <w:p w14:paraId="098DD8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213</w:t>
      </w:r>
    </w:p>
    <w:p w14:paraId="21C413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214</w:t>
      </w:r>
    </w:p>
    <w:p w14:paraId="7A1B07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215</w:t>
      </w:r>
    </w:p>
    <w:p w14:paraId="7A08156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216</w:t>
      </w:r>
    </w:p>
    <w:p w14:paraId="2329CB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217</w:t>
      </w:r>
    </w:p>
    <w:p w14:paraId="1577EC7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217</w:t>
      </w:r>
    </w:p>
    <w:p w14:paraId="34B851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218</w:t>
      </w:r>
    </w:p>
    <w:p w14:paraId="1E0EF60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219</w:t>
      </w:r>
    </w:p>
    <w:p w14:paraId="3F022E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220</w:t>
      </w:r>
    </w:p>
    <w:p w14:paraId="51B481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220</w:t>
      </w:r>
    </w:p>
    <w:p w14:paraId="14DE8C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221</w:t>
      </w:r>
    </w:p>
    <w:p w14:paraId="38C3EA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222</w:t>
      </w:r>
    </w:p>
    <w:p w14:paraId="4F0237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2311EA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222</w:t>
      </w:r>
    </w:p>
    <w:p w14:paraId="0166F7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222</w:t>
      </w:r>
    </w:p>
    <w:p w14:paraId="664034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223</w:t>
      </w:r>
    </w:p>
    <w:p w14:paraId="482905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223</w:t>
      </w:r>
    </w:p>
    <w:p w14:paraId="68B4CBBF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224</w:t>
      </w:r>
    </w:p>
    <w:p w14:paraId="7AF9456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224</w:t>
      </w:r>
    </w:p>
    <w:p w14:paraId="47E8C3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Introduction</w:t>
      </w:r>
      <w:r>
        <w:tab/>
        <w:t>225</w:t>
      </w:r>
    </w:p>
    <w:p w14:paraId="47B351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Requirements</w:t>
      </w:r>
      <w:r>
        <w:tab/>
        <w:t>225</w:t>
      </w:r>
    </w:p>
    <w:p w14:paraId="454388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UE measurement capability</w:t>
      </w:r>
      <w:r>
        <w:tab/>
        <w:t>225</w:t>
      </w:r>
    </w:p>
    <w:p w14:paraId="4ACB70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Measurement and evaluation of serving cell</w:t>
      </w:r>
      <w:r>
        <w:tab/>
        <w:t>225</w:t>
      </w:r>
    </w:p>
    <w:p w14:paraId="79B23A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Measurements of intra-frequency E-UTRAN cells</w:t>
      </w:r>
      <w:r>
        <w:tab/>
        <w:t>225</w:t>
      </w:r>
    </w:p>
    <w:p w14:paraId="45806F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Measurements of inter-frequency E-UTRAN cells</w:t>
      </w:r>
      <w:r>
        <w:tab/>
        <w:t>225</w:t>
      </w:r>
    </w:p>
    <w:p w14:paraId="6B4F18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225</w:t>
      </w:r>
    </w:p>
    <w:p w14:paraId="546C6D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225</w:t>
      </w:r>
    </w:p>
    <w:p w14:paraId="5EB190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225</w:t>
      </w:r>
    </w:p>
    <w:p w14:paraId="5D0375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UE measurement capability for RedCap</w:t>
      </w:r>
      <w:r>
        <w:tab/>
        <w:t>225</w:t>
      </w:r>
    </w:p>
    <w:p w14:paraId="68B5CD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225</w:t>
      </w:r>
    </w:p>
    <w:p w14:paraId="21A02CE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226</w:t>
      </w:r>
    </w:p>
    <w:p w14:paraId="18E695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Introduction</w:t>
      </w:r>
      <w:r>
        <w:tab/>
        <w:t>226</w:t>
      </w:r>
    </w:p>
    <w:p w14:paraId="60F1AB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Cell Selection</w:t>
      </w:r>
      <w:r>
        <w:tab/>
        <w:t>226</w:t>
      </w:r>
    </w:p>
    <w:p w14:paraId="324D57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Cell Reselection</w:t>
      </w:r>
      <w:r>
        <w:tab/>
        <w:t>226</w:t>
      </w:r>
    </w:p>
    <w:p w14:paraId="5C14F3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226</w:t>
      </w:r>
    </w:p>
    <w:p w14:paraId="2AD891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 and evaluation of serving cell for UE category M1 in normal coverage</w:t>
      </w:r>
      <w:r>
        <w:tab/>
        <w:t>226</w:t>
      </w:r>
    </w:p>
    <w:p w14:paraId="514FD9A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intra-frequency cells for UE category M1 in normal coverage</w:t>
      </w:r>
      <w:r>
        <w:tab/>
        <w:t>227</w:t>
      </w:r>
    </w:p>
    <w:p w14:paraId="7F5E2B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Measurements of inter-frequency cells for UE category M1 in normal coverage</w:t>
      </w:r>
      <w:r>
        <w:tab/>
        <w:t>227</w:t>
      </w:r>
    </w:p>
    <w:p w14:paraId="5AAA02D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allowed layers for multiple monitoring for UE category M1 in normal coverage</w:t>
      </w:r>
      <w:r>
        <w:tab/>
        <w:t>227</w:t>
      </w:r>
    </w:p>
    <w:p w14:paraId="473C724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>Maximum interruption in paging reception for Category M1 UEs in normal coverage</w:t>
      </w:r>
      <w:r>
        <w:tab/>
        <w:t>227</w:t>
      </w:r>
    </w:p>
    <w:p w14:paraId="74F935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Channel quality report for UE Category M1 in idle mode</w:t>
      </w:r>
      <w:r>
        <w:tab/>
        <w:t>229</w:t>
      </w:r>
    </w:p>
    <w:p w14:paraId="17859D2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229</w:t>
      </w:r>
    </w:p>
    <w:p w14:paraId="7BEAC98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230</w:t>
      </w:r>
    </w:p>
    <w:p w14:paraId="7942B4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14:paraId="0F0C1A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230</w:t>
      </w:r>
    </w:p>
    <w:p w14:paraId="5E573A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230</w:t>
      </w:r>
    </w:p>
    <w:p w14:paraId="535ADEC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230</w:t>
      </w:r>
    </w:p>
    <w:p w14:paraId="6021AB9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230</w:t>
      </w:r>
    </w:p>
    <w:p w14:paraId="06C0D9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231</w:t>
      </w:r>
    </w:p>
    <w:p w14:paraId="2F69050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6AF2785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730089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FDD</w:t>
      </w:r>
      <w:r>
        <w:tab/>
        <w:t>232</w:t>
      </w:r>
    </w:p>
    <w:p w14:paraId="769604D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7444C5E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(Void)</w:t>
      </w:r>
      <w:r>
        <w:tab/>
        <w:t>232</w:t>
      </w:r>
    </w:p>
    <w:p w14:paraId="0D6A38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TDD</w:t>
      </w:r>
      <w:r>
        <w:tab/>
        <w:t>232</w:t>
      </w:r>
    </w:p>
    <w:p w14:paraId="3EFB80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232</w:t>
      </w:r>
    </w:p>
    <w:p w14:paraId="517BC04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232</w:t>
      </w:r>
    </w:p>
    <w:p w14:paraId="138B36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234</w:t>
      </w:r>
    </w:p>
    <w:p w14:paraId="5EB607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234</w:t>
      </w:r>
    </w:p>
    <w:p w14:paraId="0852DB1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234</w:t>
      </w:r>
    </w:p>
    <w:p w14:paraId="6DAAB7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235</w:t>
      </w:r>
    </w:p>
    <w:p w14:paraId="4954360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Handover delay</w:t>
      </w:r>
      <w:r>
        <w:tab/>
        <w:t>235</w:t>
      </w:r>
    </w:p>
    <w:p w14:paraId="3EAA1C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Measurement time</w:t>
      </w:r>
      <w:r>
        <w:tab/>
        <w:t>236</w:t>
      </w:r>
    </w:p>
    <w:p w14:paraId="1F196E7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Preparation time</w:t>
      </w:r>
      <w:r>
        <w:tab/>
        <w:t>236</w:t>
      </w:r>
    </w:p>
    <w:p w14:paraId="2DB059A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 time</w:t>
      </w:r>
      <w:r>
        <w:tab/>
        <w:t>236</w:t>
      </w:r>
    </w:p>
    <w:p w14:paraId="616BFD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236</w:t>
      </w:r>
    </w:p>
    <w:p w14:paraId="06EA4E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237</w:t>
      </w:r>
    </w:p>
    <w:p w14:paraId="65D28D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237</w:t>
      </w:r>
    </w:p>
    <w:p w14:paraId="598FCFA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237</w:t>
      </w:r>
    </w:p>
    <w:p w14:paraId="7D1EDB3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237</w:t>
      </w:r>
    </w:p>
    <w:p w14:paraId="23CBBB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237</w:t>
      </w:r>
    </w:p>
    <w:p w14:paraId="59DB2E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14:paraId="4898F96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237</w:t>
      </w:r>
    </w:p>
    <w:p w14:paraId="2FA3FA1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237</w:t>
      </w:r>
    </w:p>
    <w:p w14:paraId="40BE4E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- UTRAN TDD Handover</w:t>
      </w:r>
      <w:r>
        <w:tab/>
        <w:t>238</w:t>
      </w:r>
    </w:p>
    <w:p w14:paraId="5FCBC2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Introduction</w:t>
      </w:r>
      <w:r>
        <w:tab/>
        <w:t>238</w:t>
      </w:r>
    </w:p>
    <w:p w14:paraId="270250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238</w:t>
      </w:r>
    </w:p>
    <w:p w14:paraId="1EC5B4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238</w:t>
      </w:r>
    </w:p>
    <w:p w14:paraId="21AC570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238</w:t>
      </w:r>
    </w:p>
    <w:p w14:paraId="6B9428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239</w:t>
      </w:r>
    </w:p>
    <w:p w14:paraId="2DDBBE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14:paraId="621A11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239</w:t>
      </w:r>
    </w:p>
    <w:p w14:paraId="1D19160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239</w:t>
      </w:r>
    </w:p>
    <w:p w14:paraId="666E939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239</w:t>
      </w:r>
    </w:p>
    <w:p w14:paraId="3B21A0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239</w:t>
      </w:r>
    </w:p>
    <w:p w14:paraId="141E51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Introduction</w:t>
      </w:r>
      <w:r>
        <w:tab/>
        <w:t>239</w:t>
      </w:r>
    </w:p>
    <w:p w14:paraId="6A3086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Handover delay</w:t>
      </w:r>
      <w:r>
        <w:tab/>
        <w:t>240</w:t>
      </w:r>
    </w:p>
    <w:p w14:paraId="62B548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Interruption time</w:t>
      </w:r>
      <w:r>
        <w:tab/>
        <w:t>240</w:t>
      </w:r>
    </w:p>
    <w:p w14:paraId="5FBB9E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E-UTRAN - NR FR1 Handover to target cell using CCA</w:t>
      </w:r>
      <w:r>
        <w:tab/>
        <w:t>240</w:t>
      </w:r>
    </w:p>
    <w:p w14:paraId="3BBFCF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Introduction</w:t>
      </w:r>
      <w:r>
        <w:tab/>
        <w:t>240</w:t>
      </w:r>
    </w:p>
    <w:p w14:paraId="4880FC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Handover delay</w:t>
      </w:r>
      <w:r>
        <w:tab/>
        <w:t>241</w:t>
      </w:r>
    </w:p>
    <w:p w14:paraId="175D6C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Interruption time</w:t>
      </w:r>
      <w:r>
        <w:tab/>
        <w:t>241</w:t>
      </w:r>
    </w:p>
    <w:p w14:paraId="760500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- NR FR1 Handover</w:t>
      </w:r>
      <w:r w:rsidRPr="008B3B4E">
        <w:rPr>
          <w:lang w:val="sv-SE" w:eastAsia="ko-KR"/>
        </w:rPr>
        <w:t xml:space="preserve"> for </w:t>
      </w:r>
      <w:r w:rsidRPr="008B3B4E">
        <w:rPr>
          <w:rFonts w:eastAsia="Malgun Gothic"/>
          <w:lang w:val="sv-SE"/>
        </w:rPr>
        <w:t>RedCap</w:t>
      </w:r>
      <w:r>
        <w:tab/>
        <w:t>242</w:t>
      </w:r>
    </w:p>
    <w:p w14:paraId="38DF30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Introduction</w:t>
      </w:r>
      <w:r>
        <w:tab/>
        <w:t>242</w:t>
      </w:r>
    </w:p>
    <w:p w14:paraId="65510F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Requirements</w:t>
      </w:r>
      <w:r>
        <w:tab/>
        <w:t>242</w:t>
      </w:r>
    </w:p>
    <w:p w14:paraId="71CF55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- NR FR2 Handover</w:t>
      </w:r>
      <w:r>
        <w:tab/>
        <w:t>242</w:t>
      </w:r>
    </w:p>
    <w:p w14:paraId="3A163D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 w:eastAsia="zh-CN"/>
        </w:rPr>
        <w:t>Introduction</w:t>
      </w:r>
      <w:r>
        <w:tab/>
        <w:t>242</w:t>
      </w:r>
    </w:p>
    <w:p w14:paraId="024B53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Handover delay</w:t>
      </w:r>
      <w:r>
        <w:tab/>
        <w:t>242</w:t>
      </w:r>
    </w:p>
    <w:p w14:paraId="1ED124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Interruption time</w:t>
      </w:r>
      <w:r>
        <w:tab/>
        <w:t>242</w:t>
      </w:r>
    </w:p>
    <w:p w14:paraId="58736D3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243</w:t>
      </w:r>
    </w:p>
    <w:p w14:paraId="5F31D8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243</w:t>
      </w:r>
    </w:p>
    <w:p w14:paraId="165834E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243</w:t>
      </w:r>
    </w:p>
    <w:p w14:paraId="50F24D5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243</w:t>
      </w:r>
    </w:p>
    <w:p w14:paraId="7A8F0B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243</w:t>
      </w:r>
    </w:p>
    <w:p w14:paraId="5CCB6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– cdma2000 1X Handover</w:t>
      </w:r>
      <w:r>
        <w:tab/>
        <w:t>244</w:t>
      </w:r>
    </w:p>
    <w:p w14:paraId="02426F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Introduction</w:t>
      </w:r>
      <w:r>
        <w:tab/>
        <w:t>244</w:t>
      </w:r>
    </w:p>
    <w:p w14:paraId="49BD9F1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244</w:t>
      </w:r>
    </w:p>
    <w:p w14:paraId="0A8D9B7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244</w:t>
      </w:r>
    </w:p>
    <w:p w14:paraId="7591E7B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244</w:t>
      </w:r>
    </w:p>
    <w:p w14:paraId="797430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244</w:t>
      </w:r>
    </w:p>
    <w:p w14:paraId="797F0F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245</w:t>
      </w:r>
    </w:p>
    <w:p w14:paraId="1A85E5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245</w:t>
      </w:r>
    </w:p>
    <w:p w14:paraId="1DC625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245</w:t>
      </w:r>
    </w:p>
    <w:p w14:paraId="5594CB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245</w:t>
      </w:r>
    </w:p>
    <w:p w14:paraId="484884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245</w:t>
      </w:r>
    </w:p>
    <w:p w14:paraId="20FF6F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246</w:t>
      </w:r>
    </w:p>
    <w:p w14:paraId="0260584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14:paraId="452710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14:paraId="06BE67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246</w:t>
      </w:r>
    </w:p>
    <w:p w14:paraId="519443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246</w:t>
      </w:r>
    </w:p>
    <w:p w14:paraId="3FE02F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246</w:t>
      </w:r>
    </w:p>
    <w:p w14:paraId="1684FB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246</w:t>
      </w:r>
    </w:p>
    <w:p w14:paraId="06A17D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247</w:t>
      </w:r>
    </w:p>
    <w:p w14:paraId="7C47DB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247</w:t>
      </w:r>
    </w:p>
    <w:p w14:paraId="6BC0886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 for Satellite Access</w:t>
      </w:r>
      <w:r>
        <w:tab/>
        <w:t>247</w:t>
      </w:r>
    </w:p>
    <w:p w14:paraId="543D88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57B5C8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247</w:t>
      </w:r>
    </w:p>
    <w:p w14:paraId="73DBF6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FDD UEs</w:t>
      </w:r>
      <w:r>
        <w:tab/>
        <w:t>247</w:t>
      </w:r>
    </w:p>
    <w:p w14:paraId="58907E4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247</w:t>
      </w:r>
    </w:p>
    <w:p w14:paraId="3A49989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247</w:t>
      </w:r>
    </w:p>
    <w:p w14:paraId="34701C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HD – FDD UEs</w:t>
      </w:r>
      <w:r>
        <w:tab/>
        <w:t>248</w:t>
      </w:r>
    </w:p>
    <w:p w14:paraId="4C1051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FDD UEs</w:t>
      </w:r>
      <w:r>
        <w:tab/>
        <w:t>248</w:t>
      </w:r>
    </w:p>
    <w:p w14:paraId="290363B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Handover delay</w:t>
      </w:r>
      <w:r>
        <w:tab/>
        <w:t>248</w:t>
      </w:r>
    </w:p>
    <w:p w14:paraId="0214B86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Measurement time</w:t>
      </w:r>
      <w:r>
        <w:tab/>
        <w:t>248</w:t>
      </w:r>
    </w:p>
    <w:p w14:paraId="6FF2E9E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Preparation time</w:t>
      </w:r>
      <w:r>
        <w:tab/>
        <w:t>249</w:t>
      </w:r>
    </w:p>
    <w:p w14:paraId="5503723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 time</w:t>
      </w:r>
      <w:r>
        <w:tab/>
        <w:t>249</w:t>
      </w:r>
    </w:p>
    <w:p w14:paraId="0041CD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HD – FDD UEs</w:t>
      </w:r>
      <w:r>
        <w:tab/>
        <w:t>249</w:t>
      </w:r>
    </w:p>
    <w:p w14:paraId="777564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250</w:t>
      </w:r>
    </w:p>
    <w:p w14:paraId="6D974A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FDD UEs</w:t>
      </w:r>
      <w:r>
        <w:tab/>
        <w:t>250</w:t>
      </w:r>
    </w:p>
    <w:p w14:paraId="600B4FF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250</w:t>
      </w:r>
    </w:p>
    <w:p w14:paraId="2D0742F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250</w:t>
      </w:r>
    </w:p>
    <w:p w14:paraId="0AA008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HD – FDD UEs</w:t>
      </w:r>
      <w:r>
        <w:tab/>
        <w:t>251</w:t>
      </w:r>
    </w:p>
    <w:p w14:paraId="387A52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FDD UEs</w:t>
      </w:r>
      <w:r>
        <w:tab/>
        <w:t>251</w:t>
      </w:r>
    </w:p>
    <w:p w14:paraId="47C68C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Handover delay</w:t>
      </w:r>
      <w:r>
        <w:tab/>
        <w:t>251</w:t>
      </w:r>
    </w:p>
    <w:p w14:paraId="2704819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Measurement time</w:t>
      </w:r>
      <w:r>
        <w:tab/>
        <w:t>251</w:t>
      </w:r>
    </w:p>
    <w:p w14:paraId="72ED41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Preparation time</w:t>
      </w:r>
      <w:r>
        <w:tab/>
        <w:t>251</w:t>
      </w:r>
    </w:p>
    <w:p w14:paraId="12E7267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5.5A.3.3.4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 time</w:t>
      </w:r>
      <w:r>
        <w:tab/>
        <w:t>252</w:t>
      </w:r>
    </w:p>
    <w:p w14:paraId="48BC4B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HD – FDD UEs</w:t>
      </w:r>
      <w:r>
        <w:tab/>
        <w:t>252</w:t>
      </w:r>
    </w:p>
    <w:p w14:paraId="7A9AC99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</w:t>
      </w:r>
    </w:p>
    <w:p w14:paraId="1F33895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252</w:t>
      </w:r>
    </w:p>
    <w:p w14:paraId="17284A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14:paraId="7FC411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253</w:t>
      </w:r>
    </w:p>
    <w:p w14:paraId="1FCD19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253</w:t>
      </w:r>
    </w:p>
    <w:p w14:paraId="1A4F580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253</w:t>
      </w:r>
    </w:p>
    <w:p w14:paraId="70F147A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254</w:t>
      </w:r>
    </w:p>
    <w:p w14:paraId="7356D1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254</w:t>
      </w:r>
    </w:p>
    <w:p w14:paraId="64B2AA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254</w:t>
      </w:r>
    </w:p>
    <w:p w14:paraId="353B30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254</w:t>
      </w:r>
    </w:p>
    <w:p w14:paraId="3ABA95E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254</w:t>
      </w:r>
    </w:p>
    <w:p w14:paraId="2315BB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13C220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255</w:t>
      </w:r>
    </w:p>
    <w:p w14:paraId="1961D0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255</w:t>
      </w:r>
    </w:p>
    <w:p w14:paraId="588F851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256</w:t>
      </w:r>
    </w:p>
    <w:p w14:paraId="14F0BF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72F197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256</w:t>
      </w:r>
    </w:p>
    <w:p w14:paraId="39495A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257</w:t>
      </w:r>
    </w:p>
    <w:p w14:paraId="4E23A5DE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257</w:t>
      </w:r>
    </w:p>
    <w:p w14:paraId="489F1CE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257</w:t>
      </w:r>
    </w:p>
    <w:p w14:paraId="1B2488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14:paraId="63A609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258</w:t>
      </w:r>
    </w:p>
    <w:p w14:paraId="73C545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258</w:t>
      </w:r>
    </w:p>
    <w:p w14:paraId="7201D5C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258</w:t>
      </w:r>
    </w:p>
    <w:p w14:paraId="4B73E02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14:paraId="376A36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258</w:t>
      </w:r>
    </w:p>
    <w:p w14:paraId="00C9A2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259</w:t>
      </w:r>
    </w:p>
    <w:p w14:paraId="526DB2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259</w:t>
      </w:r>
    </w:p>
    <w:p w14:paraId="555814C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259</w:t>
      </w:r>
    </w:p>
    <w:p w14:paraId="2F20F0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259</w:t>
      </w:r>
    </w:p>
    <w:p w14:paraId="1DC4B2A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259</w:t>
      </w:r>
    </w:p>
    <w:p w14:paraId="1E05F0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259</w:t>
      </w:r>
    </w:p>
    <w:p w14:paraId="64D8197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259</w:t>
      </w:r>
    </w:p>
    <w:p w14:paraId="5154C6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259</w:t>
      </w:r>
    </w:p>
    <w:p w14:paraId="3C47CE3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259</w:t>
      </w:r>
    </w:p>
    <w:p w14:paraId="29BFCD5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259</w:t>
      </w:r>
    </w:p>
    <w:p w14:paraId="3E3501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260</w:t>
      </w:r>
    </w:p>
    <w:p w14:paraId="127B30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Requirements for Cat-M1 UEs for Satellite Access</w:t>
      </w:r>
      <w:r>
        <w:tab/>
        <w:t>260</w:t>
      </w:r>
    </w:p>
    <w:p w14:paraId="1B047D8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260</w:t>
      </w:r>
    </w:p>
    <w:p w14:paraId="165182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5015F6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7597EE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260</w:t>
      </w:r>
    </w:p>
    <w:p w14:paraId="60A573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261</w:t>
      </w:r>
    </w:p>
    <w:p w14:paraId="464334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261</w:t>
      </w:r>
    </w:p>
    <w:p w14:paraId="1B41A2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262</w:t>
      </w:r>
    </w:p>
    <w:p w14:paraId="3FF9B7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8B3B4E">
        <w:rPr>
          <w:lang w:val="en-US" w:eastAsia="zh-CN"/>
        </w:rPr>
        <w:t>carrier subject to CCA</w:t>
      </w:r>
      <w:r>
        <w:tab/>
        <w:t>262</w:t>
      </w:r>
    </w:p>
    <w:p w14:paraId="69F542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263</w:t>
      </w:r>
    </w:p>
    <w:p w14:paraId="00FDF8C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265</w:t>
      </w:r>
    </w:p>
    <w:p w14:paraId="2A3D3A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0A052B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03527F7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265</w:t>
      </w:r>
    </w:p>
    <w:p w14:paraId="0EF198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57D87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1BBC9F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265</w:t>
      </w:r>
    </w:p>
    <w:p w14:paraId="2E308F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266</w:t>
      </w:r>
    </w:p>
    <w:p w14:paraId="180B44C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 for Satellite Access</w:t>
      </w:r>
      <w:r>
        <w:tab/>
        <w:t>266</w:t>
      </w:r>
    </w:p>
    <w:p w14:paraId="035A9B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460883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14:paraId="4FB251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267</w:t>
      </w:r>
    </w:p>
    <w:p w14:paraId="06DD7C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267</w:t>
      </w:r>
    </w:p>
    <w:p w14:paraId="7A03ED5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268</w:t>
      </w:r>
    </w:p>
    <w:p w14:paraId="03B4A7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4489C5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7476BC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268</w:t>
      </w:r>
    </w:p>
    <w:p w14:paraId="0A205D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268</w:t>
      </w:r>
    </w:p>
    <w:p w14:paraId="16BA91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269</w:t>
      </w:r>
    </w:p>
    <w:p w14:paraId="0E70B9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269</w:t>
      </w:r>
    </w:p>
    <w:p w14:paraId="1597CD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269</w:t>
      </w:r>
    </w:p>
    <w:p w14:paraId="7BA122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269</w:t>
      </w:r>
    </w:p>
    <w:p w14:paraId="6FAE4DA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269</w:t>
      </w:r>
    </w:p>
    <w:p w14:paraId="0CE6AE0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NB-IoT</w:t>
      </w:r>
      <w:r>
        <w:t xml:space="preserve"> </w:t>
      </w:r>
      <w:r>
        <w:rPr>
          <w:lang w:eastAsia="zh-CN"/>
        </w:rPr>
        <w:t>for Satellite Access</w:t>
      </w:r>
      <w:r>
        <w:tab/>
        <w:t>270</w:t>
      </w:r>
    </w:p>
    <w:p w14:paraId="08AE33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1DEF3F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270</w:t>
      </w:r>
    </w:p>
    <w:p w14:paraId="7E6CF4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270</w:t>
      </w:r>
    </w:p>
    <w:p w14:paraId="34DC62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270</w:t>
      </w:r>
    </w:p>
    <w:p w14:paraId="05BBD4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270</w:t>
      </w:r>
    </w:p>
    <w:p w14:paraId="11CFDE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270</w:t>
      </w:r>
    </w:p>
    <w:p w14:paraId="6EA68D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271</w:t>
      </w:r>
    </w:p>
    <w:p w14:paraId="0681A6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271</w:t>
      </w:r>
    </w:p>
    <w:p w14:paraId="36E6D3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271</w:t>
      </w:r>
    </w:p>
    <w:p w14:paraId="5041B90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272</w:t>
      </w:r>
    </w:p>
    <w:p w14:paraId="0464F9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30D490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14:paraId="65ABE6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272</w:t>
      </w:r>
    </w:p>
    <w:p w14:paraId="0EA6CE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UE Re-establishment delay requirement for CEModeB</w:t>
      </w:r>
      <w:r>
        <w:tab/>
        <w:t>272</w:t>
      </w:r>
    </w:p>
    <w:p w14:paraId="3055B5A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 for Satellite Access</w:t>
      </w:r>
      <w:r>
        <w:tab/>
        <w:t>273</w:t>
      </w:r>
    </w:p>
    <w:p w14:paraId="63257E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30809F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5175D8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273</w:t>
      </w:r>
    </w:p>
    <w:p w14:paraId="30EEB0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UE Re-establishment delay requirement for CEModeB</w:t>
      </w:r>
      <w:r>
        <w:tab/>
        <w:t>274</w:t>
      </w:r>
    </w:p>
    <w:p w14:paraId="4FFA1F7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275</w:t>
      </w:r>
    </w:p>
    <w:p w14:paraId="499728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46F0D6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275</w:t>
      </w:r>
    </w:p>
    <w:p w14:paraId="206D5A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275</w:t>
      </w:r>
    </w:p>
    <w:p w14:paraId="1E300D6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UE Category M1 for Satellite Access</w:t>
      </w:r>
      <w:r>
        <w:tab/>
        <w:t>276</w:t>
      </w:r>
    </w:p>
    <w:p w14:paraId="347F19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0AF048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3F13CB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276</w:t>
      </w:r>
    </w:p>
    <w:p w14:paraId="7571148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277</w:t>
      </w:r>
    </w:p>
    <w:p w14:paraId="0E2D74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00E4F7B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277</w:t>
      </w:r>
    </w:p>
    <w:p w14:paraId="6B00EF8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 for Satellite Access</w:t>
      </w:r>
      <w:r>
        <w:tab/>
        <w:t>277</w:t>
      </w:r>
    </w:p>
    <w:p w14:paraId="1DF17D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54621E4A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278</w:t>
      </w:r>
    </w:p>
    <w:p w14:paraId="5330D2C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278</w:t>
      </w:r>
    </w:p>
    <w:p w14:paraId="1311EF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Introduction</w:t>
      </w:r>
      <w:r>
        <w:tab/>
        <w:t>278</w:t>
      </w:r>
    </w:p>
    <w:p w14:paraId="3226CC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Requirements</w:t>
      </w:r>
      <w:r>
        <w:tab/>
        <w:t>279</w:t>
      </w:r>
    </w:p>
    <w:p w14:paraId="15905A7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280</w:t>
      </w:r>
    </w:p>
    <w:p w14:paraId="5DEB74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280</w:t>
      </w:r>
    </w:p>
    <w:p w14:paraId="2CD4C0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Requirements</w:t>
      </w:r>
      <w:r>
        <w:tab/>
        <w:t>280</w:t>
      </w:r>
    </w:p>
    <w:p w14:paraId="78DF88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280</w:t>
      </w:r>
    </w:p>
    <w:p w14:paraId="327614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280</w:t>
      </w:r>
    </w:p>
    <w:p w14:paraId="770353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55A98F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</w:rPr>
        <w:t>Timing Advance adjustment delay</w:t>
      </w:r>
      <w:r>
        <w:tab/>
        <w:t>281</w:t>
      </w:r>
    </w:p>
    <w:p w14:paraId="64F9F4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281</w:t>
      </w:r>
    </w:p>
    <w:p w14:paraId="6423013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 xml:space="preserve">Cell </w:t>
      </w:r>
      <w:r w:rsidRPr="008B3B4E">
        <w:rPr>
          <w:rFonts w:cs="v4.2.0"/>
          <w:lang w:eastAsia="zh-CN"/>
        </w:rPr>
        <w:t xml:space="preserve">phase </w:t>
      </w:r>
      <w:r w:rsidRPr="008B3B4E">
        <w:rPr>
          <w:rFonts w:cs="v4.2.0"/>
        </w:rPr>
        <w:t>synchronization accuracy</w:t>
      </w:r>
      <w:r w:rsidRPr="008B3B4E">
        <w:rPr>
          <w:rFonts w:cs="v4.2.0"/>
          <w:lang w:eastAsia="zh-CN"/>
        </w:rPr>
        <w:t xml:space="preserve"> (TDD)</w:t>
      </w:r>
      <w:r>
        <w:tab/>
        <w:t>281</w:t>
      </w:r>
    </w:p>
    <w:p w14:paraId="2DF292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4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Definition</w:t>
      </w:r>
      <w:r>
        <w:tab/>
        <w:t>281</w:t>
      </w:r>
    </w:p>
    <w:p w14:paraId="4DE4FB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4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Minimum requirements</w:t>
      </w:r>
      <w:r>
        <w:tab/>
        <w:t>281</w:t>
      </w:r>
    </w:p>
    <w:p w14:paraId="647E48A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282</w:t>
      </w:r>
    </w:p>
    <w:p w14:paraId="5BB703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711A3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282</w:t>
      </w:r>
    </w:p>
    <w:p w14:paraId="1ABB4C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282</w:t>
      </w:r>
    </w:p>
    <w:p w14:paraId="1E74CD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282</w:t>
      </w:r>
    </w:p>
    <w:p w14:paraId="0200B45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282</w:t>
      </w:r>
    </w:p>
    <w:p w14:paraId="701318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282</w:t>
      </w:r>
    </w:p>
    <w:p w14:paraId="27ACC2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29AF9E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284</w:t>
      </w:r>
    </w:p>
    <w:p w14:paraId="515F2A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285</w:t>
      </w:r>
    </w:p>
    <w:p w14:paraId="4AFC9F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286</w:t>
      </w:r>
    </w:p>
    <w:p w14:paraId="5882C0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286</w:t>
      </w:r>
    </w:p>
    <w:p w14:paraId="2B13DF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287</w:t>
      </w:r>
    </w:p>
    <w:p w14:paraId="348390C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287</w:t>
      </w:r>
    </w:p>
    <w:p w14:paraId="3655BC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22B23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287</w:t>
      </w:r>
    </w:p>
    <w:p w14:paraId="1C0F06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289</w:t>
      </w:r>
    </w:p>
    <w:p w14:paraId="07796B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290</w:t>
      </w:r>
    </w:p>
    <w:p w14:paraId="582DBC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291</w:t>
      </w:r>
    </w:p>
    <w:p w14:paraId="6DB1320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292</w:t>
      </w:r>
    </w:p>
    <w:p w14:paraId="41D844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293</w:t>
      </w:r>
    </w:p>
    <w:p w14:paraId="20C031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293</w:t>
      </w:r>
    </w:p>
    <w:p w14:paraId="083CE5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293</w:t>
      </w:r>
    </w:p>
    <w:p w14:paraId="233E1F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294</w:t>
      </w:r>
    </w:p>
    <w:p w14:paraId="213AC3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295</w:t>
      </w:r>
    </w:p>
    <w:p w14:paraId="667501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296</w:t>
      </w:r>
    </w:p>
    <w:p w14:paraId="31D8DF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297</w:t>
      </w:r>
    </w:p>
    <w:p w14:paraId="681581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297</w:t>
      </w:r>
    </w:p>
    <w:p w14:paraId="1C053D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298</w:t>
      </w:r>
    </w:p>
    <w:p w14:paraId="101CAB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299</w:t>
      </w:r>
    </w:p>
    <w:p w14:paraId="36E4C0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301</w:t>
      </w:r>
    </w:p>
    <w:p w14:paraId="00C46C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301</w:t>
      </w:r>
    </w:p>
    <w:p w14:paraId="0A7AE5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303</w:t>
      </w:r>
    </w:p>
    <w:p w14:paraId="27CD615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305</w:t>
      </w:r>
    </w:p>
    <w:p w14:paraId="0D1C94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1C6D2F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23BE0C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305</w:t>
      </w:r>
    </w:p>
    <w:p w14:paraId="4CF2CF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305</w:t>
      </w:r>
    </w:p>
    <w:p w14:paraId="19FC07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305</w:t>
      </w:r>
    </w:p>
    <w:p w14:paraId="74AC5F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305</w:t>
      </w:r>
    </w:p>
    <w:p w14:paraId="13D8B2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306</w:t>
      </w:r>
    </w:p>
    <w:p w14:paraId="7B3197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306</w:t>
      </w:r>
    </w:p>
    <w:p w14:paraId="38927E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306</w:t>
      </w:r>
    </w:p>
    <w:p w14:paraId="6710FE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306</w:t>
      </w:r>
    </w:p>
    <w:p w14:paraId="12123C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307</w:t>
      </w:r>
    </w:p>
    <w:p w14:paraId="60975F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308</w:t>
      </w:r>
    </w:p>
    <w:p w14:paraId="2A348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308</w:t>
      </w:r>
    </w:p>
    <w:p w14:paraId="3C226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308</w:t>
      </w:r>
    </w:p>
    <w:p w14:paraId="102630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8B3B4E">
        <w:rPr>
          <w:rFonts w:ascii="Times" w:eastAsia="MS Mincho" w:hAnsi="Times"/>
        </w:rPr>
        <w:t>SRS carrier based switching</w:t>
      </w:r>
      <w:r>
        <w:tab/>
        <w:t>309</w:t>
      </w:r>
    </w:p>
    <w:p w14:paraId="242191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309</w:t>
      </w:r>
    </w:p>
    <w:p w14:paraId="36DA94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310</w:t>
      </w:r>
    </w:p>
    <w:p w14:paraId="7A6D08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310</w:t>
      </w:r>
    </w:p>
    <w:p w14:paraId="43E1DB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310</w:t>
      </w:r>
    </w:p>
    <w:p w14:paraId="4AA092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310</w:t>
      </w:r>
    </w:p>
    <w:p w14:paraId="0D23E8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311</w:t>
      </w:r>
    </w:p>
    <w:p w14:paraId="359A1F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311</w:t>
      </w:r>
    </w:p>
    <w:p w14:paraId="74C9B8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311</w:t>
      </w:r>
    </w:p>
    <w:p w14:paraId="79BBAC4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312</w:t>
      </w:r>
    </w:p>
    <w:p w14:paraId="2FCE2D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13BD79D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312</w:t>
      </w:r>
    </w:p>
    <w:p w14:paraId="66F6E5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312</w:t>
      </w:r>
    </w:p>
    <w:p w14:paraId="28C957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313</w:t>
      </w:r>
    </w:p>
    <w:p w14:paraId="4F2BF77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313</w:t>
      </w:r>
    </w:p>
    <w:p w14:paraId="64C18E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7089C7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313</w:t>
      </w:r>
    </w:p>
    <w:p w14:paraId="70A7F9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313</w:t>
      </w:r>
    </w:p>
    <w:p w14:paraId="772140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313</w:t>
      </w:r>
    </w:p>
    <w:p w14:paraId="51C691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314</w:t>
      </w:r>
    </w:p>
    <w:p w14:paraId="49C533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314</w:t>
      </w:r>
    </w:p>
    <w:p w14:paraId="2D62E9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314</w:t>
      </w:r>
    </w:p>
    <w:p w14:paraId="469EA2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314</w:t>
      </w:r>
    </w:p>
    <w:p w14:paraId="4ED921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316</w:t>
      </w:r>
    </w:p>
    <w:p w14:paraId="7AE971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316</w:t>
      </w:r>
    </w:p>
    <w:p w14:paraId="68C33D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316</w:t>
      </w:r>
    </w:p>
    <w:p w14:paraId="250FB3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317</w:t>
      </w:r>
    </w:p>
    <w:p w14:paraId="666BFD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317</w:t>
      </w:r>
    </w:p>
    <w:p w14:paraId="57ED31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317</w:t>
      </w:r>
    </w:p>
    <w:p w14:paraId="419A51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317</w:t>
      </w:r>
    </w:p>
    <w:p w14:paraId="583CBC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318</w:t>
      </w:r>
    </w:p>
    <w:p w14:paraId="2D29CBB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318</w:t>
      </w:r>
    </w:p>
    <w:p w14:paraId="3777D9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0BE9B1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318</w:t>
      </w:r>
    </w:p>
    <w:p w14:paraId="1F4B8D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318</w:t>
      </w:r>
    </w:p>
    <w:p w14:paraId="307BD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319</w:t>
      </w:r>
    </w:p>
    <w:p w14:paraId="1AA22F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319</w:t>
      </w:r>
    </w:p>
    <w:p w14:paraId="5B0135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319</w:t>
      </w:r>
    </w:p>
    <w:p w14:paraId="588043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319</w:t>
      </w:r>
    </w:p>
    <w:p w14:paraId="4BB358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320</w:t>
      </w:r>
    </w:p>
    <w:p w14:paraId="3A5981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320</w:t>
      </w:r>
    </w:p>
    <w:p w14:paraId="16C1490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 xml:space="preserve">Cell </w:t>
      </w:r>
      <w:r w:rsidRPr="008B3B4E">
        <w:rPr>
          <w:rFonts w:cs="v4.2.0"/>
          <w:lang w:eastAsia="zh-CN"/>
        </w:rPr>
        <w:t xml:space="preserve">phase </w:t>
      </w:r>
      <w:r w:rsidRPr="008B3B4E">
        <w:rPr>
          <w:rFonts w:cs="v4.2.0"/>
        </w:rPr>
        <w:t>synchronization accuracy</w:t>
      </w:r>
      <w:r w:rsidRPr="008B3B4E">
        <w:rPr>
          <w:rFonts w:cs="v4.2.0"/>
          <w:lang w:eastAsia="zh-CN"/>
        </w:rPr>
        <w:t xml:space="preserve"> (</w:t>
      </w:r>
      <w:r w:rsidRPr="008B3B4E">
        <w:rPr>
          <w:rFonts w:cs="v4.2.0"/>
        </w:rPr>
        <w:t>Synchronized mode of dual connectivity</w:t>
      </w:r>
      <w:r w:rsidRPr="008B3B4E">
        <w:rPr>
          <w:rFonts w:cs="v4.2.0"/>
          <w:lang w:eastAsia="zh-CN"/>
        </w:rPr>
        <w:t>)</w:t>
      </w:r>
      <w:r>
        <w:tab/>
        <w:t>321</w:t>
      </w:r>
    </w:p>
    <w:p w14:paraId="101B48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Definition</w:t>
      </w:r>
      <w:r>
        <w:tab/>
        <w:t>321</w:t>
      </w:r>
    </w:p>
    <w:p w14:paraId="01C91B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Minimum requirements</w:t>
      </w:r>
      <w:r>
        <w:tab/>
        <w:t>321</w:t>
      </w:r>
    </w:p>
    <w:p w14:paraId="1B3AF11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321</w:t>
      </w:r>
    </w:p>
    <w:p w14:paraId="3F40C7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332880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321</w:t>
      </w:r>
    </w:p>
    <w:p w14:paraId="33E896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322</w:t>
      </w:r>
    </w:p>
    <w:p w14:paraId="7CD1DA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322</w:t>
      </w:r>
    </w:p>
    <w:p w14:paraId="19ACB0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10EB58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322</w:t>
      </w:r>
    </w:p>
    <w:p w14:paraId="2FABA4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323</w:t>
      </w:r>
    </w:p>
    <w:p w14:paraId="66E546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04CF10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16AC0F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323</w:t>
      </w:r>
    </w:p>
    <w:p w14:paraId="61E5E3B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323</w:t>
      </w:r>
    </w:p>
    <w:p w14:paraId="4B5DB39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323</w:t>
      </w:r>
    </w:p>
    <w:p w14:paraId="64BF15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323</w:t>
      </w:r>
    </w:p>
    <w:p w14:paraId="119FF6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324</w:t>
      </w:r>
    </w:p>
    <w:p w14:paraId="40BF43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324</w:t>
      </w:r>
    </w:p>
    <w:p w14:paraId="049A7E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324</w:t>
      </w:r>
    </w:p>
    <w:p w14:paraId="35FA78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324</w:t>
      </w:r>
    </w:p>
    <w:p w14:paraId="64DD91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325</w:t>
      </w:r>
    </w:p>
    <w:p w14:paraId="231733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325</w:t>
      </w:r>
    </w:p>
    <w:p w14:paraId="4C115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325</w:t>
      </w:r>
    </w:p>
    <w:p w14:paraId="4FB49F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325</w:t>
      </w:r>
    </w:p>
    <w:p w14:paraId="5F6794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326</w:t>
      </w:r>
    </w:p>
    <w:p w14:paraId="23BF5AF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326</w:t>
      </w:r>
    </w:p>
    <w:p w14:paraId="7F1145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327</w:t>
      </w:r>
    </w:p>
    <w:p w14:paraId="54B6E4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0770DF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327</w:t>
      </w:r>
    </w:p>
    <w:p w14:paraId="104972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6CB41E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327</w:t>
      </w:r>
    </w:p>
    <w:p w14:paraId="550471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327</w:t>
      </w:r>
    </w:p>
    <w:p w14:paraId="267195D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327</w:t>
      </w:r>
    </w:p>
    <w:p w14:paraId="6E8DAF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327</w:t>
      </w:r>
    </w:p>
    <w:p w14:paraId="4CA1C1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328</w:t>
      </w:r>
    </w:p>
    <w:p w14:paraId="7493C4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330</w:t>
      </w:r>
    </w:p>
    <w:p w14:paraId="63DA37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331</w:t>
      </w:r>
    </w:p>
    <w:p w14:paraId="459245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332</w:t>
      </w:r>
    </w:p>
    <w:p w14:paraId="178C0B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332</w:t>
      </w:r>
    </w:p>
    <w:p w14:paraId="72B0AB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332</w:t>
      </w:r>
    </w:p>
    <w:p w14:paraId="7EA0E1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3</w:t>
      </w:r>
      <w:r w:rsidRPr="008B3B4E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332</w:t>
      </w:r>
    </w:p>
    <w:p w14:paraId="7CFDC2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334</w:t>
      </w:r>
    </w:p>
    <w:p w14:paraId="2E1696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334</w:t>
      </w:r>
    </w:p>
    <w:p w14:paraId="339294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336</w:t>
      </w:r>
    </w:p>
    <w:p w14:paraId="19484C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337</w:t>
      </w:r>
    </w:p>
    <w:p w14:paraId="05B1D7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338</w:t>
      </w:r>
    </w:p>
    <w:p w14:paraId="12A3FB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338</w:t>
      </w:r>
    </w:p>
    <w:p w14:paraId="380370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5</w:t>
      </w:r>
      <w:r w:rsidRPr="008B3B4E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338</w:t>
      </w:r>
    </w:p>
    <w:p w14:paraId="76F49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</w:t>
      </w:r>
      <w:r>
        <w:rPr>
          <w:lang w:eastAsia="zh-CN"/>
        </w:rPr>
        <w:t>5</w:t>
      </w:r>
      <w:r w:rsidRPr="008B3B4E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338</w:t>
      </w:r>
    </w:p>
    <w:p w14:paraId="1F5094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340</w:t>
      </w:r>
    </w:p>
    <w:p w14:paraId="7168F9D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Radio Link Monitoring</w:t>
      </w:r>
      <w:r w:rsidRPr="008B3B4E">
        <w:rPr>
          <w:rFonts w:eastAsia="SimSun"/>
          <w:lang w:eastAsia="zh-CN"/>
        </w:rPr>
        <w:t xml:space="preserve"> for UE Category M1 </w:t>
      </w:r>
      <w:r w:rsidRPr="008B3B4E">
        <w:rPr>
          <w:rFonts w:eastAsia="SimSun"/>
        </w:rPr>
        <w:t>for Satellite Access</w:t>
      </w:r>
      <w:r>
        <w:tab/>
        <w:t>340</w:t>
      </w:r>
    </w:p>
    <w:p w14:paraId="6345EC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Introduction</w:t>
      </w:r>
      <w:r>
        <w:tab/>
        <w:t>340</w:t>
      </w:r>
    </w:p>
    <w:p w14:paraId="0C87F49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Requirements</w:t>
      </w:r>
      <w:r w:rsidRPr="008B3B4E">
        <w:rPr>
          <w:rFonts w:eastAsia="SimSun"/>
          <w:lang w:eastAsia="zh-CN"/>
        </w:rPr>
        <w:t xml:space="preserve"> for FD-FDD and CE mode A</w:t>
      </w:r>
      <w:r>
        <w:tab/>
        <w:t>340</w:t>
      </w:r>
    </w:p>
    <w:p w14:paraId="56BFD0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7.19A.2.</w:t>
      </w:r>
      <w:r w:rsidRPr="008B3B4E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no DRX is used</w:t>
      </w:r>
      <w:r>
        <w:tab/>
        <w:t>342</w:t>
      </w:r>
    </w:p>
    <w:p w14:paraId="17BFD0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7.19A.2.</w:t>
      </w:r>
      <w:r w:rsidRPr="008B3B4E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DRX is used</w:t>
      </w:r>
      <w:r>
        <w:tab/>
        <w:t>343</w:t>
      </w:r>
    </w:p>
    <w:p w14:paraId="34B51A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7.19A.2.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at transitions</w:t>
      </w:r>
      <w:r>
        <w:tab/>
        <w:t>344</w:t>
      </w:r>
    </w:p>
    <w:p w14:paraId="22C737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Requirements</w:t>
      </w:r>
      <w:r w:rsidRPr="008B3B4E">
        <w:rPr>
          <w:rFonts w:eastAsia="SimSun"/>
          <w:lang w:eastAsia="zh-CN"/>
        </w:rPr>
        <w:t xml:space="preserve"> for HD-FDD with CE mode A</w:t>
      </w:r>
      <w:r>
        <w:tab/>
        <w:t>344</w:t>
      </w:r>
    </w:p>
    <w:p w14:paraId="4FA766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</w:t>
      </w:r>
      <w:r w:rsidRPr="008B3B4E">
        <w:rPr>
          <w:rFonts w:eastAsia="SimSun"/>
          <w:lang w:eastAsia="zh-CN"/>
        </w:rPr>
        <w:t>3</w:t>
      </w:r>
      <w:r w:rsidRPr="008B3B4E">
        <w:rPr>
          <w:rFonts w:eastAsia="?? ??"/>
        </w:rPr>
        <w:t>.</w:t>
      </w:r>
      <w:r w:rsidRPr="008B3B4E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no DRX is used</w:t>
      </w:r>
      <w:r>
        <w:tab/>
        <w:t>344</w:t>
      </w:r>
    </w:p>
    <w:p w14:paraId="6421DA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</w:t>
      </w:r>
      <w:r w:rsidRPr="008B3B4E">
        <w:rPr>
          <w:rFonts w:eastAsia="SimSun"/>
          <w:lang w:eastAsia="zh-CN"/>
        </w:rPr>
        <w:t>3</w:t>
      </w:r>
      <w:r w:rsidRPr="008B3B4E">
        <w:rPr>
          <w:rFonts w:eastAsia="?? ??"/>
        </w:rPr>
        <w:t>.</w:t>
      </w:r>
      <w:r w:rsidRPr="008B3B4E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DRX is used</w:t>
      </w:r>
      <w:r>
        <w:tab/>
        <w:t>344</w:t>
      </w:r>
    </w:p>
    <w:p w14:paraId="01BD57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7.19A.3.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at transitions</w:t>
      </w:r>
      <w:r>
        <w:tab/>
        <w:t>346</w:t>
      </w:r>
    </w:p>
    <w:p w14:paraId="57C298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7.19A.4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Requirements</w:t>
      </w:r>
      <w:r w:rsidRPr="008B3B4E">
        <w:rPr>
          <w:rFonts w:eastAsia="SimSun"/>
          <w:lang w:eastAsia="zh-CN"/>
        </w:rPr>
        <w:t xml:space="preserve"> for HD-FDD with CE mode B</w:t>
      </w:r>
      <w:r>
        <w:tab/>
        <w:t>346</w:t>
      </w:r>
    </w:p>
    <w:p w14:paraId="5F50C3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7.19A.4.</w:t>
      </w:r>
      <w:r w:rsidRPr="008B3B4E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no DRX is used</w:t>
      </w:r>
      <w:r>
        <w:tab/>
        <w:t>346</w:t>
      </w:r>
    </w:p>
    <w:p w14:paraId="386547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7.19A.4.</w:t>
      </w:r>
      <w:r w:rsidRPr="008B3B4E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when DRX is used</w:t>
      </w:r>
      <w:r>
        <w:tab/>
        <w:t>346</w:t>
      </w:r>
    </w:p>
    <w:p w14:paraId="207871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7.19A.4.</w:t>
      </w:r>
      <w:r w:rsidRPr="008B3B4E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Minimum requirement at transitions</w:t>
      </w:r>
      <w:r>
        <w:tab/>
        <w:t>347</w:t>
      </w:r>
    </w:p>
    <w:p w14:paraId="47B0C34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347</w:t>
      </w:r>
    </w:p>
    <w:p w14:paraId="6340E7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4BF7DF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348</w:t>
      </w:r>
    </w:p>
    <w:p w14:paraId="7F3E7FF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 for Satellite Access</w:t>
      </w:r>
      <w:r>
        <w:tab/>
        <w:t>348</w:t>
      </w:r>
    </w:p>
    <w:p w14:paraId="1BC0DF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5155D1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348</w:t>
      </w:r>
    </w:p>
    <w:p w14:paraId="6456C18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349</w:t>
      </w:r>
    </w:p>
    <w:p w14:paraId="6F4B6E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3BD254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0F01F5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 for NB-IoT for Satellite Access</w:t>
      </w:r>
      <w:r>
        <w:tab/>
        <w:t>350</w:t>
      </w:r>
    </w:p>
    <w:p w14:paraId="592848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7970099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350</w:t>
      </w:r>
    </w:p>
    <w:p w14:paraId="5A2DC1D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350</w:t>
      </w:r>
    </w:p>
    <w:p w14:paraId="287183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350</w:t>
      </w:r>
    </w:p>
    <w:p w14:paraId="25DA72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350</w:t>
      </w:r>
    </w:p>
    <w:p w14:paraId="487954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  <w:lang w:eastAsia="zh-CN"/>
        </w:rPr>
        <w:t>Timing Advance adjustment delay</w:t>
      </w:r>
      <w:r>
        <w:tab/>
        <w:t>350</w:t>
      </w:r>
    </w:p>
    <w:p w14:paraId="71AFA7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350</w:t>
      </w:r>
    </w:p>
    <w:p w14:paraId="7AAE817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 for Satellite Access</w:t>
      </w:r>
      <w:r>
        <w:tab/>
        <w:t>351</w:t>
      </w:r>
    </w:p>
    <w:p w14:paraId="13AA34D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351</w:t>
      </w:r>
    </w:p>
    <w:p w14:paraId="03B8BD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351</w:t>
      </w:r>
    </w:p>
    <w:p w14:paraId="613932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  <w:lang w:eastAsia="zh-CN"/>
        </w:rPr>
        <w:t>7.22A.2.1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  <w:lang w:eastAsia="zh-CN"/>
        </w:rPr>
        <w:t>Timing Advance adjustment delay</w:t>
      </w:r>
      <w:r>
        <w:tab/>
        <w:t>351</w:t>
      </w:r>
    </w:p>
    <w:p w14:paraId="6A58FA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351</w:t>
      </w:r>
    </w:p>
    <w:p w14:paraId="728DCA9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351</w:t>
      </w:r>
    </w:p>
    <w:p w14:paraId="44A142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351</w:t>
      </w:r>
    </w:p>
    <w:p w14:paraId="797AF4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351</w:t>
      </w:r>
    </w:p>
    <w:p w14:paraId="7D0F07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352</w:t>
      </w:r>
    </w:p>
    <w:p w14:paraId="44A8A3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352</w:t>
      </w:r>
    </w:p>
    <w:p w14:paraId="14921D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353</w:t>
      </w:r>
    </w:p>
    <w:p w14:paraId="4492258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NB-IoT UE for Satellite Access</w:t>
      </w:r>
      <w:r>
        <w:tab/>
        <w:t>353</w:t>
      </w:r>
    </w:p>
    <w:p w14:paraId="35B74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353</w:t>
      </w:r>
    </w:p>
    <w:p w14:paraId="52D177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353</w:t>
      </w:r>
    </w:p>
    <w:p w14:paraId="48E2A2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7.23A.2.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354</w:t>
      </w:r>
    </w:p>
    <w:p w14:paraId="39920D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354</w:t>
      </w:r>
    </w:p>
    <w:p w14:paraId="331373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7.23A.2.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355</w:t>
      </w:r>
    </w:p>
    <w:p w14:paraId="0C49470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355</w:t>
      </w:r>
    </w:p>
    <w:p w14:paraId="7236C4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3A1FAD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355</w:t>
      </w:r>
    </w:p>
    <w:p w14:paraId="6C4310F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 for Satellite Access</w:t>
      </w:r>
      <w:r>
        <w:tab/>
        <w:t>356</w:t>
      </w:r>
    </w:p>
    <w:p w14:paraId="63EF36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356</w:t>
      </w:r>
    </w:p>
    <w:p w14:paraId="6AFDC0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356</w:t>
      </w:r>
    </w:p>
    <w:p w14:paraId="23BF6CE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357</w:t>
      </w:r>
    </w:p>
    <w:p w14:paraId="01C2A5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357</w:t>
      </w:r>
    </w:p>
    <w:p w14:paraId="2341CA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7.</w:t>
      </w:r>
      <w:r w:rsidRPr="008B3B4E">
        <w:rPr>
          <w:rFonts w:cs="v4.2.0"/>
          <w:lang w:eastAsia="zh-CN"/>
        </w:rPr>
        <w:t>25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Minimum requirements</w:t>
      </w:r>
      <w:r>
        <w:tab/>
        <w:t>357</w:t>
      </w:r>
    </w:p>
    <w:p w14:paraId="2E0AD2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358</w:t>
      </w:r>
    </w:p>
    <w:p w14:paraId="702C32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6A9286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124062E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358</w:t>
      </w:r>
    </w:p>
    <w:p w14:paraId="4B2015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</w:t>
      </w:r>
      <w:r w:rsidRPr="008B3B4E">
        <w:rPr>
          <w:rFonts w:cs="v3.7.0"/>
          <w:lang w:eastAsia="zh-CN"/>
        </w:rPr>
        <w:t>27</w:t>
      </w:r>
      <w:r w:rsidRPr="008B3B4E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358</w:t>
      </w:r>
    </w:p>
    <w:p w14:paraId="28E6F0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</w:t>
      </w:r>
      <w:r w:rsidRPr="008B3B4E">
        <w:rPr>
          <w:rFonts w:cs="v3.7.0"/>
          <w:lang w:eastAsia="zh-CN"/>
        </w:rPr>
        <w:t>27</w:t>
      </w:r>
      <w:r w:rsidRPr="008B3B4E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Requirements</w:t>
      </w:r>
      <w:r>
        <w:tab/>
        <w:t>358</w:t>
      </w:r>
    </w:p>
    <w:p w14:paraId="3EAFCB2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 for Satellite Access</w:t>
      </w:r>
      <w:r>
        <w:tab/>
        <w:t>358</w:t>
      </w:r>
    </w:p>
    <w:p w14:paraId="791053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025B986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358</w:t>
      </w:r>
    </w:p>
    <w:p w14:paraId="0EF1FA6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359</w:t>
      </w:r>
    </w:p>
    <w:p w14:paraId="741F7B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3.7.0"/>
        </w:rPr>
        <w:t>Introduction</w:t>
      </w:r>
      <w:r>
        <w:tab/>
        <w:t>359</w:t>
      </w:r>
    </w:p>
    <w:p w14:paraId="76CF4F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0A29DD3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 for Satellite Access</w:t>
      </w:r>
      <w:r>
        <w:tab/>
        <w:t>359</w:t>
      </w:r>
    </w:p>
    <w:p w14:paraId="03180F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4D26B5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6112E1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?? ??"/>
        </w:rPr>
        <w:t>7.28A.2.1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?? ??"/>
        </w:rPr>
        <w:t>Timing Advance adjustment delay</w:t>
      </w:r>
      <w:r>
        <w:tab/>
        <w:t>359</w:t>
      </w:r>
    </w:p>
    <w:p w14:paraId="2C6EEB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359</w:t>
      </w:r>
    </w:p>
    <w:p w14:paraId="3655B9E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359</w:t>
      </w:r>
    </w:p>
    <w:p w14:paraId="11CA88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21F2A4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7491ADF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360</w:t>
      </w:r>
    </w:p>
    <w:p w14:paraId="13CB9F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5A419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036CF77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360</w:t>
      </w:r>
    </w:p>
    <w:p w14:paraId="065EA0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774A67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360</w:t>
      </w:r>
    </w:p>
    <w:p w14:paraId="7C7D13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361</w:t>
      </w:r>
    </w:p>
    <w:p w14:paraId="6556120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361</w:t>
      </w:r>
    </w:p>
    <w:p w14:paraId="31FF28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24C973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361</w:t>
      </w:r>
    </w:p>
    <w:p w14:paraId="5F52AE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362</w:t>
      </w:r>
    </w:p>
    <w:p w14:paraId="020AB05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363</w:t>
      </w:r>
    </w:p>
    <w:p w14:paraId="6F1B0C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7BB8E5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363</w:t>
      </w:r>
    </w:p>
    <w:p w14:paraId="7F4C34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363</w:t>
      </w:r>
    </w:p>
    <w:p w14:paraId="2994A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363</w:t>
      </w:r>
    </w:p>
    <w:p w14:paraId="475E9E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364</w:t>
      </w:r>
    </w:p>
    <w:p w14:paraId="14060E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364</w:t>
      </w:r>
    </w:p>
    <w:p w14:paraId="475D8B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364</w:t>
      </w:r>
    </w:p>
    <w:p w14:paraId="6ACC46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365</w:t>
      </w:r>
    </w:p>
    <w:p w14:paraId="39C311F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365</w:t>
      </w:r>
    </w:p>
    <w:p w14:paraId="0B93E41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365</w:t>
      </w:r>
    </w:p>
    <w:p w14:paraId="43A290F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365</w:t>
      </w:r>
    </w:p>
    <w:p w14:paraId="4EA00D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365</w:t>
      </w:r>
    </w:p>
    <w:p w14:paraId="6D2743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365</w:t>
      </w:r>
    </w:p>
    <w:p w14:paraId="16586D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366</w:t>
      </w:r>
    </w:p>
    <w:p w14:paraId="5976D7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366</w:t>
      </w:r>
    </w:p>
    <w:p w14:paraId="3F46B1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366</w:t>
      </w:r>
    </w:p>
    <w:p w14:paraId="160EDF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366</w:t>
      </w:r>
    </w:p>
    <w:p w14:paraId="53A028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367</w:t>
      </w:r>
    </w:p>
    <w:p w14:paraId="425100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367</w:t>
      </w:r>
    </w:p>
    <w:p w14:paraId="389F17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368</w:t>
      </w:r>
    </w:p>
    <w:p w14:paraId="4A54F7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368</w:t>
      </w:r>
    </w:p>
    <w:p w14:paraId="38B10BF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368</w:t>
      </w:r>
    </w:p>
    <w:p w14:paraId="7B25CC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368</w:t>
      </w:r>
    </w:p>
    <w:p w14:paraId="741741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369</w:t>
      </w:r>
    </w:p>
    <w:p w14:paraId="3B2A53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369</w:t>
      </w:r>
    </w:p>
    <w:p w14:paraId="61DF82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369</w:t>
      </w:r>
    </w:p>
    <w:p w14:paraId="56B06D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370</w:t>
      </w:r>
    </w:p>
    <w:p w14:paraId="497198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Interruptions due to RRM measurements on deactivated NR SCG</w:t>
      </w:r>
      <w:r>
        <w:tab/>
        <w:t>370</w:t>
      </w:r>
    </w:p>
    <w:p w14:paraId="2601F0A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8B3B4E">
        <w:rPr>
          <w:i/>
        </w:rPr>
        <w:t xml:space="preserve"> </w:t>
      </w:r>
      <w:r>
        <w:t>sTTI and 1ms-TTI with 3 subframe HARQ processing</w:t>
      </w:r>
      <w:r>
        <w:tab/>
        <w:t>371</w:t>
      </w:r>
    </w:p>
    <w:p w14:paraId="337A5A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77FB9C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371</w:t>
      </w:r>
    </w:p>
    <w:p w14:paraId="0AB3D07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371</w:t>
      </w:r>
    </w:p>
    <w:p w14:paraId="2F51E75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371</w:t>
      </w:r>
    </w:p>
    <w:p w14:paraId="742584B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5E6262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371</w:t>
      </w:r>
    </w:p>
    <w:p w14:paraId="7F672E7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372</w:t>
      </w:r>
    </w:p>
    <w:p w14:paraId="346D71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6595FA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372</w:t>
      </w:r>
    </w:p>
    <w:p w14:paraId="45BABB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372</w:t>
      </w:r>
    </w:p>
    <w:p w14:paraId="27C5B4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372</w:t>
      </w:r>
    </w:p>
    <w:p w14:paraId="66A39F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372</w:t>
      </w:r>
    </w:p>
    <w:p w14:paraId="2E3D33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373</w:t>
      </w:r>
    </w:p>
    <w:p w14:paraId="7CDF55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373</w:t>
      </w:r>
    </w:p>
    <w:p w14:paraId="1EE97BA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373</w:t>
      </w:r>
    </w:p>
    <w:p w14:paraId="7E393B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373</w:t>
      </w:r>
    </w:p>
    <w:p w14:paraId="749E918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373</w:t>
      </w:r>
    </w:p>
    <w:p w14:paraId="0241731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374</w:t>
      </w:r>
    </w:p>
    <w:p w14:paraId="23E7D4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374</w:t>
      </w:r>
    </w:p>
    <w:p w14:paraId="0FDF5C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375</w:t>
      </w:r>
    </w:p>
    <w:p w14:paraId="06E180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375</w:t>
      </w:r>
    </w:p>
    <w:p w14:paraId="140F46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375</w:t>
      </w:r>
    </w:p>
    <w:p w14:paraId="29114D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375</w:t>
      </w:r>
    </w:p>
    <w:p w14:paraId="17D56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375</w:t>
      </w:r>
    </w:p>
    <w:p w14:paraId="70B63E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376</w:t>
      </w:r>
    </w:p>
    <w:p w14:paraId="1A7FF97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376</w:t>
      </w:r>
    </w:p>
    <w:p w14:paraId="3A91413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376</w:t>
      </w:r>
    </w:p>
    <w:p w14:paraId="717E9F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376</w:t>
      </w:r>
    </w:p>
    <w:p w14:paraId="21C5AC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377</w:t>
      </w:r>
    </w:p>
    <w:p w14:paraId="37675A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377</w:t>
      </w:r>
    </w:p>
    <w:p w14:paraId="12F675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378</w:t>
      </w:r>
    </w:p>
    <w:p w14:paraId="14179AD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378</w:t>
      </w:r>
    </w:p>
    <w:p w14:paraId="689CAA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378</w:t>
      </w:r>
    </w:p>
    <w:p w14:paraId="5D462D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379</w:t>
      </w:r>
    </w:p>
    <w:p w14:paraId="683CD2D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379</w:t>
      </w:r>
    </w:p>
    <w:p w14:paraId="0070D2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379</w:t>
      </w:r>
    </w:p>
    <w:p w14:paraId="033812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379</w:t>
      </w:r>
    </w:p>
    <w:p w14:paraId="192C51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380</w:t>
      </w:r>
    </w:p>
    <w:p w14:paraId="542EADB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380</w:t>
      </w:r>
    </w:p>
    <w:p w14:paraId="1DCBEB7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380</w:t>
      </w:r>
    </w:p>
    <w:p w14:paraId="3314EE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44FE31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381</w:t>
      </w:r>
    </w:p>
    <w:p w14:paraId="66BB43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381</w:t>
      </w:r>
    </w:p>
    <w:p w14:paraId="3920CB5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389</w:t>
      </w:r>
    </w:p>
    <w:p w14:paraId="3A26CED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390</w:t>
      </w:r>
    </w:p>
    <w:p w14:paraId="7DD99A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391</w:t>
      </w:r>
    </w:p>
    <w:p w14:paraId="200D86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393</w:t>
      </w:r>
    </w:p>
    <w:p w14:paraId="41DC74D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394</w:t>
      </w:r>
    </w:p>
    <w:p w14:paraId="417C41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394</w:t>
      </w:r>
    </w:p>
    <w:p w14:paraId="56F5A8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396</w:t>
      </w:r>
    </w:p>
    <w:p w14:paraId="294451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396</w:t>
      </w:r>
    </w:p>
    <w:p w14:paraId="3CE45E3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401</w:t>
      </w:r>
    </w:p>
    <w:p w14:paraId="1FFF4F6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405</w:t>
      </w:r>
    </w:p>
    <w:p w14:paraId="2096F49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406</w:t>
      </w:r>
    </w:p>
    <w:p w14:paraId="5A31551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407</w:t>
      </w:r>
    </w:p>
    <w:p w14:paraId="319920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407</w:t>
      </w:r>
    </w:p>
    <w:p w14:paraId="5A7AF8D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408</w:t>
      </w:r>
    </w:p>
    <w:p w14:paraId="3AA9D3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413</w:t>
      </w:r>
    </w:p>
    <w:p w14:paraId="202116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420</w:t>
      </w:r>
    </w:p>
    <w:p w14:paraId="3057CA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420</w:t>
      </w:r>
    </w:p>
    <w:p w14:paraId="3302C7F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420</w:t>
      </w:r>
    </w:p>
    <w:p w14:paraId="0CBEE7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421</w:t>
      </w:r>
    </w:p>
    <w:p w14:paraId="12D4B06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423</w:t>
      </w:r>
    </w:p>
    <w:p w14:paraId="04809E4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424</w:t>
      </w:r>
    </w:p>
    <w:p w14:paraId="55443C5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425</w:t>
      </w:r>
    </w:p>
    <w:p w14:paraId="35CAD0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432</w:t>
      </w:r>
    </w:p>
    <w:p w14:paraId="40A63B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432</w:t>
      </w:r>
    </w:p>
    <w:p w14:paraId="443AA8F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432</w:t>
      </w:r>
    </w:p>
    <w:p w14:paraId="1971BCF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437</w:t>
      </w:r>
    </w:p>
    <w:p w14:paraId="3B6C0FE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437</w:t>
      </w:r>
    </w:p>
    <w:p w14:paraId="3BAACA2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441</w:t>
      </w:r>
    </w:p>
    <w:p w14:paraId="221A7E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441</w:t>
      </w:r>
    </w:p>
    <w:p w14:paraId="6D702A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446</w:t>
      </w:r>
    </w:p>
    <w:p w14:paraId="032519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446</w:t>
      </w:r>
    </w:p>
    <w:p w14:paraId="41440FA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448</w:t>
      </w:r>
    </w:p>
    <w:p w14:paraId="6B18F22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448</w:t>
      </w:r>
    </w:p>
    <w:p w14:paraId="370F92E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448</w:t>
      </w:r>
    </w:p>
    <w:p w14:paraId="6B8340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449</w:t>
      </w:r>
    </w:p>
    <w:p w14:paraId="254B31E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449</w:t>
      </w:r>
    </w:p>
    <w:p w14:paraId="50C6F7A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449</w:t>
      </w:r>
    </w:p>
    <w:p w14:paraId="7C18E35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449</w:t>
      </w:r>
    </w:p>
    <w:p w14:paraId="61D5861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451</w:t>
      </w:r>
    </w:p>
    <w:p w14:paraId="578647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8.1.2.4.</w:t>
      </w:r>
      <w:r w:rsidRPr="008B3B4E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 xml:space="preserve">E-UTRAN </w:t>
      </w:r>
      <w:r w:rsidRPr="008B3B4E">
        <w:rPr>
          <w:lang w:val="en-US" w:eastAsia="zh-CN"/>
        </w:rPr>
        <w:t>F</w:t>
      </w:r>
      <w:r w:rsidRPr="008B3B4E">
        <w:rPr>
          <w:lang w:val="en-US"/>
        </w:rPr>
        <w:t>DD – cdma2000 1xRTT measurements</w:t>
      </w:r>
      <w:r w:rsidRPr="008B3B4E">
        <w:rPr>
          <w:lang w:val="en-US" w:eastAsia="zh-CN"/>
        </w:rPr>
        <w:t xml:space="preserve"> for SON ANR</w:t>
      </w:r>
      <w:r>
        <w:tab/>
        <w:t>451</w:t>
      </w:r>
    </w:p>
    <w:p w14:paraId="55785C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8.1.2.4.</w:t>
      </w:r>
      <w:r w:rsidRPr="008B3B4E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 xml:space="preserve">E-UTRAN </w:t>
      </w:r>
      <w:r w:rsidRPr="008B3B4E">
        <w:rPr>
          <w:lang w:val="en-US" w:eastAsia="zh-CN"/>
        </w:rPr>
        <w:t>T</w:t>
      </w:r>
      <w:r w:rsidRPr="008B3B4E">
        <w:rPr>
          <w:lang w:val="en-US"/>
        </w:rPr>
        <w:t>DD – cdma2000 1xRTT measurements</w:t>
      </w:r>
      <w:r w:rsidRPr="008B3B4E">
        <w:rPr>
          <w:lang w:val="en-US" w:eastAsia="zh-CN"/>
        </w:rPr>
        <w:t xml:space="preserve"> for SON ANR</w:t>
      </w:r>
      <w:r>
        <w:tab/>
        <w:t>451</w:t>
      </w:r>
    </w:p>
    <w:p w14:paraId="05729B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451</w:t>
      </w:r>
    </w:p>
    <w:p w14:paraId="18B4203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452</w:t>
      </w:r>
    </w:p>
    <w:p w14:paraId="5145930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452</w:t>
      </w:r>
    </w:p>
    <w:p w14:paraId="75278A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454</w:t>
      </w:r>
    </w:p>
    <w:p w14:paraId="08FB36D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454</w:t>
      </w:r>
    </w:p>
    <w:p w14:paraId="287394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458</w:t>
      </w:r>
    </w:p>
    <w:p w14:paraId="750458B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462</w:t>
      </w:r>
    </w:p>
    <w:p w14:paraId="42CB7C8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462</w:t>
      </w:r>
    </w:p>
    <w:p w14:paraId="13762F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462</w:t>
      </w:r>
    </w:p>
    <w:p w14:paraId="381B3BE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462</w:t>
      </w:r>
    </w:p>
    <w:p w14:paraId="07D4C0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lastRenderedPageBreak/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E-UTRAN FDD – NR SFTD Measurements</w:t>
      </w:r>
      <w:r>
        <w:tab/>
        <w:t>462</w:t>
      </w:r>
    </w:p>
    <w:p w14:paraId="07F2EDA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E-UTRAN TDD – NR SFTD Measurements</w:t>
      </w:r>
      <w:r>
        <w:tab/>
        <w:t>464</w:t>
      </w:r>
    </w:p>
    <w:p w14:paraId="0D92DA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 FDD - NR measurements with autonomous gaps</w:t>
      </w:r>
      <w:r>
        <w:tab/>
        <w:t>464</w:t>
      </w:r>
    </w:p>
    <w:p w14:paraId="55CAF1B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E-UTRA TDD - NR measurements with autonomous gaps</w:t>
      </w:r>
      <w:r>
        <w:tab/>
        <w:t>465</w:t>
      </w:r>
    </w:p>
    <w:p w14:paraId="65A88D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465</w:t>
      </w:r>
    </w:p>
    <w:p w14:paraId="0E3B81B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465</w:t>
      </w:r>
    </w:p>
    <w:p w14:paraId="1BECD31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467</w:t>
      </w:r>
    </w:p>
    <w:p w14:paraId="676B630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469</w:t>
      </w:r>
    </w:p>
    <w:p w14:paraId="1DC435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471</w:t>
      </w:r>
    </w:p>
    <w:p w14:paraId="0B4EF7E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6F88CA4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6DC602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6058059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472</w:t>
      </w:r>
    </w:p>
    <w:p w14:paraId="2BDC0E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472</w:t>
      </w:r>
    </w:p>
    <w:p w14:paraId="3430EC9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473</w:t>
      </w:r>
    </w:p>
    <w:p w14:paraId="53F080E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474</w:t>
      </w:r>
    </w:p>
    <w:p w14:paraId="4C8E961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476</w:t>
      </w:r>
    </w:p>
    <w:p w14:paraId="15206DE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478</w:t>
      </w:r>
    </w:p>
    <w:p w14:paraId="182451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480</w:t>
      </w:r>
    </w:p>
    <w:p w14:paraId="444A9ED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481</w:t>
      </w:r>
    </w:p>
    <w:p w14:paraId="7DBC44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483</w:t>
      </w:r>
    </w:p>
    <w:p w14:paraId="3AA708E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485</w:t>
      </w:r>
    </w:p>
    <w:p w14:paraId="350DE0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487</w:t>
      </w:r>
    </w:p>
    <w:p w14:paraId="706F88B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487</w:t>
      </w:r>
    </w:p>
    <w:p w14:paraId="01DC6A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488</w:t>
      </w:r>
    </w:p>
    <w:p w14:paraId="7FE0873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489</w:t>
      </w:r>
    </w:p>
    <w:p w14:paraId="63B06CA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490</w:t>
      </w:r>
    </w:p>
    <w:p w14:paraId="02441B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490</w:t>
      </w:r>
    </w:p>
    <w:p w14:paraId="09E5B43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491</w:t>
      </w:r>
    </w:p>
    <w:p w14:paraId="4C3FF7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493</w:t>
      </w:r>
    </w:p>
    <w:p w14:paraId="4D107A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496</w:t>
      </w:r>
    </w:p>
    <w:p w14:paraId="0C27123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500</w:t>
      </w:r>
    </w:p>
    <w:p w14:paraId="51F201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503</w:t>
      </w:r>
    </w:p>
    <w:p w14:paraId="4C299B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503</w:t>
      </w:r>
    </w:p>
    <w:p w14:paraId="7351A2F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504</w:t>
      </w:r>
    </w:p>
    <w:p w14:paraId="1DE562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504</w:t>
      </w:r>
    </w:p>
    <w:p w14:paraId="03FBE0E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505</w:t>
      </w:r>
    </w:p>
    <w:p w14:paraId="70EFEA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505</w:t>
      </w:r>
    </w:p>
    <w:p w14:paraId="3F067EB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505</w:t>
      </w:r>
    </w:p>
    <w:p w14:paraId="773700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505</w:t>
      </w:r>
    </w:p>
    <w:p w14:paraId="142785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505</w:t>
      </w:r>
    </w:p>
    <w:p w14:paraId="4B2C159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510</w:t>
      </w:r>
    </w:p>
    <w:p w14:paraId="754515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764FF8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510</w:t>
      </w:r>
    </w:p>
    <w:p w14:paraId="74F68C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510</w:t>
      </w:r>
    </w:p>
    <w:p w14:paraId="318C14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510</w:t>
      </w:r>
    </w:p>
    <w:p w14:paraId="660650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511</w:t>
      </w:r>
    </w:p>
    <w:p w14:paraId="1B4AB3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511</w:t>
      </w:r>
    </w:p>
    <w:p w14:paraId="1BDD20F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0D4661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514</w:t>
      </w:r>
    </w:p>
    <w:p w14:paraId="6004EC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514</w:t>
      </w:r>
    </w:p>
    <w:p w14:paraId="3804562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514</w:t>
      </w:r>
    </w:p>
    <w:p w14:paraId="196A62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214609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515</w:t>
      </w:r>
    </w:p>
    <w:p w14:paraId="16DFD9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516</w:t>
      </w:r>
    </w:p>
    <w:p w14:paraId="24B3F0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516</w:t>
      </w:r>
    </w:p>
    <w:p w14:paraId="26242C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517</w:t>
      </w:r>
    </w:p>
    <w:p w14:paraId="54D2EC4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518</w:t>
      </w:r>
    </w:p>
    <w:p w14:paraId="3ABF03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4D02EA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519</w:t>
      </w:r>
    </w:p>
    <w:p w14:paraId="03E669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519</w:t>
      </w:r>
    </w:p>
    <w:p w14:paraId="396CFA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519</w:t>
      </w:r>
    </w:p>
    <w:p w14:paraId="24C67F0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6E03A12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524</w:t>
      </w:r>
    </w:p>
    <w:p w14:paraId="1C4A5A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528</w:t>
      </w:r>
    </w:p>
    <w:p w14:paraId="6B71E6F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528</w:t>
      </w:r>
    </w:p>
    <w:p w14:paraId="0BB710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529</w:t>
      </w:r>
    </w:p>
    <w:p w14:paraId="08FA957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530</w:t>
      </w:r>
    </w:p>
    <w:p w14:paraId="104521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530</w:t>
      </w:r>
    </w:p>
    <w:p w14:paraId="472F27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530</w:t>
      </w:r>
    </w:p>
    <w:p w14:paraId="76FC7B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530</w:t>
      </w:r>
    </w:p>
    <w:p w14:paraId="4F2329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530</w:t>
      </w:r>
    </w:p>
    <w:p w14:paraId="12EF430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533</w:t>
      </w:r>
    </w:p>
    <w:p w14:paraId="7FEBD0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535</w:t>
      </w:r>
    </w:p>
    <w:p w14:paraId="14A94C6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536</w:t>
      </w:r>
    </w:p>
    <w:p w14:paraId="3DE5104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8.6.2.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538</w:t>
      </w:r>
    </w:p>
    <w:p w14:paraId="17ADDC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541</w:t>
      </w:r>
    </w:p>
    <w:p w14:paraId="03EDB4F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541</w:t>
      </w:r>
    </w:p>
    <w:p w14:paraId="51431A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541</w:t>
      </w:r>
    </w:p>
    <w:p w14:paraId="1653ED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541</w:t>
      </w:r>
    </w:p>
    <w:p w14:paraId="2CC6AF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542</w:t>
      </w:r>
    </w:p>
    <w:p w14:paraId="5D43E45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544</w:t>
      </w:r>
    </w:p>
    <w:p w14:paraId="109C13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546</w:t>
      </w:r>
    </w:p>
    <w:p w14:paraId="4EABE2E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8.6.3.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547</w:t>
      </w:r>
    </w:p>
    <w:p w14:paraId="332BEEC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8.6.3.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549</w:t>
      </w:r>
    </w:p>
    <w:p w14:paraId="37748A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552</w:t>
      </w:r>
    </w:p>
    <w:p w14:paraId="0CEF90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552</w:t>
      </w:r>
    </w:p>
    <w:p w14:paraId="5D743B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552</w:t>
      </w:r>
    </w:p>
    <w:p w14:paraId="4F1690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552</w:t>
      </w:r>
    </w:p>
    <w:p w14:paraId="2FB2EC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553</w:t>
      </w:r>
    </w:p>
    <w:p w14:paraId="7E1854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553</w:t>
      </w:r>
    </w:p>
    <w:p w14:paraId="0664D4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553</w:t>
      </w:r>
    </w:p>
    <w:p w14:paraId="653BBD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553</w:t>
      </w:r>
    </w:p>
    <w:p w14:paraId="3FD752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553</w:t>
      </w:r>
    </w:p>
    <w:p w14:paraId="427B6E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553</w:t>
      </w:r>
    </w:p>
    <w:p w14:paraId="145BD9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554</w:t>
      </w:r>
    </w:p>
    <w:p w14:paraId="22B529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556</w:t>
      </w:r>
    </w:p>
    <w:p w14:paraId="1AFD27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556</w:t>
      </w:r>
    </w:p>
    <w:p w14:paraId="7CDBF8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556</w:t>
      </w:r>
    </w:p>
    <w:p w14:paraId="1DE568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556</w:t>
      </w:r>
    </w:p>
    <w:p w14:paraId="04E8E8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556</w:t>
      </w:r>
    </w:p>
    <w:p w14:paraId="762D4D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556</w:t>
      </w:r>
    </w:p>
    <w:p w14:paraId="430F55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558</w:t>
      </w:r>
    </w:p>
    <w:p w14:paraId="3E5A30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559</w:t>
      </w:r>
    </w:p>
    <w:p w14:paraId="24FE832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559</w:t>
      </w:r>
    </w:p>
    <w:p w14:paraId="52F961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559</w:t>
      </w:r>
    </w:p>
    <w:p w14:paraId="442EB2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560</w:t>
      </w:r>
    </w:p>
    <w:p w14:paraId="4E78B2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560</w:t>
      </w:r>
    </w:p>
    <w:p w14:paraId="076A07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560</w:t>
      </w:r>
    </w:p>
    <w:p w14:paraId="09A731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560</w:t>
      </w:r>
    </w:p>
    <w:p w14:paraId="6E1D00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561</w:t>
      </w:r>
    </w:p>
    <w:p w14:paraId="69A4ED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561</w:t>
      </w:r>
    </w:p>
    <w:p w14:paraId="772899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561</w:t>
      </w:r>
    </w:p>
    <w:p w14:paraId="6BA0E6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562</w:t>
      </w:r>
    </w:p>
    <w:p w14:paraId="16A64A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562</w:t>
      </w:r>
    </w:p>
    <w:p w14:paraId="048033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562</w:t>
      </w:r>
    </w:p>
    <w:p w14:paraId="45577F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562</w:t>
      </w:r>
    </w:p>
    <w:p w14:paraId="48C03E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563</w:t>
      </w:r>
    </w:p>
    <w:p w14:paraId="122AC6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563</w:t>
      </w:r>
    </w:p>
    <w:p w14:paraId="0E17EFE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563</w:t>
      </w:r>
    </w:p>
    <w:p w14:paraId="475B01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563</w:t>
      </w:r>
    </w:p>
    <w:p w14:paraId="0962E3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563</w:t>
      </w:r>
    </w:p>
    <w:p w14:paraId="31D101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564</w:t>
      </w:r>
    </w:p>
    <w:p w14:paraId="3A366C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564</w:t>
      </w:r>
    </w:p>
    <w:p w14:paraId="54DDD3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564</w:t>
      </w:r>
    </w:p>
    <w:p w14:paraId="5CF656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564</w:t>
      </w:r>
    </w:p>
    <w:p w14:paraId="71669E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564</w:t>
      </w:r>
    </w:p>
    <w:p w14:paraId="08EAEF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564</w:t>
      </w:r>
    </w:p>
    <w:p w14:paraId="37E50F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565</w:t>
      </w:r>
    </w:p>
    <w:p w14:paraId="6985BAB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565</w:t>
      </w:r>
    </w:p>
    <w:p w14:paraId="4A5839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565</w:t>
      </w:r>
    </w:p>
    <w:p w14:paraId="359BE5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566</w:t>
      </w:r>
    </w:p>
    <w:p w14:paraId="38CF33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566</w:t>
      </w:r>
    </w:p>
    <w:p w14:paraId="7FEEB6E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566</w:t>
      </w:r>
    </w:p>
    <w:p w14:paraId="03ECB2A3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566</w:t>
      </w:r>
    </w:p>
    <w:p w14:paraId="2A8DD987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568</w:t>
      </w:r>
    </w:p>
    <w:p w14:paraId="1EDEE05E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569</w:t>
      </w:r>
    </w:p>
    <w:p w14:paraId="67524532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571</w:t>
      </w:r>
    </w:p>
    <w:p w14:paraId="5A3581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572</w:t>
      </w:r>
    </w:p>
    <w:p w14:paraId="51AA934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572</w:t>
      </w:r>
    </w:p>
    <w:p w14:paraId="17E0565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8.11.2.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576</w:t>
      </w:r>
    </w:p>
    <w:p w14:paraId="145D42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576</w:t>
      </w:r>
    </w:p>
    <w:p w14:paraId="58BE2B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576</w:t>
      </w:r>
    </w:p>
    <w:p w14:paraId="129F51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576</w:t>
      </w:r>
    </w:p>
    <w:p w14:paraId="050E8B3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576</w:t>
      </w:r>
    </w:p>
    <w:p w14:paraId="1A0047A7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578</w:t>
      </w:r>
    </w:p>
    <w:p w14:paraId="17C996C1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578</w:t>
      </w:r>
    </w:p>
    <w:p w14:paraId="2BA92FB9" w14:textId="77777777" w:rsidR="00B477A8" w:rsidRDefault="00B477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579</w:t>
      </w:r>
    </w:p>
    <w:p w14:paraId="14989C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580</w:t>
      </w:r>
    </w:p>
    <w:p w14:paraId="3DAE5CF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8.11.3.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580</w:t>
      </w:r>
    </w:p>
    <w:p w14:paraId="6531989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8.11.3.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584</w:t>
      </w:r>
    </w:p>
    <w:p w14:paraId="3AB8CF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584</w:t>
      </w:r>
    </w:p>
    <w:p w14:paraId="5EF47D2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584</w:t>
      </w:r>
    </w:p>
    <w:p w14:paraId="647241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584</w:t>
      </w:r>
    </w:p>
    <w:p w14:paraId="0E42AB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585</w:t>
      </w:r>
    </w:p>
    <w:p w14:paraId="2EAE03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585</w:t>
      </w:r>
    </w:p>
    <w:p w14:paraId="64C7BA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585</w:t>
      </w:r>
    </w:p>
    <w:p w14:paraId="5D48E64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585</w:t>
      </w:r>
    </w:p>
    <w:p w14:paraId="50B63D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585</w:t>
      </w:r>
    </w:p>
    <w:p w14:paraId="7A739A8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585</w:t>
      </w:r>
    </w:p>
    <w:p w14:paraId="3FFBDB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585</w:t>
      </w:r>
    </w:p>
    <w:p w14:paraId="3C1509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585</w:t>
      </w:r>
    </w:p>
    <w:p w14:paraId="0E0DA8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585</w:t>
      </w:r>
    </w:p>
    <w:p w14:paraId="3CF547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586</w:t>
      </w:r>
    </w:p>
    <w:p w14:paraId="28D063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586</w:t>
      </w:r>
    </w:p>
    <w:p w14:paraId="5D75EDC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588</w:t>
      </w:r>
    </w:p>
    <w:p w14:paraId="102FBA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591</w:t>
      </w:r>
    </w:p>
    <w:p w14:paraId="1209A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591</w:t>
      </w:r>
    </w:p>
    <w:p w14:paraId="185C74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591</w:t>
      </w:r>
    </w:p>
    <w:p w14:paraId="2DEB37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591</w:t>
      </w:r>
    </w:p>
    <w:p w14:paraId="33CAF0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591</w:t>
      </w:r>
    </w:p>
    <w:p w14:paraId="0B8A88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591</w:t>
      </w:r>
    </w:p>
    <w:p w14:paraId="5C9212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593</w:t>
      </w:r>
    </w:p>
    <w:p w14:paraId="6ACFE5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595</w:t>
      </w:r>
    </w:p>
    <w:p w14:paraId="449E46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595</w:t>
      </w:r>
    </w:p>
    <w:p w14:paraId="06F4F5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595</w:t>
      </w:r>
    </w:p>
    <w:p w14:paraId="7E7AC1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596</w:t>
      </w:r>
    </w:p>
    <w:p w14:paraId="46633C0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596</w:t>
      </w:r>
    </w:p>
    <w:p w14:paraId="680343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601</w:t>
      </w:r>
    </w:p>
    <w:p w14:paraId="6050701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603</w:t>
      </w:r>
    </w:p>
    <w:p w14:paraId="08EA3D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607</w:t>
      </w:r>
    </w:p>
    <w:p w14:paraId="1D45B1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607</w:t>
      </w:r>
    </w:p>
    <w:p w14:paraId="15AF254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607</w:t>
      </w:r>
    </w:p>
    <w:p w14:paraId="7B369E0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610</w:t>
      </w:r>
    </w:p>
    <w:p w14:paraId="7959BF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612</w:t>
      </w:r>
    </w:p>
    <w:p w14:paraId="031ED6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613</w:t>
      </w:r>
    </w:p>
    <w:p w14:paraId="510BBF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613</w:t>
      </w:r>
    </w:p>
    <w:p w14:paraId="4ABA0B8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615</w:t>
      </w:r>
    </w:p>
    <w:p w14:paraId="5E597E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617</w:t>
      </w:r>
    </w:p>
    <w:p w14:paraId="2A45BF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618</w:t>
      </w:r>
    </w:p>
    <w:p w14:paraId="50D122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02211E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618</w:t>
      </w:r>
    </w:p>
    <w:p w14:paraId="4B95921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4411ABA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74F34B2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34982D4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4D0DE98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620</w:t>
      </w:r>
    </w:p>
    <w:p w14:paraId="29C435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621</w:t>
      </w:r>
    </w:p>
    <w:p w14:paraId="6755E88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622</w:t>
      </w:r>
    </w:p>
    <w:p w14:paraId="65C5EF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622</w:t>
      </w:r>
    </w:p>
    <w:p w14:paraId="758FB7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623</w:t>
      </w:r>
    </w:p>
    <w:p w14:paraId="25907D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627</w:t>
      </w:r>
    </w:p>
    <w:p w14:paraId="3327C5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629</w:t>
      </w:r>
    </w:p>
    <w:p w14:paraId="17C2BF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633</w:t>
      </w:r>
    </w:p>
    <w:p w14:paraId="252879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633</w:t>
      </w:r>
    </w:p>
    <w:p w14:paraId="1CBC39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634</w:t>
      </w:r>
    </w:p>
    <w:p w14:paraId="7C0965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634</w:t>
      </w:r>
    </w:p>
    <w:p w14:paraId="0F8A508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635</w:t>
      </w:r>
    </w:p>
    <w:p w14:paraId="484037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639</w:t>
      </w:r>
    </w:p>
    <w:p w14:paraId="62A823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642</w:t>
      </w:r>
    </w:p>
    <w:p w14:paraId="675A98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647</w:t>
      </w:r>
    </w:p>
    <w:p w14:paraId="19A377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648</w:t>
      </w:r>
    </w:p>
    <w:p w14:paraId="2F1D5A3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648</w:t>
      </w:r>
    </w:p>
    <w:p w14:paraId="1419EE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649</w:t>
      </w:r>
    </w:p>
    <w:p w14:paraId="41E569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649</w:t>
      </w:r>
    </w:p>
    <w:p w14:paraId="19032A9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649</w:t>
      </w:r>
    </w:p>
    <w:p w14:paraId="2984DB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652</w:t>
      </w:r>
    </w:p>
    <w:p w14:paraId="68E9CED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654</w:t>
      </w:r>
    </w:p>
    <w:p w14:paraId="6CB08F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655</w:t>
      </w:r>
    </w:p>
    <w:p w14:paraId="4C6DD9F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2D4FC18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655</w:t>
      </w:r>
    </w:p>
    <w:p w14:paraId="67C142D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7C2E45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1632710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282617B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5867C3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657</w:t>
      </w:r>
    </w:p>
    <w:p w14:paraId="1FC2376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657</w:t>
      </w:r>
    </w:p>
    <w:p w14:paraId="78D3FA0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662</w:t>
      </w:r>
    </w:p>
    <w:p w14:paraId="772AC9C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664</w:t>
      </w:r>
    </w:p>
    <w:p w14:paraId="3F8CF5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668</w:t>
      </w:r>
    </w:p>
    <w:p w14:paraId="1DA487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669</w:t>
      </w:r>
    </w:p>
    <w:p w14:paraId="4BFE29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669</w:t>
      </w:r>
    </w:p>
    <w:p w14:paraId="709157E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671</w:t>
      </w:r>
    </w:p>
    <w:p w14:paraId="12E6A1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673</w:t>
      </w:r>
    </w:p>
    <w:p w14:paraId="34C2D8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674</w:t>
      </w:r>
    </w:p>
    <w:p w14:paraId="31F0D3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 for Satellite Access</w:t>
      </w:r>
      <w:r>
        <w:tab/>
        <w:t>674</w:t>
      </w:r>
    </w:p>
    <w:p w14:paraId="7EE8BA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674</w:t>
      </w:r>
    </w:p>
    <w:p w14:paraId="4154F5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675</w:t>
      </w:r>
    </w:p>
    <w:p w14:paraId="735C9F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675</w:t>
      </w:r>
    </w:p>
    <w:p w14:paraId="436962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676</w:t>
      </w:r>
    </w:p>
    <w:p w14:paraId="3D00AC4A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676</w:t>
      </w:r>
    </w:p>
    <w:p w14:paraId="5DDE6DD8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678</w:t>
      </w:r>
    </w:p>
    <w:p w14:paraId="3928E4F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679</w:t>
      </w:r>
    </w:p>
    <w:p w14:paraId="70E3B37C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679</w:t>
      </w:r>
    </w:p>
    <w:p w14:paraId="6A699641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680</w:t>
      </w:r>
    </w:p>
    <w:p w14:paraId="6FB61F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682</w:t>
      </w:r>
    </w:p>
    <w:p w14:paraId="38DD43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682</w:t>
      </w:r>
    </w:p>
    <w:p w14:paraId="1B7CA2AC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682</w:t>
      </w:r>
    </w:p>
    <w:p w14:paraId="17796160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684</w:t>
      </w:r>
    </w:p>
    <w:p w14:paraId="26995E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686</w:t>
      </w:r>
    </w:p>
    <w:p w14:paraId="64DA2173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686</w:t>
      </w:r>
    </w:p>
    <w:p w14:paraId="1F4223B4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686</w:t>
      </w:r>
    </w:p>
    <w:p w14:paraId="47606B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688</w:t>
      </w:r>
    </w:p>
    <w:p w14:paraId="590C20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688</w:t>
      </w:r>
    </w:p>
    <w:p w14:paraId="413476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688</w:t>
      </w:r>
    </w:p>
    <w:p w14:paraId="14C2E3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689</w:t>
      </w:r>
    </w:p>
    <w:p w14:paraId="13AACFF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689</w:t>
      </w:r>
    </w:p>
    <w:p w14:paraId="1AF85CE5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689</w:t>
      </w:r>
    </w:p>
    <w:p w14:paraId="451078D6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691</w:t>
      </w:r>
    </w:p>
    <w:p w14:paraId="23F873B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693</w:t>
      </w:r>
    </w:p>
    <w:p w14:paraId="0D7B5839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693</w:t>
      </w:r>
    </w:p>
    <w:p w14:paraId="4FF42D0A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694</w:t>
      </w:r>
    </w:p>
    <w:p w14:paraId="6570C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696</w:t>
      </w:r>
    </w:p>
    <w:p w14:paraId="3316541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696</w:t>
      </w:r>
    </w:p>
    <w:p w14:paraId="7AA5C9C7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696</w:t>
      </w:r>
    </w:p>
    <w:p w14:paraId="453AD10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698</w:t>
      </w:r>
    </w:p>
    <w:p w14:paraId="7C72C0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700</w:t>
      </w:r>
    </w:p>
    <w:p w14:paraId="593CCFDC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700</w:t>
      </w:r>
    </w:p>
    <w:p w14:paraId="0CFF2189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700</w:t>
      </w:r>
    </w:p>
    <w:p w14:paraId="32B64C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702</w:t>
      </w:r>
    </w:p>
    <w:p w14:paraId="16AF16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702</w:t>
      </w:r>
    </w:p>
    <w:p w14:paraId="5611F94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702</w:t>
      </w:r>
    </w:p>
    <w:p w14:paraId="0A94B4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05E0ED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703</w:t>
      </w:r>
    </w:p>
    <w:p w14:paraId="21082A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703</w:t>
      </w:r>
    </w:p>
    <w:p w14:paraId="515720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703</w:t>
      </w:r>
    </w:p>
    <w:p w14:paraId="1694FD6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703</w:t>
      </w:r>
    </w:p>
    <w:p w14:paraId="6CCB26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703</w:t>
      </w:r>
    </w:p>
    <w:p w14:paraId="488EDA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703</w:t>
      </w:r>
    </w:p>
    <w:p w14:paraId="2B54C6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703</w:t>
      </w:r>
    </w:p>
    <w:p w14:paraId="6E4DAB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704</w:t>
      </w:r>
    </w:p>
    <w:p w14:paraId="34BC0E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704</w:t>
      </w:r>
    </w:p>
    <w:p w14:paraId="2D7304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704</w:t>
      </w:r>
    </w:p>
    <w:p w14:paraId="307F7F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704</w:t>
      </w:r>
    </w:p>
    <w:p w14:paraId="2643BC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705</w:t>
      </w:r>
    </w:p>
    <w:p w14:paraId="0F908F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705</w:t>
      </w:r>
    </w:p>
    <w:p w14:paraId="37DAA4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706</w:t>
      </w:r>
    </w:p>
    <w:p w14:paraId="59E7CDA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NB-IoT for Satellite Access</w:t>
      </w:r>
      <w:r>
        <w:tab/>
        <w:t>706</w:t>
      </w:r>
    </w:p>
    <w:p w14:paraId="2CC85E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706</w:t>
      </w:r>
    </w:p>
    <w:p w14:paraId="1DDE13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707</w:t>
      </w:r>
    </w:p>
    <w:p w14:paraId="6B9120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707</w:t>
      </w:r>
    </w:p>
    <w:p w14:paraId="398E03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707</w:t>
      </w:r>
    </w:p>
    <w:p w14:paraId="183761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707</w:t>
      </w:r>
    </w:p>
    <w:p w14:paraId="1FB181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707</w:t>
      </w:r>
    </w:p>
    <w:p w14:paraId="77C2B4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8.14A.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707</w:t>
      </w:r>
    </w:p>
    <w:p w14:paraId="038B67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707</w:t>
      </w:r>
    </w:p>
    <w:p w14:paraId="15FE4F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708</w:t>
      </w:r>
    </w:p>
    <w:p w14:paraId="5830FE5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708</w:t>
      </w:r>
    </w:p>
    <w:p w14:paraId="6A9A2C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708</w:t>
      </w:r>
    </w:p>
    <w:p w14:paraId="37B9062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708</w:t>
      </w:r>
    </w:p>
    <w:p w14:paraId="502D48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708</w:t>
      </w:r>
    </w:p>
    <w:p w14:paraId="743D842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709</w:t>
      </w:r>
    </w:p>
    <w:p w14:paraId="7703B5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709</w:t>
      </w:r>
    </w:p>
    <w:p w14:paraId="6460115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710</w:t>
      </w:r>
    </w:p>
    <w:p w14:paraId="54851B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710</w:t>
      </w:r>
    </w:p>
    <w:p w14:paraId="117A1DF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711</w:t>
      </w:r>
    </w:p>
    <w:p w14:paraId="14DD09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711</w:t>
      </w:r>
    </w:p>
    <w:p w14:paraId="7ED226C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711</w:t>
      </w:r>
    </w:p>
    <w:p w14:paraId="5F26992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714</w:t>
      </w:r>
    </w:p>
    <w:p w14:paraId="66CE468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716</w:t>
      </w:r>
    </w:p>
    <w:p w14:paraId="1275AA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717</w:t>
      </w:r>
    </w:p>
    <w:p w14:paraId="470E4C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717</w:t>
      </w:r>
    </w:p>
    <w:p w14:paraId="0A8A4D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719</w:t>
      </w:r>
    </w:p>
    <w:p w14:paraId="76C909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721</w:t>
      </w:r>
    </w:p>
    <w:p w14:paraId="196F98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Requirements for UE category M2 with CE mode B</w:t>
      </w:r>
      <w:r>
        <w:tab/>
        <w:t>722</w:t>
      </w:r>
    </w:p>
    <w:p w14:paraId="693716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722</w:t>
      </w:r>
    </w:p>
    <w:p w14:paraId="0167910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722</w:t>
      </w:r>
    </w:p>
    <w:p w14:paraId="7D33B9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725</w:t>
      </w:r>
    </w:p>
    <w:p w14:paraId="446F65C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727</w:t>
      </w:r>
    </w:p>
    <w:p w14:paraId="00A146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728</w:t>
      </w:r>
    </w:p>
    <w:p w14:paraId="460D60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728</w:t>
      </w:r>
    </w:p>
    <w:p w14:paraId="0A482E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730</w:t>
      </w:r>
    </w:p>
    <w:p w14:paraId="0E2DFF5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732</w:t>
      </w:r>
    </w:p>
    <w:p w14:paraId="15A9374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733</w:t>
      </w:r>
    </w:p>
    <w:p w14:paraId="17B93D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733</w:t>
      </w:r>
    </w:p>
    <w:p w14:paraId="38840F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733</w:t>
      </w:r>
    </w:p>
    <w:p w14:paraId="3D64C5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Intrafrequency Measurements</w:t>
      </w:r>
      <w:r>
        <w:tab/>
        <w:t>734</w:t>
      </w:r>
    </w:p>
    <w:p w14:paraId="5DF9B2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734</w:t>
      </w:r>
    </w:p>
    <w:p w14:paraId="4F4AE4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072A66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734</w:t>
      </w:r>
    </w:p>
    <w:p w14:paraId="009C67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8B3B4E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8B3B4E">
        <w:rPr>
          <w:rFonts w:eastAsia="SimSun"/>
          <w:lang w:val="en-US" w:eastAsia="zh-CN"/>
        </w:rPr>
        <w:t xml:space="preserve"> with CCA on target frequency</w:t>
      </w:r>
      <w:r>
        <w:tab/>
        <w:t>735</w:t>
      </w:r>
    </w:p>
    <w:p w14:paraId="0B29B1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736</w:t>
      </w:r>
    </w:p>
    <w:p w14:paraId="599767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736</w:t>
      </w:r>
    </w:p>
    <w:p w14:paraId="207731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736</w:t>
      </w:r>
    </w:p>
    <w:p w14:paraId="17B6D3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736</w:t>
      </w:r>
    </w:p>
    <w:p w14:paraId="5BDFF7E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8.17.3</w:t>
      </w:r>
      <w:r w:rsidRPr="008B3B4E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736</w:t>
      </w:r>
    </w:p>
    <w:p w14:paraId="3A3583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738</w:t>
      </w:r>
    </w:p>
    <w:p w14:paraId="32029C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740</w:t>
      </w:r>
    </w:p>
    <w:p w14:paraId="294022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740</w:t>
      </w:r>
    </w:p>
    <w:p w14:paraId="1C88FF1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742</w:t>
      </w:r>
    </w:p>
    <w:p w14:paraId="4EB009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744</w:t>
      </w:r>
    </w:p>
    <w:p w14:paraId="52561C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744</w:t>
      </w:r>
    </w:p>
    <w:p w14:paraId="4C8DF3E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cell identification</w:t>
      </w:r>
      <w:r>
        <w:tab/>
        <w:t>744</w:t>
      </w:r>
    </w:p>
    <w:p w14:paraId="7CD342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</w:t>
      </w:r>
      <w:r>
        <w:tab/>
        <w:t>746</w:t>
      </w:r>
    </w:p>
    <w:p w14:paraId="4F9EC7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 reporting</w:t>
      </w:r>
      <w:r>
        <w:tab/>
        <w:t>746</w:t>
      </w:r>
    </w:p>
    <w:p w14:paraId="195111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747</w:t>
      </w:r>
    </w:p>
    <w:p w14:paraId="561609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747</w:t>
      </w:r>
    </w:p>
    <w:p w14:paraId="2665B6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747</w:t>
      </w:r>
    </w:p>
    <w:p w14:paraId="270F708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cell identification</w:t>
      </w:r>
      <w:r>
        <w:tab/>
        <w:t>748</w:t>
      </w:r>
    </w:p>
    <w:p w14:paraId="165BD81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</w:t>
      </w:r>
      <w:r>
        <w:tab/>
        <w:t>749</w:t>
      </w:r>
    </w:p>
    <w:p w14:paraId="5C7E7C7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</w:rPr>
        <w:t>NR I</w:t>
      </w:r>
      <w:r>
        <w:t>nter-RAT measurement reporting</w:t>
      </w:r>
      <w:r>
        <w:tab/>
        <w:t>750</w:t>
      </w:r>
    </w:p>
    <w:p w14:paraId="7B78E5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  <w:lang w:val="en-US"/>
        </w:rPr>
        <w:t>NR inter-RAT RSSI measurements</w:t>
      </w:r>
      <w:r>
        <w:tab/>
        <w:t>750</w:t>
      </w:r>
    </w:p>
    <w:p w14:paraId="6815A34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Calibri"/>
          <w:lang w:val="en-US"/>
        </w:rPr>
        <w:t>NR inter-RAT channel occupancy measurements</w:t>
      </w:r>
      <w:r>
        <w:tab/>
        <w:t>751</w:t>
      </w:r>
    </w:p>
    <w:p w14:paraId="212583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751</w:t>
      </w:r>
    </w:p>
    <w:p w14:paraId="372651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752</w:t>
      </w:r>
    </w:p>
    <w:p w14:paraId="541FFA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14:paraId="69CF8C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752</w:t>
      </w:r>
    </w:p>
    <w:p w14:paraId="5A5EB5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752</w:t>
      </w:r>
    </w:p>
    <w:p w14:paraId="7E62A8B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752</w:t>
      </w:r>
    </w:p>
    <w:p w14:paraId="29EFE62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752</w:t>
      </w:r>
    </w:p>
    <w:p w14:paraId="735C2B8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753</w:t>
      </w:r>
    </w:p>
    <w:p w14:paraId="31FE7B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753</w:t>
      </w:r>
    </w:p>
    <w:p w14:paraId="0AD8F7E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753</w:t>
      </w:r>
    </w:p>
    <w:p w14:paraId="40AAFF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754</w:t>
      </w:r>
    </w:p>
    <w:p w14:paraId="7B1606B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755</w:t>
      </w:r>
    </w:p>
    <w:p w14:paraId="170D4A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755</w:t>
      </w:r>
    </w:p>
    <w:p w14:paraId="73E02E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755</w:t>
      </w:r>
    </w:p>
    <w:p w14:paraId="7A64855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756</w:t>
      </w:r>
    </w:p>
    <w:p w14:paraId="7D5B63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756</w:t>
      </w:r>
    </w:p>
    <w:p w14:paraId="361233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756</w:t>
      </w:r>
    </w:p>
    <w:p w14:paraId="734334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756</w:t>
      </w:r>
    </w:p>
    <w:p w14:paraId="744A671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756</w:t>
      </w:r>
    </w:p>
    <w:p w14:paraId="656194B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756</w:t>
      </w:r>
    </w:p>
    <w:p w14:paraId="6B93866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757</w:t>
      </w:r>
    </w:p>
    <w:p w14:paraId="1597E7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758</w:t>
      </w:r>
    </w:p>
    <w:p w14:paraId="7F912C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758</w:t>
      </w:r>
    </w:p>
    <w:p w14:paraId="7F5F0E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758</w:t>
      </w:r>
    </w:p>
    <w:p w14:paraId="7CC4B8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758</w:t>
      </w:r>
    </w:p>
    <w:p w14:paraId="21EBE83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758</w:t>
      </w:r>
    </w:p>
    <w:p w14:paraId="72380C7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758</w:t>
      </w:r>
    </w:p>
    <w:p w14:paraId="6B445C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759</w:t>
      </w:r>
    </w:p>
    <w:p w14:paraId="38A7DC7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759</w:t>
      </w:r>
    </w:p>
    <w:p w14:paraId="1AC2890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759</w:t>
      </w:r>
    </w:p>
    <w:p w14:paraId="3410387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760</w:t>
      </w:r>
    </w:p>
    <w:p w14:paraId="6D534C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760</w:t>
      </w:r>
    </w:p>
    <w:p w14:paraId="2FB456F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761</w:t>
      </w:r>
    </w:p>
    <w:p w14:paraId="3478125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761</w:t>
      </w:r>
    </w:p>
    <w:p w14:paraId="7D63CB8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761</w:t>
      </w:r>
    </w:p>
    <w:p w14:paraId="7883B7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762</w:t>
      </w:r>
    </w:p>
    <w:p w14:paraId="7025C7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762</w:t>
      </w:r>
    </w:p>
    <w:p w14:paraId="746C48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762</w:t>
      </w:r>
    </w:p>
    <w:p w14:paraId="7929CC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762</w:t>
      </w:r>
    </w:p>
    <w:p w14:paraId="538BD0C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762</w:t>
      </w:r>
    </w:p>
    <w:p w14:paraId="35D4BC0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762</w:t>
      </w:r>
    </w:p>
    <w:p w14:paraId="3D3D532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763</w:t>
      </w:r>
    </w:p>
    <w:p w14:paraId="74AC8C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763</w:t>
      </w:r>
    </w:p>
    <w:p w14:paraId="1A983D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764</w:t>
      </w:r>
    </w:p>
    <w:p w14:paraId="5D7D7B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764</w:t>
      </w:r>
    </w:p>
    <w:p w14:paraId="31FC6E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764</w:t>
      </w:r>
    </w:p>
    <w:p w14:paraId="3C1CD33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764</w:t>
      </w:r>
    </w:p>
    <w:p w14:paraId="38E0281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764</w:t>
      </w:r>
    </w:p>
    <w:p w14:paraId="0A6EFA4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766</w:t>
      </w:r>
    </w:p>
    <w:p w14:paraId="5E83922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766</w:t>
      </w:r>
    </w:p>
    <w:p w14:paraId="788A329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766</w:t>
      </w:r>
    </w:p>
    <w:p w14:paraId="68C3979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767</w:t>
      </w:r>
    </w:p>
    <w:p w14:paraId="329B08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767</w:t>
      </w:r>
    </w:p>
    <w:p w14:paraId="00B3E3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767</w:t>
      </w:r>
    </w:p>
    <w:p w14:paraId="1035AF9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767</w:t>
      </w:r>
    </w:p>
    <w:p w14:paraId="769E287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769</w:t>
      </w:r>
    </w:p>
    <w:p w14:paraId="2C8274A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769</w:t>
      </w:r>
    </w:p>
    <w:p w14:paraId="23C29ED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769</w:t>
      </w:r>
    </w:p>
    <w:p w14:paraId="7C5536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769</w:t>
      </w:r>
    </w:p>
    <w:p w14:paraId="6C1827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769</w:t>
      </w:r>
    </w:p>
    <w:p w14:paraId="75B843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769</w:t>
      </w:r>
    </w:p>
    <w:p w14:paraId="391236E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770</w:t>
      </w:r>
    </w:p>
    <w:p w14:paraId="0AD146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770</w:t>
      </w:r>
    </w:p>
    <w:p w14:paraId="1988F11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770</w:t>
      </w:r>
    </w:p>
    <w:p w14:paraId="3595B9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770</w:t>
      </w:r>
    </w:p>
    <w:p w14:paraId="4BEBDC3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326AF5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771</w:t>
      </w:r>
    </w:p>
    <w:p w14:paraId="4C6972C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0465AC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772</w:t>
      </w:r>
    </w:p>
    <w:p w14:paraId="4B9AE4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8.17.16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772</w:t>
      </w:r>
    </w:p>
    <w:p w14:paraId="10369C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8.17.16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772</w:t>
      </w:r>
    </w:p>
    <w:p w14:paraId="1A0C51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8.17.16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772</w:t>
      </w:r>
    </w:p>
    <w:p w14:paraId="659C5B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772</w:t>
      </w:r>
    </w:p>
    <w:p w14:paraId="3A6B3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772</w:t>
      </w:r>
    </w:p>
    <w:p w14:paraId="3E1B07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772</w:t>
      </w:r>
    </w:p>
    <w:p w14:paraId="2E03D9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772</w:t>
      </w:r>
    </w:p>
    <w:p w14:paraId="64C6D9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772</w:t>
      </w:r>
    </w:p>
    <w:p w14:paraId="3BA02D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8.17.17</w:t>
      </w:r>
      <w:r w:rsidRPr="008B3B4E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772</w:t>
      </w:r>
    </w:p>
    <w:p w14:paraId="0B0DC9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772</w:t>
      </w:r>
    </w:p>
    <w:p w14:paraId="2AE941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772</w:t>
      </w:r>
    </w:p>
    <w:p w14:paraId="517C7E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772</w:t>
      </w:r>
    </w:p>
    <w:p w14:paraId="3007EA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772</w:t>
      </w:r>
    </w:p>
    <w:p w14:paraId="3AC3FB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773</w:t>
      </w:r>
    </w:p>
    <w:p w14:paraId="0B920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773</w:t>
      </w:r>
    </w:p>
    <w:p w14:paraId="7C4F7B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773</w:t>
      </w:r>
    </w:p>
    <w:p w14:paraId="103F452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773</w:t>
      </w:r>
    </w:p>
    <w:p w14:paraId="664D2F3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774</w:t>
      </w:r>
    </w:p>
    <w:p w14:paraId="3A18BA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775</w:t>
      </w:r>
    </w:p>
    <w:p w14:paraId="61BD6D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775</w:t>
      </w:r>
    </w:p>
    <w:p w14:paraId="3B20FF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Intra-frequency Measurements</w:t>
      </w:r>
      <w:r>
        <w:tab/>
        <w:t>775</w:t>
      </w:r>
    </w:p>
    <w:p w14:paraId="7BF422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775</w:t>
      </w:r>
    </w:p>
    <w:p w14:paraId="5FCF5AC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30D992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Intra-frequency E-CID Measurements</w:t>
      </w:r>
      <w:r>
        <w:tab/>
        <w:t>775</w:t>
      </w:r>
    </w:p>
    <w:p w14:paraId="25DAEF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776</w:t>
      </w:r>
    </w:p>
    <w:p w14:paraId="5B1A20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8.19.6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145EBB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8.19.6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776</w:t>
      </w:r>
    </w:p>
    <w:p w14:paraId="114DE8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8.19.6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776</w:t>
      </w:r>
    </w:p>
    <w:p w14:paraId="74D43C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776</w:t>
      </w:r>
    </w:p>
    <w:p w14:paraId="0D2536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6797C9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776</w:t>
      </w:r>
    </w:p>
    <w:p w14:paraId="450B84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776</w:t>
      </w:r>
    </w:p>
    <w:p w14:paraId="65F189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776</w:t>
      </w:r>
    </w:p>
    <w:p w14:paraId="7E4630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eastAsia="sv-SE"/>
        </w:rPr>
        <w:t>8.19.7</w:t>
      </w:r>
      <w:r w:rsidRPr="008B3B4E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776</w:t>
      </w:r>
    </w:p>
    <w:p w14:paraId="65B7F1E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776</w:t>
      </w:r>
    </w:p>
    <w:p w14:paraId="5CC930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2D4F93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776</w:t>
      </w:r>
    </w:p>
    <w:p w14:paraId="60CB3A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776</w:t>
      </w:r>
    </w:p>
    <w:p w14:paraId="6F7F6E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780</w:t>
      </w:r>
    </w:p>
    <w:p w14:paraId="06ADB4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780</w:t>
      </w:r>
    </w:p>
    <w:p w14:paraId="50EBB8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780</w:t>
      </w:r>
    </w:p>
    <w:p w14:paraId="7E16E8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780</w:t>
      </w:r>
    </w:p>
    <w:p w14:paraId="4FE56BC7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781</w:t>
      </w:r>
    </w:p>
    <w:p w14:paraId="2F648E6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781</w:t>
      </w:r>
    </w:p>
    <w:p w14:paraId="3FB8E3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781</w:t>
      </w:r>
    </w:p>
    <w:p w14:paraId="32F617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781</w:t>
      </w:r>
    </w:p>
    <w:p w14:paraId="25FA4C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781</w:t>
      </w:r>
    </w:p>
    <w:p w14:paraId="0E4997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782</w:t>
      </w:r>
    </w:p>
    <w:p w14:paraId="384D3B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783</w:t>
      </w:r>
    </w:p>
    <w:p w14:paraId="05EB45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783</w:t>
      </w:r>
    </w:p>
    <w:p w14:paraId="2DD0CD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784</w:t>
      </w:r>
    </w:p>
    <w:p w14:paraId="3E7473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785</w:t>
      </w:r>
    </w:p>
    <w:p w14:paraId="148F99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786</w:t>
      </w:r>
    </w:p>
    <w:p w14:paraId="63F4EE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787</w:t>
      </w:r>
    </w:p>
    <w:p w14:paraId="465D4F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788</w:t>
      </w:r>
    </w:p>
    <w:p w14:paraId="04B52A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788</w:t>
      </w:r>
    </w:p>
    <w:p w14:paraId="351E07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788</w:t>
      </w:r>
    </w:p>
    <w:p w14:paraId="5C10FA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789</w:t>
      </w:r>
    </w:p>
    <w:p w14:paraId="126DC3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789</w:t>
      </w:r>
    </w:p>
    <w:p w14:paraId="17F67F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789</w:t>
      </w:r>
    </w:p>
    <w:p w14:paraId="6686626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790</w:t>
      </w:r>
    </w:p>
    <w:p w14:paraId="4C7A3B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790</w:t>
      </w:r>
    </w:p>
    <w:p w14:paraId="083ED4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791</w:t>
      </w:r>
    </w:p>
    <w:p w14:paraId="6D7751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792</w:t>
      </w:r>
    </w:p>
    <w:p w14:paraId="157809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792</w:t>
      </w:r>
    </w:p>
    <w:p w14:paraId="392210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793</w:t>
      </w:r>
    </w:p>
    <w:p w14:paraId="6AF065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793</w:t>
      </w:r>
    </w:p>
    <w:p w14:paraId="235FE2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794</w:t>
      </w:r>
    </w:p>
    <w:p w14:paraId="308CD4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795</w:t>
      </w:r>
    </w:p>
    <w:p w14:paraId="25AEC6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795</w:t>
      </w:r>
    </w:p>
    <w:p w14:paraId="3CF621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795</w:t>
      </w:r>
    </w:p>
    <w:p w14:paraId="497924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795</w:t>
      </w:r>
    </w:p>
    <w:p w14:paraId="477F0D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796</w:t>
      </w:r>
    </w:p>
    <w:p w14:paraId="7038BF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796</w:t>
      </w:r>
    </w:p>
    <w:p w14:paraId="4C16AD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796</w:t>
      </w:r>
    </w:p>
    <w:p w14:paraId="1D1B01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797</w:t>
      </w:r>
    </w:p>
    <w:p w14:paraId="300D43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798</w:t>
      </w:r>
    </w:p>
    <w:p w14:paraId="07E1B5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799</w:t>
      </w:r>
    </w:p>
    <w:p w14:paraId="79007D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800</w:t>
      </w:r>
    </w:p>
    <w:p w14:paraId="22CC5C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801</w:t>
      </w:r>
    </w:p>
    <w:p w14:paraId="1502F0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801</w:t>
      </w:r>
    </w:p>
    <w:p w14:paraId="2CC7D6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801</w:t>
      </w:r>
    </w:p>
    <w:p w14:paraId="098E84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3B6C6A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801</w:t>
      </w:r>
    </w:p>
    <w:p w14:paraId="49379A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802</w:t>
      </w:r>
    </w:p>
    <w:p w14:paraId="753BF5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802</w:t>
      </w:r>
    </w:p>
    <w:p w14:paraId="1850E5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803</w:t>
      </w:r>
    </w:p>
    <w:p w14:paraId="726F22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804</w:t>
      </w:r>
    </w:p>
    <w:p w14:paraId="2C9008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804</w:t>
      </w:r>
    </w:p>
    <w:p w14:paraId="2CB14E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805</w:t>
      </w:r>
    </w:p>
    <w:p w14:paraId="291A3E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806</w:t>
      </w:r>
    </w:p>
    <w:p w14:paraId="6EED050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806</w:t>
      </w:r>
    </w:p>
    <w:p w14:paraId="15E7C6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806</w:t>
      </w:r>
    </w:p>
    <w:p w14:paraId="77BE87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807</w:t>
      </w:r>
    </w:p>
    <w:p w14:paraId="6373A8E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808</w:t>
      </w:r>
    </w:p>
    <w:p w14:paraId="6723CE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63C47E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808</w:t>
      </w:r>
    </w:p>
    <w:p w14:paraId="0438E2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808</w:t>
      </w:r>
    </w:p>
    <w:p w14:paraId="155F20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809</w:t>
      </w:r>
    </w:p>
    <w:p w14:paraId="7D6F0F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809</w:t>
      </w:r>
    </w:p>
    <w:p w14:paraId="28BBB0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810</w:t>
      </w:r>
    </w:p>
    <w:p w14:paraId="437AC5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810</w:t>
      </w:r>
    </w:p>
    <w:p w14:paraId="57F594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810</w:t>
      </w:r>
    </w:p>
    <w:p w14:paraId="035C8B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810</w:t>
      </w:r>
    </w:p>
    <w:p w14:paraId="1068FC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810</w:t>
      </w:r>
    </w:p>
    <w:p w14:paraId="26B8AC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810</w:t>
      </w:r>
    </w:p>
    <w:p w14:paraId="15C385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811</w:t>
      </w:r>
    </w:p>
    <w:p w14:paraId="08DB4C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812</w:t>
      </w:r>
    </w:p>
    <w:p w14:paraId="6010C9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813</w:t>
      </w:r>
    </w:p>
    <w:p w14:paraId="7EFE83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814</w:t>
      </w:r>
    </w:p>
    <w:p w14:paraId="050B1F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814</w:t>
      </w:r>
    </w:p>
    <w:p w14:paraId="16CC33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815</w:t>
      </w:r>
    </w:p>
    <w:p w14:paraId="32D8F4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817</w:t>
      </w:r>
    </w:p>
    <w:p w14:paraId="48390D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817</w:t>
      </w:r>
    </w:p>
    <w:p w14:paraId="4FD251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818</w:t>
      </w:r>
    </w:p>
    <w:p w14:paraId="528A9D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819</w:t>
      </w:r>
    </w:p>
    <w:p w14:paraId="2AB745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820</w:t>
      </w:r>
    </w:p>
    <w:p w14:paraId="53EB5F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821</w:t>
      </w:r>
    </w:p>
    <w:p w14:paraId="07CC4B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821</w:t>
      </w:r>
    </w:p>
    <w:p w14:paraId="4375D1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821</w:t>
      </w:r>
    </w:p>
    <w:p w14:paraId="19E31F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821</w:t>
      </w:r>
    </w:p>
    <w:p w14:paraId="394D506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821</w:t>
      </w:r>
    </w:p>
    <w:p w14:paraId="6612F9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822</w:t>
      </w:r>
    </w:p>
    <w:p w14:paraId="010CD5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822</w:t>
      </w:r>
    </w:p>
    <w:p w14:paraId="645D9B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822</w:t>
      </w:r>
    </w:p>
    <w:p w14:paraId="76168C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823</w:t>
      </w:r>
    </w:p>
    <w:p w14:paraId="5A2555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824</w:t>
      </w:r>
    </w:p>
    <w:p w14:paraId="654F75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346394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824</w:t>
      </w:r>
    </w:p>
    <w:p w14:paraId="6B371E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824</w:t>
      </w:r>
    </w:p>
    <w:p w14:paraId="3CA512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824</w:t>
      </w:r>
    </w:p>
    <w:p w14:paraId="23D435D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824</w:t>
      </w:r>
    </w:p>
    <w:p w14:paraId="1F232D5D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825</w:t>
      </w:r>
    </w:p>
    <w:p w14:paraId="2390069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826</w:t>
      </w:r>
    </w:p>
    <w:p w14:paraId="675A162A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826</w:t>
      </w:r>
    </w:p>
    <w:p w14:paraId="06112965" w14:textId="77777777" w:rsidR="00B477A8" w:rsidRDefault="00B477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826</w:t>
      </w:r>
    </w:p>
    <w:p w14:paraId="5B6DBC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827</w:t>
      </w:r>
    </w:p>
    <w:p w14:paraId="1BF44F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827</w:t>
      </w:r>
    </w:p>
    <w:p w14:paraId="0693C4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827</w:t>
      </w:r>
    </w:p>
    <w:p w14:paraId="6DD7B0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828</w:t>
      </w:r>
    </w:p>
    <w:p w14:paraId="068BC34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828</w:t>
      </w:r>
    </w:p>
    <w:p w14:paraId="3ACFD2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828</w:t>
      </w:r>
    </w:p>
    <w:p w14:paraId="51D742B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828</w:t>
      </w:r>
    </w:p>
    <w:p w14:paraId="4A2829F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828</w:t>
      </w:r>
    </w:p>
    <w:p w14:paraId="01DE08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828</w:t>
      </w:r>
    </w:p>
    <w:p w14:paraId="3DEE4E5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828</w:t>
      </w:r>
    </w:p>
    <w:p w14:paraId="7A4065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828</w:t>
      </w:r>
    </w:p>
    <w:p w14:paraId="1380072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828</w:t>
      </w:r>
    </w:p>
    <w:p w14:paraId="31A017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828</w:t>
      </w:r>
    </w:p>
    <w:p w14:paraId="65B24E4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829</w:t>
      </w:r>
    </w:p>
    <w:p w14:paraId="047216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829</w:t>
      </w:r>
    </w:p>
    <w:p w14:paraId="27DA8B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829</w:t>
      </w:r>
    </w:p>
    <w:p w14:paraId="06361B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830</w:t>
      </w:r>
    </w:p>
    <w:p w14:paraId="64C3030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830</w:t>
      </w:r>
    </w:p>
    <w:p w14:paraId="28585F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830</w:t>
      </w:r>
    </w:p>
    <w:p w14:paraId="6161805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830</w:t>
      </w:r>
    </w:p>
    <w:p w14:paraId="74855D2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831</w:t>
      </w:r>
    </w:p>
    <w:p w14:paraId="3B5368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832</w:t>
      </w:r>
    </w:p>
    <w:p w14:paraId="09EE0C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832</w:t>
      </w:r>
    </w:p>
    <w:p w14:paraId="0C6AAB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832</w:t>
      </w:r>
    </w:p>
    <w:p w14:paraId="734385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832</w:t>
      </w:r>
    </w:p>
    <w:p w14:paraId="006769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832</w:t>
      </w:r>
    </w:p>
    <w:p w14:paraId="1A5300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833</w:t>
      </w:r>
    </w:p>
    <w:p w14:paraId="7D394C0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833</w:t>
      </w:r>
    </w:p>
    <w:p w14:paraId="1A26A6C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834</w:t>
      </w:r>
    </w:p>
    <w:p w14:paraId="57D904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834</w:t>
      </w:r>
    </w:p>
    <w:p w14:paraId="3B8D6A2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834</w:t>
      </w:r>
    </w:p>
    <w:p w14:paraId="3B2F207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834</w:t>
      </w:r>
    </w:p>
    <w:p w14:paraId="19FDEA4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835</w:t>
      </w:r>
    </w:p>
    <w:p w14:paraId="3D104B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835</w:t>
      </w:r>
    </w:p>
    <w:p w14:paraId="35288F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836</w:t>
      </w:r>
    </w:p>
    <w:p w14:paraId="7018AAE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836</w:t>
      </w:r>
    </w:p>
    <w:p w14:paraId="7D60679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836</w:t>
      </w:r>
    </w:p>
    <w:p w14:paraId="7672A4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836</w:t>
      </w:r>
    </w:p>
    <w:p w14:paraId="270CA0B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837</w:t>
      </w:r>
    </w:p>
    <w:p w14:paraId="2A7DD75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837</w:t>
      </w:r>
    </w:p>
    <w:p w14:paraId="38BBA0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838</w:t>
      </w:r>
    </w:p>
    <w:p w14:paraId="10FE35E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838</w:t>
      </w:r>
    </w:p>
    <w:p w14:paraId="0365885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838</w:t>
      </w:r>
    </w:p>
    <w:p w14:paraId="692BA99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839</w:t>
      </w:r>
    </w:p>
    <w:p w14:paraId="4B163D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839</w:t>
      </w:r>
    </w:p>
    <w:p w14:paraId="2F3F7F8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839</w:t>
      </w:r>
    </w:p>
    <w:p w14:paraId="320D0ED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839</w:t>
      </w:r>
    </w:p>
    <w:p w14:paraId="39FF97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840</w:t>
      </w:r>
    </w:p>
    <w:p w14:paraId="1D6CF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840</w:t>
      </w:r>
    </w:p>
    <w:p w14:paraId="7997B8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840</w:t>
      </w:r>
    </w:p>
    <w:p w14:paraId="4C9781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840</w:t>
      </w:r>
    </w:p>
    <w:p w14:paraId="6B5D7B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840</w:t>
      </w:r>
    </w:p>
    <w:p w14:paraId="7C63987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841</w:t>
      </w:r>
    </w:p>
    <w:p w14:paraId="13DC75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841</w:t>
      </w:r>
    </w:p>
    <w:p w14:paraId="0B93B3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841</w:t>
      </w:r>
    </w:p>
    <w:p w14:paraId="3C5411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842</w:t>
      </w:r>
    </w:p>
    <w:p w14:paraId="003545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842</w:t>
      </w:r>
    </w:p>
    <w:p w14:paraId="16B61F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844</w:t>
      </w:r>
    </w:p>
    <w:p w14:paraId="63D7B9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845</w:t>
      </w:r>
    </w:p>
    <w:p w14:paraId="6602A0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847</w:t>
      </w:r>
    </w:p>
    <w:p w14:paraId="0DC597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848</w:t>
      </w:r>
    </w:p>
    <w:p w14:paraId="705EA6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848</w:t>
      </w:r>
    </w:p>
    <w:p w14:paraId="7A2C8A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849</w:t>
      </w:r>
    </w:p>
    <w:p w14:paraId="19D943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850</w:t>
      </w:r>
    </w:p>
    <w:p w14:paraId="3EFD0E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850</w:t>
      </w:r>
    </w:p>
    <w:p w14:paraId="0D16DE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851</w:t>
      </w:r>
    </w:p>
    <w:p w14:paraId="41504C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852</w:t>
      </w:r>
    </w:p>
    <w:p w14:paraId="409B0B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853</w:t>
      </w:r>
    </w:p>
    <w:p w14:paraId="170988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854</w:t>
      </w:r>
    </w:p>
    <w:p w14:paraId="63D03D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855</w:t>
      </w:r>
    </w:p>
    <w:p w14:paraId="46C741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856</w:t>
      </w:r>
    </w:p>
    <w:p w14:paraId="6517BD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857</w:t>
      </w:r>
    </w:p>
    <w:p w14:paraId="5AC45A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858</w:t>
      </w:r>
    </w:p>
    <w:p w14:paraId="39D1C6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859</w:t>
      </w:r>
    </w:p>
    <w:p w14:paraId="3FC4BD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860</w:t>
      </w:r>
    </w:p>
    <w:p w14:paraId="79B624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861</w:t>
      </w:r>
    </w:p>
    <w:p w14:paraId="5BA05D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864</w:t>
      </w:r>
    </w:p>
    <w:p w14:paraId="323BC3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867</w:t>
      </w:r>
    </w:p>
    <w:p w14:paraId="39D7A9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867</w:t>
      </w:r>
    </w:p>
    <w:p w14:paraId="2182BE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870</w:t>
      </w:r>
    </w:p>
    <w:p w14:paraId="2FC1DF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871</w:t>
      </w:r>
    </w:p>
    <w:p w14:paraId="3B9D7A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871</w:t>
      </w:r>
    </w:p>
    <w:p w14:paraId="236317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872</w:t>
      </w:r>
    </w:p>
    <w:p w14:paraId="2B87CA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872</w:t>
      </w:r>
    </w:p>
    <w:p w14:paraId="137753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873</w:t>
      </w:r>
    </w:p>
    <w:p w14:paraId="63CFCF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873</w:t>
      </w:r>
    </w:p>
    <w:p w14:paraId="365872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874</w:t>
      </w:r>
    </w:p>
    <w:p w14:paraId="7A2A0B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874</w:t>
      </w:r>
    </w:p>
    <w:p w14:paraId="39FD64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875</w:t>
      </w:r>
    </w:p>
    <w:p w14:paraId="4911A1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875</w:t>
      </w:r>
    </w:p>
    <w:p w14:paraId="446719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875</w:t>
      </w:r>
    </w:p>
    <w:p w14:paraId="425AE0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876</w:t>
      </w:r>
    </w:p>
    <w:p w14:paraId="336E35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877</w:t>
      </w:r>
    </w:p>
    <w:p w14:paraId="25FE5F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878</w:t>
      </w:r>
    </w:p>
    <w:p w14:paraId="2A9043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879</w:t>
      </w:r>
    </w:p>
    <w:p w14:paraId="7B7C07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880</w:t>
      </w:r>
    </w:p>
    <w:p w14:paraId="603BC2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880</w:t>
      </w:r>
    </w:p>
    <w:p w14:paraId="6F8FA4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881</w:t>
      </w:r>
    </w:p>
    <w:p w14:paraId="7497EC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881</w:t>
      </w:r>
    </w:p>
    <w:p w14:paraId="035381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882</w:t>
      </w:r>
    </w:p>
    <w:p w14:paraId="358DA4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882</w:t>
      </w:r>
    </w:p>
    <w:p w14:paraId="15F1A5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882</w:t>
      </w:r>
    </w:p>
    <w:p w14:paraId="72778C7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6F5414A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07AA4F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883</w:t>
      </w:r>
    </w:p>
    <w:p w14:paraId="2BBD5C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884</w:t>
      </w:r>
    </w:p>
    <w:p w14:paraId="1A9A4C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884</w:t>
      </w:r>
    </w:p>
    <w:p w14:paraId="2C6F95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884</w:t>
      </w:r>
    </w:p>
    <w:p w14:paraId="4FC624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885</w:t>
      </w:r>
    </w:p>
    <w:p w14:paraId="7F6263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886</w:t>
      </w:r>
    </w:p>
    <w:p w14:paraId="7C85E4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887</w:t>
      </w:r>
    </w:p>
    <w:p w14:paraId="37998F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889</w:t>
      </w:r>
    </w:p>
    <w:p w14:paraId="191F3FD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890</w:t>
      </w:r>
    </w:p>
    <w:p w14:paraId="5EE17B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891</w:t>
      </w:r>
    </w:p>
    <w:p w14:paraId="0B4971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893</w:t>
      </w:r>
    </w:p>
    <w:p w14:paraId="1B9202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893</w:t>
      </w:r>
    </w:p>
    <w:p w14:paraId="4B7B7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895</w:t>
      </w:r>
    </w:p>
    <w:p w14:paraId="598FC1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896</w:t>
      </w:r>
    </w:p>
    <w:p w14:paraId="7B0392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896</w:t>
      </w:r>
    </w:p>
    <w:p w14:paraId="5308E9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896</w:t>
      </w:r>
    </w:p>
    <w:p w14:paraId="17E470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897</w:t>
      </w:r>
    </w:p>
    <w:p w14:paraId="31B247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897</w:t>
      </w:r>
    </w:p>
    <w:p w14:paraId="1F7658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898</w:t>
      </w:r>
    </w:p>
    <w:p w14:paraId="1A228E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899</w:t>
      </w:r>
    </w:p>
    <w:p w14:paraId="3AB2FC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8B3B4E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900</w:t>
      </w:r>
    </w:p>
    <w:p w14:paraId="7F9A02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901</w:t>
      </w:r>
    </w:p>
    <w:p w14:paraId="524C4B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901</w:t>
      </w:r>
    </w:p>
    <w:p w14:paraId="540173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901</w:t>
      </w:r>
    </w:p>
    <w:p w14:paraId="56B84B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902</w:t>
      </w:r>
    </w:p>
    <w:p w14:paraId="772B52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903</w:t>
      </w:r>
    </w:p>
    <w:p w14:paraId="540055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903</w:t>
      </w:r>
    </w:p>
    <w:p w14:paraId="2BEDEA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905</w:t>
      </w:r>
    </w:p>
    <w:p w14:paraId="615C25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905</w:t>
      </w:r>
    </w:p>
    <w:p w14:paraId="2727DC4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906</w:t>
      </w:r>
    </w:p>
    <w:p w14:paraId="3F3A47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906</w:t>
      </w:r>
    </w:p>
    <w:p w14:paraId="39E2D7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907</w:t>
      </w:r>
    </w:p>
    <w:p w14:paraId="4E7F8A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907</w:t>
      </w:r>
    </w:p>
    <w:p w14:paraId="0DEC905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907</w:t>
      </w:r>
    </w:p>
    <w:p w14:paraId="47694E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908</w:t>
      </w:r>
    </w:p>
    <w:p w14:paraId="2DF6D92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908</w:t>
      </w:r>
    </w:p>
    <w:p w14:paraId="71F673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908</w:t>
      </w:r>
    </w:p>
    <w:p w14:paraId="16B6316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908</w:t>
      </w:r>
    </w:p>
    <w:p w14:paraId="66910C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908</w:t>
      </w:r>
    </w:p>
    <w:p w14:paraId="659BBE3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908</w:t>
      </w:r>
    </w:p>
    <w:p w14:paraId="22DE00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908</w:t>
      </w:r>
    </w:p>
    <w:p w14:paraId="39C24BE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B3B4E">
        <w:rPr>
          <w:rFonts w:cs="v4.2.0"/>
          <w:vertAlign w:val="subscript"/>
          <w:lang w:eastAsia="zh-CN"/>
        </w:rPr>
        <w:t>CMAX,c</w:t>
      </w:r>
      <w:r>
        <w:tab/>
        <w:t>909</w:t>
      </w:r>
    </w:p>
    <w:p w14:paraId="6DE5D6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909</w:t>
      </w:r>
    </w:p>
    <w:p w14:paraId="255445D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909</w:t>
      </w:r>
    </w:p>
    <w:p w14:paraId="2D0930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909</w:t>
      </w:r>
    </w:p>
    <w:p w14:paraId="54A91D7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909</w:t>
      </w:r>
    </w:p>
    <w:p w14:paraId="76DD64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909</w:t>
      </w:r>
    </w:p>
    <w:p w14:paraId="267215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909</w:t>
      </w:r>
    </w:p>
    <w:p w14:paraId="01A032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910</w:t>
      </w:r>
    </w:p>
    <w:p w14:paraId="79AFF1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6DDE3E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910</w:t>
      </w:r>
    </w:p>
    <w:p w14:paraId="021233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910</w:t>
      </w:r>
    </w:p>
    <w:p w14:paraId="0F579A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911</w:t>
      </w:r>
    </w:p>
    <w:p w14:paraId="2EBCB3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911</w:t>
      </w:r>
    </w:p>
    <w:p w14:paraId="183170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912</w:t>
      </w:r>
    </w:p>
    <w:p w14:paraId="3BB7B0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8B3B4E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912</w:t>
      </w:r>
    </w:p>
    <w:p w14:paraId="10F94D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8B3B4E">
        <w:rPr>
          <w:rFonts w:eastAsia="PMingLiU"/>
          <w:lang w:eastAsia="zh-TW"/>
        </w:rPr>
        <w:t>370.37</w:t>
      </w:r>
      <w:r>
        <w:t>Hz subcarrier spacing</w:t>
      </w:r>
      <w:r>
        <w:tab/>
        <w:t>912</w:t>
      </w:r>
    </w:p>
    <w:p w14:paraId="471274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913</w:t>
      </w:r>
    </w:p>
    <w:p w14:paraId="2A0EA1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913</w:t>
      </w:r>
    </w:p>
    <w:p w14:paraId="0E56F9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913</w:t>
      </w:r>
    </w:p>
    <w:p w14:paraId="39A7E4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914</w:t>
      </w:r>
    </w:p>
    <w:p w14:paraId="78E5C7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914</w:t>
      </w:r>
    </w:p>
    <w:p w14:paraId="2233C8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8B3B4E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914</w:t>
      </w:r>
    </w:p>
    <w:p w14:paraId="37937A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8B3B4E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915</w:t>
      </w:r>
    </w:p>
    <w:p w14:paraId="2FDFDD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915</w:t>
      </w:r>
    </w:p>
    <w:p w14:paraId="3A49AC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915</w:t>
      </w:r>
    </w:p>
    <w:p w14:paraId="37789B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916</w:t>
      </w:r>
    </w:p>
    <w:p w14:paraId="28F2972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917</w:t>
      </w:r>
    </w:p>
    <w:p w14:paraId="7D9E88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917</w:t>
      </w:r>
    </w:p>
    <w:p w14:paraId="45D7C6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917</w:t>
      </w:r>
    </w:p>
    <w:p w14:paraId="01D4D5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917</w:t>
      </w:r>
    </w:p>
    <w:p w14:paraId="5D0143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918</w:t>
      </w:r>
    </w:p>
    <w:p w14:paraId="1499CA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919</w:t>
      </w:r>
    </w:p>
    <w:p w14:paraId="6B032A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919</w:t>
      </w:r>
    </w:p>
    <w:p w14:paraId="738402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919</w:t>
      </w:r>
    </w:p>
    <w:p w14:paraId="2A68253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920</w:t>
      </w:r>
    </w:p>
    <w:p w14:paraId="786915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920</w:t>
      </w:r>
    </w:p>
    <w:p w14:paraId="7271BE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920</w:t>
      </w:r>
    </w:p>
    <w:p w14:paraId="10B2A6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920</w:t>
      </w:r>
    </w:p>
    <w:p w14:paraId="30A4B4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921</w:t>
      </w:r>
    </w:p>
    <w:p w14:paraId="39B5D1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921</w:t>
      </w:r>
    </w:p>
    <w:p w14:paraId="0F3339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921</w:t>
      </w:r>
    </w:p>
    <w:p w14:paraId="3B3E26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922</w:t>
      </w:r>
    </w:p>
    <w:p w14:paraId="5A4779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Intra-frequency absolute S-RSSI measurement accuracy requirements</w:t>
      </w:r>
      <w:r>
        <w:tab/>
        <w:t>922</w:t>
      </w:r>
    </w:p>
    <w:p w14:paraId="030357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 w:eastAsia="zh-CN"/>
        </w:rPr>
        <w:t>9.10.4.2 Intra-frequency relative S-RSSI measurement accuracy requirements</w:t>
      </w:r>
      <w:r>
        <w:tab/>
        <w:t>922</w:t>
      </w:r>
    </w:p>
    <w:p w14:paraId="32458A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923</w:t>
      </w:r>
    </w:p>
    <w:p w14:paraId="30F1DB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923</w:t>
      </w:r>
    </w:p>
    <w:p w14:paraId="496CD1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923</w:t>
      </w:r>
    </w:p>
    <w:p w14:paraId="6EBE02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924</w:t>
      </w:r>
    </w:p>
    <w:p w14:paraId="0A74E7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924</w:t>
      </w:r>
    </w:p>
    <w:p w14:paraId="41ED00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924</w:t>
      </w:r>
    </w:p>
    <w:p w14:paraId="3C498E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925</w:t>
      </w:r>
    </w:p>
    <w:p w14:paraId="6CE95E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925</w:t>
      </w:r>
    </w:p>
    <w:p w14:paraId="4FCF1D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925</w:t>
      </w:r>
    </w:p>
    <w:p w14:paraId="57AE44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925</w:t>
      </w:r>
    </w:p>
    <w:p w14:paraId="5385DF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926</w:t>
      </w:r>
    </w:p>
    <w:p w14:paraId="51D744A9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926</w:t>
      </w:r>
    </w:p>
    <w:p w14:paraId="4A71D89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926</w:t>
      </w:r>
    </w:p>
    <w:p w14:paraId="0C8FFB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926</w:t>
      </w:r>
    </w:p>
    <w:p w14:paraId="0AAA1F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926</w:t>
      </w:r>
    </w:p>
    <w:p w14:paraId="3B897A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927</w:t>
      </w:r>
    </w:p>
    <w:p w14:paraId="242B954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927</w:t>
      </w:r>
    </w:p>
    <w:p w14:paraId="37097B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927</w:t>
      </w:r>
    </w:p>
    <w:p w14:paraId="01CC755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8B3B4E">
        <w:rPr>
          <w:vertAlign w:val="subscript"/>
        </w:rPr>
        <w:t>ADV</w:t>
      </w:r>
      <w:r>
        <w:t>)</w:t>
      </w:r>
      <w:r>
        <w:tab/>
        <w:t>927</w:t>
      </w:r>
    </w:p>
    <w:p w14:paraId="1BBE7D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927</w:t>
      </w:r>
    </w:p>
    <w:p w14:paraId="75D4D06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928</w:t>
      </w:r>
    </w:p>
    <w:p w14:paraId="004C2B4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928</w:t>
      </w:r>
    </w:p>
    <w:p w14:paraId="05261D3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928</w:t>
      </w:r>
    </w:p>
    <w:p w14:paraId="223A89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928</w:t>
      </w:r>
    </w:p>
    <w:p w14:paraId="3AC1FA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928</w:t>
      </w:r>
    </w:p>
    <w:p w14:paraId="3EA36E3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929</w:t>
      </w:r>
    </w:p>
    <w:p w14:paraId="1EC875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929</w:t>
      </w:r>
    </w:p>
    <w:p w14:paraId="0B542F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929</w:t>
      </w:r>
    </w:p>
    <w:p w14:paraId="37BC535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929</w:t>
      </w:r>
    </w:p>
    <w:p w14:paraId="4ED579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929</w:t>
      </w:r>
    </w:p>
    <w:p w14:paraId="6EA443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929</w:t>
      </w:r>
    </w:p>
    <w:p w14:paraId="2EB2F1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929</w:t>
      </w:r>
    </w:p>
    <w:p w14:paraId="21F497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930</w:t>
      </w:r>
    </w:p>
    <w:p w14:paraId="3F6E880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930</w:t>
      </w:r>
    </w:p>
    <w:p w14:paraId="0E644D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930</w:t>
      </w:r>
    </w:p>
    <w:p w14:paraId="38F952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930</w:t>
      </w:r>
    </w:p>
    <w:p w14:paraId="4FECAC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930</w:t>
      </w:r>
    </w:p>
    <w:p w14:paraId="45AFBC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930</w:t>
      </w:r>
    </w:p>
    <w:p w14:paraId="01CD1F0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931</w:t>
      </w:r>
    </w:p>
    <w:p w14:paraId="352D0CA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931</w:t>
      </w:r>
    </w:p>
    <w:p w14:paraId="1C4ABE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931</w:t>
      </w:r>
    </w:p>
    <w:p w14:paraId="7A690A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931</w:t>
      </w:r>
    </w:p>
    <w:p w14:paraId="2AB949CE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931</w:t>
      </w:r>
    </w:p>
    <w:p w14:paraId="2151204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931</w:t>
      </w:r>
    </w:p>
    <w:p w14:paraId="40511A3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932</w:t>
      </w:r>
    </w:p>
    <w:p w14:paraId="02678D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932</w:t>
      </w:r>
    </w:p>
    <w:p w14:paraId="59AEC87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932</w:t>
      </w:r>
    </w:p>
    <w:p w14:paraId="214E7B4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932</w:t>
      </w:r>
    </w:p>
    <w:p w14:paraId="5ADCBDD7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932</w:t>
      </w:r>
    </w:p>
    <w:p w14:paraId="616BD9E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932</w:t>
      </w:r>
    </w:p>
    <w:p w14:paraId="0192D22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933</w:t>
      </w:r>
    </w:p>
    <w:p w14:paraId="7895D3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933</w:t>
      </w:r>
    </w:p>
    <w:p w14:paraId="26E856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933</w:t>
      </w:r>
    </w:p>
    <w:p w14:paraId="3A3ACB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933</w:t>
      </w:r>
    </w:p>
    <w:p w14:paraId="7C953B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933</w:t>
      </w:r>
    </w:p>
    <w:p w14:paraId="041306B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933</w:t>
      </w:r>
    </w:p>
    <w:p w14:paraId="68F5BA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933</w:t>
      </w:r>
    </w:p>
    <w:p w14:paraId="35ED87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933</w:t>
      </w:r>
    </w:p>
    <w:p w14:paraId="746819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934</w:t>
      </w:r>
    </w:p>
    <w:p w14:paraId="58A9ED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934</w:t>
      </w:r>
    </w:p>
    <w:p w14:paraId="0A13A8F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935</w:t>
      </w:r>
    </w:p>
    <w:p w14:paraId="2F45AB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936</w:t>
      </w:r>
    </w:p>
    <w:p w14:paraId="1ED6E7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936</w:t>
      </w:r>
    </w:p>
    <w:p w14:paraId="3582D9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936</w:t>
      </w:r>
    </w:p>
    <w:p w14:paraId="77CC9A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936</w:t>
      </w:r>
    </w:p>
    <w:p w14:paraId="7F5828A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936</w:t>
      </w:r>
    </w:p>
    <w:p w14:paraId="741CAEA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936</w:t>
      </w:r>
    </w:p>
    <w:p w14:paraId="0B649B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936</w:t>
      </w:r>
    </w:p>
    <w:p w14:paraId="2DBE9E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936</w:t>
      </w:r>
    </w:p>
    <w:p w14:paraId="04D55D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8B3B4E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8B3B4E">
        <w:rPr>
          <w:rFonts w:eastAsia="Malgun Gothic"/>
        </w:rPr>
        <w:t>Carrier Aggregation</w:t>
      </w:r>
      <w:r>
        <w:tab/>
        <w:t>937</w:t>
      </w:r>
    </w:p>
    <w:p w14:paraId="08781A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8B3B4E">
        <w:rPr>
          <w:rFonts w:eastAsiaTheme="minorEastAsia"/>
        </w:rPr>
        <w:t>3</w:t>
      </w:r>
      <w:r>
        <w:t>.7.</w:t>
      </w:r>
      <w:r w:rsidRPr="008B3B4E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8B3B4E">
        <w:rPr>
          <w:rFonts w:eastAsiaTheme="minorEastAsia"/>
        </w:rPr>
        <w:t xml:space="preserve">NR </w:t>
      </w:r>
      <w:r>
        <w:t>V2X sidelink communication</w:t>
      </w:r>
      <w:r>
        <w:tab/>
        <w:t>937</w:t>
      </w:r>
    </w:p>
    <w:p w14:paraId="0295F55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937</w:t>
      </w:r>
    </w:p>
    <w:p w14:paraId="4DF287C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938</w:t>
      </w:r>
    </w:p>
    <w:p w14:paraId="6C50212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938</w:t>
      </w:r>
    </w:p>
    <w:p w14:paraId="5914E507" w14:textId="77777777" w:rsidR="00B477A8" w:rsidRDefault="00B477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1A3342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3D14AA9D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5CE218D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68DF8E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6365E1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5684EE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4CA2C2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1B0BB8EB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2BC1DB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470BA6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24EF6A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FD154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C9DA1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76586D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96292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5916E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75488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PCFICH/PDCCH/PHICH</w:t>
      </w:r>
      <w:r>
        <w:tab/>
        <w:t>832</w:t>
      </w:r>
    </w:p>
    <w:p w14:paraId="50FB56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FDD</w:t>
      </w:r>
      <w:r>
        <w:tab/>
        <w:t>832</w:t>
      </w:r>
    </w:p>
    <w:p w14:paraId="554039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1BF614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HD-FDD for UE category 0</w:t>
      </w:r>
      <w:r>
        <w:tab/>
        <w:t>833</w:t>
      </w:r>
    </w:p>
    <w:p w14:paraId="4A8EF0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FS 3</w:t>
      </w:r>
      <w:r>
        <w:tab/>
        <w:t>833</w:t>
      </w:r>
    </w:p>
    <w:p w14:paraId="68B2A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285097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6E05F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58AB18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36E897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13FFCA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570DE5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4B2DE7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B0DD6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8B3B4E">
        <w:rPr>
          <w:rFonts w:cs="v5.0.0"/>
        </w:rPr>
        <w:t>in CEModeA</w:t>
      </w:r>
      <w:r>
        <w:tab/>
        <w:t>837</w:t>
      </w:r>
    </w:p>
    <w:p w14:paraId="1CEB9C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8B3B4E">
        <w:rPr>
          <w:rFonts w:cs="v5.0.0"/>
        </w:rPr>
        <w:t>in CEModeA</w:t>
      </w:r>
      <w:r>
        <w:tab/>
        <w:t>838</w:t>
      </w:r>
    </w:p>
    <w:p w14:paraId="15E7B7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8B3B4E">
        <w:rPr>
          <w:rFonts w:cs="v5.0.0"/>
        </w:rPr>
        <w:t>in CEModeA</w:t>
      </w:r>
      <w:r>
        <w:tab/>
        <w:t>839</w:t>
      </w:r>
    </w:p>
    <w:p w14:paraId="756EEB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8B3B4E">
        <w:rPr>
          <w:rFonts w:cs="v5.0.0"/>
        </w:rPr>
        <w:t>in CEModeB</w:t>
      </w:r>
      <w:r>
        <w:tab/>
        <w:t>840</w:t>
      </w:r>
    </w:p>
    <w:p w14:paraId="3B4867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8B3B4E">
        <w:rPr>
          <w:rFonts w:cs="v5.0.0"/>
        </w:rPr>
        <w:t>in CEModeB</w:t>
      </w:r>
      <w:r>
        <w:tab/>
        <w:t>841</w:t>
      </w:r>
    </w:p>
    <w:p w14:paraId="63B427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8B3B4E">
        <w:rPr>
          <w:rFonts w:cs="v5.0.0"/>
        </w:rPr>
        <w:t>in CEModeB</w:t>
      </w:r>
      <w:r>
        <w:tab/>
        <w:t>841</w:t>
      </w:r>
    </w:p>
    <w:p w14:paraId="115C12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B3B4E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8B3B4E">
        <w:rPr>
          <w:rFonts w:eastAsia="MS Mincho"/>
          <w:lang w:eastAsia="ja-JP"/>
        </w:rPr>
        <w:t>S</w:t>
      </w:r>
      <w:r>
        <w:t xml:space="preserve">CH </w:t>
      </w:r>
      <w:r w:rsidRPr="008B3B4E">
        <w:rPr>
          <w:rFonts w:cs="v5.0.0"/>
        </w:rPr>
        <w:t xml:space="preserve">Reference Channel for </w:t>
      </w:r>
      <w:r w:rsidRPr="008B3B4E">
        <w:rPr>
          <w:rFonts w:cs="v5.0.0"/>
          <w:lang w:eastAsia="zh-CN"/>
        </w:rPr>
        <w:t>UE category NB1</w:t>
      </w:r>
      <w:r>
        <w:tab/>
        <w:t>842</w:t>
      </w:r>
    </w:p>
    <w:p w14:paraId="1447FA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B3B4E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86328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7F1EEC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05444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BC9B0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37B3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493566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8B3B4E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0BCFC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D1F9B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1097B0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66856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0BDB1F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064CD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663B9B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7C047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69199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AC1DBD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5A1AA3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4AFDCB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056540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187292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7E6600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2A3F84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1CD15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3BBC8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25FED8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3CC2CE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881A7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10AD6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7E3AF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54DF92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FFE35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66982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8CF8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D2933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109D43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C3FE6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A88BE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AF18A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0F6838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C3BB5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09ADBF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69A68A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51B5A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756E23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D6403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20E245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237EFE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9F64F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59676E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700463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3749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868</w:t>
      </w:r>
    </w:p>
    <w:p w14:paraId="5C21C6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16DBDF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870</w:t>
      </w:r>
    </w:p>
    <w:p w14:paraId="0C1295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871</w:t>
      </w:r>
    </w:p>
    <w:p w14:paraId="40095A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A.3.2.3.</w:t>
      </w:r>
      <w:r w:rsidRPr="008B3B4E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 xml:space="preserve">Narrowband IoT OCNG FDD pattern </w:t>
      </w:r>
      <w:r w:rsidRPr="008B3B4E">
        <w:rPr>
          <w:lang w:val="sv-FI" w:eastAsia="zh-CN"/>
        </w:rPr>
        <w:t>3</w:t>
      </w:r>
      <w:r w:rsidRPr="008B3B4E">
        <w:rPr>
          <w:lang w:val="sv-FI"/>
        </w:rPr>
        <w:t xml:space="preserve">: </w:t>
      </w:r>
      <w:r w:rsidRPr="008B3B4E">
        <w:rPr>
          <w:lang w:val="sv-FI" w:eastAsia="zh-CN"/>
        </w:rPr>
        <w:t>standalone</w:t>
      </w:r>
      <w:r w:rsidRPr="008B3B4E">
        <w:rPr>
          <w:lang w:val="sv-FI"/>
        </w:rPr>
        <w:t xml:space="preserve"> NB-IoT</w:t>
      </w:r>
      <w:r>
        <w:tab/>
        <w:t>871</w:t>
      </w:r>
    </w:p>
    <w:p w14:paraId="41D42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872</w:t>
      </w:r>
    </w:p>
    <w:p w14:paraId="04342C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873</w:t>
      </w:r>
    </w:p>
    <w:p w14:paraId="60A76A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874</w:t>
      </w:r>
    </w:p>
    <w:p w14:paraId="11BBC1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875</w:t>
      </w:r>
    </w:p>
    <w:p w14:paraId="6B0AB3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A.3.2.3.</w:t>
      </w:r>
      <w:r w:rsidRPr="008B3B4E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 xml:space="preserve">Narrowband IoT OCNG TDD pattern </w:t>
      </w:r>
      <w:r w:rsidRPr="008B3B4E">
        <w:rPr>
          <w:lang w:val="sv-FI" w:eastAsia="zh-CN"/>
        </w:rPr>
        <w:t>3</w:t>
      </w:r>
      <w:r w:rsidRPr="008B3B4E">
        <w:rPr>
          <w:lang w:val="sv-FI"/>
        </w:rPr>
        <w:t xml:space="preserve">: </w:t>
      </w:r>
      <w:r w:rsidRPr="008B3B4E">
        <w:rPr>
          <w:lang w:val="sv-FI" w:eastAsia="zh-CN"/>
        </w:rPr>
        <w:t>standalone</w:t>
      </w:r>
      <w:r w:rsidRPr="008B3B4E">
        <w:rPr>
          <w:lang w:val="sv-FI"/>
        </w:rPr>
        <w:t xml:space="preserve"> NB-IoT</w:t>
      </w:r>
      <w:r>
        <w:tab/>
        <w:t>876</w:t>
      </w:r>
    </w:p>
    <w:p w14:paraId="149153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877</w:t>
      </w:r>
    </w:p>
    <w:p w14:paraId="2633C0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877</w:t>
      </w:r>
    </w:p>
    <w:p w14:paraId="2A6EB6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878</w:t>
      </w:r>
    </w:p>
    <w:p w14:paraId="74504EE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878</w:t>
      </w:r>
    </w:p>
    <w:p w14:paraId="47EF598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879</w:t>
      </w:r>
    </w:p>
    <w:p w14:paraId="444B05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879</w:t>
      </w:r>
    </w:p>
    <w:p w14:paraId="0D27C7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879</w:t>
      </w:r>
    </w:p>
    <w:p w14:paraId="4A27E5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879</w:t>
      </w:r>
    </w:p>
    <w:p w14:paraId="77AB82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880</w:t>
      </w:r>
    </w:p>
    <w:p w14:paraId="09C48D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880</w:t>
      </w:r>
    </w:p>
    <w:p w14:paraId="547D90B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8B3B4E">
        <w:rPr>
          <w:lang w:val="en-US"/>
        </w:rPr>
        <w:t>, 2x2 antenna</w:t>
      </w:r>
      <w:r>
        <w:tab/>
        <w:t>881</w:t>
      </w:r>
    </w:p>
    <w:p w14:paraId="7025207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881</w:t>
      </w:r>
    </w:p>
    <w:p w14:paraId="5B5B04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881</w:t>
      </w:r>
    </w:p>
    <w:p w14:paraId="4DD7775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882</w:t>
      </w:r>
    </w:p>
    <w:p w14:paraId="5E094C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25BA181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882</w:t>
      </w:r>
    </w:p>
    <w:p w14:paraId="6F3B8B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5A5B7A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882</w:t>
      </w:r>
    </w:p>
    <w:p w14:paraId="027D8B1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882</w:t>
      </w:r>
    </w:p>
    <w:p w14:paraId="254D1E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</w:t>
      </w:r>
      <w:r w:rsidRPr="008B3B4E">
        <w:rPr>
          <w:snapToGrid w:val="0"/>
          <w:lang w:eastAsia="zh-CN"/>
        </w:rPr>
        <w:t xml:space="preserve"> for 4 Rx capable UEs</w:t>
      </w:r>
      <w:r>
        <w:tab/>
        <w:t>882</w:t>
      </w:r>
    </w:p>
    <w:p w14:paraId="1A8619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882</w:t>
      </w:r>
    </w:p>
    <w:p w14:paraId="25952E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882</w:t>
      </w:r>
    </w:p>
    <w:p w14:paraId="6731B74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882</w:t>
      </w:r>
    </w:p>
    <w:p w14:paraId="795117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883</w:t>
      </w:r>
    </w:p>
    <w:p w14:paraId="36F3FBC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2RX is supported</w:t>
      </w:r>
      <w:r>
        <w:tab/>
        <w:t>884</w:t>
      </w:r>
    </w:p>
    <w:p w14:paraId="490E219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4RX is supported</w:t>
      </w:r>
      <w:r>
        <w:tab/>
        <w:t>884</w:t>
      </w:r>
    </w:p>
    <w:p w14:paraId="3E2C39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</w:t>
      </w:r>
      <w:r w:rsidRPr="008B3B4E">
        <w:rPr>
          <w:snapToGrid w:val="0"/>
          <w:lang w:eastAsia="zh-CN"/>
        </w:rPr>
        <w:t xml:space="preserve"> for 8 Rx capable UEs</w:t>
      </w:r>
      <w:r>
        <w:tab/>
        <w:t>884</w:t>
      </w:r>
    </w:p>
    <w:p w14:paraId="419C8B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D985D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93CDDD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884</w:t>
      </w:r>
    </w:p>
    <w:p w14:paraId="3F16AF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885</w:t>
      </w:r>
    </w:p>
    <w:p w14:paraId="6449902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2RX is supported</w:t>
      </w:r>
      <w:r>
        <w:tab/>
        <w:t>885</w:t>
      </w:r>
    </w:p>
    <w:p w14:paraId="752B279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4RX is supported</w:t>
      </w:r>
      <w:r>
        <w:tab/>
        <w:t>885</w:t>
      </w:r>
    </w:p>
    <w:p w14:paraId="139AB16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Antenna connection for bands where 8RX is supported</w:t>
      </w:r>
      <w:r>
        <w:tab/>
        <w:t>885</w:t>
      </w:r>
    </w:p>
    <w:p w14:paraId="3093DB3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885</w:t>
      </w:r>
    </w:p>
    <w:p w14:paraId="334E76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422D1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26CFC0C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886</w:t>
      </w:r>
    </w:p>
    <w:p w14:paraId="0B23AF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731331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4263D32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886</w:t>
      </w:r>
    </w:p>
    <w:p w14:paraId="0AA8DE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0B794C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4775AA2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886</w:t>
      </w:r>
    </w:p>
    <w:p w14:paraId="080E12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1EF350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886</w:t>
      </w:r>
    </w:p>
    <w:p w14:paraId="775E9A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887</w:t>
      </w:r>
    </w:p>
    <w:p w14:paraId="0363ED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887</w:t>
      </w:r>
    </w:p>
    <w:p w14:paraId="2B9381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887</w:t>
      </w:r>
    </w:p>
    <w:p w14:paraId="54D481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887</w:t>
      </w:r>
    </w:p>
    <w:p w14:paraId="7777EDA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894</w:t>
      </w:r>
    </w:p>
    <w:p w14:paraId="4EE3F7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897</w:t>
      </w:r>
    </w:p>
    <w:p w14:paraId="1AA75E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21E6EF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897</w:t>
      </w:r>
    </w:p>
    <w:p w14:paraId="339041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403A21D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898</w:t>
      </w:r>
    </w:p>
    <w:p w14:paraId="11319F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898</w:t>
      </w:r>
    </w:p>
    <w:p w14:paraId="37B1B2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898</w:t>
      </w:r>
    </w:p>
    <w:p w14:paraId="3723C88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899</w:t>
      </w:r>
    </w:p>
    <w:p w14:paraId="72D05C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E7782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09CB5B1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899</w:t>
      </w:r>
    </w:p>
    <w:p w14:paraId="597326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1A91F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899</w:t>
      </w:r>
    </w:p>
    <w:p w14:paraId="401EBDD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899</w:t>
      </w:r>
    </w:p>
    <w:p w14:paraId="7665EAE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Introduction</w:t>
      </w:r>
      <w:r>
        <w:tab/>
        <w:t>899</w:t>
      </w:r>
    </w:p>
    <w:p w14:paraId="3EF154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Principle of testing</w:t>
      </w:r>
      <w:r>
        <w:tab/>
        <w:t>899</w:t>
      </w:r>
    </w:p>
    <w:p w14:paraId="4B4FB90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C7B33D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900</w:t>
      </w:r>
    </w:p>
    <w:p w14:paraId="2D808C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900</w:t>
      </w:r>
    </w:p>
    <w:p w14:paraId="378FA3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900</w:t>
      </w:r>
    </w:p>
    <w:p w14:paraId="1C82FB7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901</w:t>
      </w:r>
    </w:p>
    <w:p w14:paraId="67F605D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902</w:t>
      </w:r>
    </w:p>
    <w:p w14:paraId="644B85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Introduction</w:t>
      </w:r>
      <w:r>
        <w:tab/>
        <w:t>902</w:t>
      </w:r>
    </w:p>
    <w:p w14:paraId="404ED6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Principle of testing</w:t>
      </w:r>
      <w:r>
        <w:tab/>
        <w:t>902</w:t>
      </w:r>
    </w:p>
    <w:p w14:paraId="2B98FD9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903</w:t>
      </w:r>
    </w:p>
    <w:p w14:paraId="274692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903</w:t>
      </w:r>
    </w:p>
    <w:p w14:paraId="59688A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903</w:t>
      </w:r>
    </w:p>
    <w:p w14:paraId="1AA8EA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904</w:t>
      </w:r>
    </w:p>
    <w:p w14:paraId="5D26A1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905</w:t>
      </w:r>
    </w:p>
    <w:p w14:paraId="2DFD446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905</w:t>
      </w:r>
    </w:p>
    <w:p w14:paraId="683593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905</w:t>
      </w:r>
    </w:p>
    <w:p w14:paraId="6A7814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906</w:t>
      </w:r>
    </w:p>
    <w:p w14:paraId="1BB68D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907</w:t>
      </w:r>
    </w:p>
    <w:p w14:paraId="455C40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907</w:t>
      </w:r>
    </w:p>
    <w:p w14:paraId="7F2EC6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907</w:t>
      </w:r>
    </w:p>
    <w:p w14:paraId="408C6C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911</w:t>
      </w:r>
    </w:p>
    <w:p w14:paraId="66310A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911</w:t>
      </w:r>
    </w:p>
    <w:p w14:paraId="026D97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911</w:t>
      </w:r>
    </w:p>
    <w:p w14:paraId="416AA32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B3B4E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algun Gothic"/>
          <w:lang w:eastAsia="zh-CN"/>
        </w:rPr>
        <w:t>V2X sidelink communication</w:t>
      </w:r>
      <w:r>
        <w:tab/>
        <w:t>914</w:t>
      </w:r>
    </w:p>
    <w:p w14:paraId="330329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914</w:t>
      </w:r>
    </w:p>
    <w:p w14:paraId="1B5B11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915</w:t>
      </w:r>
    </w:p>
    <w:p w14:paraId="0FB290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919</w:t>
      </w:r>
    </w:p>
    <w:p w14:paraId="504F484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920</w:t>
      </w:r>
    </w:p>
    <w:p w14:paraId="0C95B2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920</w:t>
      </w:r>
    </w:p>
    <w:p w14:paraId="65F838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920</w:t>
      </w:r>
    </w:p>
    <w:p w14:paraId="7EAEFA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921</w:t>
      </w:r>
    </w:p>
    <w:p w14:paraId="19C6601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922</w:t>
      </w:r>
    </w:p>
    <w:p w14:paraId="6A619B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Introduction</w:t>
      </w:r>
      <w:r>
        <w:tab/>
        <w:t>922</w:t>
      </w:r>
    </w:p>
    <w:p w14:paraId="3D930B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Arial Unicode MS"/>
          <w:lang w:eastAsia="zh-CN"/>
        </w:rPr>
        <w:t>Principle of testing</w:t>
      </w:r>
      <w:r>
        <w:tab/>
        <w:t>922</w:t>
      </w:r>
    </w:p>
    <w:p w14:paraId="4D3CFFE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922</w:t>
      </w:r>
    </w:p>
    <w:p w14:paraId="383115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922</w:t>
      </w:r>
    </w:p>
    <w:p w14:paraId="4E11F9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922</w:t>
      </w:r>
    </w:p>
    <w:p w14:paraId="228E7074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3B4E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922</w:t>
      </w:r>
    </w:p>
    <w:p w14:paraId="4D7CDE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922</w:t>
      </w:r>
    </w:p>
    <w:p w14:paraId="4A6AA5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922</w:t>
      </w:r>
    </w:p>
    <w:p w14:paraId="7857DB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922</w:t>
      </w:r>
    </w:p>
    <w:p w14:paraId="5D99EA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74C9D6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925</w:t>
      </w:r>
    </w:p>
    <w:p w14:paraId="7E3AEF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35F53B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1BFB6E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927</w:t>
      </w:r>
    </w:p>
    <w:p w14:paraId="17BFF8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3AABC7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6B1D8DE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929</w:t>
      </w:r>
    </w:p>
    <w:p w14:paraId="67DA46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3BDF51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930</w:t>
      </w:r>
    </w:p>
    <w:p w14:paraId="01355B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931</w:t>
      </w:r>
    </w:p>
    <w:p w14:paraId="77157F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0ECDEA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932</w:t>
      </w:r>
    </w:p>
    <w:p w14:paraId="0CB3B4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933</w:t>
      </w:r>
    </w:p>
    <w:p w14:paraId="650E0F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933</w:t>
      </w:r>
    </w:p>
    <w:p w14:paraId="677DA8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5AB76D6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935</w:t>
      </w:r>
    </w:p>
    <w:p w14:paraId="49EDF0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4839BC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6A0C25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937</w:t>
      </w:r>
    </w:p>
    <w:p w14:paraId="6F1A32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5B1E9E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0B960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939</w:t>
      </w:r>
    </w:p>
    <w:p w14:paraId="22B54E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208401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14:paraId="032B92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939</w:t>
      </w:r>
    </w:p>
    <w:p w14:paraId="399842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213C20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943</w:t>
      </w:r>
    </w:p>
    <w:p w14:paraId="1ACA57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943</w:t>
      </w:r>
    </w:p>
    <w:p w14:paraId="5F8743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633F5E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14:paraId="111F7C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947</w:t>
      </w:r>
    </w:p>
    <w:p w14:paraId="00072E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2E922E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3902EC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950</w:t>
      </w:r>
    </w:p>
    <w:p w14:paraId="403835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14:paraId="47688B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951</w:t>
      </w:r>
    </w:p>
    <w:p w14:paraId="10CF87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952</w:t>
      </w:r>
    </w:p>
    <w:p w14:paraId="047E1B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952</w:t>
      </w:r>
    </w:p>
    <w:p w14:paraId="74F0F1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14:paraId="5A7D424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A.4.2.15 E-UTRAN FDD – FDD Intra frequency case for Cat-M1 UE in enhanced coverage</w:t>
      </w:r>
      <w:r>
        <w:tab/>
        <w:t>954</w:t>
      </w:r>
    </w:p>
    <w:p w14:paraId="12644D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954</w:t>
      </w:r>
    </w:p>
    <w:p w14:paraId="2D101B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14:paraId="5DF919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956</w:t>
      </w:r>
    </w:p>
    <w:p w14:paraId="3861F1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956</w:t>
      </w:r>
    </w:p>
    <w:p w14:paraId="206866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957</w:t>
      </w:r>
    </w:p>
    <w:p w14:paraId="603C5E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958</w:t>
      </w:r>
    </w:p>
    <w:p w14:paraId="06EF01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14:paraId="1A0D6A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14:paraId="0FB999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960</w:t>
      </w:r>
    </w:p>
    <w:p w14:paraId="5E4AD6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7811D2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5ED367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963</w:t>
      </w:r>
    </w:p>
    <w:p w14:paraId="6F3137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4E18AB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965</w:t>
      </w:r>
    </w:p>
    <w:p w14:paraId="237E3B2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966</w:t>
      </w:r>
    </w:p>
    <w:p w14:paraId="3CB008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14:paraId="485464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14:paraId="68B02A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968</w:t>
      </w:r>
    </w:p>
    <w:p w14:paraId="495CDF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968</w:t>
      </w:r>
    </w:p>
    <w:p w14:paraId="0AF901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0DCA16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970</w:t>
      </w:r>
    </w:p>
    <w:p w14:paraId="1CDCEF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62EAAC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971</w:t>
      </w:r>
    </w:p>
    <w:p w14:paraId="5FDF11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972</w:t>
      </w:r>
    </w:p>
    <w:p w14:paraId="0BB23E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972</w:t>
      </w:r>
    </w:p>
    <w:p w14:paraId="50031F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14:paraId="22E367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974</w:t>
      </w:r>
    </w:p>
    <w:p w14:paraId="0911D4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974</w:t>
      </w:r>
    </w:p>
    <w:p w14:paraId="0C059E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977</w:t>
      </w:r>
    </w:p>
    <w:p w14:paraId="4EA76A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– FDD Inter frequency case for Cat-M1 UE in normal coverage</w:t>
      </w:r>
      <w:r>
        <w:tab/>
        <w:t>978</w:t>
      </w:r>
    </w:p>
    <w:p w14:paraId="07B5AE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60016F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321CBC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 – FDD Inter frequency case for Cat-M1 UE in normal coverage</w:t>
      </w:r>
      <w:r>
        <w:tab/>
        <w:t>980</w:t>
      </w:r>
    </w:p>
    <w:p w14:paraId="1375B0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980</w:t>
      </w:r>
    </w:p>
    <w:p w14:paraId="24F7CE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51ADC4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– FDD Inter frequency case for Cat-M1 UE in normal coverage</w:t>
      </w:r>
      <w:r>
        <w:tab/>
        <w:t>982</w:t>
      </w:r>
    </w:p>
    <w:p w14:paraId="126103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982</w:t>
      </w:r>
    </w:p>
    <w:p w14:paraId="2ED940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5F83BCB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– FDD Inter frequency case for Cat-M1 UE in enhanced coverage</w:t>
      </w:r>
      <w:r>
        <w:tab/>
        <w:t>984</w:t>
      </w:r>
    </w:p>
    <w:p w14:paraId="5BEC43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984</w:t>
      </w:r>
    </w:p>
    <w:p w14:paraId="11D614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5CD8BD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986</w:t>
      </w:r>
    </w:p>
    <w:p w14:paraId="01E435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2AE659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987</w:t>
      </w:r>
    </w:p>
    <w:p w14:paraId="61F52B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988</w:t>
      </w:r>
    </w:p>
    <w:p w14:paraId="1587B5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988</w:t>
      </w:r>
    </w:p>
    <w:p w14:paraId="124F6A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0BA383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990</w:t>
      </w:r>
    </w:p>
    <w:p w14:paraId="1AF8DA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990</w:t>
      </w:r>
    </w:p>
    <w:p w14:paraId="57E198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991</w:t>
      </w:r>
    </w:p>
    <w:p w14:paraId="049A3E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992</w:t>
      </w:r>
    </w:p>
    <w:p w14:paraId="2C6C80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59822B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71D991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994</w:t>
      </w:r>
    </w:p>
    <w:p w14:paraId="42B881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994</w:t>
      </w:r>
    </w:p>
    <w:p w14:paraId="3B510D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995</w:t>
      </w:r>
    </w:p>
    <w:p w14:paraId="2F6D60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996</w:t>
      </w:r>
    </w:p>
    <w:p w14:paraId="1216D1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105E2C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997</w:t>
      </w:r>
    </w:p>
    <w:p w14:paraId="07E86D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998</w:t>
      </w:r>
    </w:p>
    <w:p w14:paraId="7AD056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998</w:t>
      </w:r>
    </w:p>
    <w:p w14:paraId="258EAE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6DC5F6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1001</w:t>
      </w:r>
    </w:p>
    <w:p w14:paraId="5EA149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1001</w:t>
      </w:r>
    </w:p>
    <w:p w14:paraId="6CA02E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5836EBE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1004</w:t>
      </w:r>
    </w:p>
    <w:p w14:paraId="4E0521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35DEA1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38E060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1007</w:t>
      </w:r>
    </w:p>
    <w:p w14:paraId="12DB07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1007</w:t>
      </w:r>
    </w:p>
    <w:p w14:paraId="77B59C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1009</w:t>
      </w:r>
    </w:p>
    <w:p w14:paraId="0D458D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1010</w:t>
      </w:r>
    </w:p>
    <w:p w14:paraId="404F3B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3A9E30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61B666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1012</w:t>
      </w:r>
    </w:p>
    <w:p w14:paraId="2D948B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36B17F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526C09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1014</w:t>
      </w:r>
    </w:p>
    <w:p w14:paraId="15A9DD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30B251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43DBC4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1018</w:t>
      </w:r>
    </w:p>
    <w:p w14:paraId="612064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14:paraId="32B171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5C4B5F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1021</w:t>
      </w:r>
    </w:p>
    <w:p w14:paraId="52AB33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1021</w:t>
      </w:r>
    </w:p>
    <w:p w14:paraId="0CD454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48C9B6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1024</w:t>
      </w:r>
    </w:p>
    <w:p w14:paraId="7D7D49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1024</w:t>
      </w:r>
    </w:p>
    <w:p w14:paraId="4A87BA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1026</w:t>
      </w:r>
    </w:p>
    <w:p w14:paraId="540D1C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160479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44AAFD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1029</w:t>
      </w:r>
    </w:p>
    <w:p w14:paraId="6EC780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1030</w:t>
      </w:r>
    </w:p>
    <w:p w14:paraId="769D72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113602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1032</w:t>
      </w:r>
    </w:p>
    <w:p w14:paraId="5FF7D6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1033</w:t>
      </w:r>
    </w:p>
    <w:p w14:paraId="41DC7E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42EC03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733D0A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1036</w:t>
      </w:r>
    </w:p>
    <w:p w14:paraId="07B734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1A62C0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597C90A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1038</w:t>
      </w:r>
    </w:p>
    <w:p w14:paraId="1AC630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4050FC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7DE518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1041</w:t>
      </w:r>
    </w:p>
    <w:p w14:paraId="58E19F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62AB43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5F3DA6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 xml:space="preserve">A.4.2.51 E-UTRAN FD-FDD </w:t>
      </w:r>
      <w:r>
        <w:t>RSS based</w:t>
      </w:r>
      <w:r w:rsidRPr="008B3B4E">
        <w:rPr>
          <w:rFonts w:cs="v4.2.0"/>
        </w:rPr>
        <w:t xml:space="preserve"> Intra frequency case for Cat-M1 UE in enhanced coverage</w:t>
      </w:r>
      <w:r>
        <w:tab/>
        <w:t>1044</w:t>
      </w:r>
    </w:p>
    <w:p w14:paraId="5B2AB9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1120F4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83E07B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1047</w:t>
      </w:r>
    </w:p>
    <w:p w14:paraId="3EBA84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14862C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7A661DE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1050</w:t>
      </w:r>
    </w:p>
    <w:p w14:paraId="3A9583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14D63C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79EDFE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3A4225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6A34C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11CAD0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2CB365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793B10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69F6FD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436A5F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62DA7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7205457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4F46DD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FDD:</w:t>
      </w:r>
      <w:r>
        <w:tab/>
        <w:t>1060</w:t>
      </w:r>
    </w:p>
    <w:p w14:paraId="6CB2B1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1E47C7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42BF9FF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4C690A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74BCBC3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078E0D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6F9E7C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E1D318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310299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4BC030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270555A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12B4256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240B1D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5977D63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656131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CB206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TDD:</w:t>
      </w:r>
      <w:r>
        <w:tab/>
        <w:t>1073</w:t>
      </w:r>
    </w:p>
    <w:p w14:paraId="34B7F4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A.4.3.2.</w:t>
      </w:r>
      <w:r w:rsidRPr="008B3B4E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10311BD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4705959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3C47B7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A.4.3.2.</w:t>
      </w:r>
      <w:r w:rsidRPr="008B3B4E">
        <w:rPr>
          <w:lang w:val="en-US" w:eastAsia="zh-CN"/>
        </w:rPr>
        <w:t>1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Void</w:t>
      </w:r>
      <w:r>
        <w:tab/>
        <w:t>1075</w:t>
      </w:r>
    </w:p>
    <w:p w14:paraId="265EB6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1A9A845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34D3FD0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43A001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6C5984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413CC6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UTRAN FDD:</w:t>
      </w:r>
      <w:r>
        <w:tab/>
        <w:t>1079</w:t>
      </w:r>
    </w:p>
    <w:p w14:paraId="539C64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1BB14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710753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4122BF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6D1BC0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5CAFB3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UTRAN TDD:</w:t>
      </w:r>
      <w:r>
        <w:tab/>
        <w:t>1088</w:t>
      </w:r>
    </w:p>
    <w:p w14:paraId="5B91E8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07835B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556121A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0A554F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05D6B13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185895A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1971A3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379C0C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788803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14E9F4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6E63DF4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0878D56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EA0602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0996BD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GSM:</w:t>
      </w:r>
      <w:r>
        <w:tab/>
        <w:t>1099</w:t>
      </w:r>
    </w:p>
    <w:p w14:paraId="76F643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1099</w:t>
      </w:r>
    </w:p>
    <w:p w14:paraId="607DCB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1101</w:t>
      </w:r>
    </w:p>
    <w:p w14:paraId="54E980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– GSM:</w:t>
      </w:r>
      <w:r>
        <w:tab/>
        <w:t>1101</w:t>
      </w:r>
    </w:p>
    <w:p w14:paraId="1CF39C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1101</w:t>
      </w:r>
    </w:p>
    <w:p w14:paraId="48D8BF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1103</w:t>
      </w:r>
    </w:p>
    <w:p w14:paraId="3E3F941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282205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3C28F9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0AECF0D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3EDF73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1D53F7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3946C5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6B1535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27C1683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41C7A72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23652E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cdma2000 1X</w:t>
      </w:r>
      <w:r>
        <w:tab/>
        <w:t>1109</w:t>
      </w:r>
    </w:p>
    <w:p w14:paraId="7BBE9D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5AA9D1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FD384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3082CD2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A.4.</w:t>
      </w:r>
      <w:r w:rsidRPr="008B3B4E">
        <w:rPr>
          <w:lang w:val="sv-SE" w:eastAsia="zh-CN"/>
        </w:rPr>
        <w:t>6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 xml:space="preserve">E-UTRAN </w:t>
      </w:r>
      <w:r w:rsidRPr="008B3B4E">
        <w:rPr>
          <w:lang w:val="sv-SE" w:eastAsia="zh-CN"/>
        </w:rPr>
        <w:t>T</w:t>
      </w:r>
      <w:r w:rsidRPr="008B3B4E">
        <w:rPr>
          <w:lang w:val="sv-SE"/>
        </w:rPr>
        <w:t>DD – cdma2000 1X</w:t>
      </w:r>
      <w:r>
        <w:tab/>
        <w:t>1112</w:t>
      </w:r>
    </w:p>
    <w:p w14:paraId="25050E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4E1CADC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3D43185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520976C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501F95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6B07E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1BFF21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25BBB1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2C8EC8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7CA6CA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25C0CC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706CC4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17AA36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7802A8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90C1C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00B314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71375430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72A5B23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Handover</w:t>
      </w:r>
      <w:r>
        <w:tab/>
        <w:t>1136</w:t>
      </w:r>
    </w:p>
    <w:p w14:paraId="59B1F7D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Intra frequency handover</w:t>
      </w:r>
      <w:r>
        <w:tab/>
        <w:t>1136</w:t>
      </w:r>
    </w:p>
    <w:p w14:paraId="1B7CC3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1136</w:t>
      </w:r>
    </w:p>
    <w:p w14:paraId="1C6C7B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1138</w:t>
      </w:r>
    </w:p>
    <w:p w14:paraId="08C6DB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4FF03E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1138</w:t>
      </w:r>
    </w:p>
    <w:p w14:paraId="4E9BD8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1140</w:t>
      </w:r>
    </w:p>
    <w:p w14:paraId="4BBB38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686989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1140</w:t>
      </w:r>
    </w:p>
    <w:p w14:paraId="33BD77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1142</w:t>
      </w:r>
    </w:p>
    <w:p w14:paraId="069D2C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56B993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1142</w:t>
      </w:r>
    </w:p>
    <w:p w14:paraId="286B46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1144</w:t>
      </w:r>
    </w:p>
    <w:p w14:paraId="3676D1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07445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1144</w:t>
      </w:r>
    </w:p>
    <w:p w14:paraId="63E0E8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1146</w:t>
      </w:r>
    </w:p>
    <w:p w14:paraId="46560C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6E2C0E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2B44AF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1148</w:t>
      </w:r>
    </w:p>
    <w:p w14:paraId="04FB63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3B309B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1148</w:t>
      </w:r>
    </w:p>
    <w:p w14:paraId="52CB14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1151</w:t>
      </w:r>
    </w:p>
    <w:p w14:paraId="53D6F0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7C68B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1151</w:t>
      </w:r>
    </w:p>
    <w:p w14:paraId="16E007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1154</w:t>
      </w:r>
    </w:p>
    <w:p w14:paraId="2B9356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4E6996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1154</w:t>
      </w:r>
    </w:p>
    <w:p w14:paraId="43B919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1155</w:t>
      </w:r>
    </w:p>
    <w:p w14:paraId="2F0361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2FADA7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1155</w:t>
      </w:r>
    </w:p>
    <w:p w14:paraId="33EC8E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1157</w:t>
      </w:r>
    </w:p>
    <w:p w14:paraId="15350C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2F266B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1157</w:t>
      </w:r>
    </w:p>
    <w:p w14:paraId="700717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1159</w:t>
      </w:r>
    </w:p>
    <w:p w14:paraId="5B10D6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2FF01C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1159</w:t>
      </w:r>
    </w:p>
    <w:p w14:paraId="2984C5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1161</w:t>
      </w:r>
    </w:p>
    <w:p w14:paraId="65A670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D348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1161</w:t>
      </w:r>
    </w:p>
    <w:p w14:paraId="23225C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1163</w:t>
      </w:r>
    </w:p>
    <w:p w14:paraId="784651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3CB7AD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1164</w:t>
      </w:r>
    </w:p>
    <w:p w14:paraId="6D8A60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1165</w:t>
      </w:r>
    </w:p>
    <w:p w14:paraId="709889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26E55C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1166</w:t>
      </w:r>
    </w:p>
    <w:p w14:paraId="482CBB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1167</w:t>
      </w:r>
    </w:p>
    <w:p w14:paraId="7714F3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79D42C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1168</w:t>
      </w:r>
    </w:p>
    <w:p w14:paraId="5BC5AE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1169</w:t>
      </w:r>
    </w:p>
    <w:p w14:paraId="49D460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737CC9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1170</w:t>
      </w:r>
    </w:p>
    <w:p w14:paraId="153B7B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1171</w:t>
      </w:r>
    </w:p>
    <w:p w14:paraId="2607737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06E508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1172</w:t>
      </w:r>
    </w:p>
    <w:p w14:paraId="1B933E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1173</w:t>
      </w:r>
    </w:p>
    <w:p w14:paraId="7AD6E0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206822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1174</w:t>
      </w:r>
    </w:p>
    <w:p w14:paraId="560130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1175</w:t>
      </w:r>
    </w:p>
    <w:p w14:paraId="06BB90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64B0F8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1176</w:t>
      </w:r>
    </w:p>
    <w:p w14:paraId="74478E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1177</w:t>
      </w:r>
    </w:p>
    <w:p w14:paraId="78242DA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1EF92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1178</w:t>
      </w:r>
    </w:p>
    <w:p w14:paraId="585DDC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1179</w:t>
      </w:r>
    </w:p>
    <w:p w14:paraId="23DC01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4A2DAA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1179</w:t>
      </w:r>
    </w:p>
    <w:p w14:paraId="54E176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1181</w:t>
      </w:r>
    </w:p>
    <w:p w14:paraId="689D84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7DF980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1181</w:t>
      </w:r>
    </w:p>
    <w:p w14:paraId="67BED4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1183</w:t>
      </w:r>
    </w:p>
    <w:p w14:paraId="1EECA1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76ED3C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1183</w:t>
      </w:r>
    </w:p>
    <w:p w14:paraId="063CED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1185</w:t>
      </w:r>
    </w:p>
    <w:p w14:paraId="6A71D8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2C93E1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1185</w:t>
      </w:r>
    </w:p>
    <w:p w14:paraId="404E84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1187</w:t>
      </w:r>
    </w:p>
    <w:p w14:paraId="1F2BFF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75EED3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1188</w:t>
      </w:r>
    </w:p>
    <w:p w14:paraId="663549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1189</w:t>
      </w:r>
    </w:p>
    <w:p w14:paraId="256183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290387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1190</w:t>
      </w:r>
    </w:p>
    <w:p w14:paraId="076CC6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1191</w:t>
      </w:r>
    </w:p>
    <w:p w14:paraId="7303A8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6E5F07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1192</w:t>
      </w:r>
    </w:p>
    <w:p w14:paraId="4EA6DC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1193</w:t>
      </w:r>
    </w:p>
    <w:p w14:paraId="725D4D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0065EE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1194</w:t>
      </w:r>
    </w:p>
    <w:p w14:paraId="6181E8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1195</w:t>
      </w:r>
    </w:p>
    <w:p w14:paraId="4FCB8E7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4F24EB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1196</w:t>
      </w:r>
    </w:p>
    <w:p w14:paraId="567AEF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1197</w:t>
      </w:r>
    </w:p>
    <w:p w14:paraId="4533D8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70F6D3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1198</w:t>
      </w:r>
    </w:p>
    <w:p w14:paraId="4822CF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1199</w:t>
      </w:r>
    </w:p>
    <w:p w14:paraId="7A771C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467D0F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1200</w:t>
      </w:r>
    </w:p>
    <w:p w14:paraId="46B7FD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1201</w:t>
      </w:r>
    </w:p>
    <w:p w14:paraId="1B7C81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128218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1202</w:t>
      </w:r>
    </w:p>
    <w:p w14:paraId="23E33A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1203</w:t>
      </w:r>
    </w:p>
    <w:p w14:paraId="5F5445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3EFD4C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1204</w:t>
      </w:r>
    </w:p>
    <w:p w14:paraId="1669C4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1205</w:t>
      </w:r>
    </w:p>
    <w:p w14:paraId="72A025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04CC16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1206</w:t>
      </w:r>
    </w:p>
    <w:p w14:paraId="247841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1207</w:t>
      </w:r>
    </w:p>
    <w:p w14:paraId="348140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5D8D64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1208</w:t>
      </w:r>
    </w:p>
    <w:p w14:paraId="1450A7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1209</w:t>
      </w:r>
    </w:p>
    <w:p w14:paraId="7544C6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6A7417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1210</w:t>
      </w:r>
    </w:p>
    <w:p w14:paraId="02C0D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1211</w:t>
      </w:r>
    </w:p>
    <w:p w14:paraId="3ADDC9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6995E8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1212</w:t>
      </w:r>
    </w:p>
    <w:p w14:paraId="36FD81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1213</w:t>
      </w:r>
    </w:p>
    <w:p w14:paraId="365465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5ECE11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1214</w:t>
      </w:r>
    </w:p>
    <w:p w14:paraId="227A23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1215</w:t>
      </w:r>
    </w:p>
    <w:p w14:paraId="42B069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04DC51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1216</w:t>
      </w:r>
    </w:p>
    <w:p w14:paraId="133777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1217</w:t>
      </w:r>
    </w:p>
    <w:p w14:paraId="51FCC9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69BD75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1218</w:t>
      </w:r>
    </w:p>
    <w:p w14:paraId="24410B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1220</w:t>
      </w:r>
    </w:p>
    <w:p w14:paraId="6E57B7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362DAC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1221</w:t>
      </w:r>
    </w:p>
    <w:p w14:paraId="113430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1222</w:t>
      </w:r>
    </w:p>
    <w:p w14:paraId="1A39DC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38C0FF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1223</w:t>
      </w:r>
    </w:p>
    <w:p w14:paraId="5F1762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1224</w:t>
      </w:r>
    </w:p>
    <w:p w14:paraId="1F209E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4170FE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1225</w:t>
      </w:r>
    </w:p>
    <w:p w14:paraId="26D84B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1226</w:t>
      </w:r>
    </w:p>
    <w:p w14:paraId="52CBC5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Intra frequency DAPS handover</w:t>
      </w:r>
      <w:r>
        <w:tab/>
        <w:t>1227</w:t>
      </w:r>
    </w:p>
    <w:p w14:paraId="6E626F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1227</w:t>
      </w:r>
    </w:p>
    <w:p w14:paraId="514FAC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1228</w:t>
      </w:r>
    </w:p>
    <w:p w14:paraId="78A3ED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43EDD6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1229</w:t>
      </w:r>
    </w:p>
    <w:p w14:paraId="16462E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1230</w:t>
      </w:r>
    </w:p>
    <w:p w14:paraId="1D7536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Intra frequency conditional handover</w:t>
      </w:r>
      <w:r>
        <w:tab/>
        <w:t>1231</w:t>
      </w:r>
    </w:p>
    <w:p w14:paraId="34BEBD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1231</w:t>
      </w:r>
    </w:p>
    <w:p w14:paraId="1487E5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1232</w:t>
      </w:r>
    </w:p>
    <w:p w14:paraId="3C7BCA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TDD Intra frequency conditional handover</w:t>
      </w:r>
      <w:r>
        <w:tab/>
        <w:t>1233</w:t>
      </w:r>
    </w:p>
    <w:p w14:paraId="74124F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1233</w:t>
      </w:r>
    </w:p>
    <w:p w14:paraId="7D879E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1234</w:t>
      </w:r>
    </w:p>
    <w:p w14:paraId="56EBA6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FDD Inter frequency conditional handover</w:t>
      </w:r>
      <w:r>
        <w:tab/>
        <w:t>1235</w:t>
      </w:r>
    </w:p>
    <w:p w14:paraId="2956E5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1235</w:t>
      </w:r>
    </w:p>
    <w:p w14:paraId="05B16A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1236</w:t>
      </w:r>
    </w:p>
    <w:p w14:paraId="025A27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TDD Inter frequency conditional handover</w:t>
      </w:r>
      <w:r>
        <w:tab/>
        <w:t>1237</w:t>
      </w:r>
    </w:p>
    <w:p w14:paraId="57A02B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1237</w:t>
      </w:r>
    </w:p>
    <w:p w14:paraId="36C1D1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1238</w:t>
      </w:r>
    </w:p>
    <w:p w14:paraId="4493F69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TDD Inter frequency conditional handover</w:t>
      </w:r>
      <w:r>
        <w:tab/>
        <w:t>1239</w:t>
      </w:r>
    </w:p>
    <w:p w14:paraId="7B68B8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1239</w:t>
      </w:r>
    </w:p>
    <w:p w14:paraId="7B8693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1241</w:t>
      </w:r>
    </w:p>
    <w:p w14:paraId="74D649A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FDD Inter frequency conditional handover</w:t>
      </w:r>
      <w:r>
        <w:tab/>
        <w:t>1241</w:t>
      </w:r>
    </w:p>
    <w:p w14:paraId="5BD575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1241</w:t>
      </w:r>
    </w:p>
    <w:p w14:paraId="270968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1244</w:t>
      </w:r>
    </w:p>
    <w:p w14:paraId="2EFB98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052671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1245</w:t>
      </w:r>
    </w:p>
    <w:p w14:paraId="2ECCA9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1247</w:t>
      </w:r>
    </w:p>
    <w:p w14:paraId="7C8EF4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33785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1248</w:t>
      </w:r>
    </w:p>
    <w:p w14:paraId="540A5E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1250</w:t>
      </w:r>
    </w:p>
    <w:p w14:paraId="2CC86E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- TDD inter-band inter-frequency synchronous DAPS handover</w:t>
      </w:r>
      <w:r>
        <w:tab/>
        <w:t>1251</w:t>
      </w:r>
    </w:p>
    <w:p w14:paraId="203960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1251</w:t>
      </w:r>
    </w:p>
    <w:p w14:paraId="543F33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- FDD inter-band inter-frequency synchronous DAPS handover</w:t>
      </w:r>
      <w:r>
        <w:tab/>
        <w:t>1255</w:t>
      </w:r>
    </w:p>
    <w:p w14:paraId="17B7EB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1255</w:t>
      </w:r>
    </w:p>
    <w:p w14:paraId="05DF10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1258</w:t>
      </w:r>
    </w:p>
    <w:p w14:paraId="599A8B4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18DD06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1259</w:t>
      </w:r>
    </w:p>
    <w:p w14:paraId="72602C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1261</w:t>
      </w:r>
    </w:p>
    <w:p w14:paraId="6E9B32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52F072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1261</w:t>
      </w:r>
    </w:p>
    <w:p w14:paraId="6D53E9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1264</w:t>
      </w:r>
    </w:p>
    <w:p w14:paraId="473E886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450424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FDD Handover</w:t>
      </w:r>
      <w:r>
        <w:tab/>
        <w:t>1264</w:t>
      </w:r>
    </w:p>
    <w:p w14:paraId="4AE7BC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373824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1266</w:t>
      </w:r>
    </w:p>
    <w:p w14:paraId="7FD138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- UTRAN FDD Handover</w:t>
      </w:r>
      <w:r>
        <w:tab/>
        <w:t>1267</w:t>
      </w:r>
    </w:p>
    <w:p w14:paraId="18726C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1267</w:t>
      </w:r>
    </w:p>
    <w:p w14:paraId="78C7EB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1270</w:t>
      </w:r>
    </w:p>
    <w:p w14:paraId="28AFC4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  <w:lang w:val="sv-SE"/>
        </w:rPr>
        <w:t>A.</w:t>
      </w:r>
      <w:r w:rsidRPr="008B3B4E">
        <w:rPr>
          <w:rFonts w:cs="v4.2.0"/>
          <w:snapToGrid w:val="0"/>
          <w:lang w:val="sv-SE" w:eastAsia="zh-CN"/>
        </w:rPr>
        <w:t>5</w:t>
      </w:r>
      <w:r w:rsidRPr="008B3B4E">
        <w:rPr>
          <w:rFonts w:cs="v4.2.0"/>
          <w:snapToGrid w:val="0"/>
          <w:lang w:val="sv-SE"/>
        </w:rPr>
        <w:t>.</w:t>
      </w:r>
      <w:r w:rsidRPr="008B3B4E">
        <w:rPr>
          <w:rFonts w:cs="v4.2.0"/>
          <w:snapToGrid w:val="0"/>
          <w:lang w:val="sv-SE" w:eastAsia="zh-CN"/>
        </w:rPr>
        <w:t>2</w:t>
      </w:r>
      <w:r w:rsidRPr="008B3B4E">
        <w:rPr>
          <w:rFonts w:cs="v4.2.0"/>
          <w:snapToGrid w:val="0"/>
          <w:lang w:val="sv-SE"/>
        </w:rPr>
        <w:t>.</w:t>
      </w:r>
      <w:r w:rsidRPr="008B3B4E">
        <w:rPr>
          <w:rFonts w:cs="v4.2.0"/>
          <w:snapToGrid w:val="0"/>
          <w:lang w:val="sv-SE" w:eastAsia="zh-CN"/>
        </w:rPr>
        <w:t xml:space="preserve">3 </w:t>
      </w:r>
      <w:r w:rsidRPr="008B3B4E">
        <w:rPr>
          <w:lang w:val="sv-SE"/>
        </w:rPr>
        <w:t>E-UTRAN FDD- GSM Handover</w:t>
      </w:r>
      <w:r>
        <w:tab/>
        <w:t>1270</w:t>
      </w:r>
    </w:p>
    <w:p w14:paraId="7A06560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1270</w:t>
      </w:r>
    </w:p>
    <w:p w14:paraId="6020312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 xml:space="preserve">Test </w:t>
      </w:r>
      <w:r w:rsidRPr="008B3B4E">
        <w:rPr>
          <w:snapToGrid w:val="0"/>
          <w:lang w:eastAsia="zh-CN"/>
        </w:rPr>
        <w:t>Requirements</w:t>
      </w:r>
      <w:r>
        <w:tab/>
        <w:t>1271</w:t>
      </w:r>
    </w:p>
    <w:p w14:paraId="4E0A65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</w:t>
      </w:r>
      <w:r w:rsidRPr="008B3B4E">
        <w:rPr>
          <w:lang w:val="sv-SE" w:eastAsia="zh-CN"/>
        </w:rPr>
        <w:t xml:space="preserve"> TDD</w:t>
      </w:r>
      <w:r w:rsidRPr="008B3B4E">
        <w:rPr>
          <w:lang w:val="sv-SE"/>
        </w:rPr>
        <w:t xml:space="preserve"> - UTRAN TDD Handover</w:t>
      </w:r>
      <w:r>
        <w:tab/>
        <w:t>1272</w:t>
      </w:r>
    </w:p>
    <w:p w14:paraId="7FE5ED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32D01C9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4E6C1C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53A4A3B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6E2A8F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71D22B2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26CD643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308B242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lastRenderedPageBreak/>
        <w:t>A.</w:t>
      </w:r>
      <w:r w:rsidRPr="008B3B4E">
        <w:rPr>
          <w:lang w:val="sv-SE" w:eastAsia="zh-CN"/>
        </w:rPr>
        <w:t>5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2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4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2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 w:eastAsia="zh-CN"/>
        </w:rPr>
        <w:t>Void</w:t>
      </w:r>
      <w:r>
        <w:tab/>
        <w:t>1274</w:t>
      </w:r>
    </w:p>
    <w:p w14:paraId="64F66A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TDD Handover</w:t>
      </w:r>
      <w:r>
        <w:tab/>
        <w:t>1274</w:t>
      </w:r>
    </w:p>
    <w:p w14:paraId="5C6CC9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5486198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78D62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1277</w:t>
      </w:r>
    </w:p>
    <w:p w14:paraId="4616EC4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7872AB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232827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Void</w:t>
      </w:r>
      <w:r>
        <w:tab/>
        <w:t>1277</w:t>
      </w:r>
    </w:p>
    <w:p w14:paraId="46C3FA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  <w:lang w:val="sv-SE"/>
        </w:rPr>
        <w:t>A.5.2.</w:t>
      </w:r>
      <w:r w:rsidRPr="008B3B4E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- GSM Handover</w:t>
      </w:r>
      <w:r>
        <w:tab/>
        <w:t>1277</w:t>
      </w:r>
    </w:p>
    <w:p w14:paraId="67608BB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7DDD25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27E44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A.5.2.</w:t>
      </w:r>
      <w:r w:rsidRPr="008B3B4E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7B8BA4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373389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1282</w:t>
      </w:r>
    </w:p>
    <w:p w14:paraId="4F288E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61EA9C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007306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57CA8F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10E6ED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62CB6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7C64B1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3E0764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3CB271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24BBE6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577C00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B1A1F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1291</w:t>
      </w:r>
    </w:p>
    <w:p w14:paraId="442DCD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2C22BC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4BB315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1294</w:t>
      </w:r>
    </w:p>
    <w:p w14:paraId="30495BC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lang w:val="sv-SE"/>
        </w:rPr>
        <w:t>A.5.2.1</w:t>
      </w:r>
      <w:r w:rsidRPr="008B3B4E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– UTRAN FDD Handover</w:t>
      </w:r>
      <w:r w:rsidRPr="008B3B4E">
        <w:rPr>
          <w:lang w:val="sv-SE" w:eastAsia="zh-CN"/>
        </w:rPr>
        <w:t xml:space="preserve"> for 5MHz Bandwidth</w:t>
      </w:r>
      <w:r>
        <w:tab/>
        <w:t>1294</w:t>
      </w:r>
    </w:p>
    <w:p w14:paraId="095293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3FF9DD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A.5.2.</w:t>
      </w:r>
      <w:r w:rsidRPr="008B3B4E">
        <w:rPr>
          <w:snapToGrid w:val="0"/>
          <w:lang w:eastAsia="zh-CN"/>
        </w:rPr>
        <w:t>11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1294</w:t>
      </w:r>
    </w:p>
    <w:p w14:paraId="6FA202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Handover to Non-3GPP RATs</w:t>
      </w:r>
      <w:r>
        <w:tab/>
        <w:t>1295</w:t>
      </w:r>
    </w:p>
    <w:p w14:paraId="3536A8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– HRPD Handover</w:t>
      </w:r>
      <w:r>
        <w:tab/>
        <w:t>1295</w:t>
      </w:r>
    </w:p>
    <w:p w14:paraId="0CEF3F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516472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1586F1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FDD – cdma2000 1X Handover</w:t>
      </w:r>
      <w:r>
        <w:tab/>
        <w:t>1297</w:t>
      </w:r>
    </w:p>
    <w:p w14:paraId="74DC58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442AA9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33C448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0C0ED0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2F6A74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21F589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63997A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121046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56304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A.5.3.</w:t>
      </w:r>
      <w:r w:rsidRPr="008B3B4E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 xml:space="preserve">E-UTRAN </w:t>
      </w:r>
      <w:r w:rsidRPr="008B3B4E">
        <w:rPr>
          <w:lang w:val="sv-SE" w:eastAsia="zh-CN"/>
        </w:rPr>
        <w:t>T</w:t>
      </w:r>
      <w:r w:rsidRPr="008B3B4E">
        <w:rPr>
          <w:lang w:val="sv-SE"/>
        </w:rPr>
        <w:t>DD – HRPD Handover</w:t>
      </w:r>
      <w:r>
        <w:tab/>
        <w:t>1305</w:t>
      </w:r>
    </w:p>
    <w:p w14:paraId="12B9FF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049A5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30B6A0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FI"/>
        </w:rPr>
        <w:t>E-UTRAN TDD – cdma2000 1X Handover</w:t>
      </w:r>
      <w:r>
        <w:tab/>
        <w:t>1308</w:t>
      </w:r>
    </w:p>
    <w:p w14:paraId="692C30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5F42CB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20963F68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3F0B39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RRC Re-establishment</w:t>
      </w:r>
      <w:r>
        <w:tab/>
        <w:t>1311</w:t>
      </w:r>
    </w:p>
    <w:p w14:paraId="2CA4BB0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46A769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1311</w:t>
      </w:r>
    </w:p>
    <w:p w14:paraId="1F897C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875382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43F822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1313</w:t>
      </w:r>
    </w:p>
    <w:p w14:paraId="215955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7B3D42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7822CA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1315</w:t>
      </w:r>
    </w:p>
    <w:p w14:paraId="69BD38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1B28A7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Inter-frequency RRC Re-establishment</w:t>
      </w:r>
      <w:r>
        <w:tab/>
        <w:t>1317</w:t>
      </w:r>
    </w:p>
    <w:p w14:paraId="01A6E2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1317</w:t>
      </w:r>
    </w:p>
    <w:p w14:paraId="7A3C00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6AE9CD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</w:t>
      </w:r>
      <w:r w:rsidRPr="008B3B4E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FDD Intra-frequency RRC Re-establishment</w:t>
      </w:r>
      <w:r w:rsidRPr="008B3B4E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267C0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1319</w:t>
      </w:r>
    </w:p>
    <w:p w14:paraId="7F5183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7529F7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Intra-frequency RRC Re-establishment for UE category 0</w:t>
      </w:r>
      <w:r>
        <w:tab/>
        <w:t>1319</w:t>
      </w:r>
    </w:p>
    <w:p w14:paraId="660707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1319</w:t>
      </w:r>
    </w:p>
    <w:p w14:paraId="36B630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066EA6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Intra-frequency RRC Re-establishment for UE category 0</w:t>
      </w:r>
      <w:r>
        <w:tab/>
        <w:t>1322</w:t>
      </w:r>
    </w:p>
    <w:p w14:paraId="5E007D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1322</w:t>
      </w:r>
    </w:p>
    <w:p w14:paraId="53C853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474B46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Intra-frequency RRC Re-establishment for UE category 0</w:t>
      </w:r>
      <w:r>
        <w:tab/>
        <w:t>1324</w:t>
      </w:r>
    </w:p>
    <w:p w14:paraId="2DCF7B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1324</w:t>
      </w:r>
    </w:p>
    <w:p w14:paraId="0BC740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75F808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Intra-frequency RRC Re-establishment for Cat-M1 UE in CEModeA</w:t>
      </w:r>
      <w:r>
        <w:tab/>
        <w:t>1326</w:t>
      </w:r>
    </w:p>
    <w:p w14:paraId="477393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1326</w:t>
      </w:r>
    </w:p>
    <w:p w14:paraId="37F322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0586914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Intra-frequency RRC Re-establishment for Cat-M1 UE in CEModeA</w:t>
      </w:r>
      <w:r>
        <w:tab/>
        <w:t>1328</w:t>
      </w:r>
    </w:p>
    <w:p w14:paraId="16812F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1328</w:t>
      </w:r>
    </w:p>
    <w:p w14:paraId="74FDD8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49703F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Intra-frequency RRC Re-establishment for Cat-M1 UE in CEModeA</w:t>
      </w:r>
      <w:r>
        <w:tab/>
        <w:t>1330</w:t>
      </w:r>
    </w:p>
    <w:p w14:paraId="724C42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1330</w:t>
      </w:r>
    </w:p>
    <w:p w14:paraId="728F28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7905CB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Intra-frequency RRC Re-establishment for Cat-M1 UE in CEModeB</w:t>
      </w:r>
      <w:r>
        <w:tab/>
        <w:t>1332</w:t>
      </w:r>
    </w:p>
    <w:p w14:paraId="6E617B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1332</w:t>
      </w:r>
    </w:p>
    <w:p w14:paraId="2CC388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45276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Intra-frequency RRC Re-establishment for Cat-M1 UE in CEModeB</w:t>
      </w:r>
      <w:r>
        <w:tab/>
        <w:t>1334</w:t>
      </w:r>
    </w:p>
    <w:p w14:paraId="4A915C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1334</w:t>
      </w:r>
    </w:p>
    <w:p w14:paraId="45878C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7C32F8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Intra-frequency RRC Re-establishment for Cat-M1 UE in CEModeB</w:t>
      </w:r>
      <w:r>
        <w:tab/>
        <w:t>1336</w:t>
      </w:r>
    </w:p>
    <w:p w14:paraId="4A7FFB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1336</w:t>
      </w:r>
    </w:p>
    <w:p w14:paraId="2AED04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61C33E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RRC Re-establishment for UE</w:t>
      </w:r>
      <w:r w:rsidRPr="008B3B4E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1A4555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1338</w:t>
      </w:r>
    </w:p>
    <w:p w14:paraId="70F42B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623C92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</w:t>
      </w:r>
      <w:r w:rsidRPr="008B3B4E">
        <w:rPr>
          <w:snapToGrid w:val="0"/>
          <w:lang w:eastAsia="zh-CN"/>
        </w:rPr>
        <w:t>er</w:t>
      </w:r>
      <w:r w:rsidRPr="008B3B4E">
        <w:rPr>
          <w:snapToGrid w:val="0"/>
        </w:rPr>
        <w:t>-frequency RRC Re-establishment for UE</w:t>
      </w:r>
      <w:r w:rsidRPr="008B3B4E">
        <w:rPr>
          <w:snapToGrid w:val="0"/>
          <w:lang w:eastAsia="zh-CN"/>
        </w:rPr>
        <w:t xml:space="preserve"> category NB1 in In-Band mode under </w:t>
      </w:r>
      <w:r w:rsidRPr="008B3B4E">
        <w:rPr>
          <w:rFonts w:cs="Intel Clear Light"/>
          <w:lang w:eastAsia="zh-CN"/>
        </w:rPr>
        <w:t>normal</w:t>
      </w:r>
      <w:r w:rsidRPr="008B3B4E">
        <w:rPr>
          <w:rFonts w:cs="Arial"/>
          <w:lang w:eastAsia="zh-CN"/>
        </w:rPr>
        <w:t xml:space="preserve"> </w:t>
      </w:r>
      <w:r w:rsidRPr="008B3B4E">
        <w:rPr>
          <w:snapToGrid w:val="0"/>
          <w:lang w:eastAsia="zh-CN"/>
        </w:rPr>
        <w:t>coverage</w:t>
      </w:r>
      <w:r>
        <w:tab/>
        <w:t>1341</w:t>
      </w:r>
    </w:p>
    <w:p w14:paraId="48D295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1341</w:t>
      </w:r>
    </w:p>
    <w:p w14:paraId="51AE62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29FF1B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Inter-frequency RRC Re-establishment for Cat-M1 UE in CEModeA</w:t>
      </w:r>
      <w:r>
        <w:tab/>
        <w:t>1344</w:t>
      </w:r>
    </w:p>
    <w:p w14:paraId="3AD238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1344</w:t>
      </w:r>
    </w:p>
    <w:p w14:paraId="2DE100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2BD096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Inter-frequency RRC Re-establishment for Cat-M1 UE in CEModeA</w:t>
      </w:r>
      <w:r>
        <w:tab/>
        <w:t>1346</w:t>
      </w:r>
    </w:p>
    <w:p w14:paraId="7C17DE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1346</w:t>
      </w:r>
    </w:p>
    <w:p w14:paraId="3ACD7B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78109E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30A378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1348</w:t>
      </w:r>
    </w:p>
    <w:p w14:paraId="0A4685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4E74E03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FD-FDD Inter-frequency RRC Re-establishment for Cat-M1 UE in CEModeB</w:t>
      </w:r>
      <w:r>
        <w:tab/>
        <w:t>1350</w:t>
      </w:r>
    </w:p>
    <w:p w14:paraId="74C9B6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1350</w:t>
      </w:r>
    </w:p>
    <w:p w14:paraId="796592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48C0A9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222B7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1352</w:t>
      </w:r>
    </w:p>
    <w:p w14:paraId="28DC4C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2666B3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Inter-frequency RRC Re-establishment for Cat-M1 UE in CEModeB</w:t>
      </w:r>
      <w:r>
        <w:tab/>
        <w:t>1354</w:t>
      </w:r>
    </w:p>
    <w:p w14:paraId="4D0F9D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1354</w:t>
      </w:r>
    </w:p>
    <w:p w14:paraId="6B0C8F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BEBD8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Int</w:t>
      </w:r>
      <w:r w:rsidRPr="008B3B4E">
        <w:rPr>
          <w:snapToGrid w:val="0"/>
          <w:lang w:eastAsia="zh-CN"/>
        </w:rPr>
        <w:t>er</w:t>
      </w:r>
      <w:r w:rsidRPr="008B3B4E">
        <w:rPr>
          <w:snapToGrid w:val="0"/>
        </w:rPr>
        <w:t>-frequency RRC Re-establishment for UE</w:t>
      </w:r>
      <w:r w:rsidRPr="008B3B4E">
        <w:rPr>
          <w:snapToGrid w:val="0"/>
          <w:lang w:eastAsia="zh-CN"/>
        </w:rPr>
        <w:t xml:space="preserve"> category NB1 in In-Band mode under </w:t>
      </w:r>
      <w:r w:rsidRPr="008B3B4E">
        <w:rPr>
          <w:rFonts w:cs="Intel Clear Light"/>
          <w:lang w:eastAsia="zh-CN"/>
        </w:rPr>
        <w:t>normal</w:t>
      </w:r>
      <w:r w:rsidRPr="008B3B4E">
        <w:rPr>
          <w:rFonts w:cs="Arial"/>
          <w:lang w:eastAsia="zh-CN"/>
        </w:rPr>
        <w:t xml:space="preserve"> </w:t>
      </w:r>
      <w:r w:rsidRPr="008B3B4E">
        <w:rPr>
          <w:snapToGrid w:val="0"/>
          <w:lang w:eastAsia="zh-CN"/>
        </w:rPr>
        <w:t>coverage</w:t>
      </w:r>
      <w:r>
        <w:tab/>
        <w:t>1356</w:t>
      </w:r>
    </w:p>
    <w:p w14:paraId="01D9F3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1356</w:t>
      </w:r>
    </w:p>
    <w:p w14:paraId="214C7C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0E5BAB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E-UTRAN TDD - TDD Intra-frequency RRC Re-establishment for UE</w:t>
      </w:r>
      <w:r w:rsidRPr="008B3B4E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6DBFAF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1359</w:t>
      </w:r>
    </w:p>
    <w:p w14:paraId="6DBDB8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226ADD9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78C2DC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668AE4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1362</w:t>
      </w:r>
    </w:p>
    <w:p w14:paraId="79744F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E176BA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638AA17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586229E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48EF4A0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1EF8D69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4B4C96E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5446CD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3B4870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651801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64F6E05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6E09E6C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0CE7A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2D9165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3DE356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57E10F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605D7DF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7DB73DD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79CBF5E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20A6BED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37F4496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31B09B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5F4003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35DB89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22978C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4C0C564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105764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03C3A3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36476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4016DF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488D4B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6F88C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6CEFD7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4837CC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F9F38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3A50F60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4EFAD03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0713BDB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1B6275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2B3A87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7F6292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03A522C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7132E66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48BE08A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3D5E1B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5E549F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6F7349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34CFA2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1C8C9F3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59C3D94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4973D8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7C43B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4D7EC8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3E9F2F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111B5BD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19F9DC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43749E2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6BE332B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061DE22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4379272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19E056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E7334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34C489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2DDD68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437C50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133040C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3D32387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AADC23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07018C2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16AA6E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539109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7E24DA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66D194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14C5AD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945A9C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08FB9B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4D4B40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4F0BC89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121A09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0BEADDB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4C47D4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7AC230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1396</w:t>
      </w:r>
    </w:p>
    <w:p w14:paraId="06BBE8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71C6F01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7F4C7B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049DB38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0FD475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7FA6B3C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394B33E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15130CB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6DAD2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63BABC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1400</w:t>
      </w:r>
    </w:p>
    <w:p w14:paraId="0DEC0B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3372D3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730E33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098925E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D80950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8E1A2D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033079E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5C179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A5ECA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417E93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1404</w:t>
      </w:r>
    </w:p>
    <w:p w14:paraId="2FF486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2C692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26E109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2228FF1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9CF4B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408DA3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14CB748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5C42A12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032E53C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234FD8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492302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5F1AD5D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238ADC4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213209C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17AD09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6445076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473A5D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25118D8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D6E3B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78DC03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2B7156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360B295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653DDC9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1144CC4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175E5CF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A217C6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11AD200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39B28C61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11C024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35581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52457B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4EA8C03A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3AE33E3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3AD7D42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04F37B4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0BCDC7E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707A088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4A73F8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6F3CCE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0ADCF1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9252F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0289944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730B44B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258B65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7057200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5975C919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16B0A26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153B0A6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2AC98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42677D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741AA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D3726E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57DB3D8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10D57D2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692F11B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DC77D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7923F10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72E1797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4EFED7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21A105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95E18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9D1A9F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2B7371F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06E7811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7A4F6ACC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53C11D7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3293C30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69ADE637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4F65C3C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E1507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57C33D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1435</w:t>
      </w:r>
    </w:p>
    <w:p w14:paraId="7808D9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1437</w:t>
      </w:r>
    </w:p>
    <w:p w14:paraId="0698B0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2AC13B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1437</w:t>
      </w:r>
    </w:p>
    <w:p w14:paraId="5203F7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1439</w:t>
      </w:r>
    </w:p>
    <w:p w14:paraId="7D3730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49569C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1ACB51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050BF9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37690F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548E9C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7E17EE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772321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1443</w:t>
      </w:r>
    </w:p>
    <w:p w14:paraId="19BB55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1445</w:t>
      </w:r>
    </w:p>
    <w:p w14:paraId="42DECB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7822E9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1445</w:t>
      </w:r>
    </w:p>
    <w:p w14:paraId="6E596F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1448</w:t>
      </w:r>
    </w:p>
    <w:p w14:paraId="781CDB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0613AC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1448</w:t>
      </w:r>
    </w:p>
    <w:p w14:paraId="3BC694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1451</w:t>
      </w:r>
    </w:p>
    <w:p w14:paraId="4C4308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42985B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1451</w:t>
      </w:r>
    </w:p>
    <w:p w14:paraId="69F164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1454</w:t>
      </w:r>
    </w:p>
    <w:p w14:paraId="6C9B94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2793D0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1454</w:t>
      </w:r>
    </w:p>
    <w:p w14:paraId="6CBAD8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1456</w:t>
      </w:r>
    </w:p>
    <w:p w14:paraId="570D55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35A2F2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473800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4A7CA7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2B3C88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4C5549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EEA7F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053560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1460</w:t>
      </w:r>
    </w:p>
    <w:p w14:paraId="6BC961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1463</w:t>
      </w:r>
    </w:p>
    <w:p w14:paraId="27BF70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763CAA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1463</w:t>
      </w:r>
    </w:p>
    <w:p w14:paraId="10762E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Parameters</w:t>
      </w:r>
      <w:r>
        <w:tab/>
        <w:t>1463</w:t>
      </w:r>
    </w:p>
    <w:p w14:paraId="20D913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1467</w:t>
      </w:r>
    </w:p>
    <w:p w14:paraId="42C6912B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56BC05C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063741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0D960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E4709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1444</w:t>
      </w:r>
    </w:p>
    <w:p w14:paraId="065760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612627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FCCA7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1447</w:t>
      </w:r>
    </w:p>
    <w:p w14:paraId="39349F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32CFAE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6473BA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46BE5B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FBEE9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29FEC8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2E6836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6EFA1B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0BF51A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55098A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A25E2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A816D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24762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67A120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2B75FF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68E2FC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66F2B2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7AE48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440D0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8B3B4E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4384F5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5ED7E9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1C2047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8B3B4E">
        <w:rPr>
          <w:snapToGrid w:val="0"/>
          <w:lang w:eastAsia="zh-CN"/>
        </w:rPr>
        <w:t>20MHz +10MHz</w:t>
      </w:r>
      <w:r>
        <w:tab/>
        <w:t>1459</w:t>
      </w:r>
    </w:p>
    <w:p w14:paraId="1D5E85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E36C9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6E83A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361829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580EEC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4F8684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76A6AC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7340F8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1460</w:t>
      </w:r>
    </w:p>
    <w:p w14:paraId="1E9CCF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00DB3B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757A87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78BFCF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7193B7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4AE8F8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6683A5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6364F9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3D025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34465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01EC4A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0EB12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353106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34DFAD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03FFF6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1470</w:t>
      </w:r>
    </w:p>
    <w:p w14:paraId="0D8FB2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5CB37D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CF1F6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1471</w:t>
      </w:r>
    </w:p>
    <w:p w14:paraId="19789F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388B8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6F12E8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1473</w:t>
      </w:r>
    </w:p>
    <w:p w14:paraId="43769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383E5A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B2355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259A41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29C38D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4E194B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3B776CA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6F9024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1480</w:t>
      </w:r>
    </w:p>
    <w:p w14:paraId="07D8EA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1481</w:t>
      </w:r>
    </w:p>
    <w:p w14:paraId="27B995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5A0EF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1481</w:t>
      </w:r>
    </w:p>
    <w:p w14:paraId="5A1B92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1483</w:t>
      </w:r>
    </w:p>
    <w:p w14:paraId="6ECEA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099C30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47F81B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1449B4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A9F77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02AE0A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9DA36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737243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19682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06098E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37AFEF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37E33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1490</w:t>
      </w:r>
    </w:p>
    <w:p w14:paraId="4B860F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710C32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BFC41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1492</w:t>
      </w:r>
    </w:p>
    <w:p w14:paraId="177397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4878A2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56FA26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1494</w:t>
      </w:r>
    </w:p>
    <w:p w14:paraId="559941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736E1C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62587F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7812A0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DA659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1D4BA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8F5668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496AD0C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21D797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66DC72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1501</w:t>
      </w:r>
    </w:p>
    <w:p w14:paraId="32141B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87AAA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24F6C6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1504</w:t>
      </w:r>
    </w:p>
    <w:p w14:paraId="2A3467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376174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0B492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1A5723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1C0C10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5ED60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E93CC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170EA2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278231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8B90B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7DE9AA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08425D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7518B1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4F529B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F3518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23068A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4D0127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06340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AA581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7A78A8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1E3CA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ACD1E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4A1584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3679F3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F797A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7261DE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2FA9A1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A158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1520</w:t>
      </w:r>
    </w:p>
    <w:p w14:paraId="5DDAE0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30E208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6A6642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1522</w:t>
      </w:r>
    </w:p>
    <w:p w14:paraId="701F71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015F64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43A723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1524</w:t>
      </w:r>
    </w:p>
    <w:p w14:paraId="7E035A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8B3B4E">
        <w:rPr>
          <w:i/>
          <w:iCs/>
          <w:lang w:val="en-US"/>
        </w:rPr>
        <w:t>ShortProcessingTime=TRUE</w:t>
      </w:r>
      <w:r>
        <w:tab/>
        <w:t>1525</w:t>
      </w:r>
    </w:p>
    <w:p w14:paraId="61C072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2EEF99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1526</w:t>
      </w:r>
    </w:p>
    <w:p w14:paraId="38E35C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8B3B4E">
        <w:rPr>
          <w:i/>
          <w:iCs/>
          <w:lang w:val="en-US"/>
        </w:rPr>
        <w:t>ShortProcessingTime=TRUE</w:t>
      </w:r>
      <w:r>
        <w:tab/>
        <w:t>1527</w:t>
      </w:r>
    </w:p>
    <w:p w14:paraId="0567C6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792F1C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1529</w:t>
      </w:r>
    </w:p>
    <w:p w14:paraId="1F7225A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791BE8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EB5B5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5BF469A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Radio Link Monitoring</w:t>
      </w:r>
      <w:r>
        <w:tab/>
        <w:t>1531</w:t>
      </w:r>
    </w:p>
    <w:p w14:paraId="4A86B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2DDA03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1531</w:t>
      </w:r>
    </w:p>
    <w:p w14:paraId="1FC566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1535</w:t>
      </w:r>
    </w:p>
    <w:p w14:paraId="72EC84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</w:t>
      </w:r>
      <w:r w:rsidRPr="008B3B4E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FDD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tab/>
        <w:t>1535</w:t>
      </w:r>
    </w:p>
    <w:p w14:paraId="769345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2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1535</w:t>
      </w:r>
    </w:p>
    <w:p w14:paraId="0AEBE0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1539</w:t>
      </w:r>
    </w:p>
    <w:p w14:paraId="15FFA9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0C0C8A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1539</w:t>
      </w:r>
    </w:p>
    <w:p w14:paraId="583524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1543</w:t>
      </w:r>
    </w:p>
    <w:p w14:paraId="09B2EB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</w:t>
      </w:r>
      <w:r w:rsidRPr="008B3B4E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TDD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tab/>
        <w:t>1543</w:t>
      </w:r>
    </w:p>
    <w:p w14:paraId="300D86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1543</w:t>
      </w:r>
    </w:p>
    <w:p w14:paraId="11E4DA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1547</w:t>
      </w:r>
    </w:p>
    <w:p w14:paraId="13A463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248345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1547</w:t>
      </w:r>
    </w:p>
    <w:p w14:paraId="5B04FA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1550</w:t>
      </w:r>
    </w:p>
    <w:p w14:paraId="690DAE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CDBCC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6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1551</w:t>
      </w:r>
    </w:p>
    <w:p w14:paraId="273284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1554</w:t>
      </w:r>
    </w:p>
    <w:p w14:paraId="58028D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750789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1554</w:t>
      </w:r>
    </w:p>
    <w:p w14:paraId="3D4064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1557</w:t>
      </w:r>
    </w:p>
    <w:p w14:paraId="6A6A1E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042947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8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1557</w:t>
      </w:r>
    </w:p>
    <w:p w14:paraId="3EAF48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1560</w:t>
      </w:r>
    </w:p>
    <w:p w14:paraId="6573DD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28FF83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1563</w:t>
      </w:r>
    </w:p>
    <w:p w14:paraId="6D598D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8B3B4E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8B3B4E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8B3B4E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8B3B4E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1F8F99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snapToGrid w:val="0"/>
          <w:lang w:eastAsia="zh-CN"/>
        </w:rPr>
        <w:t>A.7.3.</w:t>
      </w:r>
      <w:r w:rsidRPr="008B3B4E">
        <w:rPr>
          <w:snapToGrid w:val="0"/>
          <w:lang w:eastAsia="zh-CN"/>
        </w:rPr>
        <w:t>10</w:t>
      </w:r>
      <w:r w:rsidRPr="008B3B4E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630AF4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365A8A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11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1567</w:t>
      </w:r>
    </w:p>
    <w:p w14:paraId="4A90E2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1572</w:t>
      </w:r>
    </w:p>
    <w:p w14:paraId="333E82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001F0D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12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1572</w:t>
      </w:r>
    </w:p>
    <w:p w14:paraId="4245A4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1577</w:t>
      </w:r>
    </w:p>
    <w:p w14:paraId="04D467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638114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13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1577</w:t>
      </w:r>
    </w:p>
    <w:p w14:paraId="69E9B8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1580</w:t>
      </w:r>
    </w:p>
    <w:p w14:paraId="464C08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6DE9CC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14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1580</w:t>
      </w:r>
    </w:p>
    <w:p w14:paraId="3D552A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1583</w:t>
      </w:r>
    </w:p>
    <w:p w14:paraId="074C38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121ADC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1583</w:t>
      </w:r>
    </w:p>
    <w:p w14:paraId="2B82E0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A.7.3.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1587</w:t>
      </w:r>
    </w:p>
    <w:p w14:paraId="56E876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2F1C18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1587</w:t>
      </w:r>
    </w:p>
    <w:p w14:paraId="63D7F2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1592</w:t>
      </w:r>
    </w:p>
    <w:p w14:paraId="6E6BD5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39F102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1592</w:t>
      </w:r>
    </w:p>
    <w:p w14:paraId="6DE67D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1596</w:t>
      </w:r>
    </w:p>
    <w:p w14:paraId="3E6F970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A02EC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1596</w:t>
      </w:r>
    </w:p>
    <w:p w14:paraId="3D2C1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</w:t>
      </w:r>
      <w:r w:rsidRPr="008B3B4E">
        <w:rPr>
          <w:snapToGrid w:val="0"/>
          <w:lang w:eastAsia="zh-CN"/>
        </w:rPr>
        <w:t>18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1600</w:t>
      </w:r>
    </w:p>
    <w:p w14:paraId="600250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53E1F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1F6CA9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1605</w:t>
      </w:r>
    </w:p>
    <w:p w14:paraId="26A63B9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5249F2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20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1605</w:t>
      </w:r>
    </w:p>
    <w:p w14:paraId="79F419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1610</w:t>
      </w:r>
    </w:p>
    <w:p w14:paraId="248DE4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728F49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7E050E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1615</w:t>
      </w:r>
    </w:p>
    <w:p w14:paraId="23061BD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3C662D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22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1615</w:t>
      </w:r>
    </w:p>
    <w:p w14:paraId="36DDAB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1620</w:t>
      </w:r>
    </w:p>
    <w:p w14:paraId="711B1B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37F2C9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1620</w:t>
      </w:r>
    </w:p>
    <w:p w14:paraId="78303C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1621</w:t>
      </w:r>
    </w:p>
    <w:p w14:paraId="6D94AD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7BD42D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1621</w:t>
      </w:r>
    </w:p>
    <w:p w14:paraId="15DBE7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1622</w:t>
      </w:r>
    </w:p>
    <w:p w14:paraId="3051C5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4C14D0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1622</w:t>
      </w:r>
    </w:p>
    <w:p w14:paraId="557D3E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1623</w:t>
      </w:r>
    </w:p>
    <w:p w14:paraId="40C780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40909F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1623</w:t>
      </w:r>
    </w:p>
    <w:p w14:paraId="075023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1626</w:t>
      </w:r>
    </w:p>
    <w:p w14:paraId="286C6BF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27681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1626</w:t>
      </w:r>
    </w:p>
    <w:p w14:paraId="776243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1629</w:t>
      </w:r>
    </w:p>
    <w:p w14:paraId="0FD685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33BDAB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1629</w:t>
      </w:r>
    </w:p>
    <w:p w14:paraId="0E7605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1632</w:t>
      </w:r>
    </w:p>
    <w:p w14:paraId="60C5F0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249CF9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1632</w:t>
      </w:r>
    </w:p>
    <w:p w14:paraId="352E7B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</w:t>
      </w:r>
      <w:r w:rsidRPr="008B3B4E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1635</w:t>
      </w:r>
    </w:p>
    <w:p w14:paraId="533E36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14B830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1635</w:t>
      </w:r>
    </w:p>
    <w:p w14:paraId="79175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1638</w:t>
      </w:r>
    </w:p>
    <w:p w14:paraId="0F681E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286BCB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1638</w:t>
      </w:r>
    </w:p>
    <w:p w14:paraId="4A64EC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1641</w:t>
      </w:r>
    </w:p>
    <w:p w14:paraId="1CCDE1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214E84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1641</w:t>
      </w:r>
    </w:p>
    <w:p w14:paraId="5C3CAF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1644</w:t>
      </w:r>
    </w:p>
    <w:p w14:paraId="1F3724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219205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1644</w:t>
      </w:r>
    </w:p>
    <w:p w14:paraId="79DE5D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1647</w:t>
      </w:r>
    </w:p>
    <w:p w14:paraId="62C261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563118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1647</w:t>
      </w:r>
    </w:p>
    <w:p w14:paraId="348B8F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1650</w:t>
      </w:r>
    </w:p>
    <w:p w14:paraId="690AB4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</w:t>
      </w:r>
      <w:r w:rsidRPr="008B3B4E">
        <w:rPr>
          <w:rFonts w:eastAsia="MS Mincho"/>
        </w:rPr>
        <w:t>In</w:t>
      </w:r>
      <w:r w:rsidRPr="008B3B4E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5ABD38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1650</w:t>
      </w:r>
    </w:p>
    <w:p w14:paraId="2820DD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1653</w:t>
      </w:r>
    </w:p>
    <w:p w14:paraId="0FE253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789DFD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1653</w:t>
      </w:r>
    </w:p>
    <w:p w14:paraId="6019BA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1656</w:t>
      </w:r>
    </w:p>
    <w:p w14:paraId="560B12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01CCC0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1656</w:t>
      </w:r>
    </w:p>
    <w:p w14:paraId="270756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1659</w:t>
      </w:r>
    </w:p>
    <w:p w14:paraId="5F932C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2C1BCB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1659</w:t>
      </w:r>
    </w:p>
    <w:p w14:paraId="41647E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1662</w:t>
      </w:r>
    </w:p>
    <w:p w14:paraId="475621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4E4D81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1662</w:t>
      </w:r>
    </w:p>
    <w:p w14:paraId="0E7B82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1665</w:t>
      </w:r>
    </w:p>
    <w:p w14:paraId="335AAC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388BC0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1666</w:t>
      </w:r>
    </w:p>
    <w:p w14:paraId="6475B6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1668</w:t>
      </w:r>
    </w:p>
    <w:p w14:paraId="12F24A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740F0F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1669</w:t>
      </w:r>
    </w:p>
    <w:p w14:paraId="00C96E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1672</w:t>
      </w:r>
    </w:p>
    <w:p w14:paraId="4AB188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17CA15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1672</w:t>
      </w:r>
    </w:p>
    <w:p w14:paraId="3EA13B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1675</w:t>
      </w:r>
    </w:p>
    <w:p w14:paraId="4A6A79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1C195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1675</w:t>
      </w:r>
    </w:p>
    <w:p w14:paraId="2A85CB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1678</w:t>
      </w:r>
    </w:p>
    <w:p w14:paraId="69E55E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1F60D2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44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1678</w:t>
      </w:r>
    </w:p>
    <w:p w14:paraId="6084AA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1681</w:t>
      </w:r>
    </w:p>
    <w:p w14:paraId="5C8897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7F1917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45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1682</w:t>
      </w:r>
    </w:p>
    <w:p w14:paraId="009496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</w:t>
      </w:r>
      <w:r w:rsidRPr="008B3B4E">
        <w:rPr>
          <w:snapToGrid w:val="0"/>
        </w:rPr>
        <w:t>45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1684</w:t>
      </w:r>
    </w:p>
    <w:p w14:paraId="5F68E4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562223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1685</w:t>
      </w:r>
    </w:p>
    <w:p w14:paraId="76B994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1688</w:t>
      </w:r>
    </w:p>
    <w:p w14:paraId="4871EF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55EF52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1688</w:t>
      </w:r>
    </w:p>
    <w:p w14:paraId="594A3F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Requirements</w:t>
      </w:r>
      <w:r>
        <w:tab/>
        <w:t>1691</w:t>
      </w:r>
    </w:p>
    <w:p w14:paraId="107F58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06748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1691</w:t>
      </w:r>
    </w:p>
    <w:p w14:paraId="154735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1694</w:t>
      </w:r>
    </w:p>
    <w:p w14:paraId="67E0AC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3138BC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1694</w:t>
      </w:r>
    </w:p>
    <w:p w14:paraId="68ABDF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1697</w:t>
      </w:r>
    </w:p>
    <w:p w14:paraId="24BCD9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7BE785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1697</w:t>
      </w:r>
    </w:p>
    <w:p w14:paraId="7BF884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1700</w:t>
      </w:r>
    </w:p>
    <w:p w14:paraId="08047F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2F999D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1700</w:t>
      </w:r>
    </w:p>
    <w:p w14:paraId="334262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lastRenderedPageBreak/>
        <w:t>A.7.3.51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1703</w:t>
      </w:r>
    </w:p>
    <w:p w14:paraId="14CA41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2E2DE3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1703</w:t>
      </w:r>
    </w:p>
    <w:p w14:paraId="317852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1706</w:t>
      </w:r>
    </w:p>
    <w:p w14:paraId="7005EC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8B3B4E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2E58B0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1706</w:t>
      </w:r>
    </w:p>
    <w:p w14:paraId="1B6EAF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1709</w:t>
      </w:r>
    </w:p>
    <w:p w14:paraId="004E39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540A6C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1709</w:t>
      </w:r>
    </w:p>
    <w:p w14:paraId="2EF3CD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1712</w:t>
      </w:r>
    </w:p>
    <w:p w14:paraId="5A11DD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7A7802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1712</w:t>
      </w:r>
    </w:p>
    <w:p w14:paraId="6908C0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1715</w:t>
      </w:r>
    </w:p>
    <w:p w14:paraId="0FBCF1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5E9793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1715</w:t>
      </w:r>
    </w:p>
    <w:p w14:paraId="77F476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1718</w:t>
      </w:r>
    </w:p>
    <w:p w14:paraId="78640C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31426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1718</w:t>
      </w:r>
    </w:p>
    <w:p w14:paraId="5C152F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1721</w:t>
      </w:r>
    </w:p>
    <w:p w14:paraId="33DB730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4D7CF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1721</w:t>
      </w:r>
    </w:p>
    <w:p w14:paraId="663299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1724</w:t>
      </w:r>
    </w:p>
    <w:p w14:paraId="3E4531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7F79F5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1724</w:t>
      </w:r>
    </w:p>
    <w:p w14:paraId="04BD09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1727</w:t>
      </w:r>
    </w:p>
    <w:p w14:paraId="631944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5B5E2C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1727</w:t>
      </w:r>
    </w:p>
    <w:p w14:paraId="46E094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1731</w:t>
      </w:r>
    </w:p>
    <w:p w14:paraId="30AA62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13A0FA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1731</w:t>
      </w:r>
    </w:p>
    <w:p w14:paraId="21C378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1735</w:t>
      </w:r>
    </w:p>
    <w:p w14:paraId="62FB25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57E046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1735</w:t>
      </w:r>
    </w:p>
    <w:p w14:paraId="51F76D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A.7.3.62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1739</w:t>
      </w:r>
    </w:p>
    <w:p w14:paraId="1C23E4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27F7B4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Purpose and Environment</w:t>
      </w:r>
      <w:r>
        <w:tab/>
        <w:t>1739</w:t>
      </w:r>
    </w:p>
    <w:p w14:paraId="64E4CD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Requirements</w:t>
      </w:r>
      <w:r>
        <w:tab/>
        <w:t>1743</w:t>
      </w:r>
    </w:p>
    <w:p w14:paraId="38B9F1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06AC6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1743</w:t>
      </w:r>
    </w:p>
    <w:p w14:paraId="2B5E55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1746</w:t>
      </w:r>
    </w:p>
    <w:p w14:paraId="5D03F7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7C334E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1747</w:t>
      </w:r>
    </w:p>
    <w:p w14:paraId="575051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1750</w:t>
      </w:r>
    </w:p>
    <w:p w14:paraId="3F498C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03ADF6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1751</w:t>
      </w:r>
    </w:p>
    <w:p w14:paraId="43CB86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1753</w:t>
      </w:r>
    </w:p>
    <w:p w14:paraId="71F1EE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694DEC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1754</w:t>
      </w:r>
    </w:p>
    <w:p w14:paraId="6D7625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1757</w:t>
      </w:r>
    </w:p>
    <w:p w14:paraId="6894A0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28EEAF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1758</w:t>
      </w:r>
    </w:p>
    <w:p w14:paraId="67D6DB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1760</w:t>
      </w:r>
    </w:p>
    <w:p w14:paraId="38C245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0FF937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1760</w:t>
      </w:r>
    </w:p>
    <w:p w14:paraId="66E34C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1762</w:t>
      </w:r>
    </w:p>
    <w:p w14:paraId="3900561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5CF2BB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1762</w:t>
      </w:r>
    </w:p>
    <w:p w14:paraId="670617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1764</w:t>
      </w:r>
    </w:p>
    <w:p w14:paraId="6FAE82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14C2AE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1764</w:t>
      </w:r>
    </w:p>
    <w:p w14:paraId="0BAE9E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1767</w:t>
      </w:r>
    </w:p>
    <w:p w14:paraId="450381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3289D0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1767</w:t>
      </w:r>
    </w:p>
    <w:p w14:paraId="6C08E4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1769</w:t>
      </w:r>
    </w:p>
    <w:p w14:paraId="2C2B3F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121CEB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1769</w:t>
      </w:r>
    </w:p>
    <w:p w14:paraId="7A9284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1771</w:t>
      </w:r>
    </w:p>
    <w:p w14:paraId="61F450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74AEA3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1771</w:t>
      </w:r>
    </w:p>
    <w:p w14:paraId="6AB82E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1774</w:t>
      </w:r>
    </w:p>
    <w:p w14:paraId="36E937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2BF6DA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1774</w:t>
      </w:r>
    </w:p>
    <w:p w14:paraId="38270F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1776</w:t>
      </w:r>
    </w:p>
    <w:p w14:paraId="4D7BEB9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26098C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1777</w:t>
      </w:r>
    </w:p>
    <w:p w14:paraId="575AD8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1780</w:t>
      </w:r>
    </w:p>
    <w:p w14:paraId="533C04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40843A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1780</w:t>
      </w:r>
    </w:p>
    <w:p w14:paraId="2BD172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A.7.3.77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1783</w:t>
      </w:r>
    </w:p>
    <w:p w14:paraId="1D177F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297D4B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1783</w:t>
      </w:r>
    </w:p>
    <w:p w14:paraId="46BBDE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1786</w:t>
      </w:r>
    </w:p>
    <w:p w14:paraId="304E7E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8B3B4E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4E4505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1786</w:t>
      </w:r>
    </w:p>
    <w:p w14:paraId="4902BC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1789</w:t>
      </w:r>
    </w:p>
    <w:p w14:paraId="090690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5BE857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1789</w:t>
      </w:r>
    </w:p>
    <w:p w14:paraId="7B64FA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1792</w:t>
      </w:r>
    </w:p>
    <w:p w14:paraId="6BDE0C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409366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1792</w:t>
      </w:r>
    </w:p>
    <w:p w14:paraId="71DD31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1795</w:t>
      </w:r>
    </w:p>
    <w:p w14:paraId="4DB47A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FD96E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1795</w:t>
      </w:r>
    </w:p>
    <w:p w14:paraId="7379F9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1798</w:t>
      </w:r>
    </w:p>
    <w:p w14:paraId="297740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5EE45C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1798</w:t>
      </w:r>
    </w:p>
    <w:p w14:paraId="79C14A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1799</w:t>
      </w:r>
    </w:p>
    <w:p w14:paraId="074B40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6CF4D1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1800</w:t>
      </w:r>
    </w:p>
    <w:p w14:paraId="07120A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1802</w:t>
      </w:r>
    </w:p>
    <w:p w14:paraId="5A26BF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1B8BA6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1802</w:t>
      </w:r>
    </w:p>
    <w:p w14:paraId="577B68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1803</w:t>
      </w:r>
    </w:p>
    <w:p w14:paraId="3453A2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077F72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1804</w:t>
      </w:r>
    </w:p>
    <w:p w14:paraId="3F5B60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1806</w:t>
      </w:r>
    </w:p>
    <w:p w14:paraId="2F8457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30ECE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1806</w:t>
      </w:r>
    </w:p>
    <w:p w14:paraId="6A038C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1808</w:t>
      </w:r>
    </w:p>
    <w:p w14:paraId="252D66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59B927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1809</w:t>
      </w:r>
    </w:p>
    <w:p w14:paraId="2F25A4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1813</w:t>
      </w:r>
    </w:p>
    <w:p w14:paraId="522BED7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7A4206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1813</w:t>
      </w:r>
    </w:p>
    <w:p w14:paraId="51F700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1817</w:t>
      </w:r>
    </w:p>
    <w:p w14:paraId="0BE93E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0E063C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Purpose and Environment</w:t>
      </w:r>
      <w:r>
        <w:tab/>
        <w:t>1817</w:t>
      </w:r>
    </w:p>
    <w:p w14:paraId="204227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sv-SE"/>
        </w:rPr>
        <w:t>Test Requirements</w:t>
      </w:r>
      <w:r>
        <w:tab/>
        <w:t>1821</w:t>
      </w:r>
    </w:p>
    <w:p w14:paraId="24F852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656F32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1821</w:t>
      </w:r>
    </w:p>
    <w:p w14:paraId="75E5CB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1825</w:t>
      </w:r>
    </w:p>
    <w:p w14:paraId="0BABD3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59EEA8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1825</w:t>
      </w:r>
    </w:p>
    <w:p w14:paraId="33B4E3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1828</w:t>
      </w:r>
    </w:p>
    <w:p w14:paraId="3D7C83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6CC12D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1829</w:t>
      </w:r>
    </w:p>
    <w:p w14:paraId="4A0B38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1832</w:t>
      </w:r>
    </w:p>
    <w:p w14:paraId="2B7C01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4F5233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1833</w:t>
      </w:r>
    </w:p>
    <w:p w14:paraId="1FA041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1835</w:t>
      </w:r>
    </w:p>
    <w:p w14:paraId="61FDC3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5F37B8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1836</w:t>
      </w:r>
    </w:p>
    <w:p w14:paraId="77B4A3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1839</w:t>
      </w:r>
    </w:p>
    <w:p w14:paraId="67F36F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1840</w:t>
      </w:r>
    </w:p>
    <w:p w14:paraId="00FDF8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1840</w:t>
      </w:r>
    </w:p>
    <w:p w14:paraId="2A2112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1BFC5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1841</w:t>
      </w:r>
    </w:p>
    <w:p w14:paraId="44FF76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1844</w:t>
      </w:r>
    </w:p>
    <w:p w14:paraId="177464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6751BB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1844</w:t>
      </w:r>
    </w:p>
    <w:p w14:paraId="45810C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1847</w:t>
      </w:r>
    </w:p>
    <w:p w14:paraId="02C1E3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8B3B4E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6340A2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1847</w:t>
      </w:r>
    </w:p>
    <w:p w14:paraId="41AD9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1850</w:t>
      </w:r>
    </w:p>
    <w:p w14:paraId="3C25B2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0D3183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1850</w:t>
      </w:r>
    </w:p>
    <w:p w14:paraId="3F8CAC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1852</w:t>
      </w:r>
    </w:p>
    <w:p w14:paraId="12C13B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8B3B4E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1A0DE7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1852</w:t>
      </w:r>
    </w:p>
    <w:p w14:paraId="22696A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1854</w:t>
      </w:r>
    </w:p>
    <w:p w14:paraId="411F1EF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61F345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4CBCC3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1854</w:t>
      </w:r>
    </w:p>
    <w:p w14:paraId="009FBE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1857</w:t>
      </w:r>
    </w:p>
    <w:p w14:paraId="0B5CD8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03DED4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1857</w:t>
      </w:r>
    </w:p>
    <w:p w14:paraId="16996B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1859</w:t>
      </w:r>
    </w:p>
    <w:p w14:paraId="16AFB9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6E73EF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70A54C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1861</w:t>
      </w:r>
    </w:p>
    <w:p w14:paraId="107962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BB280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1861</w:t>
      </w:r>
    </w:p>
    <w:p w14:paraId="29F9C1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1864</w:t>
      </w:r>
    </w:p>
    <w:p w14:paraId="6D6E87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4454ED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1864</w:t>
      </w:r>
    </w:p>
    <w:p w14:paraId="09383B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1866</w:t>
      </w:r>
    </w:p>
    <w:p w14:paraId="4D530D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63185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34EAED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1868</w:t>
      </w:r>
    </w:p>
    <w:p w14:paraId="33ADAC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28BB53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35772B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A.7.4.7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1872</w:t>
      </w:r>
    </w:p>
    <w:p w14:paraId="37C703F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1872</w:t>
      </w:r>
    </w:p>
    <w:p w14:paraId="68F121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1872</w:t>
      </w:r>
    </w:p>
    <w:p w14:paraId="059E4F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255686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36F40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1874</w:t>
      </w:r>
    </w:p>
    <w:p w14:paraId="5E1451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4C9230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1F58F6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1875</w:t>
      </w:r>
    </w:p>
    <w:p w14:paraId="330106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4965B8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5E5D253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1877</w:t>
      </w:r>
    </w:p>
    <w:p w14:paraId="366979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07628C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6AB8CE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1879</w:t>
      </w:r>
    </w:p>
    <w:p w14:paraId="4ECE6D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605C32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4BFC00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1882</w:t>
      </w:r>
    </w:p>
    <w:p w14:paraId="1DB364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06340E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161C16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1884</w:t>
      </w:r>
    </w:p>
    <w:p w14:paraId="4E8A49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1884</w:t>
      </w:r>
    </w:p>
    <w:p w14:paraId="2A2A1F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2D0F20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1886</w:t>
      </w:r>
    </w:p>
    <w:p w14:paraId="3858B5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3E3D67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1888</w:t>
      </w:r>
    </w:p>
    <w:p w14:paraId="54B60E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B3B4E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1889</w:t>
      </w:r>
    </w:p>
    <w:p w14:paraId="6748C4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6DAE25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CF478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B3B4E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1892</w:t>
      </w:r>
    </w:p>
    <w:p w14:paraId="59CD65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37C9B6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50610B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8B3B4E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1895</w:t>
      </w:r>
    </w:p>
    <w:p w14:paraId="360959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1FC95C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AF67B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1897</w:t>
      </w:r>
    </w:p>
    <w:p w14:paraId="2CE8C4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1897</w:t>
      </w:r>
    </w:p>
    <w:p w14:paraId="78BDE7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2863229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1902</w:t>
      </w:r>
    </w:p>
    <w:p w14:paraId="7E3238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1902</w:t>
      </w:r>
    </w:p>
    <w:p w14:paraId="67A490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2F434B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1905</w:t>
      </w:r>
    </w:p>
    <w:p w14:paraId="43A40B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1905</w:t>
      </w:r>
    </w:p>
    <w:p w14:paraId="0757CB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4E2081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A.7.6.2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1908</w:t>
      </w:r>
    </w:p>
    <w:p w14:paraId="5016D9D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17B0AC6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6FD1EE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63C378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1908</w:t>
      </w:r>
    </w:p>
    <w:p w14:paraId="5CFD54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1909</w:t>
      </w:r>
    </w:p>
    <w:p w14:paraId="7DA401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17DD25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1910</w:t>
      </w:r>
    </w:p>
    <w:p w14:paraId="19F50C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1911</w:t>
      </w:r>
    </w:p>
    <w:p w14:paraId="68FE91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0920E9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1912</w:t>
      </w:r>
    </w:p>
    <w:p w14:paraId="4EB5C1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1914</w:t>
      </w:r>
    </w:p>
    <w:p w14:paraId="2DD6B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1914</w:t>
      </w:r>
    </w:p>
    <w:p w14:paraId="20DD0C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B2B42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1914</w:t>
      </w:r>
    </w:p>
    <w:p w14:paraId="2590AD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1916</w:t>
      </w:r>
    </w:p>
    <w:p w14:paraId="3A4BD9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with DRX</w:t>
      </w:r>
      <w:r>
        <w:tab/>
        <w:t>1916</w:t>
      </w:r>
    </w:p>
    <w:p w14:paraId="0AF1BC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1916</w:t>
      </w:r>
    </w:p>
    <w:p w14:paraId="76E192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1918</w:t>
      </w:r>
    </w:p>
    <w:p w14:paraId="46C2A4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343EA0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61B227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0AABF2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01924E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64EBA1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3EA3B5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297C1C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</w:t>
      </w:r>
      <w:r w:rsidRPr="008B3B4E">
        <w:rPr>
          <w:snapToGrid w:val="0"/>
          <w:lang w:eastAsia="zh-CN"/>
        </w:rPr>
        <w:t>9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1924</w:t>
      </w:r>
    </w:p>
    <w:p w14:paraId="196FCE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</w:t>
      </w:r>
      <w:r w:rsidRPr="008B3B4E">
        <w:rPr>
          <w:snapToGrid w:val="0"/>
          <w:lang w:eastAsia="zh-CN"/>
        </w:rPr>
        <w:t>9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1924</w:t>
      </w:r>
    </w:p>
    <w:p w14:paraId="71589D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6F99BC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A.8.1.10.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1924</w:t>
      </w:r>
    </w:p>
    <w:p w14:paraId="77DF3C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1925</w:t>
      </w:r>
    </w:p>
    <w:p w14:paraId="4A137C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68A7E6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1925</w:t>
      </w:r>
    </w:p>
    <w:p w14:paraId="0C4438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1927</w:t>
      </w:r>
    </w:p>
    <w:p w14:paraId="3027A8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7C6FD6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1928</w:t>
      </w:r>
    </w:p>
    <w:p w14:paraId="6989BD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1929</w:t>
      </w:r>
    </w:p>
    <w:p w14:paraId="644036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0E88F2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1930</w:t>
      </w:r>
    </w:p>
    <w:p w14:paraId="36D86D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1932</w:t>
      </w:r>
    </w:p>
    <w:p w14:paraId="27F67A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35B4F3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1932</w:t>
      </w:r>
    </w:p>
    <w:p w14:paraId="79EA96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1934</w:t>
      </w:r>
    </w:p>
    <w:p w14:paraId="379B9AE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6792DF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1935</w:t>
      </w:r>
    </w:p>
    <w:p w14:paraId="089C7D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1936</w:t>
      </w:r>
    </w:p>
    <w:p w14:paraId="768AE0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48C3FB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A.8.1.16.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1937</w:t>
      </w:r>
    </w:p>
    <w:p w14:paraId="2195E3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1939</w:t>
      </w:r>
    </w:p>
    <w:p w14:paraId="0E3374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66F943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1939</w:t>
      </w:r>
    </w:p>
    <w:p w14:paraId="038F8D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353B8B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1939</w:t>
      </w:r>
    </w:p>
    <w:p w14:paraId="4874E2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1941</w:t>
      </w:r>
    </w:p>
    <w:p w14:paraId="472291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with DRX for UE category 0</w:t>
      </w:r>
      <w:r>
        <w:tab/>
        <w:t>1942</w:t>
      </w:r>
    </w:p>
    <w:p w14:paraId="143035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1942</w:t>
      </w:r>
    </w:p>
    <w:p w14:paraId="1885C0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1944</w:t>
      </w:r>
    </w:p>
    <w:p w14:paraId="5E292B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6C8221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1944</w:t>
      </w:r>
    </w:p>
    <w:p w14:paraId="574EF6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1946</w:t>
      </w:r>
    </w:p>
    <w:p w14:paraId="0B6277A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with DRX for UE category 0</w:t>
      </w:r>
      <w:r>
        <w:tab/>
        <w:t>1947</w:t>
      </w:r>
    </w:p>
    <w:p w14:paraId="5B94E7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1947</w:t>
      </w:r>
    </w:p>
    <w:p w14:paraId="7A8515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1949</w:t>
      </w:r>
    </w:p>
    <w:p w14:paraId="5E9779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742538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1949</w:t>
      </w:r>
    </w:p>
    <w:p w14:paraId="52FA0F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1950</w:t>
      </w:r>
    </w:p>
    <w:p w14:paraId="5E22C6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771FEC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1951</w:t>
      </w:r>
    </w:p>
    <w:p w14:paraId="1EC645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1953</w:t>
      </w:r>
    </w:p>
    <w:p w14:paraId="37574F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2B9BFC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A.8.1.25.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1953</w:t>
      </w:r>
    </w:p>
    <w:p w14:paraId="1A2AF7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1955</w:t>
      </w:r>
    </w:p>
    <w:p w14:paraId="7D69C2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D626B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23CEFF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573925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1958</w:t>
      </w:r>
    </w:p>
    <w:p w14:paraId="466A50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1960</w:t>
      </w:r>
    </w:p>
    <w:p w14:paraId="77A7D3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7C7620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A.8.1.28.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1960</w:t>
      </w:r>
    </w:p>
    <w:p w14:paraId="5AD6B4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1962</w:t>
      </w:r>
    </w:p>
    <w:p w14:paraId="79CB9E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139736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1962</w:t>
      </w:r>
    </w:p>
    <w:p w14:paraId="2B1195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1964</w:t>
      </w:r>
    </w:p>
    <w:p w14:paraId="5C9980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07E518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A.8.1.30.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1965</w:t>
      </w:r>
    </w:p>
    <w:p w14:paraId="7AEDD0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1967</w:t>
      </w:r>
    </w:p>
    <w:p w14:paraId="106178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06497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1967</w:t>
      </w:r>
    </w:p>
    <w:p w14:paraId="4BA2A3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1969</w:t>
      </w:r>
    </w:p>
    <w:p w14:paraId="3971A1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8B3B4E">
        <w:rPr>
          <w:rFonts w:cs="v4.2.0"/>
          <w:lang w:eastAsia="zh-CN"/>
        </w:rPr>
        <w:t>CEModeB</w:t>
      </w:r>
      <w:r>
        <w:tab/>
        <w:t>1970</w:t>
      </w:r>
    </w:p>
    <w:p w14:paraId="575312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1970</w:t>
      </w:r>
    </w:p>
    <w:p w14:paraId="28E878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1971</w:t>
      </w:r>
    </w:p>
    <w:p w14:paraId="79556A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5CD222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0493C7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452AF7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8B3B4E">
        <w:rPr>
          <w:rFonts w:cs="v4.2.0"/>
          <w:lang w:eastAsia="zh-CN"/>
        </w:rPr>
        <w:t>CEModeB</w:t>
      </w:r>
      <w:r>
        <w:tab/>
        <w:t>1974</w:t>
      </w:r>
    </w:p>
    <w:p w14:paraId="632158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1974</w:t>
      </w:r>
    </w:p>
    <w:p w14:paraId="114511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1975</w:t>
      </w:r>
    </w:p>
    <w:p w14:paraId="21C52C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243B1D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1976</w:t>
      </w:r>
    </w:p>
    <w:p w14:paraId="0AE0AE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1977</w:t>
      </w:r>
    </w:p>
    <w:p w14:paraId="6884EB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4E4E3A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1978</w:t>
      </w:r>
    </w:p>
    <w:p w14:paraId="2A17A6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1979</w:t>
      </w:r>
    </w:p>
    <w:p w14:paraId="6866D8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4C8D3C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1980</w:t>
      </w:r>
    </w:p>
    <w:p w14:paraId="614AB7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1982</w:t>
      </w:r>
    </w:p>
    <w:p w14:paraId="0A5D88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413A21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1982</w:t>
      </w:r>
    </w:p>
    <w:p w14:paraId="6E2930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1983</w:t>
      </w:r>
    </w:p>
    <w:p w14:paraId="3D41DF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33B04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1984</w:t>
      </w:r>
    </w:p>
    <w:p w14:paraId="2A16DB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1986</w:t>
      </w:r>
    </w:p>
    <w:p w14:paraId="49F4B4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FDD-FDD intra-frequency event triggered reporting with DRX for UE configured with </w:t>
      </w:r>
      <w:r w:rsidRPr="008B3B4E">
        <w:rPr>
          <w:rFonts w:cs="Arial"/>
          <w:i/>
        </w:rPr>
        <w:t>highSpeedEnhancedMeasFlag</w:t>
      </w:r>
      <w:r>
        <w:tab/>
        <w:t>1986</w:t>
      </w:r>
    </w:p>
    <w:p w14:paraId="4BB163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A.8.1.40.</w:t>
      </w:r>
      <w:r w:rsidRPr="008B3B4E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Purpose and Environment</w:t>
      </w:r>
      <w:r>
        <w:tab/>
        <w:t>1986</w:t>
      </w:r>
    </w:p>
    <w:p w14:paraId="6F37FD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1988</w:t>
      </w:r>
    </w:p>
    <w:p w14:paraId="51FCBE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intra-frequency event triggered reporting for serving cell under fading propagation conditions for UE category M1 in CEModeA</w:t>
      </w:r>
      <w:r w:rsidRPr="008B3B4E">
        <w:rPr>
          <w:rFonts w:cs="v4.2.0"/>
          <w:lang w:eastAsia="zh-CN"/>
        </w:rPr>
        <w:t xml:space="preserve"> without gap</w:t>
      </w:r>
      <w:r>
        <w:tab/>
        <w:t>1988</w:t>
      </w:r>
    </w:p>
    <w:p w14:paraId="681A6F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1988</w:t>
      </w:r>
    </w:p>
    <w:p w14:paraId="592E46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1990</w:t>
      </w:r>
    </w:p>
    <w:p w14:paraId="5F4A09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HD-FDD intra-frequency event triggered reporting for serving cell under fading propagation conditions for UE category M1 in CEModeA</w:t>
      </w:r>
      <w:r w:rsidRPr="008B3B4E">
        <w:rPr>
          <w:rFonts w:cs="v4.2.0"/>
          <w:lang w:eastAsia="zh-CN"/>
        </w:rPr>
        <w:t xml:space="preserve"> without gap</w:t>
      </w:r>
      <w:r>
        <w:tab/>
        <w:t>1990</w:t>
      </w:r>
    </w:p>
    <w:p w14:paraId="3666BD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1990</w:t>
      </w:r>
    </w:p>
    <w:p w14:paraId="1E797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1991</w:t>
      </w:r>
    </w:p>
    <w:p w14:paraId="34C822A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A.8.1.4</w:t>
      </w:r>
      <w:r w:rsidRPr="008B3B4E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FDD-FDD intra-frequency event triggered reporting with DRX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1991</w:t>
      </w:r>
    </w:p>
    <w:p w14:paraId="7CE539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A.8.1.43.</w:t>
      </w:r>
      <w:r w:rsidRPr="008B3B4E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Purpose and Environment</w:t>
      </w:r>
      <w:r>
        <w:tab/>
        <w:t>1991</w:t>
      </w:r>
    </w:p>
    <w:p w14:paraId="00E759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1994</w:t>
      </w:r>
    </w:p>
    <w:p w14:paraId="467359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523E99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1994</w:t>
      </w:r>
    </w:p>
    <w:p w14:paraId="46922E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70FFFE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27C417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1998</w:t>
      </w:r>
    </w:p>
    <w:p w14:paraId="28B4D4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3C4AA0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Intra-frequency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15F39E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2001</w:t>
      </w:r>
    </w:p>
    <w:p w14:paraId="3E0460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490066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Intra-frequency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2F65C0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2003</w:t>
      </w:r>
    </w:p>
    <w:p w14:paraId="6DA93A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10296D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Intra-frequency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20578D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2006</w:t>
      </w:r>
    </w:p>
    <w:p w14:paraId="59EF27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46C0FA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Intra-frequency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744747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2009</w:t>
      </w:r>
    </w:p>
    <w:p w14:paraId="6D93CE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5A5EE9B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Inter-frequency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063A02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2011</w:t>
      </w:r>
    </w:p>
    <w:p w14:paraId="7A8498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4BD4E2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Inter-frequency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4107D8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2014</w:t>
      </w:r>
    </w:p>
    <w:p w14:paraId="64FD9A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700EC50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HD-FDD Inter-frequency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01A93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2017</w:t>
      </w:r>
    </w:p>
    <w:p w14:paraId="5320D1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2D2463F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Inter-frequency neighbour cell measurement for UE</w:t>
      </w:r>
      <w:r w:rsidRPr="008B3B4E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681B37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2019</w:t>
      </w:r>
    </w:p>
    <w:p w14:paraId="772AE5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43C2D8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Inter-frequency neighbour cell measurement for UE</w:t>
      </w:r>
      <w:r w:rsidRPr="008B3B4E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50379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2022</w:t>
      </w:r>
    </w:p>
    <w:p w14:paraId="114F6B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2ECCE9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TDD Inter-frequency neighbour cell measurement for UE</w:t>
      </w:r>
      <w:r w:rsidRPr="008B3B4E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062166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2025</w:t>
      </w:r>
    </w:p>
    <w:p w14:paraId="4A6A2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6B2463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603BDF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73E7FA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2027</w:t>
      </w:r>
    </w:p>
    <w:p w14:paraId="258EE8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2028</w:t>
      </w:r>
    </w:p>
    <w:p w14:paraId="766C85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TDD-TDD intra-frequency event triggered reporting under fading propagation conditions in synchronous cells with DRX</w:t>
      </w:r>
      <w:r>
        <w:tab/>
        <w:t>2028</w:t>
      </w:r>
    </w:p>
    <w:p w14:paraId="3C4739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A.8.2.2.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2028</w:t>
      </w:r>
    </w:p>
    <w:p w14:paraId="137AB4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2031</w:t>
      </w:r>
    </w:p>
    <w:p w14:paraId="6573F1E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>
        <w:tab/>
        <w:t>2031</w:t>
      </w:r>
    </w:p>
    <w:p w14:paraId="2C1301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2031</w:t>
      </w:r>
    </w:p>
    <w:p w14:paraId="703ED6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2033</w:t>
      </w:r>
    </w:p>
    <w:p w14:paraId="35C4D0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 w:rsidRPr="008B3B4E">
        <w:rPr>
          <w:lang w:val="en-US" w:eastAsia="zh-CN"/>
        </w:rPr>
        <w:t xml:space="preserve"> with DRX</w:t>
      </w:r>
      <w:r>
        <w:tab/>
        <w:t>2034</w:t>
      </w:r>
    </w:p>
    <w:p w14:paraId="5A8CC7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2034</w:t>
      </w:r>
    </w:p>
    <w:p w14:paraId="65BF52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2036</w:t>
      </w:r>
    </w:p>
    <w:p w14:paraId="77CA87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2FC2D9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612E2A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3193B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3A11C5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56D22E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584009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>
        <w:tab/>
        <w:t>2043</w:t>
      </w:r>
    </w:p>
    <w:p w14:paraId="2BB343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2043</w:t>
      </w:r>
    </w:p>
    <w:p w14:paraId="1736E0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2044</w:t>
      </w:r>
    </w:p>
    <w:p w14:paraId="2F419E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 w:rsidRPr="008B3B4E">
        <w:rPr>
          <w:lang w:val="en-US" w:eastAsia="zh-CN"/>
        </w:rPr>
        <w:t xml:space="preserve"> with DRX</w:t>
      </w:r>
      <w:r>
        <w:tab/>
        <w:t>2045</w:t>
      </w:r>
    </w:p>
    <w:p w14:paraId="0371CF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2045</w:t>
      </w:r>
    </w:p>
    <w:p w14:paraId="402F94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2047</w:t>
      </w:r>
    </w:p>
    <w:p w14:paraId="7C68FD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 for Cat-M1 UE in CEModeB</w:t>
      </w:r>
      <w:r>
        <w:tab/>
        <w:t>2047</w:t>
      </w:r>
    </w:p>
    <w:p w14:paraId="62D513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2047</w:t>
      </w:r>
    </w:p>
    <w:p w14:paraId="2357DF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2049</w:t>
      </w:r>
    </w:p>
    <w:p w14:paraId="7D333C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 with DRX for Cat-M1 UE in CEModeB</w:t>
      </w:r>
      <w:r>
        <w:tab/>
        <w:t>2050</w:t>
      </w:r>
    </w:p>
    <w:p w14:paraId="31ADB4E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2050</w:t>
      </w:r>
    </w:p>
    <w:p w14:paraId="70024C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2052</w:t>
      </w:r>
    </w:p>
    <w:p w14:paraId="234CEF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TDD-TDD intra-frequency event triggered reporting with DRX for UE configured with </w:t>
      </w:r>
      <w:r w:rsidRPr="008B3B4E">
        <w:rPr>
          <w:rFonts w:cs="Arial"/>
          <w:i/>
        </w:rPr>
        <w:t>highSpeedEnhancedMeasFlag</w:t>
      </w:r>
      <w:r>
        <w:tab/>
        <w:t>2052</w:t>
      </w:r>
    </w:p>
    <w:p w14:paraId="599AE9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A.8.2.11.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2052</w:t>
      </w:r>
    </w:p>
    <w:p w14:paraId="26ED28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2054</w:t>
      </w:r>
    </w:p>
    <w:p w14:paraId="733A1D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178184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2054</w:t>
      </w:r>
    </w:p>
    <w:p w14:paraId="5EBE87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2056</w:t>
      </w:r>
    </w:p>
    <w:p w14:paraId="4E5E0C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09071C2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2057</w:t>
      </w:r>
    </w:p>
    <w:p w14:paraId="70CFE8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2059</w:t>
      </w:r>
    </w:p>
    <w:p w14:paraId="730E92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intra-frequency event triggered reporting for serving cell under fading propagation conditions for UE category M1 in CEModeA</w:t>
      </w:r>
      <w:r w:rsidRPr="008B3B4E">
        <w:rPr>
          <w:rFonts w:cs="v4.2.0"/>
          <w:lang w:eastAsia="zh-CN"/>
        </w:rPr>
        <w:t xml:space="preserve"> without gap</w:t>
      </w:r>
      <w:r>
        <w:tab/>
        <w:t>2059</w:t>
      </w:r>
    </w:p>
    <w:p w14:paraId="111E01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2059</w:t>
      </w:r>
    </w:p>
    <w:p w14:paraId="472DED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2061</w:t>
      </w:r>
    </w:p>
    <w:p w14:paraId="47F7E7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</w:rPr>
        <w:t>A.8.2.1</w:t>
      </w:r>
      <w:r w:rsidRPr="008B3B4E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</w:rPr>
        <w:t xml:space="preserve">E-UTRAN TDD-TDD intra-frequency event triggered reporting with DRX for UE configured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2061</w:t>
      </w:r>
    </w:p>
    <w:p w14:paraId="0C7E7D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A.8.2.15.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2061</w:t>
      </w:r>
    </w:p>
    <w:p w14:paraId="6B9353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snapToGrid w:val="0"/>
        </w:rPr>
        <w:t>Test Requirements</w:t>
      </w:r>
      <w:r>
        <w:tab/>
        <w:t>2063</w:t>
      </w:r>
    </w:p>
    <w:p w14:paraId="0DEAA65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7DFB11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23CCA5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2063</w:t>
      </w:r>
    </w:p>
    <w:p w14:paraId="7CFEDE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2065</w:t>
      </w:r>
    </w:p>
    <w:p w14:paraId="58A176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45451A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2065</w:t>
      </w:r>
    </w:p>
    <w:p w14:paraId="072223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2068</w:t>
      </w:r>
    </w:p>
    <w:p w14:paraId="43C0AC8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51A84F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2068</w:t>
      </w:r>
    </w:p>
    <w:p w14:paraId="410D16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2071</w:t>
      </w:r>
    </w:p>
    <w:p w14:paraId="2E1683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30C434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2071</w:t>
      </w:r>
    </w:p>
    <w:p w14:paraId="722CF4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2073</w:t>
      </w:r>
    </w:p>
    <w:p w14:paraId="41B73E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2DEF18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2075</w:t>
      </w:r>
    </w:p>
    <w:p w14:paraId="487C7A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6A8017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2075</w:t>
      </w:r>
    </w:p>
    <w:p w14:paraId="4F038B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2077</w:t>
      </w:r>
    </w:p>
    <w:p w14:paraId="55FA51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7F179A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2078</w:t>
      </w:r>
    </w:p>
    <w:p w14:paraId="479448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2080</w:t>
      </w:r>
    </w:p>
    <w:p w14:paraId="1EA245B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52591C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2081</w:t>
      </w:r>
    </w:p>
    <w:p w14:paraId="3FACFB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2084</w:t>
      </w:r>
    </w:p>
    <w:p w14:paraId="6A41C5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7850B1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2084</w:t>
      </w:r>
    </w:p>
    <w:p w14:paraId="4AB3DC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2088</w:t>
      </w:r>
    </w:p>
    <w:p w14:paraId="712760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0EA176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2089</w:t>
      </w:r>
    </w:p>
    <w:p w14:paraId="6344BE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2090</w:t>
      </w:r>
    </w:p>
    <w:p w14:paraId="5F4CC3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1EE313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2090</w:t>
      </w:r>
    </w:p>
    <w:p w14:paraId="086656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2092</w:t>
      </w:r>
    </w:p>
    <w:p w14:paraId="59009F8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07F486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2093</w:t>
      </w:r>
    </w:p>
    <w:p w14:paraId="4AE776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2094</w:t>
      </w:r>
    </w:p>
    <w:p w14:paraId="2CBCC3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60A557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2095</w:t>
      </w:r>
    </w:p>
    <w:p w14:paraId="42270E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2096</w:t>
      </w:r>
    </w:p>
    <w:p w14:paraId="6F5D43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67EE56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2097</w:t>
      </w:r>
    </w:p>
    <w:p w14:paraId="3D736F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2098</w:t>
      </w:r>
    </w:p>
    <w:p w14:paraId="1078DE1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07ED80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2099</w:t>
      </w:r>
    </w:p>
    <w:p w14:paraId="3D5884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2100</w:t>
      </w:r>
    </w:p>
    <w:p w14:paraId="07EF0D0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78D466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2101</w:t>
      </w:r>
    </w:p>
    <w:p w14:paraId="07718C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2103</w:t>
      </w:r>
    </w:p>
    <w:p w14:paraId="2A23E6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3E41D3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2103</w:t>
      </w:r>
    </w:p>
    <w:p w14:paraId="7E5D3F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2106</w:t>
      </w:r>
    </w:p>
    <w:p w14:paraId="5A63BB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3F0FEB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2106</w:t>
      </w:r>
    </w:p>
    <w:p w14:paraId="60B89B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2109</w:t>
      </w:r>
    </w:p>
    <w:p w14:paraId="25371D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4E7078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2109</w:t>
      </w:r>
    </w:p>
    <w:p w14:paraId="4BDDBF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2112</w:t>
      </w:r>
    </w:p>
    <w:p w14:paraId="1517B36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494AFA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5C6760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2112</w:t>
      </w:r>
    </w:p>
    <w:p w14:paraId="04F196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2114</w:t>
      </w:r>
    </w:p>
    <w:p w14:paraId="433848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613CBC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2114</w:t>
      </w:r>
    </w:p>
    <w:p w14:paraId="7220F4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2117</w:t>
      </w:r>
    </w:p>
    <w:p w14:paraId="75415C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678DC4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44BDD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433DEB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>
        <w:tab/>
        <w:t>2120</w:t>
      </w:r>
    </w:p>
    <w:p w14:paraId="39916D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2120</w:t>
      </w:r>
    </w:p>
    <w:p w14:paraId="1B32A3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2122</w:t>
      </w:r>
    </w:p>
    <w:p w14:paraId="00B317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8B3B4E">
        <w:rPr>
          <w:lang w:val="en-US"/>
        </w:rPr>
        <w:t>using autonomous gaps</w:t>
      </w:r>
      <w:r w:rsidRPr="008B3B4E">
        <w:rPr>
          <w:lang w:val="en-US" w:eastAsia="zh-CN"/>
        </w:rPr>
        <w:t xml:space="preserve"> with DRX</w:t>
      </w:r>
      <w:r>
        <w:tab/>
        <w:t>2123</w:t>
      </w:r>
    </w:p>
    <w:p w14:paraId="71886B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2123</w:t>
      </w:r>
    </w:p>
    <w:p w14:paraId="19863C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2125</w:t>
      </w:r>
    </w:p>
    <w:p w14:paraId="4DC07B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6C5AF4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</w:t>
      </w:r>
      <w:r w:rsidRPr="008B3B4E">
        <w:rPr>
          <w:rFonts w:cs="v4.2.0"/>
          <w:snapToGrid w:val="0"/>
          <w:lang w:eastAsia="zh-CN"/>
        </w:rPr>
        <w:t>6</w:t>
      </w:r>
      <w:r w:rsidRPr="008B3B4E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2125</w:t>
      </w:r>
    </w:p>
    <w:p w14:paraId="786156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</w:t>
      </w:r>
      <w:r w:rsidRPr="008B3B4E">
        <w:rPr>
          <w:rFonts w:cs="v4.2.0"/>
          <w:snapToGrid w:val="0"/>
          <w:lang w:eastAsia="zh-CN"/>
        </w:rPr>
        <w:t>6</w:t>
      </w:r>
      <w:r w:rsidRPr="008B3B4E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2126</w:t>
      </w:r>
    </w:p>
    <w:p w14:paraId="4940E5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59AAF6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2126</w:t>
      </w:r>
    </w:p>
    <w:p w14:paraId="0ECF9E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2130</w:t>
      </w:r>
    </w:p>
    <w:p w14:paraId="4DEECB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5D0041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2130</w:t>
      </w:r>
    </w:p>
    <w:p w14:paraId="6DEE66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8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2133</w:t>
      </w:r>
    </w:p>
    <w:p w14:paraId="6DDAA1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776EEA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2133</w:t>
      </w:r>
    </w:p>
    <w:p w14:paraId="7527E5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2138</w:t>
      </w:r>
    </w:p>
    <w:p w14:paraId="168E03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613196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2138</w:t>
      </w:r>
    </w:p>
    <w:p w14:paraId="467581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2140</w:t>
      </w:r>
    </w:p>
    <w:p w14:paraId="24E808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7492B9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2140</w:t>
      </w:r>
    </w:p>
    <w:p w14:paraId="3BF398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2142</w:t>
      </w:r>
    </w:p>
    <w:p w14:paraId="0B1C4A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57551B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2142</w:t>
      </w:r>
    </w:p>
    <w:p w14:paraId="771651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2144</w:t>
      </w:r>
    </w:p>
    <w:p w14:paraId="2E5359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4EADDA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2145</w:t>
      </w:r>
    </w:p>
    <w:p w14:paraId="7E98AF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2146</w:t>
      </w:r>
    </w:p>
    <w:p w14:paraId="4281FA0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0F6164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2147</w:t>
      </w:r>
    </w:p>
    <w:p w14:paraId="265DA9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2149</w:t>
      </w:r>
    </w:p>
    <w:p w14:paraId="724A3A0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24A222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2149</w:t>
      </w:r>
    </w:p>
    <w:p w14:paraId="7B1EB6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</w:t>
      </w:r>
      <w:r>
        <w:tab/>
        <w:t>2152</w:t>
      </w:r>
    </w:p>
    <w:p w14:paraId="64452E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FDD - UTRAN FDD Measurements</w:t>
      </w:r>
      <w:r>
        <w:tab/>
        <w:t>2152</w:t>
      </w:r>
    </w:p>
    <w:p w14:paraId="4D0551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6003BB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2152</w:t>
      </w:r>
    </w:p>
    <w:p w14:paraId="0A3F5A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2154</w:t>
      </w:r>
    </w:p>
    <w:p w14:paraId="3B83B7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47196B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2154</w:t>
      </w:r>
    </w:p>
    <w:p w14:paraId="3532DE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2156</w:t>
      </w:r>
    </w:p>
    <w:p w14:paraId="7B8D71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7C5AF3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2156</w:t>
      </w:r>
    </w:p>
    <w:p w14:paraId="48344B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2159</w:t>
      </w:r>
    </w:p>
    <w:p w14:paraId="194CE3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35B89C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2159</w:t>
      </w:r>
    </w:p>
    <w:p w14:paraId="06603A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2161</w:t>
      </w:r>
    </w:p>
    <w:p w14:paraId="34AF02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390C49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2161</w:t>
      </w:r>
    </w:p>
    <w:p w14:paraId="276F35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2164</w:t>
      </w:r>
    </w:p>
    <w:p w14:paraId="70689E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788726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2164</w:t>
      </w:r>
    </w:p>
    <w:p w14:paraId="73DD57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2165</w:t>
      </w:r>
    </w:p>
    <w:p w14:paraId="0D67BAE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5F7A66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2166</w:t>
      </w:r>
    </w:p>
    <w:p w14:paraId="75AA89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2166</w:t>
      </w:r>
    </w:p>
    <w:p w14:paraId="2A76097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0D56F6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2166</w:t>
      </w:r>
    </w:p>
    <w:p w14:paraId="5C32AA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2169</w:t>
      </w:r>
    </w:p>
    <w:p w14:paraId="1EC5DC3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/>
        </w:rPr>
        <w:t>E-UTRAN TDD - UTRAN FDD Measurements</w:t>
      </w:r>
      <w:r>
        <w:tab/>
        <w:t>2169</w:t>
      </w:r>
    </w:p>
    <w:p w14:paraId="279EAA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0D06E0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2169</w:t>
      </w:r>
    </w:p>
    <w:p w14:paraId="5BF0C1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2171</w:t>
      </w:r>
    </w:p>
    <w:p w14:paraId="3E3312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485075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2171</w:t>
      </w:r>
    </w:p>
    <w:p w14:paraId="51C7BF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6.2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2174</w:t>
      </w:r>
    </w:p>
    <w:p w14:paraId="76F99FB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617197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2174</w:t>
      </w:r>
    </w:p>
    <w:p w14:paraId="5DC96B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2177</w:t>
      </w:r>
    </w:p>
    <w:p w14:paraId="132788D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6EB8E4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TDD to 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TDD cell search under fading propagation conditions</w:t>
      </w:r>
      <w:r>
        <w:tab/>
        <w:t>2177</w:t>
      </w:r>
    </w:p>
    <w:p w14:paraId="46244C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2177</w:t>
      </w:r>
    </w:p>
    <w:p w14:paraId="79962BE5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2177</w:t>
      </w:r>
    </w:p>
    <w:p w14:paraId="111EF90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6C43B5A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7C9C2E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Requirements</w:t>
      </w:r>
      <w:r>
        <w:tab/>
        <w:t>2179</w:t>
      </w:r>
    </w:p>
    <w:p w14:paraId="0EAAB0D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Void</w:t>
      </w:r>
      <w:r>
        <w:tab/>
        <w:t>2179</w:t>
      </w:r>
    </w:p>
    <w:p w14:paraId="454E53D0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8F21F23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7</w:t>
      </w:r>
      <w:r w:rsidRPr="008B3B4E">
        <w:rPr>
          <w:rFonts w:cs="v4.2.0"/>
        </w:rPr>
        <w:t>.1.</w:t>
      </w:r>
      <w:r w:rsidRPr="008B3B4E">
        <w:rPr>
          <w:rFonts w:cs="v4.2.0"/>
          <w:lang w:eastAsia="zh-CN"/>
        </w:rPr>
        <w:t>2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lang w:eastAsia="zh-CN"/>
        </w:rPr>
        <w:t>Void</w:t>
      </w:r>
      <w:r>
        <w:tab/>
        <w:t>2179</w:t>
      </w:r>
    </w:p>
    <w:p w14:paraId="2BA173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6BEB3E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ABA1D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113178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247B51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7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 w:rsidRPr="008B3B4E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2183</w:t>
      </w:r>
    </w:p>
    <w:p w14:paraId="29FD9C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7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</w:t>
      </w:r>
      <w:r w:rsidRPr="008B3B4E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01775B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7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 w:rsidRPr="008B3B4E">
        <w:rPr>
          <w:rFonts w:cs="v4.2.0"/>
          <w:snapToGrid w:val="0"/>
        </w:rPr>
        <w:t>.</w:t>
      </w:r>
      <w:r w:rsidRPr="008B3B4E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2184</w:t>
      </w:r>
    </w:p>
    <w:p w14:paraId="5B048E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58D60D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2185</w:t>
      </w:r>
    </w:p>
    <w:p w14:paraId="26D987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.4.</w:t>
      </w:r>
      <w:r w:rsidRPr="008B3B4E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2187</w:t>
      </w:r>
    </w:p>
    <w:p w14:paraId="023473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3134F5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7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5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2187</w:t>
      </w:r>
    </w:p>
    <w:p w14:paraId="57B629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025121D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7D8C6B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0EF2EC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2189</w:t>
      </w:r>
    </w:p>
    <w:p w14:paraId="186D65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37DC17D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118ACD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 – GSM event triggered reporting in AWGN</w:t>
      </w:r>
      <w:r>
        <w:tab/>
        <w:t>2192</w:t>
      </w:r>
    </w:p>
    <w:p w14:paraId="14EEE5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2192</w:t>
      </w:r>
    </w:p>
    <w:p w14:paraId="2BDFE1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2194</w:t>
      </w:r>
    </w:p>
    <w:p w14:paraId="46ED7C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FDD-GSM event triggered reporting when DRX is used in AWGN</w:t>
      </w:r>
      <w:r>
        <w:tab/>
        <w:t>2194</w:t>
      </w:r>
    </w:p>
    <w:p w14:paraId="1FBBFF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2194</w:t>
      </w:r>
    </w:p>
    <w:p w14:paraId="0A4854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2196</w:t>
      </w:r>
    </w:p>
    <w:p w14:paraId="13DF029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6D72AB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2197</w:t>
      </w:r>
    </w:p>
    <w:p w14:paraId="631EAF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2198</w:t>
      </w:r>
    </w:p>
    <w:p w14:paraId="2B45515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val="sv-SE"/>
        </w:rPr>
        <w:t>A.8</w:t>
      </w:r>
      <w:r w:rsidRPr="008B3B4E">
        <w:rPr>
          <w:lang w:val="sv-SE"/>
        </w:rPr>
        <w:t>.</w:t>
      </w:r>
      <w:r w:rsidRPr="008B3B4E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sv-SE" w:eastAsia="zh-CN"/>
        </w:rPr>
        <w:t>E-UTRAN F</w:t>
      </w:r>
      <w:r w:rsidRPr="008B3B4E">
        <w:rPr>
          <w:lang w:val="sv-SE"/>
        </w:rPr>
        <w:t>DD</w:t>
      </w:r>
      <w:r w:rsidRPr="008B3B4E">
        <w:rPr>
          <w:lang w:val="sv-SE" w:eastAsia="zh-CN"/>
        </w:rPr>
        <w:t xml:space="preserve"> </w:t>
      </w:r>
      <w:r w:rsidRPr="008B3B4E">
        <w:rPr>
          <w:lang w:val="sv-SE"/>
        </w:rPr>
        <w:t>-</w:t>
      </w:r>
      <w:r w:rsidRPr="008B3B4E">
        <w:rPr>
          <w:lang w:val="sv-SE" w:eastAsia="zh-CN"/>
        </w:rPr>
        <w:t xml:space="preserve"> UTRAN T</w:t>
      </w:r>
      <w:r w:rsidRPr="008B3B4E">
        <w:rPr>
          <w:lang w:val="sv-SE"/>
        </w:rPr>
        <w:t>DD measurements</w:t>
      </w:r>
      <w:r>
        <w:tab/>
        <w:t>2199</w:t>
      </w:r>
    </w:p>
    <w:p w14:paraId="1D4E4EE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9</w:t>
      </w:r>
      <w:r w:rsidRPr="008B3B4E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e</w:t>
      </w:r>
      <w:r w:rsidRPr="008B3B4E">
        <w:rPr>
          <w:rFonts w:cs="v4.2.0"/>
        </w:rPr>
        <w:t>vent triggered reporting in fading propagation conditions</w:t>
      </w:r>
      <w:r>
        <w:tab/>
        <w:t>2199</w:t>
      </w:r>
    </w:p>
    <w:p w14:paraId="603499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9</w:t>
      </w:r>
      <w:r w:rsidRPr="008B3B4E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2199</w:t>
      </w:r>
    </w:p>
    <w:p w14:paraId="5CFD30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</w:t>
      </w:r>
      <w:r w:rsidRPr="008B3B4E">
        <w:rPr>
          <w:rFonts w:cs="v4.2.0"/>
          <w:snapToGrid w:val="0"/>
          <w:lang w:eastAsia="zh-CN"/>
        </w:rPr>
        <w:t>9</w:t>
      </w:r>
      <w:r w:rsidRPr="008B3B4E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2200</w:t>
      </w:r>
    </w:p>
    <w:p w14:paraId="784149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</w:t>
      </w:r>
      <w:r w:rsidRPr="008B3B4E">
        <w:rPr>
          <w:rFonts w:cs="v4.2.0"/>
          <w:lang w:eastAsia="zh-CN"/>
        </w:rPr>
        <w:t>9</w:t>
      </w:r>
      <w:r w:rsidRPr="008B3B4E">
        <w:rPr>
          <w:rFonts w:cs="v4.2.0"/>
        </w:rPr>
        <w:t>.</w:t>
      </w:r>
      <w:r w:rsidRPr="008B3B4E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</w:t>
      </w:r>
      <w:r w:rsidRPr="008B3B4E">
        <w:rPr>
          <w:rFonts w:cs="v4.2.0"/>
          <w:lang w:eastAsia="zh-CN"/>
        </w:rPr>
        <w:t>F</w:t>
      </w:r>
      <w:r w:rsidRPr="008B3B4E">
        <w:rPr>
          <w:rFonts w:cs="v4.2.0"/>
        </w:rPr>
        <w:t xml:space="preserve">DD </w:t>
      </w:r>
      <w:r w:rsidRPr="008B3B4E">
        <w:rPr>
          <w:rFonts w:cs="v4.2.0"/>
          <w:lang w:eastAsia="zh-CN"/>
        </w:rPr>
        <w:t xml:space="preserve">- </w:t>
      </w:r>
      <w:r w:rsidRPr="008B3B4E">
        <w:rPr>
          <w:rFonts w:cs="v4.2.0"/>
        </w:rPr>
        <w:t>UTRA</w:t>
      </w:r>
      <w:r w:rsidRPr="008B3B4E">
        <w:rPr>
          <w:rFonts w:cs="v4.2.0"/>
          <w:lang w:eastAsia="zh-CN"/>
        </w:rPr>
        <w:t>N</w:t>
      </w:r>
      <w:r w:rsidRPr="008B3B4E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7BB02F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3108A9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4617F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TDD – GSM Measurements</w:t>
      </w:r>
      <w:r>
        <w:tab/>
        <w:t>2203</w:t>
      </w:r>
    </w:p>
    <w:p w14:paraId="1B7679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2B0DBC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2203</w:t>
      </w:r>
    </w:p>
    <w:p w14:paraId="490B85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2204</w:t>
      </w:r>
    </w:p>
    <w:p w14:paraId="5A058F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264A1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2205</w:t>
      </w:r>
    </w:p>
    <w:p w14:paraId="098FEA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2207</w:t>
      </w:r>
    </w:p>
    <w:p w14:paraId="7120DF1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A.</w:t>
      </w:r>
      <w:r>
        <w:t>8.</w:t>
      </w:r>
      <w:r w:rsidRPr="008B3B4E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Monitoring of Multiple Layers</w:t>
      </w:r>
      <w:r>
        <w:tab/>
        <w:t>2207</w:t>
      </w:r>
    </w:p>
    <w:p w14:paraId="151B557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54AB78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2207</w:t>
      </w:r>
    </w:p>
    <w:p w14:paraId="512943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2209</w:t>
      </w:r>
    </w:p>
    <w:p w14:paraId="371B92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37D00F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2210</w:t>
      </w:r>
    </w:p>
    <w:p w14:paraId="43F7C9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2211</w:t>
      </w:r>
    </w:p>
    <w:p w14:paraId="1405B4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39D798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2212</w:t>
      </w:r>
    </w:p>
    <w:p w14:paraId="1EF6D6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2214</w:t>
      </w:r>
    </w:p>
    <w:p w14:paraId="7E9BAD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35683D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7B05E3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2BF109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5917D0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2217</w:t>
      </w:r>
    </w:p>
    <w:p w14:paraId="01A49A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2219</w:t>
      </w:r>
    </w:p>
    <w:p w14:paraId="22C623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6469A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2220</w:t>
      </w:r>
    </w:p>
    <w:p w14:paraId="7D9744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2222</w:t>
      </w:r>
    </w:p>
    <w:p w14:paraId="2F3DF8D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7780DD7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25BD4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690238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152D82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0E0377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35FF56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1F9DE1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6E845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17CB99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78CD9C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03040B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4D3666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3B0829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432935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1EF73F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0E3CB8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4A6F16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22C13B6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6A0F9A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7394FB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3587DC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381D9E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635274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6D5B0D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591DA8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61E42A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092F54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77D7E8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3109A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5B5C67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02F9EE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493561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1FF854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14E09E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082726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10967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40E147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1D8FFD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37EF76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7899EC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441D0D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29894F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13B64E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53EA4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5DC94FF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0F0D5D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0ECD5A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771B93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780414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4F9600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48B04B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2E5B3D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D4D2D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14D9C9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022450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462003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55312E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5ADFCE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56F61B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3A9AED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648AB9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38E868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4707849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6764B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033A71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741278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039335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4182FB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8FDA9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66D15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71D934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34C3CB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565129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2AE4E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7402942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21FB0B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370030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1D62E20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7586C5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4E4BAD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48483C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164AE2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51D1C6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77ADBE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5F68F6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58C423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778916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614189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2A4A49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7EE11D7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1D350C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173B6D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A.8.14.1</w:t>
      </w:r>
      <w:r w:rsidRPr="008B3B4E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2377</w:t>
      </w:r>
    </w:p>
    <w:p w14:paraId="5DD176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2379</w:t>
      </w:r>
    </w:p>
    <w:p w14:paraId="47B68D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4166E3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2379</w:t>
      </w:r>
    </w:p>
    <w:p w14:paraId="23342B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2382</w:t>
      </w:r>
    </w:p>
    <w:p w14:paraId="236F1B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788172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A.8.14.3.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 xml:space="preserve">Test </w:t>
      </w:r>
      <w:r w:rsidRPr="008B3B4E">
        <w:rPr>
          <w:snapToGrid w:val="0"/>
          <w:lang w:eastAsia="zh-CN"/>
        </w:rPr>
        <w:t>Purpose and Environment</w:t>
      </w:r>
      <w:r>
        <w:tab/>
        <w:t>2382</w:t>
      </w:r>
    </w:p>
    <w:p w14:paraId="191836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2384</w:t>
      </w:r>
    </w:p>
    <w:p w14:paraId="50EFB16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167696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5E6A9A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2385</w:t>
      </w:r>
    </w:p>
    <w:p w14:paraId="3AA2D1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2386</w:t>
      </w:r>
    </w:p>
    <w:p w14:paraId="13449F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4AA185B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2386</w:t>
      </w:r>
    </w:p>
    <w:p w14:paraId="31930D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2389</w:t>
      </w:r>
    </w:p>
    <w:p w14:paraId="717DA4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7C0FA3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2389</w:t>
      </w:r>
    </w:p>
    <w:p w14:paraId="7EF56B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15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2391</w:t>
      </w:r>
    </w:p>
    <w:p w14:paraId="282D6E6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1F02F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6636D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F65EE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146B68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77A084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63F978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749354A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532450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3329AA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2398</w:t>
      </w:r>
    </w:p>
    <w:p w14:paraId="606DE69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733484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40B9D1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2400</w:t>
      </w:r>
    </w:p>
    <w:p w14:paraId="33A5A2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745E24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5AB7C7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2402</w:t>
      </w:r>
    </w:p>
    <w:p w14:paraId="5768E9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6EE0DF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43F413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16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2405</w:t>
      </w:r>
    </w:p>
    <w:p w14:paraId="059643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70B6B1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2BBEC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50DB93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12BF60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2F61E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6FBA8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F6FA4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38FC5C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446718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4229C7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57D6D3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67889E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7F3135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1DD59B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26AF7B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352EED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645B28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1832D1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70A878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0A35C2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4B7FCE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0122DB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314C6C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5BE306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2F8633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4A83C4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3C1FBA9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28450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7AD301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0BFEB1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44F8D0E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187230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6FC6822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2D7D25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35231C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1F0F0C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1F5CC9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4598EF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717B9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0444FB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56FBE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0AEA20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52F8A5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27E46C6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11ED3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16AB79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4B5396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60CDF0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579D0B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3EC271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47A9F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2F5191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73888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7EDAAD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263C67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766D7D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6178FF2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79E12C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4E6B45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045FC1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687EC6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6281AE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240B93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6B1950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4524D4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30EE19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39469D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65198A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1FEA8F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048C39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129485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66DD5A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54D9F2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483522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3983D9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122C85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5113DF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0269A0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293B61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61F87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62A63B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1E4EAD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4B6ACF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BB0A7C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232266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79BE30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0656CC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1E0A9D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184373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6EA31A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0243A9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78D9E6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A66BF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32D124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1C698D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1866AC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35F9BF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492468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4CE1C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422E60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082A989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652BF6E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62ACAC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155FB2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1354AC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327B8D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48E928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33BA18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054D02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766DD5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2454</w:t>
      </w:r>
    </w:p>
    <w:p w14:paraId="6E91A6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64A242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3FDC38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2459</w:t>
      </w:r>
    </w:p>
    <w:p w14:paraId="7E602C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4A8DD2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3DE027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5B4ECB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78EDFD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5D2892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7880D15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00ECA4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1166A9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A.8.16.31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2474</w:t>
      </w:r>
    </w:p>
    <w:p w14:paraId="2A8679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03DDEA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737386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2479</w:t>
      </w:r>
    </w:p>
    <w:p w14:paraId="31FAAC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78A595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0354FD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A.8.16.33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2484</w:t>
      </w:r>
    </w:p>
    <w:p w14:paraId="6E92C98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104B0B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2A0BDA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A.8.16.34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2489</w:t>
      </w:r>
    </w:p>
    <w:p w14:paraId="23CADE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38CCB1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FC8B0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712463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1C1BE0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49101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79EE7D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4D50240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168427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6EFCB6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185A4E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5B7A1E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76F61E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5AEC5D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38D088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332024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73144B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6C924E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43CA5E7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5969E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3E57C2D8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7DAA9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2A98A2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C91693E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317F366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785707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DBB29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50360F1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44EEC6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17390C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2ABDB4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1606FF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58445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5E5A61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4C672A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CDEE3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7DDC05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7CC3FF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062F1D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87F7C0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2DC4E3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A.8.16.48</w:t>
      </w:r>
      <w:r w:rsidRPr="008B3B4E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 xml:space="preserve">Test </w:t>
      </w:r>
      <w:r w:rsidRPr="008B3B4E">
        <w:rPr>
          <w:rFonts w:eastAsia="MS Mincho"/>
          <w:lang w:eastAsia="zh-CN"/>
        </w:rPr>
        <w:t>Purpose and Environment</w:t>
      </w:r>
      <w:r>
        <w:tab/>
        <w:t>2528</w:t>
      </w:r>
    </w:p>
    <w:p w14:paraId="75535F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>Test Requirements</w:t>
      </w:r>
      <w:r>
        <w:tab/>
        <w:t>2530</w:t>
      </w:r>
    </w:p>
    <w:p w14:paraId="1A7217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25F45A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2A31B1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4F6201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7DD265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0B7F16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259219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70E4BA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11E095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FDC25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6B8D38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23BE62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59DCFD6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0DF383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51F7BA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2551</w:t>
      </w:r>
    </w:p>
    <w:p w14:paraId="27B407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408606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0AD78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2555</w:t>
      </w:r>
    </w:p>
    <w:p w14:paraId="49E9BC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26F387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6790D4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A.8.16.55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2561</w:t>
      </w:r>
    </w:p>
    <w:p w14:paraId="3A2367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7B35AC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551737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A.8.16.56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2567</w:t>
      </w:r>
    </w:p>
    <w:p w14:paraId="76C7B0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65DDDC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0B6437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EC2DD0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34A67C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7210CE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09D0CD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2A72AA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0BFA2F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17EE71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3193B8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B2298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939AE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44F84B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046BED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3B7BAA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1243BA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4B5A99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DC7A6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1F5C64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369628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39A676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4216B5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7C41D8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51C3E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279C92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3CBB0E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2601</w:t>
      </w:r>
    </w:p>
    <w:p w14:paraId="6F21E2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01F044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797457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2606</w:t>
      </w:r>
    </w:p>
    <w:p w14:paraId="7F450B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16E91D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081BEE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2A49A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6FCF53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7FD3FD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02B68C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03F3A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04C6BE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578AD7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0475C8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35A196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30949A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665C5B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04034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A2CAC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EDC32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407886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6AD9E4C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442BB8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C636E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A.8.16.73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2640</w:t>
      </w:r>
    </w:p>
    <w:p w14:paraId="6D88EE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393F1E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58596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A.8.16.74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2646</w:t>
      </w:r>
    </w:p>
    <w:p w14:paraId="30EB41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4C3BE0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301220A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427BE8F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26A4D8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D1708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17AF08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30F147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3345B8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4D48C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391574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073198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14AEB2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D1110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62BB38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A.8.16.79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2672</w:t>
      </w:r>
    </w:p>
    <w:p w14:paraId="436FFE9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3A87D1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077D47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A.8.16.80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2679</w:t>
      </w:r>
    </w:p>
    <w:p w14:paraId="6C2B4E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5470C1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04B65C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A.8.16.81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2685</w:t>
      </w:r>
    </w:p>
    <w:p w14:paraId="630B88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4C6DD5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2CB3A7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2691</w:t>
      </w:r>
    </w:p>
    <w:p w14:paraId="032351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7CFF8D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72E2F1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2696</w:t>
      </w:r>
    </w:p>
    <w:p w14:paraId="0752532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7C4DCF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502A89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A.8.16.84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2702</w:t>
      </w:r>
    </w:p>
    <w:p w14:paraId="0AE5ED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31CD04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213478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50B39A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4AB056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69E8A1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C82A89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5B8AEA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7B54C5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2715</w:t>
      </w:r>
    </w:p>
    <w:p w14:paraId="7E19E11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1DD12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590F85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A.8.16.88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2723</w:t>
      </w:r>
    </w:p>
    <w:p w14:paraId="437D31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34EF7B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26D33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124A64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4AFBE3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3C562B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50CD21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688C40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67A40B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2743</w:t>
      </w:r>
    </w:p>
    <w:p w14:paraId="1B5C34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3B5CE4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75B129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A.8.16.92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2751</w:t>
      </w:r>
    </w:p>
    <w:p w14:paraId="28A29C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0159C8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6C6C56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133B406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632186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1835B9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600A2D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0171FD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0D27CD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4B0F4E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253306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317A47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A.8.16.96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2782</w:t>
      </w:r>
    </w:p>
    <w:p w14:paraId="3B1406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0A5C9C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1DFA56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27E676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4F5CFE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3DA0BF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5ADAA6C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113C35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4DC9F0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5713C5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2C8268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21FAC6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A.8.16.100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2817</w:t>
      </w:r>
    </w:p>
    <w:p w14:paraId="2CA2DF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7F6A3F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2A06FF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9850D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306F10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2FD2D3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460936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6A85A4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2407E3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5DB3BE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53A7A9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621E70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4CE2E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34E800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  <w:lang w:eastAsia="zh-CN"/>
        </w:rPr>
        <w:t>Test Purpose and Environment</w:t>
      </w:r>
      <w:r>
        <w:tab/>
        <w:t>2849</w:t>
      </w:r>
    </w:p>
    <w:p w14:paraId="436B7E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</w:t>
      </w:r>
      <w:r>
        <w:t>8.16.105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2853</w:t>
      </w:r>
    </w:p>
    <w:p w14:paraId="0DECE93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54BC0C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4D3CEC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53F5D5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8B3B4E">
        <w:rPr>
          <w:rFonts w:cs="Arial"/>
        </w:rPr>
        <w:t xml:space="preserve">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2858</w:t>
      </w:r>
    </w:p>
    <w:p w14:paraId="5AEBA3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1CF1EC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07FC52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8B3B4E">
        <w:rPr>
          <w:i/>
        </w:rPr>
        <w:t>highSpeedEnhMeasFlag</w:t>
      </w:r>
      <w:r w:rsidRPr="008B3B4E">
        <w:rPr>
          <w:i/>
          <w:lang w:eastAsia="ja-JP"/>
        </w:rPr>
        <w:t>2</w:t>
      </w:r>
      <w:r w:rsidRPr="008B3B4E">
        <w:rPr>
          <w:i/>
        </w:rPr>
        <w:t>-</w:t>
      </w:r>
      <w:r w:rsidRPr="008B3B4E">
        <w:rPr>
          <w:i/>
          <w:lang w:eastAsia="ja-JP"/>
        </w:rPr>
        <w:t>r16</w:t>
      </w:r>
      <w:r>
        <w:tab/>
        <w:t>2861</w:t>
      </w:r>
    </w:p>
    <w:p w14:paraId="76007D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0BD1DB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0CE7B34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2FD4BD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0F72C4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40E56E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CD8579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52A5CA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D61C6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6B12C1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4990F2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58A705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1A9C53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7A3D65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2078D6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56C40E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3A6328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90E12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BED593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5B8586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C879F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A092C8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7CFDCF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0212F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043273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1E72D0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35B277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1AA5394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4F924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9F656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3A62B5A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77DF0F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35BA6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2E0455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774A97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039F88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1A505C2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17ECB7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6F555A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388CC7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2902</w:t>
      </w:r>
    </w:p>
    <w:p w14:paraId="0BE092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415084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48FC97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2902</w:t>
      </w:r>
    </w:p>
    <w:p w14:paraId="1D4F33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2903</w:t>
      </w:r>
    </w:p>
    <w:p w14:paraId="0288B37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5158B87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53A877F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2904</w:t>
      </w:r>
    </w:p>
    <w:p w14:paraId="010FBA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2905</w:t>
      </w:r>
    </w:p>
    <w:p w14:paraId="5363D3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37C46D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2906</w:t>
      </w:r>
    </w:p>
    <w:p w14:paraId="05B447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2907</w:t>
      </w:r>
    </w:p>
    <w:p w14:paraId="7017B7A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58EDAF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</w:t>
      </w:r>
      <w:r w:rsidRPr="008B3B4E">
        <w:rPr>
          <w:snapToGrid w:val="0"/>
          <w:lang w:eastAsia="zh-CN"/>
        </w:rPr>
        <w:t>2A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2908</w:t>
      </w:r>
    </w:p>
    <w:p w14:paraId="317B4A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</w:t>
      </w:r>
      <w:r w:rsidRPr="008B3B4E">
        <w:rPr>
          <w:snapToGrid w:val="0"/>
          <w:lang w:eastAsia="zh-CN"/>
        </w:rPr>
        <w:t>A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2908</w:t>
      </w:r>
    </w:p>
    <w:p w14:paraId="61EA2C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6FCA22F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</w:t>
      </w:r>
      <w:r w:rsidRPr="008B3B4E">
        <w:rPr>
          <w:snapToGrid w:val="0"/>
          <w:lang w:eastAsia="zh-CN"/>
        </w:rPr>
        <w:t>2B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2908</w:t>
      </w:r>
    </w:p>
    <w:p w14:paraId="38AB3C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A.8.20.2</w:t>
      </w:r>
      <w:r w:rsidRPr="008B3B4E">
        <w:rPr>
          <w:snapToGrid w:val="0"/>
          <w:lang w:eastAsia="zh-CN"/>
        </w:rPr>
        <w:t>B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2911</w:t>
      </w:r>
    </w:p>
    <w:p w14:paraId="1C47BE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076688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2911</w:t>
      </w:r>
    </w:p>
    <w:p w14:paraId="038DCA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2913</w:t>
      </w:r>
    </w:p>
    <w:p w14:paraId="71A9A2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13D9DF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2858D09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7247D4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48B4E3CD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5E941C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7304B3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1663555B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7BCE3C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32044B22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69C314B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7BFEA7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3712AE4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57876C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15D5E6F" w14:textId="77777777" w:rsidR="00B477A8" w:rsidRDefault="00B477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75FC74A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711525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</w:rPr>
        <w:t>Test Purpose and Environment</w:t>
      </w:r>
      <w:r>
        <w:tab/>
        <w:t>2918</w:t>
      </w:r>
    </w:p>
    <w:p w14:paraId="5349D9D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5336975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7059EC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44E342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A.8.22.1.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2922</w:t>
      </w:r>
    </w:p>
    <w:p w14:paraId="5D8E17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2925</w:t>
      </w:r>
    </w:p>
    <w:p w14:paraId="2F17A6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395256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A.8.22.2.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2925</w:t>
      </w:r>
    </w:p>
    <w:p w14:paraId="26C562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2928</w:t>
      </w:r>
    </w:p>
    <w:p w14:paraId="7D4F48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659528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2928</w:t>
      </w:r>
    </w:p>
    <w:p w14:paraId="263548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2931</w:t>
      </w:r>
    </w:p>
    <w:p w14:paraId="6521EA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6123EC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2931</w:t>
      </w:r>
    </w:p>
    <w:p w14:paraId="3A46B2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2934</w:t>
      </w:r>
    </w:p>
    <w:p w14:paraId="453B7C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8B3B4E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1629A8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2934</w:t>
      </w:r>
    </w:p>
    <w:p w14:paraId="57229EF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2938</w:t>
      </w:r>
    </w:p>
    <w:p w14:paraId="663992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8B3B4E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49C061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2938</w:t>
      </w:r>
    </w:p>
    <w:p w14:paraId="74569A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2942</w:t>
      </w:r>
    </w:p>
    <w:p w14:paraId="3982C3C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8B3B4E">
        <w:rPr>
          <w:bCs/>
        </w:rPr>
        <w:t xml:space="preserve"> CSI-RS based discovery signal</w:t>
      </w:r>
      <w:r>
        <w:tab/>
        <w:t>2942</w:t>
      </w:r>
    </w:p>
    <w:p w14:paraId="689D73F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2942</w:t>
      </w:r>
    </w:p>
    <w:p w14:paraId="7B77DB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2946</w:t>
      </w:r>
    </w:p>
    <w:p w14:paraId="401F0E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028212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2946</w:t>
      </w:r>
    </w:p>
    <w:p w14:paraId="5307FAC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2950</w:t>
      </w:r>
    </w:p>
    <w:p w14:paraId="742CF2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7B573E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5D084A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221DB8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694C6C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33E7CB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5E83CC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01558CB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4A0384E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40E252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2DB5087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1511896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CD110A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5B78C78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438AB5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2963</w:t>
      </w:r>
    </w:p>
    <w:p w14:paraId="3B5619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2966</w:t>
      </w:r>
    </w:p>
    <w:p w14:paraId="71186C6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5102FD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2966</w:t>
      </w:r>
    </w:p>
    <w:p w14:paraId="7AB511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2969</w:t>
      </w:r>
    </w:p>
    <w:p w14:paraId="0F7814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0CA7F96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2969</w:t>
      </w:r>
    </w:p>
    <w:p w14:paraId="23176A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2972</w:t>
      </w:r>
    </w:p>
    <w:p w14:paraId="54546C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45D7F9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2972</w:t>
      </w:r>
    </w:p>
    <w:p w14:paraId="09824F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2975</w:t>
      </w:r>
    </w:p>
    <w:p w14:paraId="67341B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55209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2975</w:t>
      </w:r>
    </w:p>
    <w:p w14:paraId="5E26CF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2978</w:t>
      </w:r>
    </w:p>
    <w:p w14:paraId="11F4F0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7CA8D8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2978</w:t>
      </w:r>
    </w:p>
    <w:p w14:paraId="748909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2981</w:t>
      </w:r>
    </w:p>
    <w:p w14:paraId="48503A1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48D1A4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2D943D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2AF6C2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577DBF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0E3A16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6570FB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3A7CEB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655F3B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1181990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33D907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2990</w:t>
      </w:r>
    </w:p>
    <w:p w14:paraId="27F31F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2993</w:t>
      </w:r>
    </w:p>
    <w:p w14:paraId="34FC34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4A867E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2993</w:t>
      </w:r>
    </w:p>
    <w:p w14:paraId="24B676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2996</w:t>
      </w:r>
    </w:p>
    <w:p w14:paraId="06FB93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7C4C94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2996</w:t>
      </w:r>
    </w:p>
    <w:p w14:paraId="20F850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2999</w:t>
      </w:r>
    </w:p>
    <w:p w14:paraId="71232A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6D1246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2999</w:t>
      </w:r>
    </w:p>
    <w:p w14:paraId="7115C2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3002</w:t>
      </w:r>
    </w:p>
    <w:p w14:paraId="6ACEC7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19C83F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322FA5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68DA3C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174A47D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17B333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0B9CC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02F9F5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3008</w:t>
      </w:r>
    </w:p>
    <w:p w14:paraId="4A4295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3009</w:t>
      </w:r>
    </w:p>
    <w:p w14:paraId="7766B1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39AA9B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3010</w:t>
      </w:r>
    </w:p>
    <w:p w14:paraId="611E25C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3012</w:t>
      </w:r>
    </w:p>
    <w:p w14:paraId="5C9CD81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081A50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3012</w:t>
      </w:r>
    </w:p>
    <w:p w14:paraId="74898B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3013</w:t>
      </w:r>
    </w:p>
    <w:p w14:paraId="5BC4072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0A53C7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3014</w:t>
      </w:r>
    </w:p>
    <w:p w14:paraId="4B0CD8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3015</w:t>
      </w:r>
    </w:p>
    <w:p w14:paraId="46EAAB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3CEB2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3016</w:t>
      </w:r>
    </w:p>
    <w:p w14:paraId="1BA43FC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3017</w:t>
      </w:r>
    </w:p>
    <w:p w14:paraId="072ED7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2B07BA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3018</w:t>
      </w:r>
    </w:p>
    <w:p w14:paraId="628162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A.8.23.21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3019</w:t>
      </w:r>
    </w:p>
    <w:p w14:paraId="18B715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42CF2B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3020</w:t>
      </w:r>
    </w:p>
    <w:p w14:paraId="20BD55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</w:rPr>
        <w:t>A.8.23.22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3021</w:t>
      </w:r>
    </w:p>
    <w:p w14:paraId="1A9867A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63CE74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3022</w:t>
      </w:r>
    </w:p>
    <w:p w14:paraId="02648A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3023</w:t>
      </w:r>
    </w:p>
    <w:p w14:paraId="662B1E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1F2E69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529A910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EB9D9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0AD6694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5E90FA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7ADB15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41CAFD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2379B1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0E88ED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360561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076E7F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350CDE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49D115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753A21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5218DC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1ECC0F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157B37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33199EC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78EDEF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5B1155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430E02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0B7C6DB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3F89E2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27C1D9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52AFCDA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3D71D0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5260F4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6C82E5F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74BDFDB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37BC2B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48EFFA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3052</w:t>
      </w:r>
    </w:p>
    <w:p w14:paraId="3967E5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61DA0D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05510F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eastAsia="zh-CN"/>
        </w:rPr>
        <w:t>Test Requirements</w:t>
      </w:r>
      <w:r>
        <w:tab/>
        <w:t>3054</w:t>
      </w:r>
    </w:p>
    <w:p w14:paraId="11BD1BC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1EE092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2873D5F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7EE542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3C2958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1938B6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FC6F2E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7E6199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014501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4F4B73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26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3063</w:t>
      </w:r>
    </w:p>
    <w:p w14:paraId="1C8A2A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7B9A735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F47A6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A.8.26.3A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3066</w:t>
      </w:r>
    </w:p>
    <w:p w14:paraId="2AC770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402614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0FE2FE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</w:t>
      </w:r>
      <w:r w:rsidRPr="008B3B4E">
        <w:rPr>
          <w:snapToGrid w:val="0"/>
          <w:lang w:eastAsia="zh-CN"/>
        </w:rPr>
        <w:t>26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3070</w:t>
      </w:r>
    </w:p>
    <w:p w14:paraId="124F9F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13B783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022FDF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A.8.26.4A</w:t>
      </w:r>
      <w:r w:rsidRPr="008B3B4E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3074</w:t>
      </w:r>
    </w:p>
    <w:p w14:paraId="0196DF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141B1A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3074</w:t>
      </w:r>
    </w:p>
    <w:p w14:paraId="6EC5C6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3077</w:t>
      </w:r>
    </w:p>
    <w:p w14:paraId="345894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453FD1D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A.8.26.5A.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3077</w:t>
      </w:r>
    </w:p>
    <w:p w14:paraId="3C6288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3081</w:t>
      </w:r>
    </w:p>
    <w:p w14:paraId="2B2A4D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10EBE3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3081</w:t>
      </w:r>
    </w:p>
    <w:p w14:paraId="44870B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3085</w:t>
      </w:r>
    </w:p>
    <w:p w14:paraId="0BD59E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1D31D9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A.8.26.6A.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3085</w:t>
      </w:r>
    </w:p>
    <w:p w14:paraId="1C7D6A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3089</w:t>
      </w:r>
    </w:p>
    <w:p w14:paraId="126154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3AFADC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A.8.26.7.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3089</w:t>
      </w:r>
    </w:p>
    <w:p w14:paraId="44E6F8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3092</w:t>
      </w:r>
    </w:p>
    <w:p w14:paraId="6BC7A6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65478B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A.8.26.8.</w:t>
      </w:r>
      <w:r w:rsidRPr="008B3B4E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3092</w:t>
      </w:r>
    </w:p>
    <w:p w14:paraId="04BC65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3096</w:t>
      </w:r>
    </w:p>
    <w:p w14:paraId="4A818E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6751A9B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3096</w:t>
      </w:r>
    </w:p>
    <w:p w14:paraId="42E9BD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3099</w:t>
      </w:r>
    </w:p>
    <w:p w14:paraId="1C17014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399818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3099</w:t>
      </w:r>
    </w:p>
    <w:p w14:paraId="1AE4FA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3102</w:t>
      </w:r>
    </w:p>
    <w:p w14:paraId="5D5C6DC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3DED129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4AEED86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47F11E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083631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220C3B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4A498E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02FD90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548D82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53CE48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2BBE7CD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45C8BA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40B7AF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61DA4A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0E753A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42439D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36F6EF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3A3D18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54E072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41885C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740FB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0309AC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253D350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382746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55D4E6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63A9A0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7D8A9D4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49BFBD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5BC562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3E600E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0608153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7F22A8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6FA95E0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4F88F1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53A7CBA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673C6A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13DB4A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5ED1FA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88FAA9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7A9069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11295D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7AE68F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7A1963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3B1E23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0E3EF4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20483C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0E53A6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3A1FC4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6FCC89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14C45F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4C91781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03B9C1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84545A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648EED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5A2887C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5FECB8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177E3BD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60C9F9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3F775F4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618F047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46AAB1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1D78BE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3C30C9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369FE8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2FB1D7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5499FF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32FCABC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3147</w:t>
      </w:r>
    </w:p>
    <w:p w14:paraId="2256A2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709190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1B4F0E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42EFC3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3149</w:t>
      </w:r>
    </w:p>
    <w:p w14:paraId="033CF5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3149</w:t>
      </w:r>
    </w:p>
    <w:p w14:paraId="54B17F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3149</w:t>
      </w:r>
    </w:p>
    <w:p w14:paraId="388269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7E20956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3151</w:t>
      </w:r>
    </w:p>
    <w:p w14:paraId="4310DE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79252F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3151</w:t>
      </w:r>
    </w:p>
    <w:p w14:paraId="22A70F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7E0BA24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3151</w:t>
      </w:r>
    </w:p>
    <w:p w14:paraId="1F5C8D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3CA3B0F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EC97A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425F21E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3153</w:t>
      </w:r>
    </w:p>
    <w:p w14:paraId="56A358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5391B24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3153</w:t>
      </w:r>
    </w:p>
    <w:p w14:paraId="1771C5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02B5B2E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3153</w:t>
      </w:r>
    </w:p>
    <w:p w14:paraId="0F9D36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1D43FD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4555C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3158</w:t>
      </w:r>
    </w:p>
    <w:p w14:paraId="69D6050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3158</w:t>
      </w:r>
    </w:p>
    <w:p w14:paraId="528CC9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7E0B83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1ACDE5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3162</w:t>
      </w:r>
    </w:p>
    <w:p w14:paraId="67E6D5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3162</w:t>
      </w:r>
    </w:p>
    <w:p w14:paraId="1D946A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3162</w:t>
      </w:r>
    </w:p>
    <w:p w14:paraId="61C23F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3162</w:t>
      </w:r>
    </w:p>
    <w:p w14:paraId="741425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43EDAD4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3163</w:t>
      </w:r>
    </w:p>
    <w:p w14:paraId="101D6A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538834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3163</w:t>
      </w:r>
    </w:p>
    <w:p w14:paraId="2B4E5F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3166</w:t>
      </w:r>
    </w:p>
    <w:p w14:paraId="78A732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3166</w:t>
      </w:r>
    </w:p>
    <w:p w14:paraId="414150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3166</w:t>
      </w:r>
    </w:p>
    <w:p w14:paraId="01B520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3166</w:t>
      </w:r>
    </w:p>
    <w:p w14:paraId="1CA726B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3169</w:t>
      </w:r>
    </w:p>
    <w:p w14:paraId="538504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3169</w:t>
      </w:r>
    </w:p>
    <w:p w14:paraId="310252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3169</w:t>
      </w:r>
    </w:p>
    <w:p w14:paraId="4115FEF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3169</w:t>
      </w:r>
    </w:p>
    <w:p w14:paraId="03E2A2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3172</w:t>
      </w:r>
    </w:p>
    <w:p w14:paraId="287708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3172</w:t>
      </w:r>
    </w:p>
    <w:p w14:paraId="799E55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3172</w:t>
      </w:r>
    </w:p>
    <w:p w14:paraId="4A383F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3172</w:t>
      </w:r>
    </w:p>
    <w:p w14:paraId="6AE80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3175</w:t>
      </w:r>
    </w:p>
    <w:p w14:paraId="628DC2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3175</w:t>
      </w:r>
    </w:p>
    <w:p w14:paraId="73676A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3175</w:t>
      </w:r>
    </w:p>
    <w:p w14:paraId="617AA5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3175</w:t>
      </w:r>
    </w:p>
    <w:p w14:paraId="39227E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3178</w:t>
      </w:r>
    </w:p>
    <w:p w14:paraId="7B69AC5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3178</w:t>
      </w:r>
    </w:p>
    <w:p w14:paraId="200661F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2FE86BF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3179</w:t>
      </w:r>
    </w:p>
    <w:p w14:paraId="028392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3182</w:t>
      </w:r>
    </w:p>
    <w:p w14:paraId="0C866E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3182</w:t>
      </w:r>
    </w:p>
    <w:p w14:paraId="1C40D8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7EABA3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3182</w:t>
      </w:r>
    </w:p>
    <w:p w14:paraId="199DEE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3185</w:t>
      </w:r>
    </w:p>
    <w:p w14:paraId="5AD2E3D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3186</w:t>
      </w:r>
    </w:p>
    <w:p w14:paraId="677B6BF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3186</w:t>
      </w:r>
    </w:p>
    <w:p w14:paraId="04E90FA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3186</w:t>
      </w:r>
    </w:p>
    <w:p w14:paraId="7C09A9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3189</w:t>
      </w:r>
    </w:p>
    <w:p w14:paraId="19ACB9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3189</w:t>
      </w:r>
    </w:p>
    <w:p w14:paraId="1262E6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3189</w:t>
      </w:r>
    </w:p>
    <w:p w14:paraId="773330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3189</w:t>
      </w:r>
    </w:p>
    <w:p w14:paraId="01C9F60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3192</w:t>
      </w:r>
    </w:p>
    <w:p w14:paraId="3BEEFE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3192</w:t>
      </w:r>
    </w:p>
    <w:p w14:paraId="5A9E681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3192</w:t>
      </w:r>
    </w:p>
    <w:p w14:paraId="0A0C8A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3192</w:t>
      </w:r>
    </w:p>
    <w:p w14:paraId="1E3027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3863474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3195</w:t>
      </w:r>
    </w:p>
    <w:p w14:paraId="53B201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6EE2FB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14E692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6C8A556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3199</w:t>
      </w:r>
    </w:p>
    <w:p w14:paraId="11FB12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680D40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3199</w:t>
      </w:r>
    </w:p>
    <w:p w14:paraId="5F67BCA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29BD633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3202</w:t>
      </w:r>
    </w:p>
    <w:p w14:paraId="6193AA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3202</w:t>
      </w:r>
    </w:p>
    <w:p w14:paraId="79006D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3202</w:t>
      </w:r>
    </w:p>
    <w:p w14:paraId="20675E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3205</w:t>
      </w:r>
    </w:p>
    <w:p w14:paraId="389416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3206</w:t>
      </w:r>
    </w:p>
    <w:p w14:paraId="242A2A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3206</w:t>
      </w:r>
    </w:p>
    <w:p w14:paraId="00B8C5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3206</w:t>
      </w:r>
    </w:p>
    <w:p w14:paraId="4B7CAC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08EC69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3210</w:t>
      </w:r>
    </w:p>
    <w:p w14:paraId="7091E4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3210</w:t>
      </w:r>
    </w:p>
    <w:p w14:paraId="27F70D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3210</w:t>
      </w:r>
    </w:p>
    <w:p w14:paraId="4BC0CD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3216</w:t>
      </w:r>
    </w:p>
    <w:p w14:paraId="3E85D43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3216</w:t>
      </w:r>
    </w:p>
    <w:p w14:paraId="2F2C14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3216</w:t>
      </w:r>
    </w:p>
    <w:p w14:paraId="4918AB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3217</w:t>
      </w:r>
    </w:p>
    <w:p w14:paraId="5285DF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3223</w:t>
      </w:r>
    </w:p>
    <w:p w14:paraId="74EE57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3223</w:t>
      </w:r>
    </w:p>
    <w:p w14:paraId="769EE5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3223</w:t>
      </w:r>
    </w:p>
    <w:p w14:paraId="48D61A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3223</w:t>
      </w:r>
    </w:p>
    <w:p w14:paraId="58B2C0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3226</w:t>
      </w:r>
    </w:p>
    <w:p w14:paraId="5C83CC4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3226</w:t>
      </w:r>
    </w:p>
    <w:p w14:paraId="473F92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3226</w:t>
      </w:r>
    </w:p>
    <w:p w14:paraId="6CEEF3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3226</w:t>
      </w:r>
    </w:p>
    <w:p w14:paraId="25F4BE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3229</w:t>
      </w:r>
    </w:p>
    <w:p w14:paraId="3941C4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3229</w:t>
      </w:r>
    </w:p>
    <w:p w14:paraId="2B1D8F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3229</w:t>
      </w:r>
    </w:p>
    <w:p w14:paraId="2812BE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3229</w:t>
      </w:r>
    </w:p>
    <w:p w14:paraId="7212DB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587906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3231</w:t>
      </w:r>
    </w:p>
    <w:p w14:paraId="360763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3231</w:t>
      </w:r>
    </w:p>
    <w:p w14:paraId="548135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3231</w:t>
      </w:r>
    </w:p>
    <w:p w14:paraId="7BDD81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3236</w:t>
      </w:r>
    </w:p>
    <w:p w14:paraId="7BBFD6C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3236</w:t>
      </w:r>
    </w:p>
    <w:p w14:paraId="099FD1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3236</w:t>
      </w:r>
    </w:p>
    <w:p w14:paraId="5341B9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3236</w:t>
      </w:r>
    </w:p>
    <w:p w14:paraId="1B67541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612E0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D46495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C78BC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0EDF1E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09ADDC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03BA2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AE1FF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0B09ED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6DACB4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62B536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5D03AE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714E7E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B5B8A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31EE5E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0A56C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530BB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99C7EF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3C091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4D882F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7CA194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DB8500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2E29F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B06B5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5B6FB4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677AA6E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6761C8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2D4B50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3D6AB2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4151FF1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01B393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12521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883BD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101A5C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5741EB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16E36C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2DC734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E43B0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5C9353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30B34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FDDA1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347E0F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31AD48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758EC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497D9A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729049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2455F5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10ADDD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7914AE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97B74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003EDB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0684784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23065B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5FD08A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1740AF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7964A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4BA2C43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E4D308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324B11F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04FC2A2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58EA38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C74CC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17E831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41B307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0C3D35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2335A1E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B9108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660725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3B3FFA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06AE9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4085F7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6E6A89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83238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09A5CC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38B408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6DB7E7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4342A0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6E0A4F2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1C8B62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2A5B73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116316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215D82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1B65CE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B9E0A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68FE46C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7DEDFE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2E3A4C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0D9178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0C722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1280AE7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6DB15F7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48A87B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02A22F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2F30B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6104F7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1692A7B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13380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6E263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160971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358AE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7C188D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54F3442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138A8E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458E26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79604F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7ECA978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3D245E7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374943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10C125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5CD4503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581521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3DA19A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7BB13C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595F5B9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3A49EC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40F559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1F7397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3099A6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1195C9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A6E91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3EDE65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4EBFBF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1C2E0F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2E1DC9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7C274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0A071CD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4DEAF5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49DCA1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3030AB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63F624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58AB3C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3C4399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086D6F7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9598AC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2B2E0C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2092F5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40D093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1CA9E9F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3D8104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199AE6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67A89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5F233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37B272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53E3B87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6227A4D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25EC75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7B6A20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315E1A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0236FB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125A11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47130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561F0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394A36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6F23D8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4D37101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5470C97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05EE0A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1819F2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3685F8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4CA3AA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3DC33E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0644BE9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1651306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43BAAF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BDAFC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4B0B7A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269CE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001F91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5614CD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724FA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0B9C6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51EF0C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5AC264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6E8DE1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541CE9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743A17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3A84F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AF72D9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79CD3F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767DA4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4D28D5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3287AEF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1A4FFE5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9DE1E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293DA5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3D01041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6B05F17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5E0D54A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407525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693A8D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640A4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78EDD8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79C5A5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2442FBA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38BCD7B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3FAB40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7CC8B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6D0CB2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B1883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168A13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4A0FB8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582A29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647916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1455B7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37758D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33BE32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2943A0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2B82F5B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5A181DE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6A4107C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BD35E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56D23B6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A3E77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296BE4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B207A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17FD595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6D590B6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0C17ACD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034D70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4CD4FB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21CE0EE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791E42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2646</w:t>
      </w:r>
    </w:p>
    <w:p w14:paraId="18FC5E3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24B745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25EAE6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3F877D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BF2D4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3DE166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B148B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2E27C1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462B99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11BD99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31AE13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7E38C09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6240FC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7220DB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19D51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3B4C18B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715D7C3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2A7288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06DFAD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4E185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6E51D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6EA352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0A9330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4BB7AC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606E528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360D5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4DDA6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364CA0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34B76BA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7BA9D5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D664A6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1840D8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0AB463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456AEE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25983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F0C08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BB7E4C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58D0368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6C9A9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4168F0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71EB0F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61ACC4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BF3BD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0C816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67156F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3C68D9A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1D734E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6BA905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4E332A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1BDFF6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9FF9F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5E9320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4D57EE8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416748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261A9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67C103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2A2B40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66E1479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6B8508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6998BF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23FB7BF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01CEB6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7230A0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4E924C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5D86CD6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7833D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20D5FB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4C1167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52AB540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11C3AF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1B3DAB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27E4DE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2374B7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6E5775C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2C4DB0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3B65DB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4D9231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7C6FE48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B9F33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558517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DD991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4EA9C56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62077B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542550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369A70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5DEC840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5592DC2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7E13F6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5EE045B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5CDEC9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69D5EBE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EC891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F8D5F5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6D8FD44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41CFF7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62596A0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1B45DE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282DC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515DD0F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172626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2D90071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096CC2D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2C7A8E0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74A6EA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428D48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4120482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0E7CCF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653A821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09E87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2CBE21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1525D6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67AD72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04151D4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391123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617C956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037B8A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57DF9D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3CE597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4EE5616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50D788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7A6657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458FBB7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361846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5C55C7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61D2CD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6F17A9C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79D8CE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0D86096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A2453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0E9777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63DB015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3CFE7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9FAE6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6961F6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6E3022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47AC60B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3B07F0A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3AA70C4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58EFE0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9B4EE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3D350D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37644E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1E1D074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5AAD6C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A28B4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6934E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2C30950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5ED2F7D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5E7A4D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14F30D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B6B4B3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6E3072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53B1718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595C10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3BF384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083110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D46915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7741E41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35D8E08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5C2AC40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6FAE4B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C87F8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5762EA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08BFEE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4636895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53F05A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4DC7A81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7F8923F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4B35CD3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6A0E950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4C7792B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224475A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3761AB0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8EC24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64CE22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5E8DD5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0240B05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06B94D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0DD275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5DFF96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31361DC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0421C2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1E3616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C12BA0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1577A44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29E68D7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0CCECFC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7504BC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51BA02F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680F86F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36BA243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1E0B8A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3BC47FC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7C67327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  <w:lang w:val="sv-SE"/>
        </w:rPr>
        <w:t>E-UTRAN FDD</w:t>
      </w:r>
      <w:r>
        <w:tab/>
        <w:t>2827</w:t>
      </w:r>
    </w:p>
    <w:p w14:paraId="1E08B1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2827</w:t>
      </w:r>
    </w:p>
    <w:p w14:paraId="4E8FC3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2827</w:t>
      </w:r>
    </w:p>
    <w:p w14:paraId="7C4F44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2830</w:t>
      </w:r>
    </w:p>
    <w:p w14:paraId="07F5A2B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8B3B4E">
        <w:rPr>
          <w:bCs/>
        </w:rPr>
        <w:t>E-UTRAN TDD</w:t>
      </w:r>
      <w:r>
        <w:tab/>
        <w:t>2830</w:t>
      </w:r>
    </w:p>
    <w:p w14:paraId="75713D7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2830</w:t>
      </w:r>
    </w:p>
    <w:p w14:paraId="14510F4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2830</w:t>
      </w:r>
    </w:p>
    <w:p w14:paraId="04C2C3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2833</w:t>
      </w:r>
    </w:p>
    <w:p w14:paraId="3EC450E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A.9.3.</w:t>
      </w:r>
      <w:r w:rsidRPr="008B3B4E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E-UTRAN FDD</w:t>
      </w:r>
      <w:r w:rsidRPr="008B3B4E">
        <w:rPr>
          <w:lang w:val="de-DE" w:eastAsia="zh-CN"/>
        </w:rPr>
        <w:t xml:space="preserve"> for 5MHz Bandwidth</w:t>
      </w:r>
      <w:r>
        <w:tab/>
        <w:t>2833</w:t>
      </w:r>
    </w:p>
    <w:p w14:paraId="0C619E0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2833</w:t>
      </w:r>
    </w:p>
    <w:p w14:paraId="17F8CE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2833</w:t>
      </w:r>
    </w:p>
    <w:p w14:paraId="3F239C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A.9.3.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2834</w:t>
      </w:r>
    </w:p>
    <w:p w14:paraId="5429037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SimSun"/>
        </w:rPr>
        <w:t>UTRAN FDD CPICH Ec/No</w:t>
      </w:r>
      <w:r>
        <w:tab/>
        <w:t>2835</w:t>
      </w:r>
    </w:p>
    <w:p w14:paraId="4476BA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9DEC62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2835</w:t>
      </w:r>
    </w:p>
    <w:p w14:paraId="1263A7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2835</w:t>
      </w:r>
    </w:p>
    <w:p w14:paraId="142AEAB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2837</w:t>
      </w:r>
    </w:p>
    <w:p w14:paraId="4D7BB29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1D7E4C1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Purpose and Environment</w:t>
      </w:r>
      <w:r>
        <w:tab/>
        <w:t>2838</w:t>
      </w:r>
    </w:p>
    <w:p w14:paraId="113968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2838</w:t>
      </w:r>
    </w:p>
    <w:p w14:paraId="625FF4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cs="v4.2.0"/>
          <w:snapToGrid w:val="0"/>
        </w:rPr>
        <w:t>Test Requirements</w:t>
      </w:r>
      <w:r>
        <w:tab/>
        <w:t>2840</w:t>
      </w:r>
    </w:p>
    <w:p w14:paraId="163C48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de-DE"/>
        </w:rPr>
        <w:t>A.9.</w:t>
      </w:r>
      <w:r w:rsidRPr="008B3B4E">
        <w:rPr>
          <w:lang w:val="de-DE" w:eastAsia="zh-CN"/>
        </w:rPr>
        <w:t>4</w:t>
      </w:r>
      <w:r w:rsidRPr="008B3B4E">
        <w:rPr>
          <w:lang w:val="de-DE"/>
        </w:rPr>
        <w:t>.</w:t>
      </w:r>
      <w:r w:rsidRPr="008B3B4E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de-DE"/>
        </w:rPr>
        <w:t>E-UTRAN FDD</w:t>
      </w:r>
      <w:r w:rsidRPr="008B3B4E">
        <w:rPr>
          <w:lang w:val="de-DE" w:eastAsia="zh-CN"/>
        </w:rPr>
        <w:t xml:space="preserve"> for 5MHz Bandwidth</w:t>
      </w:r>
      <w:r>
        <w:tab/>
        <w:t>2841</w:t>
      </w:r>
    </w:p>
    <w:p w14:paraId="21C4BA4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lastRenderedPageBreak/>
        <w:t>A.9.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Purpose and Environment</w:t>
      </w:r>
      <w:r>
        <w:tab/>
        <w:t>2841</w:t>
      </w:r>
    </w:p>
    <w:p w14:paraId="132A134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Parameters</w:t>
      </w:r>
      <w:r>
        <w:tab/>
        <w:t>2841</w:t>
      </w:r>
    </w:p>
    <w:p w14:paraId="50323F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snapToGrid w:val="0"/>
        </w:rPr>
        <w:t>A.9.</w:t>
      </w:r>
      <w:r w:rsidRPr="008B3B4E">
        <w:rPr>
          <w:snapToGrid w:val="0"/>
          <w:lang w:eastAsia="zh-CN"/>
        </w:rPr>
        <w:t>4</w:t>
      </w:r>
      <w:r w:rsidRPr="008B3B4E">
        <w:rPr>
          <w:snapToGrid w:val="0"/>
        </w:rPr>
        <w:t>.</w:t>
      </w:r>
      <w:r w:rsidRPr="008B3B4E">
        <w:rPr>
          <w:snapToGrid w:val="0"/>
          <w:lang w:eastAsia="zh-CN"/>
        </w:rPr>
        <w:t>3</w:t>
      </w:r>
      <w:r w:rsidRPr="008B3B4E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2842</w:t>
      </w:r>
    </w:p>
    <w:p w14:paraId="32AB4D5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70C1EE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5AF4CD2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C70292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75E806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6156D8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5BC512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259909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310DCAC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7929E64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it-IT"/>
        </w:rPr>
        <w:t>GSM Carrier RSSI</w:t>
      </w:r>
      <w:r>
        <w:tab/>
        <w:t>2847</w:t>
      </w:r>
    </w:p>
    <w:p w14:paraId="5774EAE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  <w:lang w:val="it-IT"/>
        </w:rPr>
        <w:t>E-UTRAN FDD</w:t>
      </w:r>
      <w:r>
        <w:tab/>
        <w:t>2847</w:t>
      </w:r>
    </w:p>
    <w:p w14:paraId="3B6516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Purpose and Environment</w:t>
      </w:r>
      <w:r>
        <w:tab/>
        <w:t>2847</w:t>
      </w:r>
    </w:p>
    <w:p w14:paraId="3011CB1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Requirements</w:t>
      </w:r>
      <w:r>
        <w:tab/>
        <w:t>2848</w:t>
      </w:r>
    </w:p>
    <w:p w14:paraId="35AA0B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E-UTRAN TDD</w:t>
      </w:r>
      <w:r>
        <w:tab/>
        <w:t>2848</w:t>
      </w:r>
    </w:p>
    <w:p w14:paraId="579753C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Purpose and Environment</w:t>
      </w:r>
      <w:r>
        <w:tab/>
        <w:t>2848</w:t>
      </w:r>
    </w:p>
    <w:p w14:paraId="63755E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bCs/>
        </w:rPr>
        <w:t>Test Requirements</w:t>
      </w:r>
      <w:r>
        <w:tab/>
        <w:t>2850</w:t>
      </w:r>
    </w:p>
    <w:p w14:paraId="28B8DA4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8B3B4E">
        <w:rPr>
          <w:b/>
        </w:rPr>
        <w:t>–</w:t>
      </w:r>
      <w:r w:rsidRPr="008B3B4E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5699CEB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8B3B4E">
        <w:rPr>
          <w:b/>
        </w:rPr>
        <w:t>–</w:t>
      </w:r>
      <w:r w:rsidRPr="008B3B4E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659B6FC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71B51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E0AB91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C6A563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8B3B4E">
        <w:rPr>
          <w:b/>
        </w:rPr>
        <w:t>–</w:t>
      </w:r>
      <w:r w:rsidRPr="008B3B4E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267AF0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5767F6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3E01C8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5772C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27E87B9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CDA5D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04F095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7325978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433293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39C08E3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2B1D14D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5B5912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8B3B4E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718DD06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688177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9D2799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2A8F5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57AF20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746C57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7B5660E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3BCF68E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1EF79B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C15E2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0EA425D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4A4D4DE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2B351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044090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BFB8F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3CC19E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6AF8E8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69FFD4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16807A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9D8C8A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6C978C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CF6342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C3B058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F5095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318D51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1572B2B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6C3E94E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37E3693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2A4924C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FDD-FDD RSTD inter frequency case</w:t>
      </w:r>
      <w:r>
        <w:tab/>
        <w:t>2879</w:t>
      </w:r>
    </w:p>
    <w:p w14:paraId="531585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7BB1F53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751A6F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233128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TDD-TDD RSTD inter frequency case</w:t>
      </w:r>
      <w:r>
        <w:tab/>
        <w:t>2882</w:t>
      </w:r>
    </w:p>
    <w:p w14:paraId="4C5BA1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25C56D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5B7BAC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293A2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64DB4E5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C58AA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009C92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11A641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322DE8C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26474F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18C979D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04539C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16A80B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47C6193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5C166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377E4C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34C6A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59EE58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BD83FE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</w:t>
      </w:r>
      <w:r w:rsidRPr="008B3B4E">
        <w:rPr>
          <w:lang w:val="en-US" w:eastAsia="zh-CN"/>
        </w:rPr>
        <w:t>8</w:t>
      </w:r>
      <w:r w:rsidRPr="008B3B4E">
        <w:rPr>
          <w:lang w:val="en-US"/>
        </w:rPr>
        <w:t>.</w:t>
      </w:r>
      <w:r w:rsidRPr="008B3B4E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217E22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394AA65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7FDD153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5F842AE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6C6FFD2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1F4F6AF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44C7E0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42FA574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18F2D47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36CD06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727415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6A6C2E3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337075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120A5D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5C87D74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25B211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5D10D07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691B052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4CA2914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13AC02E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8F8DF1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0E9266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2160954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114C69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3B73E09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77B00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74C3A9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114883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5E801E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09D27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3810728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6A05916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72A92F9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5F9436C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5407737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3CE4CAD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304729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351862D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394BAA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7BC89B3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59F84A7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254D0F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184AD17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09527F9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3CF5E15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3FD3328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24474AE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5E11472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57E459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E3FAB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1B9BDA1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450B00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221B4C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22245E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27DFE3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532349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0BCA428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696607E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A494B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38EA3A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CC36E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406B7A0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76355A9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77E27E2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470F33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2D47F22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3C2086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46C54A1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19B757F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29B6D79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667926B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50CF7ED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4342E78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78BA3BC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B9431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1F3D32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9C7619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40F8D3A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24DD4F3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5933DF3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608429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75EE5D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5486443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3DF3620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3D043F9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670791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2857E86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4F7B4E1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4870D68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BE2B5A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335FEC3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snapToGrid w:val="0"/>
        </w:rPr>
        <w:t>Test Requirements</w:t>
      </w:r>
      <w:r>
        <w:tab/>
        <w:t>2986</w:t>
      </w:r>
    </w:p>
    <w:p w14:paraId="01F5A8F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2986</w:t>
      </w:r>
    </w:p>
    <w:p w14:paraId="485FBAE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2986</w:t>
      </w:r>
    </w:p>
    <w:p w14:paraId="1B934D4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fi-FI"/>
        </w:rPr>
        <w:t>Void</w:t>
      </w:r>
      <w:r>
        <w:tab/>
        <w:t>2986</w:t>
      </w:r>
    </w:p>
    <w:p w14:paraId="7D0951B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6990FC5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7A2EC48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6F35ED6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2E115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100F53A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708641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57F4A8F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6002C0B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64A7A35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0E32144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241A3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1B318F5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57551F3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779AC7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07E4BA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6CC8B0B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6A30231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53BDFA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3A4D2F1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3E14AAD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9EC103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036FAB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83C945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5714D73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5590C5C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2E01102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79D4A6D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6E1172A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2E69385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5A2D47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22BEC7C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0C030D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C2DFE3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3B7EC7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09C29C2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09EE020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0AD0894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7D30491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40716D7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5A826F2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58EE6E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E22527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15C1727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39505E8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B461B3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2B8F924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DEAB010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6F71379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56E9DA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5FA21A6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68DBD7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54E1942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CFD6AB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50F2EFE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2EB390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64F7AAE4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0C63D58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6D02862F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14E2AE7D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574CBD2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3601C03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7C389EA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232C4DB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75AED49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4F1DFCD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4C79C49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76785BD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268A97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043A0A0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419F998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2D242A7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7753D110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65884F3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3952F8B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3F1C96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46CA005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lang w:val="en-US"/>
        </w:rPr>
        <w:t>Interruptions due to V2V sidelink communication</w:t>
      </w:r>
      <w:r>
        <w:tab/>
        <w:t>3059</w:t>
      </w:r>
    </w:p>
    <w:p w14:paraId="4E7BC92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7DE06B7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25881BC3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719DC5C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4CBA51FE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2E85551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461DC85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7F9A6E4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285124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61BE785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178DA11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2F6A165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13E90FA2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6F097A83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59ADEA6D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000734B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F7EE1A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1A4410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55E895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16C7E7D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0E15C1A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3B3E7E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57D3A15E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6CE26C1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455979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1488F1F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4B801D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022BCF9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65C824C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4A36E9D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7B5B2E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509CFA9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314584C9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5303F360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99C9A5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67D9EE18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E8FFD8A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64FE636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0E38898A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2A01372B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BAE43C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376A733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09D21976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5C27849B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731705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55446F9D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D7AC45C" w14:textId="77777777" w:rsidR="00B477A8" w:rsidRDefault="00B477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29CBCD99" w14:textId="77777777" w:rsidR="00B477A8" w:rsidRDefault="00B477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0A9B27B3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D4EAB9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4E195DC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3E2E7AD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182C9AF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024213C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3BFCB00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67F9B90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723B88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71028CF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09E7287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04082863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4802188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1375017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0AC4F73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14C9E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3358EF0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5D5EAB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2A9ADAF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1CEA66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3FD15B4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5DA7D20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0A30BCC5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0AC698D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7FE1A68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0EBE54A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36C2226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50AF52F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710E9D6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58B86F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3692A78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3331B59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1511447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527D644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2F7D9F3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0152A2A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A36C3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01E590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5ED829F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25CDF379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902292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12F24A04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740E247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5D98C43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48AD333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3791F99A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76216D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7B6438D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4EE5969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58CF6D9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28ABCC9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61D4801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3041E36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6ABD5DA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7DBE9FD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1506E29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442F422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640890D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37A9E31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0B7AF3A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06E1396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96352E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4270036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5E3FECB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556A4329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89F6BA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46F3191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715DB7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C9093A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717E705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1AA9D78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00BD7EC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00B4748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25E629C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09DE272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2A91AD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1A870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5EA02DF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D7CF79F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5E345F5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A3AAD97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58224A54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68A5581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73FEF94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17AEC4B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6BE17F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5AA5D5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53CC6B36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439D9D2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1A663A03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5ECC4E1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5EDBDF3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340FBA5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5A6C88A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10C246F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0829D165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4752CAB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4E386D3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65C34F9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10D147E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47C0EA12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4EE09D5D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1A01D70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53A3AE2A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495D740C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3B4E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3B4E">
        <w:rPr>
          <w:rFonts w:eastAsia="MS Mincho"/>
        </w:rPr>
        <w:t>Inter-band carrier aggregation</w:t>
      </w:r>
      <w:r>
        <w:tab/>
        <w:t>3120</w:t>
      </w:r>
    </w:p>
    <w:p w14:paraId="2139D4B1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42A14618" w14:textId="77777777" w:rsidR="00B477A8" w:rsidRDefault="00B477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400ADE9C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7C0AE2FB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48B2AEFE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09F03133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5E9C2CB8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286C7BB7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64D2F265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0BAA018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14089286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27E9DE4C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5201C540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28F9189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7730573A" w14:textId="77777777" w:rsidR="00B477A8" w:rsidRDefault="00B477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148F4322" w14:textId="77777777" w:rsidR="00B477A8" w:rsidRDefault="00B477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570F3AF4" w14:textId="77777777" w:rsidR="00B477A8" w:rsidRDefault="00B477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7E55870B" w:rsidR="00080512" w:rsidRPr="004D3578" w:rsidRDefault="00B477A8">
      <w:r>
        <w:rPr>
          <w:noProof/>
          <w:sz w:val="22"/>
        </w:rPr>
        <w:fldChar w:fldCharType="end"/>
      </w:r>
    </w:p>
    <w:p w14:paraId="43B27F4E" w14:textId="300E02DE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76098">
        <w:rPr>
          <w:noProof/>
        </w:rPr>
        <w:instrText>1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76098">
        <w:rPr>
          <w:noProof/>
        </w:rPr>
        <w:instrText>1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76098">
        <w:rPr>
          <w:noProof/>
        </w:rPr>
        <w:instrText>1</w:instrText>
      </w:r>
      <w:r w:rsidRPr="001D185D">
        <w:rPr>
          <w:noProof/>
        </w:rPr>
        <w:instrText>0_sA.7-A.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i1</w:instrText>
      </w:r>
      <w:r w:rsidR="00997EB6" w:rsidRPr="001D185D">
        <w:rPr>
          <w:noProof/>
        </w:rPr>
        <w:instrText>0_sA.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76098">
        <w:rPr>
          <w:noProof/>
        </w:rPr>
        <w:instrText>1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E88B" w14:textId="77777777" w:rsidR="00A72C69" w:rsidRDefault="00A72C69">
      <w:r>
        <w:separator/>
      </w:r>
    </w:p>
  </w:endnote>
  <w:endnote w:type="continuationSeparator" w:id="0">
    <w:p w14:paraId="57429140" w14:textId="77777777" w:rsidR="00A72C69" w:rsidRDefault="00A7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BDC15" w14:textId="77777777" w:rsidR="00A72C69" w:rsidRDefault="00A72C69">
      <w:r>
        <w:separator/>
      </w:r>
    </w:p>
  </w:footnote>
  <w:footnote w:type="continuationSeparator" w:id="0">
    <w:p w14:paraId="2F8DB856" w14:textId="77777777" w:rsidR="00A72C69" w:rsidRDefault="00A72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0B49922A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7A8">
      <w:rPr>
        <w:rFonts w:ascii="Arial" w:hAnsi="Arial" w:cs="Arial"/>
        <w:b/>
        <w:noProof/>
        <w:sz w:val="18"/>
        <w:szCs w:val="18"/>
      </w:rPr>
      <w:t>3GPP TS 36.133 V18.1.0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D5F70D5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7A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477A8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96</Pages>
  <Words>45548</Words>
  <Characters>259624</Characters>
  <Application>Microsoft Office Word</Application>
  <DocSecurity>0</DocSecurity>
  <Lines>2163</Lines>
  <Paragraphs>609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304563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</cp:revision>
  <cp:lastPrinted>2019-02-25T14:05:00Z</cp:lastPrinted>
  <dcterms:created xsi:type="dcterms:W3CDTF">2021-09-30T15:24:00Z</dcterms:created>
  <dcterms:modified xsi:type="dcterms:W3CDTF">2023-04-06T22:46:00Z</dcterms:modified>
</cp:coreProperties>
</file>