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9129277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r w:rsidR="0022178F">
              <w:t>0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42A0E" w:rsidRPr="00174903">
              <w:rPr>
                <w:sz w:val="32"/>
              </w:rPr>
              <w:t>202</w:t>
            </w:r>
            <w:r w:rsidR="00442A0E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4"/>
            <w:r w:rsidR="001F4D49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5pt" o:ole="">
                  <v:imagedata r:id="rId9" o:title=""/>
                </v:shape>
                <o:OLEObject Type="Embed" ProgID="Word.Picture.8" ShapeID="_x0000_i1025" DrawAspect="Content" ObjectID="_173486708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D8F72FE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33B42A7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7E44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4378EC57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110FA032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1F8168C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429E0A4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43FD8AD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70C4C27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tolerances</w:t>
      </w:r>
      <w:r>
        <w:tab/>
        <w:t>102</w:t>
      </w:r>
    </w:p>
    <w:p w14:paraId="4764E69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04EFBBE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7C0930F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ko-KR"/>
        </w:rPr>
        <w:t>Groups of bands for satellite access</w:t>
      </w:r>
      <w:r>
        <w:tab/>
        <w:t>104</w:t>
      </w:r>
    </w:p>
    <w:p w14:paraId="07A9351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105</w:t>
      </w:r>
    </w:p>
    <w:p w14:paraId="0166DC2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105</w:t>
      </w:r>
    </w:p>
    <w:p w14:paraId="621940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111</w:t>
      </w:r>
    </w:p>
    <w:p w14:paraId="7DCD4B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113</w:t>
      </w:r>
    </w:p>
    <w:p w14:paraId="47E54E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114</w:t>
      </w:r>
    </w:p>
    <w:p w14:paraId="430B35B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115</w:t>
      </w:r>
    </w:p>
    <w:p w14:paraId="201904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116</w:t>
      </w:r>
    </w:p>
    <w:p w14:paraId="7ADAEDD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117</w:t>
      </w:r>
    </w:p>
    <w:p w14:paraId="3BE32D1E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117</w:t>
      </w:r>
    </w:p>
    <w:p w14:paraId="1546B3D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117</w:t>
      </w:r>
    </w:p>
    <w:p w14:paraId="546DEDB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117</w:t>
      </w:r>
    </w:p>
    <w:p w14:paraId="1845383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328A21F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84603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119</w:t>
      </w:r>
    </w:p>
    <w:p w14:paraId="30FA9E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120</w:t>
      </w:r>
    </w:p>
    <w:p w14:paraId="1999F8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120</w:t>
      </w:r>
    </w:p>
    <w:p w14:paraId="42D2BE8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29E2FA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124</w:t>
      </w:r>
    </w:p>
    <w:p w14:paraId="03AD53A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124</w:t>
      </w:r>
    </w:p>
    <w:p w14:paraId="2B70034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033A255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127</w:t>
      </w:r>
    </w:p>
    <w:p w14:paraId="68B83C9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128</w:t>
      </w:r>
    </w:p>
    <w:p w14:paraId="7EF89A6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129</w:t>
      </w:r>
    </w:p>
    <w:p w14:paraId="22498CA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130</w:t>
      </w:r>
    </w:p>
    <w:p w14:paraId="7AA5FE7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132</w:t>
      </w:r>
    </w:p>
    <w:p w14:paraId="4D1F271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133</w:t>
      </w:r>
    </w:p>
    <w:p w14:paraId="3F2B88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136</w:t>
      </w:r>
    </w:p>
    <w:p w14:paraId="042EEC5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136</w:t>
      </w:r>
    </w:p>
    <w:p w14:paraId="172CAB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27B58F6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137</w:t>
      </w:r>
    </w:p>
    <w:p w14:paraId="7B4C47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137</w:t>
      </w:r>
    </w:p>
    <w:p w14:paraId="3863B4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138</w:t>
      </w:r>
    </w:p>
    <w:p w14:paraId="640570B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138</w:t>
      </w:r>
    </w:p>
    <w:p w14:paraId="3FC28C1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138</w:t>
      </w:r>
    </w:p>
    <w:p w14:paraId="258596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10FC58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3BE360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1CFB20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139</w:t>
      </w:r>
    </w:p>
    <w:p w14:paraId="6911A8E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140</w:t>
      </w:r>
    </w:p>
    <w:p w14:paraId="65892B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5A43F96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140</w:t>
      </w:r>
    </w:p>
    <w:p w14:paraId="7CC443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?? ??"/>
        </w:rPr>
        <w:t>Requirements</w:t>
      </w:r>
      <w:r>
        <w:tab/>
        <w:t>140</w:t>
      </w:r>
    </w:p>
    <w:p w14:paraId="106BF51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140</w:t>
      </w:r>
    </w:p>
    <w:p w14:paraId="18A52B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138EFC4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141</w:t>
      </w:r>
    </w:p>
    <w:p w14:paraId="6F719D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141</w:t>
      </w:r>
    </w:p>
    <w:p w14:paraId="74AFDE7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141</w:t>
      </w:r>
    </w:p>
    <w:p w14:paraId="19F767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9A7E44">
        <w:rPr>
          <w:i/>
        </w:rPr>
        <w:t>timeSinceFailure</w:t>
      </w:r>
      <w:r>
        <w:tab/>
        <w:t>141</w:t>
      </w:r>
    </w:p>
    <w:p w14:paraId="434E8B7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141</w:t>
      </w:r>
    </w:p>
    <w:p w14:paraId="3748114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62CB45C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141</w:t>
      </w:r>
    </w:p>
    <w:p w14:paraId="2B40C89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142</w:t>
      </w:r>
    </w:p>
    <w:p w14:paraId="6F5C5F3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142</w:t>
      </w:r>
    </w:p>
    <w:p w14:paraId="45BE6FD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142</w:t>
      </w:r>
    </w:p>
    <w:p w14:paraId="35D56C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57ADDC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142</w:t>
      </w:r>
    </w:p>
    <w:p w14:paraId="43F6D5F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142</w:t>
      </w:r>
    </w:p>
    <w:p w14:paraId="6F7A98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142</w:t>
      </w:r>
    </w:p>
    <w:p w14:paraId="4D3D37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143</w:t>
      </w:r>
    </w:p>
    <w:p w14:paraId="407A43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143</w:t>
      </w:r>
    </w:p>
    <w:p w14:paraId="2D86733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144</w:t>
      </w:r>
    </w:p>
    <w:p w14:paraId="19FE197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144</w:t>
      </w:r>
    </w:p>
    <w:p w14:paraId="442384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144</w:t>
      </w:r>
    </w:p>
    <w:p w14:paraId="21A305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144</w:t>
      </w:r>
    </w:p>
    <w:p w14:paraId="06206F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145</w:t>
      </w:r>
    </w:p>
    <w:p w14:paraId="2566C4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146</w:t>
      </w:r>
    </w:p>
    <w:p w14:paraId="72820D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147</w:t>
      </w:r>
    </w:p>
    <w:p w14:paraId="025A53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149</w:t>
      </w:r>
    </w:p>
    <w:p w14:paraId="5E520B4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150</w:t>
      </w:r>
    </w:p>
    <w:p w14:paraId="0C868E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151</w:t>
      </w:r>
    </w:p>
    <w:p w14:paraId="212475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152</w:t>
      </w:r>
    </w:p>
    <w:p w14:paraId="0ECB03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154</w:t>
      </w:r>
    </w:p>
    <w:p w14:paraId="1D4A23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154</w:t>
      </w:r>
    </w:p>
    <w:p w14:paraId="404D05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154</w:t>
      </w:r>
    </w:p>
    <w:p w14:paraId="65D44F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154</w:t>
      </w:r>
    </w:p>
    <w:p w14:paraId="1CEC664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155</w:t>
      </w:r>
    </w:p>
    <w:p w14:paraId="341B87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155</w:t>
      </w:r>
    </w:p>
    <w:p w14:paraId="1F1AF93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155</w:t>
      </w:r>
    </w:p>
    <w:p w14:paraId="68D693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155</w:t>
      </w:r>
    </w:p>
    <w:p w14:paraId="0ADB34C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NB-IoT for Satellite Access</w:t>
      </w:r>
      <w:r>
        <w:tab/>
        <w:t>156</w:t>
      </w:r>
    </w:p>
    <w:p w14:paraId="168355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156</w:t>
      </w:r>
    </w:p>
    <w:p w14:paraId="4785784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NB-IoT for Satellite Access</w:t>
      </w:r>
      <w:r>
        <w:tab/>
        <w:t>156</w:t>
      </w:r>
    </w:p>
    <w:p w14:paraId="6664720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157</w:t>
      </w:r>
    </w:p>
    <w:p w14:paraId="3676FA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158</w:t>
      </w:r>
    </w:p>
    <w:p w14:paraId="0D6426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159</w:t>
      </w:r>
    </w:p>
    <w:p w14:paraId="561C81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161</w:t>
      </w:r>
    </w:p>
    <w:p w14:paraId="1EAB73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163</w:t>
      </w:r>
    </w:p>
    <w:p w14:paraId="328B33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164</w:t>
      </w:r>
    </w:p>
    <w:p w14:paraId="214843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166</w:t>
      </w:r>
    </w:p>
    <w:p w14:paraId="6C52CF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167</w:t>
      </w:r>
    </w:p>
    <w:p w14:paraId="3FFDDC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169</w:t>
      </w:r>
    </w:p>
    <w:p w14:paraId="08EEEA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170</w:t>
      </w:r>
    </w:p>
    <w:p w14:paraId="50B8A0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170</w:t>
      </w:r>
    </w:p>
    <w:p w14:paraId="55FFC1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170</w:t>
      </w:r>
    </w:p>
    <w:p w14:paraId="4FC0AA0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NB-IoT for Satellite Access</w:t>
      </w:r>
      <w:r>
        <w:tab/>
        <w:t>171</w:t>
      </w:r>
    </w:p>
    <w:p w14:paraId="2D476F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28966B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171</w:t>
      </w:r>
    </w:p>
    <w:p w14:paraId="2D9566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171</w:t>
      </w:r>
    </w:p>
    <w:p w14:paraId="57893C3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171</w:t>
      </w:r>
    </w:p>
    <w:p w14:paraId="46D831B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171</w:t>
      </w:r>
    </w:p>
    <w:p w14:paraId="6EF93A7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171</w:t>
      </w:r>
    </w:p>
    <w:p w14:paraId="6A44A5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172</w:t>
      </w:r>
    </w:p>
    <w:p w14:paraId="667C91A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lastRenderedPageBreak/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 and evaluation of serving cell for UE category M1 in normal coverage</w:t>
      </w:r>
      <w:r>
        <w:tab/>
        <w:t>172</w:t>
      </w:r>
    </w:p>
    <w:p w14:paraId="53EC9AC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172</w:t>
      </w:r>
    </w:p>
    <w:p w14:paraId="36FA4F0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intra-frequency cells for UE category M1 in normal coverage</w:t>
      </w:r>
      <w:r>
        <w:tab/>
        <w:t>173</w:t>
      </w:r>
    </w:p>
    <w:p w14:paraId="3BB5D89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inter-frequency cells for UE category M1 in normal coverage</w:t>
      </w:r>
      <w:r>
        <w:tab/>
        <w:t>175</w:t>
      </w:r>
    </w:p>
    <w:p w14:paraId="4A43030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Maximum allowed layers for multiple monitoring for UE category M1 in normal coverage</w:t>
      </w:r>
      <w:r>
        <w:tab/>
        <w:t>177</w:t>
      </w:r>
    </w:p>
    <w:p w14:paraId="07D80C2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177</w:t>
      </w:r>
    </w:p>
    <w:p w14:paraId="0656B0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178</w:t>
      </w:r>
    </w:p>
    <w:p w14:paraId="46C9554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 and evaluation of serving cell for UE category M1 in enhanced coverage</w:t>
      </w:r>
      <w:r>
        <w:tab/>
        <w:t>178</w:t>
      </w:r>
    </w:p>
    <w:p w14:paraId="34D9767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179</w:t>
      </w:r>
    </w:p>
    <w:p w14:paraId="15A2556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intra-frequency cells for UE category M1 in enhanced coverage</w:t>
      </w:r>
      <w:r>
        <w:tab/>
        <w:t>180</w:t>
      </w:r>
    </w:p>
    <w:p w14:paraId="0FB2FD4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inter-frequency cells for UE category M1 in enhanced coverage</w:t>
      </w:r>
      <w:r>
        <w:tab/>
        <w:t>183</w:t>
      </w:r>
    </w:p>
    <w:p w14:paraId="60AC453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Maximum allowed layers for multiple monitoring for UE category M1 in enhanced coverage</w:t>
      </w:r>
      <w:r>
        <w:tab/>
        <w:t>184</w:t>
      </w:r>
    </w:p>
    <w:p w14:paraId="4BE9464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185</w:t>
      </w:r>
    </w:p>
    <w:p w14:paraId="4F3AA5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185</w:t>
      </w:r>
    </w:p>
    <w:p w14:paraId="17E1973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185</w:t>
      </w:r>
    </w:p>
    <w:p w14:paraId="4471BC3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186</w:t>
      </w:r>
    </w:p>
    <w:p w14:paraId="5A4F6C0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186</w:t>
      </w:r>
    </w:p>
    <w:p w14:paraId="33EFB8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186</w:t>
      </w:r>
    </w:p>
    <w:p w14:paraId="0E9771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186</w:t>
      </w:r>
    </w:p>
    <w:p w14:paraId="62DFE9A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 for Satellite Access</w:t>
      </w:r>
      <w:r>
        <w:tab/>
        <w:t>187</w:t>
      </w:r>
    </w:p>
    <w:p w14:paraId="4313AA3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187</w:t>
      </w:r>
    </w:p>
    <w:p w14:paraId="64761E8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M1 for Satellite Access</w:t>
      </w:r>
      <w:r>
        <w:tab/>
        <w:t>187</w:t>
      </w:r>
    </w:p>
    <w:p w14:paraId="227E08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188</w:t>
      </w:r>
    </w:p>
    <w:p w14:paraId="5813EA7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 and evaluation of serving cell for UE category M1 in normal coverage</w:t>
      </w:r>
      <w:r>
        <w:tab/>
        <w:t>188</w:t>
      </w:r>
    </w:p>
    <w:p w14:paraId="0F17D6A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190</w:t>
      </w:r>
    </w:p>
    <w:p w14:paraId="2092168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intra-frequency cells for UE category M1 in normal coverage</w:t>
      </w:r>
      <w:r>
        <w:tab/>
        <w:t>191</w:t>
      </w:r>
    </w:p>
    <w:p w14:paraId="1F767DA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inter-frequency cells for UE category M1 in normal coverage</w:t>
      </w:r>
      <w:r>
        <w:tab/>
        <w:t>194</w:t>
      </w:r>
    </w:p>
    <w:p w14:paraId="1FBE3B6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Maximum allowed layers for multiple monitoring for UE category M1 in normal coverage</w:t>
      </w:r>
      <w:r>
        <w:tab/>
        <w:t>195</w:t>
      </w:r>
    </w:p>
    <w:p w14:paraId="5FF9441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196</w:t>
      </w:r>
    </w:p>
    <w:p w14:paraId="78B716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196</w:t>
      </w:r>
    </w:p>
    <w:p w14:paraId="22D7D02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 and evaluation of serving cell for UE category M1 in enhanced coverage</w:t>
      </w:r>
      <w:r>
        <w:tab/>
        <w:t>196</w:t>
      </w:r>
    </w:p>
    <w:p w14:paraId="4C59CAA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198</w:t>
      </w:r>
    </w:p>
    <w:p w14:paraId="2BC12C8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intra-frequency cells for UE category M1 in enhanced coverage</w:t>
      </w:r>
      <w:r>
        <w:tab/>
        <w:t>200</w:t>
      </w:r>
    </w:p>
    <w:p w14:paraId="2CD5530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inter-frequency cells for UE category M1 in enhanced coverage</w:t>
      </w:r>
      <w:r>
        <w:tab/>
        <w:t>202</w:t>
      </w:r>
    </w:p>
    <w:p w14:paraId="0EDE877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4.7A.2.2.4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Maximum allowed layers for multiple monitoring for UE category M1 in enhanced coverage</w:t>
      </w:r>
      <w:r>
        <w:tab/>
        <w:t>204</w:t>
      </w:r>
    </w:p>
    <w:p w14:paraId="0A00816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205</w:t>
      </w:r>
    </w:p>
    <w:p w14:paraId="50703E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205</w:t>
      </w:r>
    </w:p>
    <w:p w14:paraId="7D0F34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 for Satellite Access</w:t>
      </w:r>
      <w:r>
        <w:tab/>
        <w:t>205</w:t>
      </w:r>
    </w:p>
    <w:p w14:paraId="4B51494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 for Satellite Access</w:t>
      </w:r>
      <w:r>
        <w:tab/>
        <w:t>206</w:t>
      </w:r>
    </w:p>
    <w:p w14:paraId="087646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3C8BA2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206</w:t>
      </w:r>
    </w:p>
    <w:p w14:paraId="53F16E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206</w:t>
      </w:r>
    </w:p>
    <w:p w14:paraId="7036C65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207</w:t>
      </w:r>
    </w:p>
    <w:p w14:paraId="0063B7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207</w:t>
      </w:r>
    </w:p>
    <w:p w14:paraId="0C9580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208</w:t>
      </w:r>
    </w:p>
    <w:p w14:paraId="5E61666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209</w:t>
      </w:r>
    </w:p>
    <w:p w14:paraId="59A356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210</w:t>
      </w:r>
    </w:p>
    <w:p w14:paraId="6A2CFCA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211</w:t>
      </w:r>
    </w:p>
    <w:p w14:paraId="5AE618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212</w:t>
      </w:r>
    </w:p>
    <w:p w14:paraId="48485FF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213</w:t>
      </w:r>
    </w:p>
    <w:p w14:paraId="1B966D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214</w:t>
      </w:r>
    </w:p>
    <w:p w14:paraId="75033BB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215</w:t>
      </w:r>
    </w:p>
    <w:p w14:paraId="1815CA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216</w:t>
      </w:r>
    </w:p>
    <w:p w14:paraId="16F4F29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216</w:t>
      </w:r>
    </w:p>
    <w:p w14:paraId="4E0C83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217</w:t>
      </w:r>
    </w:p>
    <w:p w14:paraId="511B836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218</w:t>
      </w:r>
    </w:p>
    <w:p w14:paraId="278D02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219</w:t>
      </w:r>
    </w:p>
    <w:p w14:paraId="679A3B1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219</w:t>
      </w:r>
    </w:p>
    <w:p w14:paraId="22D8BB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220</w:t>
      </w:r>
    </w:p>
    <w:p w14:paraId="6F9118B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221</w:t>
      </w:r>
    </w:p>
    <w:p w14:paraId="2C6F0C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221</w:t>
      </w:r>
    </w:p>
    <w:p w14:paraId="3B486EB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221</w:t>
      </w:r>
    </w:p>
    <w:p w14:paraId="64CC94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221</w:t>
      </w:r>
    </w:p>
    <w:p w14:paraId="176FEE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222</w:t>
      </w:r>
    </w:p>
    <w:p w14:paraId="3C3020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222</w:t>
      </w:r>
    </w:p>
    <w:p w14:paraId="1D55D844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223</w:t>
      </w:r>
    </w:p>
    <w:p w14:paraId="01566BB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223</w:t>
      </w:r>
    </w:p>
    <w:p w14:paraId="6B6E279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Introduction</w:t>
      </w:r>
      <w:r>
        <w:tab/>
        <w:t>224</w:t>
      </w:r>
    </w:p>
    <w:p w14:paraId="7BF2825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Requirements</w:t>
      </w:r>
      <w:r>
        <w:tab/>
        <w:t>224</w:t>
      </w:r>
    </w:p>
    <w:p w14:paraId="217FDE0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UE measurement capability</w:t>
      </w:r>
      <w:r>
        <w:tab/>
        <w:t>224</w:t>
      </w:r>
    </w:p>
    <w:p w14:paraId="4174E3C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Measurement and evaluation of serving cell</w:t>
      </w:r>
      <w:r>
        <w:tab/>
        <w:t>224</w:t>
      </w:r>
    </w:p>
    <w:p w14:paraId="3C53C0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Measurements of intra-frequency E-UTRAN cells</w:t>
      </w:r>
      <w:r>
        <w:tab/>
        <w:t>224</w:t>
      </w:r>
    </w:p>
    <w:p w14:paraId="740371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Measurements of inter-frequency E-UTRAN cells</w:t>
      </w:r>
      <w:r>
        <w:tab/>
        <w:t>224</w:t>
      </w:r>
    </w:p>
    <w:p w14:paraId="4332A1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224</w:t>
      </w:r>
    </w:p>
    <w:p w14:paraId="086274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224</w:t>
      </w:r>
    </w:p>
    <w:p w14:paraId="442097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224</w:t>
      </w:r>
    </w:p>
    <w:p w14:paraId="317356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UE measurement capability for RedCap</w:t>
      </w:r>
      <w:r>
        <w:tab/>
        <w:t>224</w:t>
      </w:r>
    </w:p>
    <w:p w14:paraId="30B9BA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224</w:t>
      </w:r>
    </w:p>
    <w:p w14:paraId="6042B7A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225</w:t>
      </w:r>
    </w:p>
    <w:p w14:paraId="7A8D70A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Introduction</w:t>
      </w:r>
      <w:r>
        <w:tab/>
        <w:t>225</w:t>
      </w:r>
    </w:p>
    <w:p w14:paraId="1F281D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Cell Selection</w:t>
      </w:r>
      <w:r>
        <w:tab/>
        <w:t>225</w:t>
      </w:r>
    </w:p>
    <w:p w14:paraId="6101699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Cell Reselection</w:t>
      </w:r>
      <w:r>
        <w:tab/>
        <w:t>225</w:t>
      </w:r>
    </w:p>
    <w:p w14:paraId="0E3C53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225</w:t>
      </w:r>
    </w:p>
    <w:p w14:paraId="3B4AA5A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 and evaluation of serving cell for UE category M1 in normal coverage</w:t>
      </w:r>
      <w:r>
        <w:tab/>
        <w:t>225</w:t>
      </w:r>
    </w:p>
    <w:p w14:paraId="39C1337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intra-frequency cells for UE category M1 in normal coverage</w:t>
      </w:r>
      <w:r>
        <w:tab/>
        <w:t>226</w:t>
      </w:r>
    </w:p>
    <w:p w14:paraId="43E0EAA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Measurements of inter-frequency cells for UE category M1 in normal coverage</w:t>
      </w:r>
      <w:r>
        <w:tab/>
        <w:t>226</w:t>
      </w:r>
    </w:p>
    <w:p w14:paraId="2696AA8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Maximum allowed layers for multiple monitoring for UE category M1 in normal coverage</w:t>
      </w:r>
      <w:r>
        <w:tab/>
        <w:t>226</w:t>
      </w:r>
    </w:p>
    <w:p w14:paraId="7D19278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>Maximum interruption in paging reception for Category M1 UEs in normal coverage</w:t>
      </w:r>
      <w:r>
        <w:tab/>
        <w:t>226</w:t>
      </w:r>
    </w:p>
    <w:p w14:paraId="490D62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Channel quality report for UE Category M1 in idle mode</w:t>
      </w:r>
      <w:r>
        <w:tab/>
        <w:t>228</w:t>
      </w:r>
    </w:p>
    <w:p w14:paraId="218D30D3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228</w:t>
      </w:r>
    </w:p>
    <w:p w14:paraId="4096D7E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229</w:t>
      </w:r>
    </w:p>
    <w:p w14:paraId="75E6B80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2F2EB3F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229</w:t>
      </w:r>
    </w:p>
    <w:p w14:paraId="2DBAF94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229</w:t>
      </w:r>
    </w:p>
    <w:p w14:paraId="78F8E30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229</w:t>
      </w:r>
    </w:p>
    <w:p w14:paraId="7F29F75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229</w:t>
      </w:r>
    </w:p>
    <w:p w14:paraId="08023A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230</w:t>
      </w:r>
    </w:p>
    <w:p w14:paraId="588AB9A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(Void)</w:t>
      </w:r>
      <w:r>
        <w:tab/>
        <w:t>231</w:t>
      </w:r>
    </w:p>
    <w:p w14:paraId="5D02341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(Void)</w:t>
      </w:r>
      <w:r>
        <w:tab/>
        <w:t>231</w:t>
      </w:r>
    </w:p>
    <w:p w14:paraId="3895DF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TDD – FDD</w:t>
      </w:r>
      <w:r>
        <w:tab/>
        <w:t>231</w:t>
      </w:r>
    </w:p>
    <w:p w14:paraId="68A191B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(Void)</w:t>
      </w:r>
      <w:r>
        <w:tab/>
        <w:t>231</w:t>
      </w:r>
    </w:p>
    <w:p w14:paraId="19608EB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(Void)</w:t>
      </w:r>
      <w:r>
        <w:tab/>
        <w:t>231</w:t>
      </w:r>
    </w:p>
    <w:p w14:paraId="285016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TDD – TDD</w:t>
      </w:r>
      <w:r>
        <w:tab/>
        <w:t>231</w:t>
      </w:r>
    </w:p>
    <w:p w14:paraId="237203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231</w:t>
      </w:r>
    </w:p>
    <w:p w14:paraId="67FCD0B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231</w:t>
      </w:r>
    </w:p>
    <w:p w14:paraId="68E0C5F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233</w:t>
      </w:r>
    </w:p>
    <w:p w14:paraId="12167BE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233</w:t>
      </w:r>
    </w:p>
    <w:p w14:paraId="039B2B9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233</w:t>
      </w:r>
    </w:p>
    <w:p w14:paraId="72E463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234</w:t>
      </w:r>
    </w:p>
    <w:p w14:paraId="3ECFB3B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Handover delay</w:t>
      </w:r>
      <w:r>
        <w:tab/>
        <w:t>234</w:t>
      </w:r>
    </w:p>
    <w:p w14:paraId="412D65C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Measurement time</w:t>
      </w:r>
      <w:r>
        <w:tab/>
        <w:t>235</w:t>
      </w:r>
    </w:p>
    <w:p w14:paraId="05A6E41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Preparation time</w:t>
      </w:r>
      <w:r>
        <w:tab/>
        <w:t>235</w:t>
      </w:r>
    </w:p>
    <w:p w14:paraId="6E88AA1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Interruption time</w:t>
      </w:r>
      <w:r>
        <w:tab/>
        <w:t>235</w:t>
      </w:r>
    </w:p>
    <w:p w14:paraId="0BF2BB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235</w:t>
      </w:r>
    </w:p>
    <w:p w14:paraId="7A15DA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236</w:t>
      </w:r>
    </w:p>
    <w:p w14:paraId="336FEC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236</w:t>
      </w:r>
    </w:p>
    <w:p w14:paraId="67DAABE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236</w:t>
      </w:r>
    </w:p>
    <w:p w14:paraId="4B01F6E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236</w:t>
      </w:r>
    </w:p>
    <w:p w14:paraId="25695C3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236</w:t>
      </w:r>
    </w:p>
    <w:p w14:paraId="5603D6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6C58B18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236</w:t>
      </w:r>
    </w:p>
    <w:p w14:paraId="219FCF8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236</w:t>
      </w:r>
    </w:p>
    <w:p w14:paraId="0AE84FB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- UTRAN TDD Handover</w:t>
      </w:r>
      <w:r>
        <w:tab/>
        <w:t>237</w:t>
      </w:r>
    </w:p>
    <w:p w14:paraId="0D4727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Introduction</w:t>
      </w:r>
      <w:r>
        <w:tab/>
        <w:t>237</w:t>
      </w:r>
    </w:p>
    <w:p w14:paraId="7DB3E17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237</w:t>
      </w:r>
    </w:p>
    <w:p w14:paraId="78DC937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237</w:t>
      </w:r>
    </w:p>
    <w:p w14:paraId="4111961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237</w:t>
      </w:r>
    </w:p>
    <w:p w14:paraId="5AB7DF2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238</w:t>
      </w:r>
    </w:p>
    <w:p w14:paraId="5AF98D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238</w:t>
      </w:r>
    </w:p>
    <w:p w14:paraId="32BB09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238</w:t>
      </w:r>
    </w:p>
    <w:p w14:paraId="4C68F75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238</w:t>
      </w:r>
    </w:p>
    <w:p w14:paraId="71E60ED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238</w:t>
      </w:r>
    </w:p>
    <w:p w14:paraId="21D40B1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238</w:t>
      </w:r>
    </w:p>
    <w:p w14:paraId="5EBA92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Introduction</w:t>
      </w:r>
      <w:r>
        <w:tab/>
        <w:t>238</w:t>
      </w:r>
    </w:p>
    <w:p w14:paraId="369413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Handover delay</w:t>
      </w:r>
      <w:r>
        <w:tab/>
        <w:t>239</w:t>
      </w:r>
    </w:p>
    <w:p w14:paraId="69C5490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Interruption time</w:t>
      </w:r>
      <w:r>
        <w:tab/>
        <w:t>239</w:t>
      </w:r>
    </w:p>
    <w:p w14:paraId="5090049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E-UTRAN - NR FR1 Handover to target cell using CCA</w:t>
      </w:r>
      <w:r>
        <w:tab/>
        <w:t>239</w:t>
      </w:r>
    </w:p>
    <w:p w14:paraId="400DB7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Introduction</w:t>
      </w:r>
      <w:r>
        <w:tab/>
        <w:t>239</w:t>
      </w:r>
    </w:p>
    <w:p w14:paraId="6951193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Handover delay</w:t>
      </w:r>
      <w:r>
        <w:tab/>
        <w:t>240</w:t>
      </w:r>
    </w:p>
    <w:p w14:paraId="674193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Interruption time</w:t>
      </w:r>
      <w:r>
        <w:tab/>
        <w:t>240</w:t>
      </w:r>
    </w:p>
    <w:p w14:paraId="59B7D54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- NR FR1 Handover</w:t>
      </w:r>
      <w:r w:rsidRPr="009A7E44">
        <w:rPr>
          <w:lang w:val="sv-SE" w:eastAsia="ko-KR"/>
        </w:rPr>
        <w:t xml:space="preserve"> for </w:t>
      </w:r>
      <w:r w:rsidRPr="009A7E44">
        <w:rPr>
          <w:rFonts w:eastAsia="Malgun Gothic"/>
          <w:lang w:val="sv-SE"/>
        </w:rPr>
        <w:t>RedCap</w:t>
      </w:r>
      <w:r>
        <w:tab/>
        <w:t>241</w:t>
      </w:r>
    </w:p>
    <w:p w14:paraId="7C7ECE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Introduction</w:t>
      </w:r>
      <w:r>
        <w:tab/>
        <w:t>241</w:t>
      </w:r>
    </w:p>
    <w:p w14:paraId="27C120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Requirements</w:t>
      </w:r>
      <w:r>
        <w:tab/>
        <w:t>241</w:t>
      </w:r>
    </w:p>
    <w:p w14:paraId="370F965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- NR FR2 Handover</w:t>
      </w:r>
      <w:r>
        <w:tab/>
        <w:t>241</w:t>
      </w:r>
    </w:p>
    <w:p w14:paraId="6C076D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 w:eastAsia="zh-CN"/>
        </w:rPr>
        <w:t>Introduction</w:t>
      </w:r>
      <w:r>
        <w:tab/>
        <w:t>241</w:t>
      </w:r>
    </w:p>
    <w:p w14:paraId="73FB2F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Handover delay</w:t>
      </w:r>
      <w:r>
        <w:tab/>
        <w:t>241</w:t>
      </w:r>
    </w:p>
    <w:p w14:paraId="065AFE1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Interruption time</w:t>
      </w:r>
      <w:r>
        <w:tab/>
        <w:t>241</w:t>
      </w:r>
    </w:p>
    <w:p w14:paraId="6BD1E30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242</w:t>
      </w:r>
    </w:p>
    <w:p w14:paraId="6DFEC83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242</w:t>
      </w:r>
    </w:p>
    <w:p w14:paraId="62532BC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242</w:t>
      </w:r>
    </w:p>
    <w:p w14:paraId="2BC2AC9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242</w:t>
      </w:r>
    </w:p>
    <w:p w14:paraId="6663BAA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242</w:t>
      </w:r>
    </w:p>
    <w:p w14:paraId="1AFD63E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– cdma2000 1X Handover</w:t>
      </w:r>
      <w:r>
        <w:tab/>
        <w:t>243</w:t>
      </w:r>
    </w:p>
    <w:p w14:paraId="05EF563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Introduction</w:t>
      </w:r>
      <w:r>
        <w:tab/>
        <w:t>243</w:t>
      </w:r>
    </w:p>
    <w:p w14:paraId="49CB2AA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243</w:t>
      </w:r>
    </w:p>
    <w:p w14:paraId="1230757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243</w:t>
      </w:r>
    </w:p>
    <w:p w14:paraId="6816B7B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243</w:t>
      </w:r>
    </w:p>
    <w:p w14:paraId="4A9383E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243</w:t>
      </w:r>
    </w:p>
    <w:p w14:paraId="183848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244</w:t>
      </w:r>
    </w:p>
    <w:p w14:paraId="424616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244</w:t>
      </w:r>
    </w:p>
    <w:p w14:paraId="15D2B0C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244</w:t>
      </w:r>
    </w:p>
    <w:p w14:paraId="4ED4F1E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244</w:t>
      </w:r>
    </w:p>
    <w:p w14:paraId="5A51E1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244</w:t>
      </w:r>
    </w:p>
    <w:p w14:paraId="1255DA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245</w:t>
      </w:r>
    </w:p>
    <w:p w14:paraId="02A7907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245</w:t>
      </w:r>
    </w:p>
    <w:p w14:paraId="715CB9F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245</w:t>
      </w:r>
    </w:p>
    <w:p w14:paraId="0D56B85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245</w:t>
      </w:r>
    </w:p>
    <w:p w14:paraId="52EB6F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245</w:t>
      </w:r>
    </w:p>
    <w:p w14:paraId="2D1E5F7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245</w:t>
      </w:r>
    </w:p>
    <w:p w14:paraId="014070C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245</w:t>
      </w:r>
    </w:p>
    <w:p w14:paraId="20327BE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246</w:t>
      </w:r>
    </w:p>
    <w:p w14:paraId="4BC6F9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246</w:t>
      </w:r>
    </w:p>
    <w:p w14:paraId="2B4F065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 for Satellite Access</w:t>
      </w:r>
      <w:r>
        <w:tab/>
        <w:t>246</w:t>
      </w:r>
    </w:p>
    <w:p w14:paraId="11B225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7A554B5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246</w:t>
      </w:r>
    </w:p>
    <w:p w14:paraId="3537DF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FDD UEs</w:t>
      </w:r>
      <w:r>
        <w:tab/>
        <w:t>246</w:t>
      </w:r>
    </w:p>
    <w:p w14:paraId="3B8D145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246</w:t>
      </w:r>
    </w:p>
    <w:p w14:paraId="2E5135C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246</w:t>
      </w:r>
    </w:p>
    <w:p w14:paraId="7C89D3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HD – FDD UEs</w:t>
      </w:r>
      <w:r>
        <w:tab/>
        <w:t>247</w:t>
      </w:r>
    </w:p>
    <w:p w14:paraId="4E76B5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FDD UEs</w:t>
      </w:r>
      <w:r>
        <w:tab/>
        <w:t>247</w:t>
      </w:r>
    </w:p>
    <w:p w14:paraId="3B30B2E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5.5A.2.3.1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Handover delay</w:t>
      </w:r>
      <w:r>
        <w:tab/>
        <w:t>247</w:t>
      </w:r>
    </w:p>
    <w:p w14:paraId="564C3BC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5.5A.2.3.2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Measurement time</w:t>
      </w:r>
      <w:r>
        <w:tab/>
        <w:t>247</w:t>
      </w:r>
    </w:p>
    <w:p w14:paraId="459D544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5.5A.2.3.3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Preparation time</w:t>
      </w:r>
      <w:r>
        <w:tab/>
        <w:t>248</w:t>
      </w:r>
    </w:p>
    <w:p w14:paraId="3FB6D04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5.5A.2.3.4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Interruption time</w:t>
      </w:r>
      <w:r>
        <w:tab/>
        <w:t>248</w:t>
      </w:r>
    </w:p>
    <w:p w14:paraId="63602AB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HD – FDD UEs</w:t>
      </w:r>
      <w:r>
        <w:tab/>
        <w:t>248</w:t>
      </w:r>
    </w:p>
    <w:p w14:paraId="7B54D9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249</w:t>
      </w:r>
    </w:p>
    <w:p w14:paraId="011A5E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FDD UEs</w:t>
      </w:r>
      <w:r>
        <w:tab/>
        <w:t>249</w:t>
      </w:r>
    </w:p>
    <w:p w14:paraId="6B9A69D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249</w:t>
      </w:r>
    </w:p>
    <w:p w14:paraId="1DDC148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249</w:t>
      </w:r>
    </w:p>
    <w:p w14:paraId="1F0BA0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HD – FDD UEs</w:t>
      </w:r>
      <w:r>
        <w:tab/>
        <w:t>250</w:t>
      </w:r>
    </w:p>
    <w:p w14:paraId="1C2125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FDD UEs</w:t>
      </w:r>
      <w:r>
        <w:tab/>
        <w:t>250</w:t>
      </w:r>
    </w:p>
    <w:p w14:paraId="3EAE791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5.5A.3.3.1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Handover delay</w:t>
      </w:r>
      <w:r>
        <w:tab/>
        <w:t>250</w:t>
      </w:r>
    </w:p>
    <w:p w14:paraId="4667759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5.5A.3.3.2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Measurement time</w:t>
      </w:r>
      <w:r>
        <w:tab/>
        <w:t>250</w:t>
      </w:r>
    </w:p>
    <w:p w14:paraId="0A17EC3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5.5A.3.3.3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Preparation time</w:t>
      </w:r>
      <w:r>
        <w:tab/>
        <w:t>250</w:t>
      </w:r>
    </w:p>
    <w:p w14:paraId="52CDCE3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5.5A.3.3.4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Interruption time</w:t>
      </w:r>
      <w:r>
        <w:tab/>
        <w:t>251</w:t>
      </w:r>
    </w:p>
    <w:p w14:paraId="3C6C5A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HD – FDD UEs</w:t>
      </w:r>
      <w:r>
        <w:tab/>
        <w:t>251</w:t>
      </w:r>
    </w:p>
    <w:p w14:paraId="23DEE0F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251</w:t>
      </w:r>
    </w:p>
    <w:p w14:paraId="3868EF7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251</w:t>
      </w:r>
    </w:p>
    <w:p w14:paraId="2CB8A27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14:paraId="423DAC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252</w:t>
      </w:r>
    </w:p>
    <w:p w14:paraId="530D0C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252</w:t>
      </w:r>
    </w:p>
    <w:p w14:paraId="3698B26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252</w:t>
      </w:r>
    </w:p>
    <w:p w14:paraId="1B00D8A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253</w:t>
      </w:r>
    </w:p>
    <w:p w14:paraId="0A848A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253</w:t>
      </w:r>
    </w:p>
    <w:p w14:paraId="19C46E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253</w:t>
      </w:r>
    </w:p>
    <w:p w14:paraId="1FD053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253</w:t>
      </w:r>
    </w:p>
    <w:p w14:paraId="162FCD9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253</w:t>
      </w:r>
    </w:p>
    <w:p w14:paraId="42EED95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6013F2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254</w:t>
      </w:r>
    </w:p>
    <w:p w14:paraId="7858B41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254</w:t>
      </w:r>
    </w:p>
    <w:p w14:paraId="7E02C6B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255</w:t>
      </w:r>
    </w:p>
    <w:p w14:paraId="4B8DBF2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17EA49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255</w:t>
      </w:r>
    </w:p>
    <w:p w14:paraId="121E1E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256</w:t>
      </w:r>
    </w:p>
    <w:p w14:paraId="2876BDF8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256</w:t>
      </w:r>
    </w:p>
    <w:p w14:paraId="6E628EB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256</w:t>
      </w:r>
    </w:p>
    <w:p w14:paraId="560AB2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737315A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2112F2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257</w:t>
      </w:r>
    </w:p>
    <w:p w14:paraId="6EEB072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257</w:t>
      </w:r>
    </w:p>
    <w:p w14:paraId="497E4EE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0DA648A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3F3D89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258</w:t>
      </w:r>
    </w:p>
    <w:p w14:paraId="36BFB0E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258</w:t>
      </w:r>
    </w:p>
    <w:p w14:paraId="72F19CE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258</w:t>
      </w:r>
    </w:p>
    <w:p w14:paraId="3A1E0D3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258</w:t>
      </w:r>
    </w:p>
    <w:p w14:paraId="2DEE883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14:paraId="32ED9D5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258</w:t>
      </w:r>
    </w:p>
    <w:p w14:paraId="60BB201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258</w:t>
      </w:r>
    </w:p>
    <w:p w14:paraId="05CB50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258</w:t>
      </w:r>
    </w:p>
    <w:p w14:paraId="63CBBF7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258</w:t>
      </w:r>
    </w:p>
    <w:p w14:paraId="1A7C4A6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258</w:t>
      </w:r>
    </w:p>
    <w:p w14:paraId="2D3E86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259</w:t>
      </w:r>
    </w:p>
    <w:p w14:paraId="52C8B06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Requirements for Cat-M1 UEs for Satellite Access</w:t>
      </w:r>
      <w:r>
        <w:tab/>
        <w:t>259</w:t>
      </w:r>
    </w:p>
    <w:p w14:paraId="7823B99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259</w:t>
      </w:r>
    </w:p>
    <w:p w14:paraId="0D93470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6618662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5113D0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259</w:t>
      </w:r>
    </w:p>
    <w:p w14:paraId="0023E2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260</w:t>
      </w:r>
    </w:p>
    <w:p w14:paraId="7BB8B6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260</w:t>
      </w:r>
    </w:p>
    <w:p w14:paraId="784EE7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261</w:t>
      </w:r>
    </w:p>
    <w:p w14:paraId="0609CD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9A7E44">
        <w:rPr>
          <w:lang w:val="en-US" w:eastAsia="zh-CN"/>
        </w:rPr>
        <w:t>carrier subject to CCA</w:t>
      </w:r>
      <w:r>
        <w:tab/>
        <w:t>261</w:t>
      </w:r>
    </w:p>
    <w:p w14:paraId="410F26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262</w:t>
      </w:r>
    </w:p>
    <w:p w14:paraId="7D527E6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264</w:t>
      </w:r>
    </w:p>
    <w:p w14:paraId="60C8A70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0CBDE2B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6BAF280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264</w:t>
      </w:r>
    </w:p>
    <w:p w14:paraId="39A03C9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5341137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0293C4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264</w:t>
      </w:r>
    </w:p>
    <w:p w14:paraId="79F18B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265</w:t>
      </w:r>
    </w:p>
    <w:p w14:paraId="427E626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 for Satellite Access</w:t>
      </w:r>
      <w:r>
        <w:tab/>
        <w:t>265</w:t>
      </w:r>
    </w:p>
    <w:p w14:paraId="05914A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31EBB3F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266</w:t>
      </w:r>
    </w:p>
    <w:p w14:paraId="3A638C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266</w:t>
      </w:r>
    </w:p>
    <w:p w14:paraId="180A5F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266</w:t>
      </w:r>
    </w:p>
    <w:p w14:paraId="60ED8A4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267</w:t>
      </w:r>
    </w:p>
    <w:p w14:paraId="13DFB39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14:paraId="07F99F3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14:paraId="0E5DE8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267</w:t>
      </w:r>
    </w:p>
    <w:p w14:paraId="43A8C4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267</w:t>
      </w:r>
    </w:p>
    <w:p w14:paraId="3C8943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268</w:t>
      </w:r>
    </w:p>
    <w:p w14:paraId="790146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268</w:t>
      </w:r>
    </w:p>
    <w:p w14:paraId="40F6B7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268</w:t>
      </w:r>
    </w:p>
    <w:p w14:paraId="53FB0F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268</w:t>
      </w:r>
    </w:p>
    <w:p w14:paraId="618DE2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268</w:t>
      </w:r>
    </w:p>
    <w:p w14:paraId="1B3F31B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NB-IoT</w:t>
      </w:r>
      <w:r>
        <w:t xml:space="preserve"> </w:t>
      </w:r>
      <w:r>
        <w:rPr>
          <w:lang w:eastAsia="zh-CN"/>
        </w:rPr>
        <w:t>for Satellite Access</w:t>
      </w:r>
      <w:r>
        <w:tab/>
        <w:t>269</w:t>
      </w:r>
    </w:p>
    <w:p w14:paraId="62630BE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0CCC6F4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14:paraId="19D54F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269</w:t>
      </w:r>
    </w:p>
    <w:p w14:paraId="2747A8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269</w:t>
      </w:r>
    </w:p>
    <w:p w14:paraId="0309C9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269</w:t>
      </w:r>
    </w:p>
    <w:p w14:paraId="297530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269</w:t>
      </w:r>
    </w:p>
    <w:p w14:paraId="0FC63B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270</w:t>
      </w:r>
    </w:p>
    <w:p w14:paraId="42F748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270</w:t>
      </w:r>
    </w:p>
    <w:p w14:paraId="23AEB54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270</w:t>
      </w:r>
    </w:p>
    <w:p w14:paraId="006E5D1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271</w:t>
      </w:r>
    </w:p>
    <w:p w14:paraId="24F5D0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053DA81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271</w:t>
      </w:r>
    </w:p>
    <w:p w14:paraId="2965C7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271</w:t>
      </w:r>
    </w:p>
    <w:p w14:paraId="40A116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UE Re-establishment delay requirement for CEModeB</w:t>
      </w:r>
      <w:r>
        <w:tab/>
        <w:t>271</w:t>
      </w:r>
    </w:p>
    <w:p w14:paraId="7EF38E8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 for Satellite Access</w:t>
      </w:r>
      <w:r>
        <w:tab/>
        <w:t>272</w:t>
      </w:r>
    </w:p>
    <w:p w14:paraId="60AF6BB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44C43EC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272</w:t>
      </w:r>
    </w:p>
    <w:p w14:paraId="37A9E0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272</w:t>
      </w:r>
    </w:p>
    <w:p w14:paraId="0B1607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UE Re-establishment delay requirement for CEModeB</w:t>
      </w:r>
      <w:r>
        <w:tab/>
        <w:t>273</w:t>
      </w:r>
    </w:p>
    <w:p w14:paraId="671A8B2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274</w:t>
      </w:r>
    </w:p>
    <w:p w14:paraId="0058CE1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69E7961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14:paraId="747681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274</w:t>
      </w:r>
    </w:p>
    <w:p w14:paraId="015D436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UE Category M1 for Satellite Access</w:t>
      </w:r>
      <w:r>
        <w:tab/>
        <w:t>275</w:t>
      </w:r>
    </w:p>
    <w:p w14:paraId="71EE876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14:paraId="66CE3A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275</w:t>
      </w:r>
    </w:p>
    <w:p w14:paraId="10A1D8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275</w:t>
      </w:r>
    </w:p>
    <w:p w14:paraId="2BE9610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276</w:t>
      </w:r>
    </w:p>
    <w:p w14:paraId="333B42C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037C7BF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59AD9A9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 for Satellite Access</w:t>
      </w:r>
      <w:r>
        <w:tab/>
        <w:t>276</w:t>
      </w:r>
    </w:p>
    <w:p w14:paraId="74113C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544F7375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277</w:t>
      </w:r>
    </w:p>
    <w:p w14:paraId="070D254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277</w:t>
      </w:r>
    </w:p>
    <w:p w14:paraId="1E5CADA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Introduction</w:t>
      </w:r>
      <w:r>
        <w:tab/>
        <w:t>277</w:t>
      </w:r>
    </w:p>
    <w:p w14:paraId="647DA4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Requirements</w:t>
      </w:r>
      <w:r>
        <w:tab/>
        <w:t>278</w:t>
      </w:r>
    </w:p>
    <w:p w14:paraId="432ADF5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279</w:t>
      </w:r>
    </w:p>
    <w:p w14:paraId="5EC809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Introduction</w:t>
      </w:r>
      <w:r>
        <w:tab/>
        <w:t>279</w:t>
      </w:r>
    </w:p>
    <w:p w14:paraId="3B25BE8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Requirements</w:t>
      </w:r>
      <w:r>
        <w:tab/>
        <w:t>279</w:t>
      </w:r>
    </w:p>
    <w:p w14:paraId="320B098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279</w:t>
      </w:r>
    </w:p>
    <w:p w14:paraId="6C783FC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Introduction</w:t>
      </w:r>
      <w:r>
        <w:tab/>
        <w:t>279</w:t>
      </w:r>
    </w:p>
    <w:p w14:paraId="5C338BA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280</w:t>
      </w:r>
    </w:p>
    <w:p w14:paraId="4082A3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?? ??"/>
        </w:rPr>
        <w:t>Timing Advance adjustment delay</w:t>
      </w:r>
      <w:r>
        <w:tab/>
        <w:t>280</w:t>
      </w:r>
    </w:p>
    <w:p w14:paraId="6EB5E1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280</w:t>
      </w:r>
    </w:p>
    <w:p w14:paraId="529797D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</w:t>
      </w:r>
      <w:r w:rsidRPr="009A7E44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 xml:space="preserve">Cell </w:t>
      </w:r>
      <w:r w:rsidRPr="009A7E44">
        <w:rPr>
          <w:rFonts w:cs="v4.2.0"/>
          <w:lang w:eastAsia="zh-CN"/>
        </w:rPr>
        <w:t xml:space="preserve">phase </w:t>
      </w:r>
      <w:r w:rsidRPr="009A7E44">
        <w:rPr>
          <w:rFonts w:cs="v4.2.0"/>
        </w:rPr>
        <w:t>synchronization accuracy</w:t>
      </w:r>
      <w:r w:rsidRPr="009A7E44">
        <w:rPr>
          <w:rFonts w:cs="v4.2.0"/>
          <w:lang w:eastAsia="zh-CN"/>
        </w:rPr>
        <w:t xml:space="preserve"> (TDD)</w:t>
      </w:r>
      <w:r>
        <w:tab/>
        <w:t>280</w:t>
      </w:r>
    </w:p>
    <w:p w14:paraId="1CA874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</w:t>
      </w:r>
      <w:r w:rsidRPr="009A7E44">
        <w:rPr>
          <w:rFonts w:cs="v4.2.0"/>
          <w:lang w:eastAsia="zh-CN"/>
        </w:rPr>
        <w:t>4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Definition</w:t>
      </w:r>
      <w:r>
        <w:tab/>
        <w:t>280</w:t>
      </w:r>
    </w:p>
    <w:p w14:paraId="0594210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</w:t>
      </w:r>
      <w:r w:rsidRPr="009A7E44">
        <w:rPr>
          <w:rFonts w:cs="v4.2.0"/>
          <w:lang w:eastAsia="zh-CN"/>
        </w:rPr>
        <w:t>4</w:t>
      </w:r>
      <w:r w:rsidRPr="009A7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Minimum requirements</w:t>
      </w:r>
      <w:r>
        <w:tab/>
        <w:t>280</w:t>
      </w:r>
    </w:p>
    <w:p w14:paraId="1EC3C84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281</w:t>
      </w:r>
    </w:p>
    <w:p w14:paraId="57E667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3D0DB26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281</w:t>
      </w:r>
    </w:p>
    <w:p w14:paraId="5181D31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281</w:t>
      </w:r>
    </w:p>
    <w:p w14:paraId="7C8CD4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281</w:t>
      </w:r>
    </w:p>
    <w:p w14:paraId="41B2D29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281</w:t>
      </w:r>
    </w:p>
    <w:p w14:paraId="044624E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Introduction</w:t>
      </w:r>
      <w:r>
        <w:tab/>
        <w:t>281</w:t>
      </w:r>
    </w:p>
    <w:p w14:paraId="12028C4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06CC82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283</w:t>
      </w:r>
    </w:p>
    <w:p w14:paraId="6EAD67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284</w:t>
      </w:r>
    </w:p>
    <w:p w14:paraId="0D65B7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285</w:t>
      </w:r>
    </w:p>
    <w:p w14:paraId="124959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285</w:t>
      </w:r>
    </w:p>
    <w:p w14:paraId="230483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286</w:t>
      </w:r>
    </w:p>
    <w:p w14:paraId="7F41F92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286</w:t>
      </w:r>
    </w:p>
    <w:p w14:paraId="21008CF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2D2D796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286</w:t>
      </w:r>
    </w:p>
    <w:p w14:paraId="44969CA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288</w:t>
      </w:r>
    </w:p>
    <w:p w14:paraId="6103F29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289</w:t>
      </w:r>
    </w:p>
    <w:p w14:paraId="6F7EF28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290</w:t>
      </w:r>
    </w:p>
    <w:p w14:paraId="742B3D8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291</w:t>
      </w:r>
    </w:p>
    <w:p w14:paraId="39E409B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292</w:t>
      </w:r>
    </w:p>
    <w:p w14:paraId="7C5632D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292</w:t>
      </w:r>
    </w:p>
    <w:p w14:paraId="11E9F94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292</w:t>
      </w:r>
    </w:p>
    <w:p w14:paraId="580D5DE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293</w:t>
      </w:r>
    </w:p>
    <w:p w14:paraId="13D949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294</w:t>
      </w:r>
    </w:p>
    <w:p w14:paraId="11DEFB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295</w:t>
      </w:r>
    </w:p>
    <w:p w14:paraId="32632B2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296</w:t>
      </w:r>
    </w:p>
    <w:p w14:paraId="217A4B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296</w:t>
      </w:r>
    </w:p>
    <w:p w14:paraId="6BA9CF0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297</w:t>
      </w:r>
    </w:p>
    <w:p w14:paraId="6C77373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298</w:t>
      </w:r>
    </w:p>
    <w:p w14:paraId="348F5C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300</w:t>
      </w:r>
    </w:p>
    <w:p w14:paraId="7AE25A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300</w:t>
      </w:r>
    </w:p>
    <w:p w14:paraId="58C0105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302</w:t>
      </w:r>
    </w:p>
    <w:p w14:paraId="5B3F302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304</w:t>
      </w:r>
    </w:p>
    <w:p w14:paraId="2227D0A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6C7CEAF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0F4DE9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304</w:t>
      </w:r>
    </w:p>
    <w:p w14:paraId="3B06BE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304</w:t>
      </w:r>
    </w:p>
    <w:p w14:paraId="0CBEE9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304</w:t>
      </w:r>
    </w:p>
    <w:p w14:paraId="130F1F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304</w:t>
      </w:r>
    </w:p>
    <w:p w14:paraId="4642A2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305</w:t>
      </w:r>
    </w:p>
    <w:p w14:paraId="056021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305</w:t>
      </w:r>
    </w:p>
    <w:p w14:paraId="53EB42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305</w:t>
      </w:r>
    </w:p>
    <w:p w14:paraId="035FF7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305</w:t>
      </w:r>
    </w:p>
    <w:p w14:paraId="13B394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306</w:t>
      </w:r>
    </w:p>
    <w:p w14:paraId="6B66F23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307</w:t>
      </w:r>
    </w:p>
    <w:p w14:paraId="676624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307</w:t>
      </w:r>
    </w:p>
    <w:p w14:paraId="5495450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307</w:t>
      </w:r>
    </w:p>
    <w:p w14:paraId="7D854D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9A7E44">
        <w:rPr>
          <w:rFonts w:ascii="Times" w:eastAsia="MS Mincho" w:hAnsi="Times"/>
        </w:rPr>
        <w:t>SRS carrier based switching</w:t>
      </w:r>
      <w:r>
        <w:tab/>
        <w:t>308</w:t>
      </w:r>
    </w:p>
    <w:p w14:paraId="7DF601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308</w:t>
      </w:r>
    </w:p>
    <w:p w14:paraId="61AC98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309</w:t>
      </w:r>
    </w:p>
    <w:p w14:paraId="3575A4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309</w:t>
      </w:r>
    </w:p>
    <w:p w14:paraId="7D301D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309</w:t>
      </w:r>
    </w:p>
    <w:p w14:paraId="39DDAA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309</w:t>
      </w:r>
    </w:p>
    <w:p w14:paraId="07D3DA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310</w:t>
      </w:r>
    </w:p>
    <w:p w14:paraId="655F06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310</w:t>
      </w:r>
    </w:p>
    <w:p w14:paraId="0978B2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310</w:t>
      </w:r>
    </w:p>
    <w:p w14:paraId="766DBA1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311</w:t>
      </w:r>
    </w:p>
    <w:p w14:paraId="6A894F2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30AFB2E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311</w:t>
      </w:r>
    </w:p>
    <w:p w14:paraId="5F6E8F1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311</w:t>
      </w:r>
    </w:p>
    <w:p w14:paraId="2F757E3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312</w:t>
      </w:r>
    </w:p>
    <w:p w14:paraId="4978CC2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312</w:t>
      </w:r>
    </w:p>
    <w:p w14:paraId="3A3D579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312</w:t>
      </w:r>
    </w:p>
    <w:p w14:paraId="5E5586F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312</w:t>
      </w:r>
    </w:p>
    <w:p w14:paraId="122735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312</w:t>
      </w:r>
    </w:p>
    <w:p w14:paraId="054405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312</w:t>
      </w:r>
    </w:p>
    <w:p w14:paraId="1DA3E5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313</w:t>
      </w:r>
    </w:p>
    <w:p w14:paraId="33B3FD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313</w:t>
      </w:r>
    </w:p>
    <w:p w14:paraId="1B00E20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313</w:t>
      </w:r>
    </w:p>
    <w:p w14:paraId="0BEBE06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Introduction</w:t>
      </w:r>
      <w:r>
        <w:tab/>
        <w:t>313</w:t>
      </w:r>
    </w:p>
    <w:p w14:paraId="730C187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315</w:t>
      </w:r>
    </w:p>
    <w:p w14:paraId="321494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315</w:t>
      </w:r>
    </w:p>
    <w:p w14:paraId="5A9207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315</w:t>
      </w:r>
    </w:p>
    <w:p w14:paraId="2F2691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316</w:t>
      </w:r>
    </w:p>
    <w:p w14:paraId="75B7827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316</w:t>
      </w:r>
    </w:p>
    <w:p w14:paraId="1C14D0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7.11.</w:t>
      </w:r>
      <w:r>
        <w:rPr>
          <w:lang w:eastAsia="zh-CN"/>
        </w:rPr>
        <w:t>3</w:t>
      </w:r>
      <w:r w:rsidRPr="009A7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316</w:t>
      </w:r>
    </w:p>
    <w:p w14:paraId="6586B40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7.11.</w:t>
      </w:r>
      <w:r>
        <w:rPr>
          <w:lang w:eastAsia="zh-CN"/>
        </w:rPr>
        <w:t>3</w:t>
      </w:r>
      <w:r w:rsidRPr="009A7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316</w:t>
      </w:r>
    </w:p>
    <w:p w14:paraId="7BB4EC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317</w:t>
      </w:r>
    </w:p>
    <w:p w14:paraId="66D625D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317</w:t>
      </w:r>
    </w:p>
    <w:p w14:paraId="40765D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17E7508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317</w:t>
      </w:r>
    </w:p>
    <w:p w14:paraId="200861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317</w:t>
      </w:r>
    </w:p>
    <w:p w14:paraId="7C9B94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318</w:t>
      </w:r>
    </w:p>
    <w:p w14:paraId="779E41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318</w:t>
      </w:r>
    </w:p>
    <w:p w14:paraId="0D31B4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318</w:t>
      </w:r>
    </w:p>
    <w:p w14:paraId="46D684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318</w:t>
      </w:r>
    </w:p>
    <w:p w14:paraId="2E9DCB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319</w:t>
      </w:r>
    </w:p>
    <w:p w14:paraId="76996A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319</w:t>
      </w:r>
    </w:p>
    <w:p w14:paraId="768C25C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 xml:space="preserve">Cell </w:t>
      </w:r>
      <w:r w:rsidRPr="009A7E44">
        <w:rPr>
          <w:rFonts w:cs="v4.2.0"/>
          <w:lang w:eastAsia="zh-CN"/>
        </w:rPr>
        <w:t xml:space="preserve">phase </w:t>
      </w:r>
      <w:r w:rsidRPr="009A7E44">
        <w:rPr>
          <w:rFonts w:cs="v4.2.0"/>
        </w:rPr>
        <w:t>synchronization accuracy</w:t>
      </w:r>
      <w:r w:rsidRPr="009A7E44">
        <w:rPr>
          <w:rFonts w:cs="v4.2.0"/>
          <w:lang w:eastAsia="zh-CN"/>
        </w:rPr>
        <w:t xml:space="preserve"> (</w:t>
      </w:r>
      <w:r w:rsidRPr="009A7E44">
        <w:rPr>
          <w:rFonts w:cs="v4.2.0"/>
        </w:rPr>
        <w:t>Synchronized mode of dual connectivity</w:t>
      </w:r>
      <w:r w:rsidRPr="009A7E44">
        <w:rPr>
          <w:rFonts w:cs="v4.2.0"/>
          <w:lang w:eastAsia="zh-CN"/>
        </w:rPr>
        <w:t>)</w:t>
      </w:r>
      <w:r>
        <w:tab/>
        <w:t>320</w:t>
      </w:r>
    </w:p>
    <w:p w14:paraId="7991476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Definition</w:t>
      </w:r>
      <w:r>
        <w:tab/>
        <w:t>320</w:t>
      </w:r>
    </w:p>
    <w:p w14:paraId="556E63E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Minimum requirements</w:t>
      </w:r>
      <w:r>
        <w:tab/>
        <w:t>320</w:t>
      </w:r>
    </w:p>
    <w:p w14:paraId="06FCB65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320</w:t>
      </w:r>
    </w:p>
    <w:p w14:paraId="27EC24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320</w:t>
      </w:r>
    </w:p>
    <w:p w14:paraId="294A272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320</w:t>
      </w:r>
    </w:p>
    <w:p w14:paraId="1CCDABE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321</w:t>
      </w:r>
    </w:p>
    <w:p w14:paraId="1947E25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321</w:t>
      </w:r>
    </w:p>
    <w:p w14:paraId="75C2999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14:paraId="458A1C7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321</w:t>
      </w:r>
    </w:p>
    <w:p w14:paraId="5E73553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322</w:t>
      </w:r>
    </w:p>
    <w:p w14:paraId="0998806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3A8311C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322</w:t>
      </w:r>
    </w:p>
    <w:p w14:paraId="514E3D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322</w:t>
      </w:r>
    </w:p>
    <w:p w14:paraId="4198B1D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322</w:t>
      </w:r>
    </w:p>
    <w:p w14:paraId="19EBFE2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322</w:t>
      </w:r>
    </w:p>
    <w:p w14:paraId="0D8288C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322</w:t>
      </w:r>
    </w:p>
    <w:p w14:paraId="63C5BC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323</w:t>
      </w:r>
    </w:p>
    <w:p w14:paraId="33DEE5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323</w:t>
      </w:r>
    </w:p>
    <w:p w14:paraId="090BEB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323</w:t>
      </w:r>
    </w:p>
    <w:p w14:paraId="2951F3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323</w:t>
      </w:r>
    </w:p>
    <w:p w14:paraId="47ECF6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324</w:t>
      </w:r>
    </w:p>
    <w:p w14:paraId="68AA0A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324</w:t>
      </w:r>
    </w:p>
    <w:p w14:paraId="5E6F2B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324</w:t>
      </w:r>
    </w:p>
    <w:p w14:paraId="69D1AF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324</w:t>
      </w:r>
    </w:p>
    <w:p w14:paraId="2C36C42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325</w:t>
      </w:r>
    </w:p>
    <w:p w14:paraId="4C0FA1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325</w:t>
      </w:r>
    </w:p>
    <w:p w14:paraId="0EB4629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326</w:t>
      </w:r>
    </w:p>
    <w:p w14:paraId="39378E6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235DF05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326</w:t>
      </w:r>
    </w:p>
    <w:p w14:paraId="65D8F51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4F3E7C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326</w:t>
      </w:r>
    </w:p>
    <w:p w14:paraId="2B36114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326</w:t>
      </w:r>
    </w:p>
    <w:p w14:paraId="544145D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326</w:t>
      </w:r>
    </w:p>
    <w:p w14:paraId="6721A87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Introduction</w:t>
      </w:r>
      <w:r>
        <w:tab/>
        <w:t>326</w:t>
      </w:r>
    </w:p>
    <w:p w14:paraId="1148C92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327</w:t>
      </w:r>
    </w:p>
    <w:p w14:paraId="3058C0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329</w:t>
      </w:r>
    </w:p>
    <w:p w14:paraId="57CC43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330</w:t>
      </w:r>
    </w:p>
    <w:p w14:paraId="524C5F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331</w:t>
      </w:r>
    </w:p>
    <w:p w14:paraId="5704C25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331</w:t>
      </w:r>
    </w:p>
    <w:p w14:paraId="6C9FA5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</w:t>
      </w:r>
      <w:r>
        <w:rPr>
          <w:lang w:eastAsia="zh-CN"/>
        </w:rPr>
        <w:t>3</w:t>
      </w:r>
      <w:r w:rsidRPr="009A7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331</w:t>
      </w:r>
    </w:p>
    <w:p w14:paraId="438E6E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</w:t>
      </w:r>
      <w:r>
        <w:rPr>
          <w:lang w:eastAsia="zh-CN"/>
        </w:rPr>
        <w:t>3</w:t>
      </w:r>
      <w:r w:rsidRPr="009A7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331</w:t>
      </w:r>
    </w:p>
    <w:p w14:paraId="4A278A8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333</w:t>
      </w:r>
    </w:p>
    <w:p w14:paraId="69F92B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333</w:t>
      </w:r>
    </w:p>
    <w:p w14:paraId="1710BA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335</w:t>
      </w:r>
    </w:p>
    <w:p w14:paraId="77DBE2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336</w:t>
      </w:r>
    </w:p>
    <w:p w14:paraId="497DFB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337</w:t>
      </w:r>
    </w:p>
    <w:p w14:paraId="0118DCD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337</w:t>
      </w:r>
    </w:p>
    <w:p w14:paraId="31DBE2A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</w:t>
      </w:r>
      <w:r>
        <w:rPr>
          <w:lang w:eastAsia="zh-CN"/>
        </w:rPr>
        <w:t>5</w:t>
      </w:r>
      <w:r w:rsidRPr="009A7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337</w:t>
      </w:r>
    </w:p>
    <w:p w14:paraId="5B9287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</w:t>
      </w:r>
      <w:r>
        <w:rPr>
          <w:lang w:eastAsia="zh-CN"/>
        </w:rPr>
        <w:t>5</w:t>
      </w:r>
      <w:r w:rsidRPr="009A7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337</w:t>
      </w:r>
    </w:p>
    <w:p w14:paraId="1F67B0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339</w:t>
      </w:r>
    </w:p>
    <w:p w14:paraId="67F5EEC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7.19A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Radio Link Monitoring</w:t>
      </w:r>
      <w:r w:rsidRPr="009A7E44">
        <w:rPr>
          <w:rFonts w:eastAsia="SimSun"/>
          <w:lang w:eastAsia="zh-CN"/>
        </w:rPr>
        <w:t xml:space="preserve"> for UE Category M1 </w:t>
      </w:r>
      <w:r w:rsidRPr="009A7E44">
        <w:rPr>
          <w:rFonts w:eastAsia="SimSun"/>
        </w:rPr>
        <w:t>for Satellite Access</w:t>
      </w:r>
      <w:r>
        <w:tab/>
        <w:t>339</w:t>
      </w:r>
    </w:p>
    <w:p w14:paraId="60D6276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7.19A.1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Introduction</w:t>
      </w:r>
      <w:r>
        <w:tab/>
        <w:t>339</w:t>
      </w:r>
    </w:p>
    <w:p w14:paraId="12B17A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7.19A.2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Requirements</w:t>
      </w:r>
      <w:r w:rsidRPr="009A7E44">
        <w:rPr>
          <w:rFonts w:eastAsia="SimSun"/>
          <w:lang w:eastAsia="zh-CN"/>
        </w:rPr>
        <w:t xml:space="preserve"> for FD-FDD and CE mode A</w:t>
      </w:r>
      <w:r>
        <w:tab/>
        <w:t>339</w:t>
      </w:r>
    </w:p>
    <w:p w14:paraId="3DC767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7.19A.2.</w:t>
      </w:r>
      <w:r w:rsidRPr="009A7E44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when no DRX is used</w:t>
      </w:r>
      <w:r>
        <w:tab/>
        <w:t>341</w:t>
      </w:r>
    </w:p>
    <w:p w14:paraId="25EA64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7.19A.2.</w:t>
      </w:r>
      <w:r w:rsidRPr="009A7E44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when DRX is used</w:t>
      </w:r>
      <w:r>
        <w:tab/>
        <w:t>342</w:t>
      </w:r>
    </w:p>
    <w:p w14:paraId="2C1CBE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7.19A.2.</w:t>
      </w:r>
      <w:r w:rsidRPr="009A7E44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at transitions</w:t>
      </w:r>
      <w:r>
        <w:tab/>
        <w:t>343</w:t>
      </w:r>
    </w:p>
    <w:p w14:paraId="65BCD1E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7.19A.</w:t>
      </w:r>
      <w:r w:rsidRPr="009A7E44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Requirements</w:t>
      </w:r>
      <w:r w:rsidRPr="009A7E44">
        <w:rPr>
          <w:rFonts w:eastAsia="SimSun"/>
          <w:lang w:eastAsia="zh-CN"/>
        </w:rPr>
        <w:t xml:space="preserve"> for HD-FDD with CE mode A</w:t>
      </w:r>
      <w:r>
        <w:tab/>
        <w:t>343</w:t>
      </w:r>
    </w:p>
    <w:p w14:paraId="17CE88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</w:t>
      </w:r>
      <w:r w:rsidRPr="009A7E44">
        <w:rPr>
          <w:rFonts w:eastAsia="SimSun"/>
          <w:lang w:eastAsia="zh-CN"/>
        </w:rPr>
        <w:t>3</w:t>
      </w:r>
      <w:r w:rsidRPr="009A7E44">
        <w:rPr>
          <w:rFonts w:eastAsia="?? ??"/>
        </w:rPr>
        <w:t>.</w:t>
      </w:r>
      <w:r w:rsidRPr="009A7E44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when no DRX is used</w:t>
      </w:r>
      <w:r>
        <w:tab/>
        <w:t>343</w:t>
      </w:r>
    </w:p>
    <w:p w14:paraId="6952C0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</w:t>
      </w:r>
      <w:r w:rsidRPr="009A7E44">
        <w:rPr>
          <w:rFonts w:eastAsia="SimSun"/>
          <w:lang w:eastAsia="zh-CN"/>
        </w:rPr>
        <w:t>3</w:t>
      </w:r>
      <w:r w:rsidRPr="009A7E44">
        <w:rPr>
          <w:rFonts w:eastAsia="?? ??"/>
        </w:rPr>
        <w:t>.</w:t>
      </w:r>
      <w:r w:rsidRPr="009A7E44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when DRX is used</w:t>
      </w:r>
      <w:r>
        <w:tab/>
        <w:t>343</w:t>
      </w:r>
    </w:p>
    <w:p w14:paraId="26BBC1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7.19A.3.</w:t>
      </w:r>
      <w:r w:rsidRPr="009A7E44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at transitions</w:t>
      </w:r>
      <w:r>
        <w:tab/>
        <w:t>345</w:t>
      </w:r>
    </w:p>
    <w:p w14:paraId="0C01188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7.19A.4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Requirements</w:t>
      </w:r>
      <w:r w:rsidRPr="009A7E44">
        <w:rPr>
          <w:rFonts w:eastAsia="SimSun"/>
          <w:lang w:eastAsia="zh-CN"/>
        </w:rPr>
        <w:t xml:space="preserve"> for HD-FDD with CE mode B</w:t>
      </w:r>
      <w:r>
        <w:tab/>
        <w:t>345</w:t>
      </w:r>
    </w:p>
    <w:p w14:paraId="2117E7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7.19A.4.</w:t>
      </w:r>
      <w:r w:rsidRPr="009A7E44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when no DRX is used</w:t>
      </w:r>
      <w:r>
        <w:tab/>
        <w:t>345</w:t>
      </w:r>
    </w:p>
    <w:p w14:paraId="2D0DE4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7.19A.4.</w:t>
      </w:r>
      <w:r w:rsidRPr="009A7E44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when DRX is used</w:t>
      </w:r>
      <w:r>
        <w:tab/>
        <w:t>345</w:t>
      </w:r>
    </w:p>
    <w:p w14:paraId="0902D8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7.19A.4.</w:t>
      </w:r>
      <w:r w:rsidRPr="009A7E44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Minimum requirement at transitions</w:t>
      </w:r>
      <w:r>
        <w:tab/>
        <w:t>346</w:t>
      </w:r>
    </w:p>
    <w:p w14:paraId="4D32480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346</w:t>
      </w:r>
    </w:p>
    <w:p w14:paraId="1D02779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02B261B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347</w:t>
      </w:r>
    </w:p>
    <w:p w14:paraId="105AF05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 for Satellite Access</w:t>
      </w:r>
      <w:r>
        <w:tab/>
        <w:t>347</w:t>
      </w:r>
    </w:p>
    <w:p w14:paraId="0BC1F03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2A28BBC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347</w:t>
      </w:r>
    </w:p>
    <w:p w14:paraId="77B8A6A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348</w:t>
      </w:r>
    </w:p>
    <w:p w14:paraId="01DEE5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5F0827B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348</w:t>
      </w:r>
    </w:p>
    <w:p w14:paraId="56E9127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 for NB-IoT for Satellite Access</w:t>
      </w:r>
      <w:r>
        <w:tab/>
        <w:t>349</w:t>
      </w:r>
    </w:p>
    <w:p w14:paraId="4677494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694343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349</w:t>
      </w:r>
    </w:p>
    <w:p w14:paraId="547C62C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349</w:t>
      </w:r>
    </w:p>
    <w:p w14:paraId="42E6999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349</w:t>
      </w:r>
    </w:p>
    <w:p w14:paraId="239F87F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349</w:t>
      </w:r>
    </w:p>
    <w:p w14:paraId="3A2F81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?? ??"/>
          <w:lang w:eastAsia="zh-CN"/>
        </w:rPr>
        <w:t>Timing Advance adjustment delay</w:t>
      </w:r>
      <w:r>
        <w:tab/>
        <w:t>349</w:t>
      </w:r>
    </w:p>
    <w:p w14:paraId="4B922C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349</w:t>
      </w:r>
    </w:p>
    <w:p w14:paraId="41B46F8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 for Satellite Access</w:t>
      </w:r>
      <w:r>
        <w:tab/>
        <w:t>350</w:t>
      </w:r>
    </w:p>
    <w:p w14:paraId="4227004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350</w:t>
      </w:r>
    </w:p>
    <w:p w14:paraId="6D41AD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350</w:t>
      </w:r>
    </w:p>
    <w:p w14:paraId="0BAEE8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  <w:lang w:eastAsia="zh-CN"/>
        </w:rPr>
        <w:t>7.22A.2.1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?? ??"/>
          <w:lang w:eastAsia="zh-CN"/>
        </w:rPr>
        <w:t>Timing Advance adjustment delay</w:t>
      </w:r>
      <w:r>
        <w:tab/>
        <w:t>350</w:t>
      </w:r>
    </w:p>
    <w:p w14:paraId="501B8A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350</w:t>
      </w:r>
    </w:p>
    <w:p w14:paraId="4BA64CA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350</w:t>
      </w:r>
    </w:p>
    <w:p w14:paraId="45D6796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4FFC581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350</w:t>
      </w:r>
    </w:p>
    <w:p w14:paraId="1ECCEF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351</w:t>
      </w:r>
    </w:p>
    <w:p w14:paraId="36FADCF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351</w:t>
      </w:r>
    </w:p>
    <w:p w14:paraId="50FC18D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352</w:t>
      </w:r>
    </w:p>
    <w:p w14:paraId="7251EEE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NB-IoT UE for Satellite Access</w:t>
      </w:r>
      <w:r>
        <w:tab/>
        <w:t>352</w:t>
      </w:r>
    </w:p>
    <w:p w14:paraId="4C463A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352</w:t>
      </w:r>
    </w:p>
    <w:p w14:paraId="3D4BB2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352</w:t>
      </w:r>
    </w:p>
    <w:p w14:paraId="1BFA91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7.23A.2.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353</w:t>
      </w:r>
    </w:p>
    <w:p w14:paraId="769FB6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7.23A.2.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353</w:t>
      </w:r>
    </w:p>
    <w:p w14:paraId="6818CB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7.23A.2.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354</w:t>
      </w:r>
    </w:p>
    <w:p w14:paraId="1A35446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354</w:t>
      </w:r>
    </w:p>
    <w:p w14:paraId="088DB24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3EFC401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354</w:t>
      </w:r>
    </w:p>
    <w:p w14:paraId="6E34132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 for Satellite Access</w:t>
      </w:r>
      <w:r>
        <w:tab/>
        <w:t>355</w:t>
      </w:r>
    </w:p>
    <w:p w14:paraId="5ECF22E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4B7B7F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355</w:t>
      </w:r>
    </w:p>
    <w:p w14:paraId="5BCF25A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356</w:t>
      </w:r>
    </w:p>
    <w:p w14:paraId="34E372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356</w:t>
      </w:r>
    </w:p>
    <w:p w14:paraId="14BE7A0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7.</w:t>
      </w:r>
      <w:r w:rsidRPr="009A7E44">
        <w:rPr>
          <w:rFonts w:cs="v4.2.0"/>
          <w:lang w:eastAsia="zh-CN"/>
        </w:rPr>
        <w:t>25</w:t>
      </w:r>
      <w:r w:rsidRPr="009A7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Minimum requirements</w:t>
      </w:r>
      <w:r>
        <w:tab/>
        <w:t>356</w:t>
      </w:r>
    </w:p>
    <w:p w14:paraId="6A5B06A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357</w:t>
      </w:r>
    </w:p>
    <w:p w14:paraId="411BE8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357</w:t>
      </w:r>
    </w:p>
    <w:p w14:paraId="66C389E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357</w:t>
      </w:r>
    </w:p>
    <w:p w14:paraId="768EAA3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357</w:t>
      </w:r>
    </w:p>
    <w:p w14:paraId="5A25533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</w:t>
      </w:r>
      <w:r w:rsidRPr="009A7E44">
        <w:rPr>
          <w:rFonts w:cs="v3.7.0"/>
          <w:lang w:eastAsia="zh-CN"/>
        </w:rPr>
        <w:t>27</w:t>
      </w:r>
      <w:r w:rsidRPr="009A7E44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Introduction</w:t>
      </w:r>
      <w:r>
        <w:tab/>
        <w:t>357</w:t>
      </w:r>
    </w:p>
    <w:p w14:paraId="64F5CD8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</w:t>
      </w:r>
      <w:r w:rsidRPr="009A7E44">
        <w:rPr>
          <w:rFonts w:cs="v3.7.0"/>
          <w:lang w:eastAsia="zh-CN"/>
        </w:rPr>
        <w:t>27</w:t>
      </w:r>
      <w:r w:rsidRPr="009A7E44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Requirements</w:t>
      </w:r>
      <w:r>
        <w:tab/>
        <w:t>357</w:t>
      </w:r>
    </w:p>
    <w:p w14:paraId="44DA938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 for Satellite Access</w:t>
      </w:r>
      <w:r>
        <w:tab/>
        <w:t>357</w:t>
      </w:r>
    </w:p>
    <w:p w14:paraId="10597F1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357</w:t>
      </w:r>
    </w:p>
    <w:p w14:paraId="546CD3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357</w:t>
      </w:r>
    </w:p>
    <w:p w14:paraId="6DEC103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358</w:t>
      </w:r>
    </w:p>
    <w:p w14:paraId="14372AE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3.7.0"/>
        </w:rPr>
        <w:t>Introduction</w:t>
      </w:r>
      <w:r>
        <w:tab/>
        <w:t>358</w:t>
      </w:r>
    </w:p>
    <w:p w14:paraId="2374E1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358</w:t>
      </w:r>
    </w:p>
    <w:p w14:paraId="55F68EA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 for Satellite Access</w:t>
      </w:r>
      <w:r>
        <w:tab/>
        <w:t>358</w:t>
      </w:r>
    </w:p>
    <w:p w14:paraId="6ECB0BF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7E96A2C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358</w:t>
      </w:r>
    </w:p>
    <w:p w14:paraId="73F062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?? ??"/>
        </w:rPr>
        <w:t>7.28A.2.1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?? ??"/>
        </w:rPr>
        <w:t>Timing Advance adjustment delay</w:t>
      </w:r>
      <w:r>
        <w:tab/>
        <w:t>358</w:t>
      </w:r>
    </w:p>
    <w:p w14:paraId="67FC9B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358</w:t>
      </w:r>
    </w:p>
    <w:p w14:paraId="60F4EE1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358</w:t>
      </w:r>
    </w:p>
    <w:p w14:paraId="2F5DC82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3BD4996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358</w:t>
      </w:r>
    </w:p>
    <w:p w14:paraId="660DA2F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359</w:t>
      </w:r>
    </w:p>
    <w:p w14:paraId="3432A1F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157B992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41B0528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359</w:t>
      </w:r>
    </w:p>
    <w:p w14:paraId="2459DB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264E75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359</w:t>
      </w:r>
    </w:p>
    <w:p w14:paraId="2AEFA28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360</w:t>
      </w:r>
    </w:p>
    <w:p w14:paraId="463A78A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360</w:t>
      </w:r>
    </w:p>
    <w:p w14:paraId="4C3331D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630C3E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360</w:t>
      </w:r>
    </w:p>
    <w:p w14:paraId="67D4160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361</w:t>
      </w:r>
    </w:p>
    <w:p w14:paraId="4E5EB6E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362</w:t>
      </w:r>
    </w:p>
    <w:p w14:paraId="229CA9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6F2D889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362</w:t>
      </w:r>
    </w:p>
    <w:p w14:paraId="40DD9B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362</w:t>
      </w:r>
    </w:p>
    <w:p w14:paraId="109B33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362</w:t>
      </w:r>
    </w:p>
    <w:p w14:paraId="2D1C829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363</w:t>
      </w:r>
    </w:p>
    <w:p w14:paraId="39C9FB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363</w:t>
      </w:r>
    </w:p>
    <w:p w14:paraId="14C6E1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363</w:t>
      </w:r>
    </w:p>
    <w:p w14:paraId="2CD028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364</w:t>
      </w:r>
    </w:p>
    <w:p w14:paraId="48B5FE3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364</w:t>
      </w:r>
    </w:p>
    <w:p w14:paraId="08E7789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364</w:t>
      </w:r>
    </w:p>
    <w:p w14:paraId="330A6AE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364</w:t>
      </w:r>
    </w:p>
    <w:p w14:paraId="31B3501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364</w:t>
      </w:r>
    </w:p>
    <w:p w14:paraId="47157D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364</w:t>
      </w:r>
    </w:p>
    <w:p w14:paraId="1E8D67B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365</w:t>
      </w:r>
    </w:p>
    <w:p w14:paraId="31D161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365</w:t>
      </w:r>
    </w:p>
    <w:p w14:paraId="488F98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365</w:t>
      </w:r>
    </w:p>
    <w:p w14:paraId="47E0F1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365</w:t>
      </w:r>
    </w:p>
    <w:p w14:paraId="1B9AAE8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366</w:t>
      </w:r>
    </w:p>
    <w:p w14:paraId="18253E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366</w:t>
      </w:r>
    </w:p>
    <w:p w14:paraId="67D841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367</w:t>
      </w:r>
    </w:p>
    <w:p w14:paraId="6E48241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367</w:t>
      </w:r>
    </w:p>
    <w:p w14:paraId="609CBB8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367</w:t>
      </w:r>
    </w:p>
    <w:p w14:paraId="77D20C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367</w:t>
      </w:r>
    </w:p>
    <w:p w14:paraId="5029B2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368</w:t>
      </w:r>
    </w:p>
    <w:p w14:paraId="6AAAF8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368</w:t>
      </w:r>
    </w:p>
    <w:p w14:paraId="3C1720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368</w:t>
      </w:r>
    </w:p>
    <w:p w14:paraId="5E4D1E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369</w:t>
      </w:r>
    </w:p>
    <w:p w14:paraId="4F907C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Interruptions due to RRM measurements on deactivated NR SCG</w:t>
      </w:r>
      <w:r>
        <w:tab/>
        <w:t>369</w:t>
      </w:r>
    </w:p>
    <w:p w14:paraId="75068AA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9A7E44">
        <w:rPr>
          <w:i/>
        </w:rPr>
        <w:t xml:space="preserve"> </w:t>
      </w:r>
      <w:r>
        <w:t>sTTI and 1ms-TTI with 3 subframe HARQ processing</w:t>
      </w:r>
      <w:r>
        <w:tab/>
        <w:t>370</w:t>
      </w:r>
    </w:p>
    <w:p w14:paraId="170319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6CE9461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370</w:t>
      </w:r>
    </w:p>
    <w:p w14:paraId="4C328E1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370</w:t>
      </w:r>
    </w:p>
    <w:p w14:paraId="4A80CE2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370</w:t>
      </w:r>
    </w:p>
    <w:p w14:paraId="4A71C64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09D03AE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370</w:t>
      </w:r>
    </w:p>
    <w:p w14:paraId="14718B9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371</w:t>
      </w:r>
    </w:p>
    <w:p w14:paraId="6304CC2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4A1841F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371</w:t>
      </w:r>
    </w:p>
    <w:p w14:paraId="1FA786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371</w:t>
      </w:r>
    </w:p>
    <w:p w14:paraId="78D0B0C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371</w:t>
      </w:r>
    </w:p>
    <w:p w14:paraId="791B46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371</w:t>
      </w:r>
    </w:p>
    <w:p w14:paraId="2672EF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372</w:t>
      </w:r>
    </w:p>
    <w:p w14:paraId="22648C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372</w:t>
      </w:r>
    </w:p>
    <w:p w14:paraId="06752F8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372</w:t>
      </w:r>
    </w:p>
    <w:p w14:paraId="58ACF26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372</w:t>
      </w:r>
    </w:p>
    <w:p w14:paraId="7DDB771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372</w:t>
      </w:r>
    </w:p>
    <w:p w14:paraId="6775616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373</w:t>
      </w:r>
    </w:p>
    <w:p w14:paraId="1D25E2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373</w:t>
      </w:r>
    </w:p>
    <w:p w14:paraId="5167FE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374</w:t>
      </w:r>
    </w:p>
    <w:p w14:paraId="1D9FA7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374</w:t>
      </w:r>
    </w:p>
    <w:p w14:paraId="10F9EF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374</w:t>
      </w:r>
    </w:p>
    <w:p w14:paraId="5F5BBD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374</w:t>
      </w:r>
    </w:p>
    <w:p w14:paraId="5D76E0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374</w:t>
      </w:r>
    </w:p>
    <w:p w14:paraId="349B72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375</w:t>
      </w:r>
    </w:p>
    <w:p w14:paraId="4A8D9B1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375</w:t>
      </w:r>
    </w:p>
    <w:p w14:paraId="3582D64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375</w:t>
      </w:r>
    </w:p>
    <w:p w14:paraId="776372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375</w:t>
      </w:r>
    </w:p>
    <w:p w14:paraId="3D3448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376</w:t>
      </w:r>
    </w:p>
    <w:p w14:paraId="19CCFE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376</w:t>
      </w:r>
    </w:p>
    <w:p w14:paraId="68571A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377</w:t>
      </w:r>
    </w:p>
    <w:p w14:paraId="70A6EE0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377</w:t>
      </w:r>
    </w:p>
    <w:p w14:paraId="4F078A6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377</w:t>
      </w:r>
    </w:p>
    <w:p w14:paraId="6F56041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378</w:t>
      </w:r>
    </w:p>
    <w:p w14:paraId="51E88CD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378</w:t>
      </w:r>
    </w:p>
    <w:p w14:paraId="616F4EC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378</w:t>
      </w:r>
    </w:p>
    <w:p w14:paraId="062EC14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378</w:t>
      </w:r>
    </w:p>
    <w:p w14:paraId="4AB97A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379</w:t>
      </w:r>
    </w:p>
    <w:p w14:paraId="488E82A7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379</w:t>
      </w:r>
    </w:p>
    <w:p w14:paraId="1E370B8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379</w:t>
      </w:r>
    </w:p>
    <w:p w14:paraId="40C1D8C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379</w:t>
      </w:r>
    </w:p>
    <w:p w14:paraId="67A59CC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380</w:t>
      </w:r>
    </w:p>
    <w:p w14:paraId="577DA7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380</w:t>
      </w:r>
    </w:p>
    <w:p w14:paraId="0A92FF0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388</w:t>
      </w:r>
    </w:p>
    <w:p w14:paraId="444EB21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389</w:t>
      </w:r>
    </w:p>
    <w:p w14:paraId="1A12200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390</w:t>
      </w:r>
    </w:p>
    <w:p w14:paraId="44645F7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392</w:t>
      </w:r>
    </w:p>
    <w:p w14:paraId="59AE989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393</w:t>
      </w:r>
    </w:p>
    <w:p w14:paraId="1A21B71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393</w:t>
      </w:r>
    </w:p>
    <w:p w14:paraId="1A7906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395</w:t>
      </w:r>
    </w:p>
    <w:p w14:paraId="300BA6B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395</w:t>
      </w:r>
    </w:p>
    <w:p w14:paraId="4A0679B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400</w:t>
      </w:r>
    </w:p>
    <w:p w14:paraId="7577474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404</w:t>
      </w:r>
    </w:p>
    <w:p w14:paraId="7BF64FA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405</w:t>
      </w:r>
    </w:p>
    <w:p w14:paraId="335B747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406</w:t>
      </w:r>
    </w:p>
    <w:p w14:paraId="568EEFB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406</w:t>
      </w:r>
    </w:p>
    <w:p w14:paraId="448FF39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407</w:t>
      </w:r>
    </w:p>
    <w:p w14:paraId="618097B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412</w:t>
      </w:r>
    </w:p>
    <w:p w14:paraId="1D49E3C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419</w:t>
      </w:r>
    </w:p>
    <w:p w14:paraId="36B368D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419</w:t>
      </w:r>
    </w:p>
    <w:p w14:paraId="1BCAA28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419</w:t>
      </w:r>
    </w:p>
    <w:p w14:paraId="47C9F06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420</w:t>
      </w:r>
    </w:p>
    <w:p w14:paraId="2917A33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422</w:t>
      </w:r>
    </w:p>
    <w:p w14:paraId="0ADC3C2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423</w:t>
      </w:r>
    </w:p>
    <w:p w14:paraId="3DFBBA1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424</w:t>
      </w:r>
    </w:p>
    <w:p w14:paraId="7D1E169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431</w:t>
      </w:r>
    </w:p>
    <w:p w14:paraId="06554E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431</w:t>
      </w:r>
    </w:p>
    <w:p w14:paraId="11ABFF8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431</w:t>
      </w:r>
    </w:p>
    <w:p w14:paraId="0E77C62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436</w:t>
      </w:r>
    </w:p>
    <w:p w14:paraId="23F9784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436</w:t>
      </w:r>
    </w:p>
    <w:p w14:paraId="3488C2F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440</w:t>
      </w:r>
    </w:p>
    <w:p w14:paraId="7DAB6E6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440</w:t>
      </w:r>
    </w:p>
    <w:p w14:paraId="34B6E02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445</w:t>
      </w:r>
    </w:p>
    <w:p w14:paraId="66C2DCE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445</w:t>
      </w:r>
    </w:p>
    <w:p w14:paraId="5CA1CA2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447</w:t>
      </w:r>
    </w:p>
    <w:p w14:paraId="45D64A5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447</w:t>
      </w:r>
    </w:p>
    <w:p w14:paraId="48EF8AB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447</w:t>
      </w:r>
    </w:p>
    <w:p w14:paraId="28AA039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448</w:t>
      </w:r>
    </w:p>
    <w:p w14:paraId="1D57D78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448</w:t>
      </w:r>
    </w:p>
    <w:p w14:paraId="4DF30CB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448</w:t>
      </w:r>
    </w:p>
    <w:p w14:paraId="003B795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448</w:t>
      </w:r>
    </w:p>
    <w:p w14:paraId="04AA9C3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450</w:t>
      </w:r>
    </w:p>
    <w:p w14:paraId="2037471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8.1.2.4.</w:t>
      </w:r>
      <w:r w:rsidRPr="009A7E44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 xml:space="preserve">E-UTRAN </w:t>
      </w:r>
      <w:r w:rsidRPr="009A7E44">
        <w:rPr>
          <w:lang w:val="en-US" w:eastAsia="zh-CN"/>
        </w:rPr>
        <w:t>F</w:t>
      </w:r>
      <w:r w:rsidRPr="009A7E44">
        <w:rPr>
          <w:lang w:val="en-US"/>
        </w:rPr>
        <w:t>DD – cdma2000 1xRTT measurements</w:t>
      </w:r>
      <w:r w:rsidRPr="009A7E44">
        <w:rPr>
          <w:lang w:val="en-US" w:eastAsia="zh-CN"/>
        </w:rPr>
        <w:t xml:space="preserve"> for SON ANR</w:t>
      </w:r>
      <w:r>
        <w:tab/>
        <w:t>450</w:t>
      </w:r>
    </w:p>
    <w:p w14:paraId="03AE26A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8.1.2.4.</w:t>
      </w:r>
      <w:r w:rsidRPr="009A7E44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 xml:space="preserve">E-UTRAN </w:t>
      </w:r>
      <w:r w:rsidRPr="009A7E44">
        <w:rPr>
          <w:lang w:val="en-US" w:eastAsia="zh-CN"/>
        </w:rPr>
        <w:t>T</w:t>
      </w:r>
      <w:r w:rsidRPr="009A7E44">
        <w:rPr>
          <w:lang w:val="en-US"/>
        </w:rPr>
        <w:t>DD – cdma2000 1xRTT measurements</w:t>
      </w:r>
      <w:r w:rsidRPr="009A7E44">
        <w:rPr>
          <w:lang w:val="en-US" w:eastAsia="zh-CN"/>
        </w:rPr>
        <w:t xml:space="preserve"> for SON ANR</w:t>
      </w:r>
      <w:r>
        <w:tab/>
        <w:t>450</w:t>
      </w:r>
    </w:p>
    <w:p w14:paraId="4B0DFFF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450</w:t>
      </w:r>
    </w:p>
    <w:p w14:paraId="7322864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451</w:t>
      </w:r>
    </w:p>
    <w:p w14:paraId="0E855F0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451</w:t>
      </w:r>
    </w:p>
    <w:p w14:paraId="2D9A78B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453</w:t>
      </w:r>
    </w:p>
    <w:p w14:paraId="1A15C5A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453</w:t>
      </w:r>
    </w:p>
    <w:p w14:paraId="504D0C0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457</w:t>
      </w:r>
    </w:p>
    <w:p w14:paraId="36D28F3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461</w:t>
      </w:r>
    </w:p>
    <w:p w14:paraId="46CD907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461</w:t>
      </w:r>
    </w:p>
    <w:p w14:paraId="572D053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461</w:t>
      </w:r>
    </w:p>
    <w:p w14:paraId="752F02B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461</w:t>
      </w:r>
    </w:p>
    <w:p w14:paraId="27876B7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lastRenderedPageBreak/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E-UTRAN FDD – NR SFTD Measurements</w:t>
      </w:r>
      <w:r>
        <w:tab/>
        <w:t>461</w:t>
      </w:r>
    </w:p>
    <w:p w14:paraId="11317C6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E-UTRAN TDD – NR SFTD Measurements</w:t>
      </w:r>
      <w:r>
        <w:tab/>
        <w:t>463</w:t>
      </w:r>
    </w:p>
    <w:p w14:paraId="327F728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E-UTRA FDD - NR measurements with autonomous gaps</w:t>
      </w:r>
      <w:r>
        <w:tab/>
        <w:t>463</w:t>
      </w:r>
    </w:p>
    <w:p w14:paraId="5E58CA4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E-UTRA TDD - NR measurements with autonomous gaps</w:t>
      </w:r>
      <w:r>
        <w:tab/>
        <w:t>464</w:t>
      </w:r>
    </w:p>
    <w:p w14:paraId="0F55ED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464</w:t>
      </w:r>
    </w:p>
    <w:p w14:paraId="6E8329D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464</w:t>
      </w:r>
    </w:p>
    <w:p w14:paraId="38E83D5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466</w:t>
      </w:r>
    </w:p>
    <w:p w14:paraId="4086541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468</w:t>
      </w:r>
    </w:p>
    <w:p w14:paraId="7C54477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470</w:t>
      </w:r>
    </w:p>
    <w:p w14:paraId="4845EBD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471</w:t>
      </w:r>
    </w:p>
    <w:p w14:paraId="3D760BB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471</w:t>
      </w:r>
    </w:p>
    <w:p w14:paraId="74AD7A6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471</w:t>
      </w:r>
    </w:p>
    <w:p w14:paraId="3E3D76F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471</w:t>
      </w:r>
    </w:p>
    <w:p w14:paraId="570AC3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471</w:t>
      </w:r>
    </w:p>
    <w:p w14:paraId="52F3DA7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472</w:t>
      </w:r>
    </w:p>
    <w:p w14:paraId="70119BA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473</w:t>
      </w:r>
    </w:p>
    <w:p w14:paraId="6E8CBF3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475</w:t>
      </w:r>
    </w:p>
    <w:p w14:paraId="288F81C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477</w:t>
      </w:r>
    </w:p>
    <w:p w14:paraId="2471C9E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479</w:t>
      </w:r>
    </w:p>
    <w:p w14:paraId="3C5BF91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480</w:t>
      </w:r>
    </w:p>
    <w:p w14:paraId="2F6EB99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482</w:t>
      </w:r>
    </w:p>
    <w:p w14:paraId="45D2F3C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484</w:t>
      </w:r>
    </w:p>
    <w:p w14:paraId="48DFFBC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486</w:t>
      </w:r>
    </w:p>
    <w:p w14:paraId="53CAE83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486</w:t>
      </w:r>
    </w:p>
    <w:p w14:paraId="2A3C826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487</w:t>
      </w:r>
    </w:p>
    <w:p w14:paraId="6E63176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488</w:t>
      </w:r>
    </w:p>
    <w:p w14:paraId="6A86E6B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489</w:t>
      </w:r>
    </w:p>
    <w:p w14:paraId="544F1D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489</w:t>
      </w:r>
    </w:p>
    <w:p w14:paraId="7A1C67F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490</w:t>
      </w:r>
    </w:p>
    <w:p w14:paraId="2ECDD37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492</w:t>
      </w:r>
    </w:p>
    <w:p w14:paraId="29372B0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495</w:t>
      </w:r>
    </w:p>
    <w:p w14:paraId="447A12A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499</w:t>
      </w:r>
    </w:p>
    <w:p w14:paraId="1A2AF8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502</w:t>
      </w:r>
    </w:p>
    <w:p w14:paraId="7D835A3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502</w:t>
      </w:r>
    </w:p>
    <w:p w14:paraId="3328C01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503</w:t>
      </w:r>
    </w:p>
    <w:p w14:paraId="3D5D9FD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503</w:t>
      </w:r>
    </w:p>
    <w:p w14:paraId="4BCA26D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504</w:t>
      </w:r>
    </w:p>
    <w:p w14:paraId="2540EC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504</w:t>
      </w:r>
    </w:p>
    <w:p w14:paraId="46B3836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504</w:t>
      </w:r>
    </w:p>
    <w:p w14:paraId="6FC3E1F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504</w:t>
      </w:r>
    </w:p>
    <w:p w14:paraId="48C00C9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504</w:t>
      </w:r>
    </w:p>
    <w:p w14:paraId="0AAF79C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509</w:t>
      </w:r>
    </w:p>
    <w:p w14:paraId="08DFDCB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0F22A03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509</w:t>
      </w:r>
    </w:p>
    <w:p w14:paraId="3E6901A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509</w:t>
      </w:r>
    </w:p>
    <w:p w14:paraId="5D7102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509</w:t>
      </w:r>
    </w:p>
    <w:p w14:paraId="53785B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510</w:t>
      </w:r>
    </w:p>
    <w:p w14:paraId="4B66E01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44B01F5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511</w:t>
      </w:r>
    </w:p>
    <w:p w14:paraId="33AFE5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513</w:t>
      </w:r>
    </w:p>
    <w:p w14:paraId="7DF36C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513</w:t>
      </w:r>
    </w:p>
    <w:p w14:paraId="7E86303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513</w:t>
      </w:r>
    </w:p>
    <w:p w14:paraId="7CF50FB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513</w:t>
      </w:r>
    </w:p>
    <w:p w14:paraId="6069AA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514</w:t>
      </w:r>
    </w:p>
    <w:p w14:paraId="50BC705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515</w:t>
      </w:r>
    </w:p>
    <w:p w14:paraId="682F8C4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515</w:t>
      </w:r>
    </w:p>
    <w:p w14:paraId="0325809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516</w:t>
      </w:r>
    </w:p>
    <w:p w14:paraId="50C32A4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517</w:t>
      </w:r>
    </w:p>
    <w:p w14:paraId="6A399E3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3F778C3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518</w:t>
      </w:r>
    </w:p>
    <w:p w14:paraId="684A9A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518</w:t>
      </w:r>
    </w:p>
    <w:p w14:paraId="1107CBC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7320E7A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521</w:t>
      </w:r>
    </w:p>
    <w:p w14:paraId="50630BF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523</w:t>
      </w:r>
    </w:p>
    <w:p w14:paraId="02CFD68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527</w:t>
      </w:r>
    </w:p>
    <w:p w14:paraId="7A65EF4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527</w:t>
      </w:r>
    </w:p>
    <w:p w14:paraId="339968C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528</w:t>
      </w:r>
    </w:p>
    <w:p w14:paraId="1F54D5E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529</w:t>
      </w:r>
    </w:p>
    <w:p w14:paraId="149E1F2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529</w:t>
      </w:r>
    </w:p>
    <w:p w14:paraId="111E3C7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529</w:t>
      </w:r>
    </w:p>
    <w:p w14:paraId="500364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529</w:t>
      </w:r>
    </w:p>
    <w:p w14:paraId="2D21012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529</w:t>
      </w:r>
    </w:p>
    <w:p w14:paraId="6635761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532</w:t>
      </w:r>
    </w:p>
    <w:p w14:paraId="2BFFB9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534</w:t>
      </w:r>
    </w:p>
    <w:p w14:paraId="0C76949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535</w:t>
      </w:r>
    </w:p>
    <w:p w14:paraId="3C2FA8C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8.6.2.</w:t>
      </w:r>
      <w:r w:rsidRPr="009A7E44">
        <w:rPr>
          <w:rFonts w:cs="v4.2.0"/>
          <w:lang w:eastAsia="zh-CN"/>
        </w:rPr>
        <w:t>2</w:t>
      </w:r>
      <w:r w:rsidRPr="009A7E44">
        <w:rPr>
          <w:rFonts w:cs="v4.2.0"/>
        </w:rPr>
        <w:t>.</w:t>
      </w:r>
      <w:r w:rsidRPr="009A7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537</w:t>
      </w:r>
    </w:p>
    <w:p w14:paraId="0B6B4D3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540</w:t>
      </w:r>
    </w:p>
    <w:p w14:paraId="2E7DE5D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540</w:t>
      </w:r>
    </w:p>
    <w:p w14:paraId="2EE624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540</w:t>
      </w:r>
    </w:p>
    <w:p w14:paraId="4E075E8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540</w:t>
      </w:r>
    </w:p>
    <w:p w14:paraId="0BC1CB5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541</w:t>
      </w:r>
    </w:p>
    <w:p w14:paraId="24A1A25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543</w:t>
      </w:r>
    </w:p>
    <w:p w14:paraId="67DDBB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545</w:t>
      </w:r>
    </w:p>
    <w:p w14:paraId="4060741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8.6.3.</w:t>
      </w:r>
      <w:r w:rsidRPr="009A7E44">
        <w:rPr>
          <w:rFonts w:cs="v4.2.0"/>
          <w:lang w:eastAsia="zh-CN"/>
        </w:rPr>
        <w:t>2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546</w:t>
      </w:r>
    </w:p>
    <w:p w14:paraId="4F52A2C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8.6.3.</w:t>
      </w:r>
      <w:r w:rsidRPr="009A7E44">
        <w:rPr>
          <w:rFonts w:cs="v4.2.0"/>
          <w:lang w:eastAsia="zh-CN"/>
        </w:rPr>
        <w:t>2</w:t>
      </w:r>
      <w:r w:rsidRPr="009A7E44">
        <w:rPr>
          <w:rFonts w:cs="v4.2.0"/>
        </w:rPr>
        <w:t>.</w:t>
      </w:r>
      <w:r w:rsidRPr="009A7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548</w:t>
      </w:r>
    </w:p>
    <w:p w14:paraId="303B488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551</w:t>
      </w:r>
    </w:p>
    <w:p w14:paraId="6D5AC25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551</w:t>
      </w:r>
    </w:p>
    <w:p w14:paraId="4DDDF57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551</w:t>
      </w:r>
    </w:p>
    <w:p w14:paraId="571DE3A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551</w:t>
      </w:r>
    </w:p>
    <w:p w14:paraId="30B3D5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552</w:t>
      </w:r>
    </w:p>
    <w:p w14:paraId="7DFFAF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552</w:t>
      </w:r>
    </w:p>
    <w:p w14:paraId="54F412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552</w:t>
      </w:r>
    </w:p>
    <w:p w14:paraId="328244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552</w:t>
      </w:r>
    </w:p>
    <w:p w14:paraId="4A9534E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552</w:t>
      </w:r>
    </w:p>
    <w:p w14:paraId="591B34A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552</w:t>
      </w:r>
    </w:p>
    <w:p w14:paraId="03BF76A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553</w:t>
      </w:r>
    </w:p>
    <w:p w14:paraId="6337E74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555</w:t>
      </w:r>
    </w:p>
    <w:p w14:paraId="72B00C8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555</w:t>
      </w:r>
    </w:p>
    <w:p w14:paraId="66DE1F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555</w:t>
      </w:r>
    </w:p>
    <w:p w14:paraId="7269F28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555</w:t>
      </w:r>
    </w:p>
    <w:p w14:paraId="6589AD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555</w:t>
      </w:r>
    </w:p>
    <w:p w14:paraId="6DCF625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555</w:t>
      </w:r>
    </w:p>
    <w:p w14:paraId="47FCE72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557</w:t>
      </w:r>
    </w:p>
    <w:p w14:paraId="4C3D39C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558</w:t>
      </w:r>
    </w:p>
    <w:p w14:paraId="63DD98D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558</w:t>
      </w:r>
    </w:p>
    <w:p w14:paraId="473DA0B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558</w:t>
      </w:r>
    </w:p>
    <w:p w14:paraId="224B44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559</w:t>
      </w:r>
    </w:p>
    <w:p w14:paraId="3C9C434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559</w:t>
      </w:r>
    </w:p>
    <w:p w14:paraId="51CD882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559</w:t>
      </w:r>
    </w:p>
    <w:p w14:paraId="54EC40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559</w:t>
      </w:r>
    </w:p>
    <w:p w14:paraId="0675C7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560</w:t>
      </w:r>
    </w:p>
    <w:p w14:paraId="6F7B13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560</w:t>
      </w:r>
    </w:p>
    <w:p w14:paraId="5FB121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560</w:t>
      </w:r>
    </w:p>
    <w:p w14:paraId="2953EF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561</w:t>
      </w:r>
    </w:p>
    <w:p w14:paraId="141DCE1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561</w:t>
      </w:r>
    </w:p>
    <w:p w14:paraId="5678C5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561</w:t>
      </w:r>
    </w:p>
    <w:p w14:paraId="72504F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561</w:t>
      </w:r>
    </w:p>
    <w:p w14:paraId="0DF885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562</w:t>
      </w:r>
    </w:p>
    <w:p w14:paraId="1217D1E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562</w:t>
      </w:r>
    </w:p>
    <w:p w14:paraId="36DC440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562</w:t>
      </w:r>
    </w:p>
    <w:p w14:paraId="3B2A10A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562</w:t>
      </w:r>
    </w:p>
    <w:p w14:paraId="57CE20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562</w:t>
      </w:r>
    </w:p>
    <w:p w14:paraId="19D3DAC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563</w:t>
      </w:r>
    </w:p>
    <w:p w14:paraId="6F7CFA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563</w:t>
      </w:r>
    </w:p>
    <w:p w14:paraId="28AF7E7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563</w:t>
      </w:r>
    </w:p>
    <w:p w14:paraId="6F947BC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563</w:t>
      </w:r>
    </w:p>
    <w:p w14:paraId="2E5CFFC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563</w:t>
      </w:r>
    </w:p>
    <w:p w14:paraId="40CDF6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563</w:t>
      </w:r>
    </w:p>
    <w:p w14:paraId="387CFB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564</w:t>
      </w:r>
    </w:p>
    <w:p w14:paraId="2DD6AC1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564</w:t>
      </w:r>
    </w:p>
    <w:p w14:paraId="1F94DC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564</w:t>
      </w:r>
    </w:p>
    <w:p w14:paraId="2CE1B48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565</w:t>
      </w:r>
    </w:p>
    <w:p w14:paraId="69D7924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565</w:t>
      </w:r>
    </w:p>
    <w:p w14:paraId="0E13BBE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565</w:t>
      </w:r>
    </w:p>
    <w:p w14:paraId="261D8941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565</w:t>
      </w:r>
    </w:p>
    <w:p w14:paraId="56275CC0" w14:textId="77777777" w:rsidR="002F5F0C" w:rsidRDefault="002F5F0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567</w:t>
      </w:r>
    </w:p>
    <w:p w14:paraId="3F1E1F4C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568</w:t>
      </w:r>
    </w:p>
    <w:p w14:paraId="01A36F85" w14:textId="77777777" w:rsidR="002F5F0C" w:rsidRDefault="002F5F0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570</w:t>
      </w:r>
    </w:p>
    <w:p w14:paraId="75F9EA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571</w:t>
      </w:r>
    </w:p>
    <w:p w14:paraId="0FACD2E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571</w:t>
      </w:r>
    </w:p>
    <w:p w14:paraId="7422D3A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8.11.2.</w:t>
      </w:r>
      <w:r w:rsidRPr="009A7E44">
        <w:rPr>
          <w:rFonts w:cs="v4.2.0"/>
          <w:lang w:eastAsia="zh-CN"/>
        </w:rPr>
        <w:t>2</w:t>
      </w:r>
      <w:r w:rsidRPr="009A7E44">
        <w:rPr>
          <w:rFonts w:cs="v4.2.0"/>
        </w:rPr>
        <w:t>.</w:t>
      </w:r>
      <w:r w:rsidRPr="009A7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575</w:t>
      </w:r>
    </w:p>
    <w:p w14:paraId="771DDC2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575</w:t>
      </w:r>
    </w:p>
    <w:p w14:paraId="4F935F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575</w:t>
      </w:r>
    </w:p>
    <w:p w14:paraId="63C9F01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575</w:t>
      </w:r>
    </w:p>
    <w:p w14:paraId="550BD148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575</w:t>
      </w:r>
    </w:p>
    <w:p w14:paraId="4168A2D4" w14:textId="77777777" w:rsidR="002F5F0C" w:rsidRDefault="002F5F0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577</w:t>
      </w:r>
    </w:p>
    <w:p w14:paraId="663B7987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577</w:t>
      </w:r>
    </w:p>
    <w:p w14:paraId="12B21A12" w14:textId="77777777" w:rsidR="002F5F0C" w:rsidRDefault="002F5F0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578</w:t>
      </w:r>
    </w:p>
    <w:p w14:paraId="559ED8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579</w:t>
      </w:r>
    </w:p>
    <w:p w14:paraId="49F181B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8.11.3.</w:t>
      </w:r>
      <w:r w:rsidRPr="009A7E44">
        <w:rPr>
          <w:rFonts w:cs="v4.2.0"/>
          <w:lang w:eastAsia="zh-CN"/>
        </w:rPr>
        <w:t>2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579</w:t>
      </w:r>
    </w:p>
    <w:p w14:paraId="5109A8D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8.11.3.</w:t>
      </w:r>
      <w:r w:rsidRPr="009A7E44">
        <w:rPr>
          <w:rFonts w:cs="v4.2.0"/>
          <w:lang w:eastAsia="zh-CN"/>
        </w:rPr>
        <w:t>2</w:t>
      </w:r>
      <w:r w:rsidRPr="009A7E44">
        <w:rPr>
          <w:rFonts w:cs="v4.2.0"/>
        </w:rPr>
        <w:t>.</w:t>
      </w:r>
      <w:r w:rsidRPr="009A7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583</w:t>
      </w:r>
    </w:p>
    <w:p w14:paraId="7A9E05E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583</w:t>
      </w:r>
    </w:p>
    <w:p w14:paraId="1B55870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583</w:t>
      </w:r>
    </w:p>
    <w:p w14:paraId="3B29C0D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583</w:t>
      </w:r>
    </w:p>
    <w:p w14:paraId="4BD762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584</w:t>
      </w:r>
    </w:p>
    <w:p w14:paraId="20DA63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584</w:t>
      </w:r>
    </w:p>
    <w:p w14:paraId="752E7F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584</w:t>
      </w:r>
    </w:p>
    <w:p w14:paraId="13CFA69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584</w:t>
      </w:r>
    </w:p>
    <w:p w14:paraId="2037096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584</w:t>
      </w:r>
    </w:p>
    <w:p w14:paraId="7A71B69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584</w:t>
      </w:r>
    </w:p>
    <w:p w14:paraId="7776EC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584</w:t>
      </w:r>
    </w:p>
    <w:p w14:paraId="284EE6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584</w:t>
      </w:r>
    </w:p>
    <w:p w14:paraId="75E784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584</w:t>
      </w:r>
    </w:p>
    <w:p w14:paraId="4DDD92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585</w:t>
      </w:r>
    </w:p>
    <w:p w14:paraId="4852812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585</w:t>
      </w:r>
    </w:p>
    <w:p w14:paraId="2032572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587</w:t>
      </w:r>
    </w:p>
    <w:p w14:paraId="4645D7F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590</w:t>
      </w:r>
    </w:p>
    <w:p w14:paraId="007B21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590</w:t>
      </w:r>
    </w:p>
    <w:p w14:paraId="0EBD64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590</w:t>
      </w:r>
    </w:p>
    <w:p w14:paraId="12BAEF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590</w:t>
      </w:r>
    </w:p>
    <w:p w14:paraId="2892F0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590</w:t>
      </w:r>
    </w:p>
    <w:p w14:paraId="281FB82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590</w:t>
      </w:r>
    </w:p>
    <w:p w14:paraId="63E83A6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592</w:t>
      </w:r>
    </w:p>
    <w:p w14:paraId="5F1519C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594</w:t>
      </w:r>
    </w:p>
    <w:p w14:paraId="478BE59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594</w:t>
      </w:r>
    </w:p>
    <w:p w14:paraId="5CF32E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594</w:t>
      </w:r>
    </w:p>
    <w:p w14:paraId="7842B5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595</w:t>
      </w:r>
    </w:p>
    <w:p w14:paraId="324658A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595</w:t>
      </w:r>
    </w:p>
    <w:p w14:paraId="4FC432B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600</w:t>
      </w:r>
    </w:p>
    <w:p w14:paraId="34DAA93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602</w:t>
      </w:r>
    </w:p>
    <w:p w14:paraId="439989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606</w:t>
      </w:r>
    </w:p>
    <w:p w14:paraId="74353A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606</w:t>
      </w:r>
    </w:p>
    <w:p w14:paraId="3909471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606</w:t>
      </w:r>
    </w:p>
    <w:p w14:paraId="33F988C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609</w:t>
      </w:r>
    </w:p>
    <w:p w14:paraId="070166C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611</w:t>
      </w:r>
    </w:p>
    <w:p w14:paraId="5BD0BF6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612</w:t>
      </w:r>
    </w:p>
    <w:p w14:paraId="724AB2F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612</w:t>
      </w:r>
    </w:p>
    <w:p w14:paraId="36C0BFE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614</w:t>
      </w:r>
    </w:p>
    <w:p w14:paraId="1B8F5C8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616</w:t>
      </w:r>
    </w:p>
    <w:p w14:paraId="65DDB6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617</w:t>
      </w:r>
    </w:p>
    <w:p w14:paraId="05A1F3D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617</w:t>
      </w:r>
    </w:p>
    <w:p w14:paraId="3113B09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617</w:t>
      </w:r>
    </w:p>
    <w:p w14:paraId="5B6A102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618</w:t>
      </w:r>
    </w:p>
    <w:p w14:paraId="0EFB9C9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618</w:t>
      </w:r>
    </w:p>
    <w:p w14:paraId="65B210B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618</w:t>
      </w:r>
    </w:p>
    <w:p w14:paraId="7B37EC2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2B6AC24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619</w:t>
      </w:r>
    </w:p>
    <w:p w14:paraId="39ABBCE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620</w:t>
      </w:r>
    </w:p>
    <w:p w14:paraId="0C7A38E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621</w:t>
      </w:r>
    </w:p>
    <w:p w14:paraId="47E64A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621</w:t>
      </w:r>
    </w:p>
    <w:p w14:paraId="68D002C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622</w:t>
      </w:r>
    </w:p>
    <w:p w14:paraId="0F0816A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626</w:t>
      </w:r>
    </w:p>
    <w:p w14:paraId="445A475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628</w:t>
      </w:r>
    </w:p>
    <w:p w14:paraId="566F5D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632</w:t>
      </w:r>
    </w:p>
    <w:p w14:paraId="0974E7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632</w:t>
      </w:r>
    </w:p>
    <w:p w14:paraId="64F46FC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633</w:t>
      </w:r>
    </w:p>
    <w:p w14:paraId="10723A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633</w:t>
      </w:r>
    </w:p>
    <w:p w14:paraId="092A0D7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634</w:t>
      </w:r>
    </w:p>
    <w:p w14:paraId="2D537B0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638</w:t>
      </w:r>
    </w:p>
    <w:p w14:paraId="76A38B7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641</w:t>
      </w:r>
    </w:p>
    <w:p w14:paraId="7B2B335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646</w:t>
      </w:r>
    </w:p>
    <w:p w14:paraId="435D976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647</w:t>
      </w:r>
    </w:p>
    <w:p w14:paraId="78861B9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647</w:t>
      </w:r>
    </w:p>
    <w:p w14:paraId="4BDC58A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648</w:t>
      </w:r>
    </w:p>
    <w:p w14:paraId="5F41C3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648</w:t>
      </w:r>
    </w:p>
    <w:p w14:paraId="78F6E91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648</w:t>
      </w:r>
    </w:p>
    <w:p w14:paraId="3359B38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651</w:t>
      </w:r>
    </w:p>
    <w:p w14:paraId="134A4D7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653</w:t>
      </w:r>
    </w:p>
    <w:p w14:paraId="2489AF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654</w:t>
      </w:r>
    </w:p>
    <w:p w14:paraId="511A197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654</w:t>
      </w:r>
    </w:p>
    <w:p w14:paraId="714EF1E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654</w:t>
      </w:r>
    </w:p>
    <w:p w14:paraId="7CA2C2F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655</w:t>
      </w:r>
    </w:p>
    <w:p w14:paraId="0B1E89C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655</w:t>
      </w:r>
    </w:p>
    <w:p w14:paraId="2D98372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655</w:t>
      </w:r>
    </w:p>
    <w:p w14:paraId="43881B1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578553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656</w:t>
      </w:r>
    </w:p>
    <w:p w14:paraId="30D5845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656</w:t>
      </w:r>
    </w:p>
    <w:p w14:paraId="0A4231D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661</w:t>
      </w:r>
    </w:p>
    <w:p w14:paraId="287F5FE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663</w:t>
      </w:r>
    </w:p>
    <w:p w14:paraId="398EBD0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667</w:t>
      </w:r>
    </w:p>
    <w:p w14:paraId="33F620B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668</w:t>
      </w:r>
    </w:p>
    <w:p w14:paraId="0451D34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668</w:t>
      </w:r>
    </w:p>
    <w:p w14:paraId="52238A4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670</w:t>
      </w:r>
    </w:p>
    <w:p w14:paraId="387DDD0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672</w:t>
      </w:r>
    </w:p>
    <w:p w14:paraId="4F9537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673</w:t>
      </w:r>
    </w:p>
    <w:p w14:paraId="2A86A5E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 for Satellite Access</w:t>
      </w:r>
      <w:r>
        <w:tab/>
        <w:t>673</w:t>
      </w:r>
    </w:p>
    <w:p w14:paraId="0A9804B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673</w:t>
      </w:r>
    </w:p>
    <w:p w14:paraId="04F87F0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674</w:t>
      </w:r>
    </w:p>
    <w:p w14:paraId="4C2DCD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674</w:t>
      </w:r>
    </w:p>
    <w:p w14:paraId="1437CD5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675</w:t>
      </w:r>
    </w:p>
    <w:p w14:paraId="3BCD99F6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675</w:t>
      </w:r>
    </w:p>
    <w:p w14:paraId="599848E8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677</w:t>
      </w:r>
    </w:p>
    <w:p w14:paraId="4231E49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678</w:t>
      </w:r>
    </w:p>
    <w:p w14:paraId="0F1C504D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678</w:t>
      </w:r>
    </w:p>
    <w:p w14:paraId="4C4157B7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679</w:t>
      </w:r>
    </w:p>
    <w:p w14:paraId="01CED4B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681</w:t>
      </w:r>
    </w:p>
    <w:p w14:paraId="76C3EE2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681</w:t>
      </w:r>
    </w:p>
    <w:p w14:paraId="559582A0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681</w:t>
      </w:r>
    </w:p>
    <w:p w14:paraId="63C12723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683</w:t>
      </w:r>
    </w:p>
    <w:p w14:paraId="040762F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685</w:t>
      </w:r>
    </w:p>
    <w:p w14:paraId="2A6BDA12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685</w:t>
      </w:r>
    </w:p>
    <w:p w14:paraId="0699BD8F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685</w:t>
      </w:r>
    </w:p>
    <w:p w14:paraId="5309C2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687</w:t>
      </w:r>
    </w:p>
    <w:p w14:paraId="387117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687</w:t>
      </w:r>
    </w:p>
    <w:p w14:paraId="659549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687</w:t>
      </w:r>
    </w:p>
    <w:p w14:paraId="2B2881D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688</w:t>
      </w:r>
    </w:p>
    <w:p w14:paraId="4C0990D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688</w:t>
      </w:r>
    </w:p>
    <w:p w14:paraId="26062E05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688</w:t>
      </w:r>
    </w:p>
    <w:p w14:paraId="56204C35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690</w:t>
      </w:r>
    </w:p>
    <w:p w14:paraId="301877A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692</w:t>
      </w:r>
    </w:p>
    <w:p w14:paraId="35B318CF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692</w:t>
      </w:r>
    </w:p>
    <w:p w14:paraId="32CBA08E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693</w:t>
      </w:r>
    </w:p>
    <w:p w14:paraId="48DB3B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695</w:t>
      </w:r>
    </w:p>
    <w:p w14:paraId="1D950DD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695</w:t>
      </w:r>
    </w:p>
    <w:p w14:paraId="7A40C88B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695</w:t>
      </w:r>
    </w:p>
    <w:p w14:paraId="225A7BBA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697</w:t>
      </w:r>
    </w:p>
    <w:p w14:paraId="0449528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699</w:t>
      </w:r>
    </w:p>
    <w:p w14:paraId="0BEFFB95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699</w:t>
      </w:r>
    </w:p>
    <w:p w14:paraId="1093443F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699</w:t>
      </w:r>
    </w:p>
    <w:p w14:paraId="7CADD2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701</w:t>
      </w:r>
    </w:p>
    <w:p w14:paraId="336F23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701</w:t>
      </w:r>
    </w:p>
    <w:p w14:paraId="49B8699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701</w:t>
      </w:r>
    </w:p>
    <w:p w14:paraId="42B83D4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701</w:t>
      </w:r>
    </w:p>
    <w:p w14:paraId="3113515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702</w:t>
      </w:r>
    </w:p>
    <w:p w14:paraId="4D2539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702</w:t>
      </w:r>
    </w:p>
    <w:p w14:paraId="282344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702</w:t>
      </w:r>
    </w:p>
    <w:p w14:paraId="6C0786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702</w:t>
      </w:r>
    </w:p>
    <w:p w14:paraId="77AD25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702</w:t>
      </w:r>
    </w:p>
    <w:p w14:paraId="4872C5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702</w:t>
      </w:r>
    </w:p>
    <w:p w14:paraId="76109E3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702</w:t>
      </w:r>
    </w:p>
    <w:p w14:paraId="76936D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703</w:t>
      </w:r>
    </w:p>
    <w:p w14:paraId="10EE747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703</w:t>
      </w:r>
    </w:p>
    <w:p w14:paraId="26F714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703</w:t>
      </w:r>
    </w:p>
    <w:p w14:paraId="6FD6BA7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703</w:t>
      </w:r>
    </w:p>
    <w:p w14:paraId="1BBB40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704</w:t>
      </w:r>
    </w:p>
    <w:p w14:paraId="79AC9B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704</w:t>
      </w:r>
    </w:p>
    <w:p w14:paraId="6DE358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705</w:t>
      </w:r>
    </w:p>
    <w:p w14:paraId="45B4E4F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NB-IoT for Satellite Access</w:t>
      </w:r>
      <w:r>
        <w:tab/>
        <w:t>705</w:t>
      </w:r>
    </w:p>
    <w:p w14:paraId="47C11BF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705</w:t>
      </w:r>
    </w:p>
    <w:p w14:paraId="565AC81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706</w:t>
      </w:r>
    </w:p>
    <w:p w14:paraId="73BA1F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706</w:t>
      </w:r>
    </w:p>
    <w:p w14:paraId="464DA3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706</w:t>
      </w:r>
    </w:p>
    <w:p w14:paraId="2B81A4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706</w:t>
      </w:r>
    </w:p>
    <w:p w14:paraId="279EB0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706</w:t>
      </w:r>
    </w:p>
    <w:p w14:paraId="0DDEDA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8.14A.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706</w:t>
      </w:r>
    </w:p>
    <w:p w14:paraId="397DFB3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706</w:t>
      </w:r>
    </w:p>
    <w:p w14:paraId="311A4A2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707</w:t>
      </w:r>
    </w:p>
    <w:p w14:paraId="589BEC0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707</w:t>
      </w:r>
    </w:p>
    <w:p w14:paraId="70BB6A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707</w:t>
      </w:r>
    </w:p>
    <w:p w14:paraId="60EF41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707</w:t>
      </w:r>
    </w:p>
    <w:p w14:paraId="55C2CD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707</w:t>
      </w:r>
    </w:p>
    <w:p w14:paraId="2D6174E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708</w:t>
      </w:r>
    </w:p>
    <w:p w14:paraId="0ECE89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708</w:t>
      </w:r>
    </w:p>
    <w:p w14:paraId="248E11E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709</w:t>
      </w:r>
    </w:p>
    <w:p w14:paraId="7952A0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709</w:t>
      </w:r>
    </w:p>
    <w:p w14:paraId="71D9462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710</w:t>
      </w:r>
    </w:p>
    <w:p w14:paraId="37644C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710</w:t>
      </w:r>
    </w:p>
    <w:p w14:paraId="1DD42BB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710</w:t>
      </w:r>
    </w:p>
    <w:p w14:paraId="6F9CED1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713</w:t>
      </w:r>
    </w:p>
    <w:p w14:paraId="724018E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715</w:t>
      </w:r>
    </w:p>
    <w:p w14:paraId="2008C4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716</w:t>
      </w:r>
    </w:p>
    <w:p w14:paraId="0B69B66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716</w:t>
      </w:r>
    </w:p>
    <w:p w14:paraId="7186A0E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718</w:t>
      </w:r>
    </w:p>
    <w:p w14:paraId="54D856F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720</w:t>
      </w:r>
    </w:p>
    <w:p w14:paraId="0A8D753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Requirements for UE category M2 with CE mode B</w:t>
      </w:r>
      <w:r>
        <w:tab/>
        <w:t>721</w:t>
      </w:r>
    </w:p>
    <w:p w14:paraId="6FD567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721</w:t>
      </w:r>
    </w:p>
    <w:p w14:paraId="68DEB1B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721</w:t>
      </w:r>
    </w:p>
    <w:p w14:paraId="4255880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724</w:t>
      </w:r>
    </w:p>
    <w:p w14:paraId="66509C1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726</w:t>
      </w:r>
    </w:p>
    <w:p w14:paraId="3D80B1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727</w:t>
      </w:r>
    </w:p>
    <w:p w14:paraId="0D19627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727</w:t>
      </w:r>
    </w:p>
    <w:p w14:paraId="21E235C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729</w:t>
      </w:r>
    </w:p>
    <w:p w14:paraId="7E36245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731</w:t>
      </w:r>
    </w:p>
    <w:p w14:paraId="7E1D83B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732</w:t>
      </w:r>
    </w:p>
    <w:p w14:paraId="4D52B01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732</w:t>
      </w:r>
    </w:p>
    <w:p w14:paraId="783932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732</w:t>
      </w:r>
    </w:p>
    <w:p w14:paraId="4558E6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Intrafrequency Measurements</w:t>
      </w:r>
      <w:r>
        <w:tab/>
        <w:t>733</w:t>
      </w:r>
    </w:p>
    <w:p w14:paraId="7E82CDC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733</w:t>
      </w:r>
    </w:p>
    <w:p w14:paraId="7B1CE9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733</w:t>
      </w:r>
    </w:p>
    <w:p w14:paraId="1F3EE1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733</w:t>
      </w:r>
    </w:p>
    <w:p w14:paraId="4A668B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9A7E44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9A7E44">
        <w:rPr>
          <w:rFonts w:eastAsia="SimSun"/>
          <w:lang w:val="en-US" w:eastAsia="zh-CN"/>
        </w:rPr>
        <w:t xml:space="preserve"> with CCA on target frequency</w:t>
      </w:r>
      <w:r>
        <w:tab/>
        <w:t>734</w:t>
      </w:r>
    </w:p>
    <w:p w14:paraId="5AF2C8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735</w:t>
      </w:r>
    </w:p>
    <w:p w14:paraId="2EF4342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735</w:t>
      </w:r>
    </w:p>
    <w:p w14:paraId="69810B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8.17.3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735</w:t>
      </w:r>
    </w:p>
    <w:p w14:paraId="16A76B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8.17.3</w:t>
      </w:r>
      <w:r w:rsidRPr="009A7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735</w:t>
      </w:r>
    </w:p>
    <w:p w14:paraId="2FCAD26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8.17.3</w:t>
      </w:r>
      <w:r w:rsidRPr="009A7E44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735</w:t>
      </w:r>
    </w:p>
    <w:p w14:paraId="12F6132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737</w:t>
      </w:r>
    </w:p>
    <w:p w14:paraId="0548B9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739</w:t>
      </w:r>
    </w:p>
    <w:p w14:paraId="520C94A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739</w:t>
      </w:r>
    </w:p>
    <w:p w14:paraId="47AFF12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741</w:t>
      </w:r>
    </w:p>
    <w:p w14:paraId="43C37C9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743</w:t>
      </w:r>
    </w:p>
    <w:p w14:paraId="3D8FD71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743</w:t>
      </w:r>
    </w:p>
    <w:p w14:paraId="523B819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Calibri"/>
        </w:rPr>
        <w:t>NR I</w:t>
      </w:r>
      <w:r>
        <w:t>nter-RAT cell identification</w:t>
      </w:r>
      <w:r>
        <w:tab/>
        <w:t>743</w:t>
      </w:r>
    </w:p>
    <w:p w14:paraId="4FE68D5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Calibri"/>
        </w:rPr>
        <w:t>NR I</w:t>
      </w:r>
      <w:r>
        <w:t>nter-RAT measurement</w:t>
      </w:r>
      <w:r>
        <w:tab/>
        <w:t>745</w:t>
      </w:r>
    </w:p>
    <w:p w14:paraId="5AC816A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Calibri"/>
        </w:rPr>
        <w:t>NR I</w:t>
      </w:r>
      <w:r>
        <w:t>nter-RAT measurement reporting</w:t>
      </w:r>
      <w:r>
        <w:tab/>
        <w:t>745</w:t>
      </w:r>
    </w:p>
    <w:p w14:paraId="491996F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746</w:t>
      </w:r>
    </w:p>
    <w:p w14:paraId="75C0CE6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746</w:t>
      </w:r>
    </w:p>
    <w:p w14:paraId="00BB35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746</w:t>
      </w:r>
    </w:p>
    <w:p w14:paraId="28FAF2A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Calibri"/>
        </w:rPr>
        <w:t>NR I</w:t>
      </w:r>
      <w:r>
        <w:t>nter-RAT cell identification</w:t>
      </w:r>
      <w:r>
        <w:tab/>
        <w:t>747</w:t>
      </w:r>
    </w:p>
    <w:p w14:paraId="3E3B972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Calibri"/>
        </w:rPr>
        <w:t>NR I</w:t>
      </w:r>
      <w:r>
        <w:t>nter-RAT measurement</w:t>
      </w:r>
      <w:r>
        <w:tab/>
        <w:t>748</w:t>
      </w:r>
    </w:p>
    <w:p w14:paraId="0F23B2F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Calibri"/>
        </w:rPr>
        <w:t>NR I</w:t>
      </w:r>
      <w:r>
        <w:t>nter-RAT measurement reporting</w:t>
      </w:r>
      <w:r>
        <w:tab/>
        <w:t>749</w:t>
      </w:r>
    </w:p>
    <w:p w14:paraId="67966C0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Calibri"/>
          <w:lang w:val="en-US"/>
        </w:rPr>
        <w:t>NR inter-RAT RSSI measurements</w:t>
      </w:r>
      <w:r>
        <w:tab/>
        <w:t>749</w:t>
      </w:r>
    </w:p>
    <w:p w14:paraId="10BB136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Calibri"/>
          <w:lang w:val="en-US"/>
        </w:rPr>
        <w:t>NR inter-RAT channel occupancy measurements</w:t>
      </w:r>
      <w:r>
        <w:tab/>
        <w:t>750</w:t>
      </w:r>
    </w:p>
    <w:p w14:paraId="73E3F5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750</w:t>
      </w:r>
    </w:p>
    <w:p w14:paraId="0B402BB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751</w:t>
      </w:r>
    </w:p>
    <w:p w14:paraId="37D8CF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751</w:t>
      </w:r>
    </w:p>
    <w:p w14:paraId="138B6C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751</w:t>
      </w:r>
    </w:p>
    <w:p w14:paraId="66D8E65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751</w:t>
      </w:r>
    </w:p>
    <w:p w14:paraId="2A09352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751</w:t>
      </w:r>
    </w:p>
    <w:p w14:paraId="3E47FC3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751</w:t>
      </w:r>
    </w:p>
    <w:p w14:paraId="6AA2CF6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752</w:t>
      </w:r>
    </w:p>
    <w:p w14:paraId="02FB4F9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752</w:t>
      </w:r>
    </w:p>
    <w:p w14:paraId="7E298EB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752</w:t>
      </w:r>
    </w:p>
    <w:p w14:paraId="1B554F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753</w:t>
      </w:r>
    </w:p>
    <w:p w14:paraId="32E5970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754</w:t>
      </w:r>
    </w:p>
    <w:p w14:paraId="2CE05EF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754</w:t>
      </w:r>
    </w:p>
    <w:p w14:paraId="36A7AE4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754</w:t>
      </w:r>
    </w:p>
    <w:p w14:paraId="59D69CE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755</w:t>
      </w:r>
    </w:p>
    <w:p w14:paraId="194D6CE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755</w:t>
      </w:r>
    </w:p>
    <w:p w14:paraId="4A58D6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755</w:t>
      </w:r>
    </w:p>
    <w:p w14:paraId="4D3194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755</w:t>
      </w:r>
    </w:p>
    <w:p w14:paraId="022D0FA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755</w:t>
      </w:r>
    </w:p>
    <w:p w14:paraId="15BDD1B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755</w:t>
      </w:r>
    </w:p>
    <w:p w14:paraId="2E23D3E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756</w:t>
      </w:r>
    </w:p>
    <w:p w14:paraId="2F84C45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757</w:t>
      </w:r>
    </w:p>
    <w:p w14:paraId="136C463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757</w:t>
      </w:r>
    </w:p>
    <w:p w14:paraId="3BCFAB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757</w:t>
      </w:r>
    </w:p>
    <w:p w14:paraId="28E640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757</w:t>
      </w:r>
    </w:p>
    <w:p w14:paraId="244B0AB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757</w:t>
      </w:r>
    </w:p>
    <w:p w14:paraId="6DE6728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757</w:t>
      </w:r>
    </w:p>
    <w:p w14:paraId="3CC4AEC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758</w:t>
      </w:r>
    </w:p>
    <w:p w14:paraId="6071434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758</w:t>
      </w:r>
    </w:p>
    <w:p w14:paraId="742F163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758</w:t>
      </w:r>
    </w:p>
    <w:p w14:paraId="4D734B5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759</w:t>
      </w:r>
    </w:p>
    <w:p w14:paraId="5B1F08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759</w:t>
      </w:r>
    </w:p>
    <w:p w14:paraId="5094F40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760</w:t>
      </w:r>
    </w:p>
    <w:p w14:paraId="7D639EB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760</w:t>
      </w:r>
    </w:p>
    <w:p w14:paraId="71CCC65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760</w:t>
      </w:r>
    </w:p>
    <w:p w14:paraId="57E10AB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761</w:t>
      </w:r>
    </w:p>
    <w:p w14:paraId="6F65AB2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761</w:t>
      </w:r>
    </w:p>
    <w:p w14:paraId="2A6313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761</w:t>
      </w:r>
    </w:p>
    <w:p w14:paraId="35E4F3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761</w:t>
      </w:r>
    </w:p>
    <w:p w14:paraId="2B50242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761</w:t>
      </w:r>
    </w:p>
    <w:p w14:paraId="3C8722D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761</w:t>
      </w:r>
    </w:p>
    <w:p w14:paraId="274F661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762</w:t>
      </w:r>
    </w:p>
    <w:p w14:paraId="2C0B989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762</w:t>
      </w:r>
    </w:p>
    <w:p w14:paraId="53E950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763</w:t>
      </w:r>
    </w:p>
    <w:p w14:paraId="38AF72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763</w:t>
      </w:r>
    </w:p>
    <w:p w14:paraId="3DCE82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763</w:t>
      </w:r>
    </w:p>
    <w:p w14:paraId="36762E0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763</w:t>
      </w:r>
    </w:p>
    <w:p w14:paraId="6ED0D70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763</w:t>
      </w:r>
    </w:p>
    <w:p w14:paraId="5CD6E80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765</w:t>
      </w:r>
    </w:p>
    <w:p w14:paraId="3B8F904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765</w:t>
      </w:r>
    </w:p>
    <w:p w14:paraId="0D9F082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765</w:t>
      </w:r>
    </w:p>
    <w:p w14:paraId="29088C8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766</w:t>
      </w:r>
    </w:p>
    <w:p w14:paraId="4803A7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766</w:t>
      </w:r>
    </w:p>
    <w:p w14:paraId="4F447E2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766</w:t>
      </w:r>
    </w:p>
    <w:p w14:paraId="11A7692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766</w:t>
      </w:r>
    </w:p>
    <w:p w14:paraId="5E7969E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768</w:t>
      </w:r>
    </w:p>
    <w:p w14:paraId="72E0F5B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768</w:t>
      </w:r>
    </w:p>
    <w:p w14:paraId="3B3E96A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768</w:t>
      </w:r>
    </w:p>
    <w:p w14:paraId="6B25D77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768</w:t>
      </w:r>
    </w:p>
    <w:p w14:paraId="25C89BF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768</w:t>
      </w:r>
    </w:p>
    <w:p w14:paraId="1C135BF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768</w:t>
      </w:r>
    </w:p>
    <w:p w14:paraId="2DBC16C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769</w:t>
      </w:r>
    </w:p>
    <w:p w14:paraId="23C1C5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769</w:t>
      </w:r>
    </w:p>
    <w:p w14:paraId="5BD1F5F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769</w:t>
      </w:r>
    </w:p>
    <w:p w14:paraId="20D54C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769</w:t>
      </w:r>
    </w:p>
    <w:p w14:paraId="31E8D4A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770</w:t>
      </w:r>
    </w:p>
    <w:p w14:paraId="4C3254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770</w:t>
      </w:r>
    </w:p>
    <w:p w14:paraId="41E0597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770</w:t>
      </w:r>
    </w:p>
    <w:p w14:paraId="56D4EF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771</w:t>
      </w:r>
    </w:p>
    <w:p w14:paraId="41E51C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8.17.16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771</w:t>
      </w:r>
    </w:p>
    <w:p w14:paraId="0D8037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8.17.16</w:t>
      </w:r>
      <w:r w:rsidRPr="009A7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771</w:t>
      </w:r>
    </w:p>
    <w:p w14:paraId="0AE2A7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8.17.16</w:t>
      </w:r>
      <w:r w:rsidRPr="009A7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771</w:t>
      </w:r>
    </w:p>
    <w:p w14:paraId="343450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771</w:t>
      </w:r>
    </w:p>
    <w:p w14:paraId="55F0C3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8.17.17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771</w:t>
      </w:r>
    </w:p>
    <w:p w14:paraId="1096E2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8.17.17</w:t>
      </w:r>
      <w:r w:rsidRPr="009A7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771</w:t>
      </w:r>
    </w:p>
    <w:p w14:paraId="0785EE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8.17.17</w:t>
      </w:r>
      <w:r w:rsidRPr="009A7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771</w:t>
      </w:r>
    </w:p>
    <w:p w14:paraId="38182C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8.17.17</w:t>
      </w:r>
      <w:r w:rsidRPr="009A7E44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771</w:t>
      </w:r>
    </w:p>
    <w:p w14:paraId="126A5C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8.17.17</w:t>
      </w:r>
      <w:r w:rsidRPr="009A7E44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771</w:t>
      </w:r>
    </w:p>
    <w:p w14:paraId="1565B2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771</w:t>
      </w:r>
    </w:p>
    <w:p w14:paraId="797DAF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771</w:t>
      </w:r>
    </w:p>
    <w:p w14:paraId="65B3EAD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771</w:t>
      </w:r>
    </w:p>
    <w:p w14:paraId="424504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771</w:t>
      </w:r>
    </w:p>
    <w:p w14:paraId="6CDC167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772</w:t>
      </w:r>
    </w:p>
    <w:p w14:paraId="525625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772</w:t>
      </w:r>
    </w:p>
    <w:p w14:paraId="4DF306D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772</w:t>
      </w:r>
    </w:p>
    <w:p w14:paraId="7F5A935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772</w:t>
      </w:r>
    </w:p>
    <w:p w14:paraId="50D348A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773</w:t>
      </w:r>
    </w:p>
    <w:p w14:paraId="5496CC4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774</w:t>
      </w:r>
    </w:p>
    <w:p w14:paraId="38271CE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774</w:t>
      </w:r>
    </w:p>
    <w:p w14:paraId="4F8BA4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Intra-frequency Measurements</w:t>
      </w:r>
      <w:r>
        <w:tab/>
        <w:t>774</w:t>
      </w:r>
    </w:p>
    <w:p w14:paraId="3B4013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774</w:t>
      </w:r>
    </w:p>
    <w:p w14:paraId="242A2A2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774</w:t>
      </w:r>
    </w:p>
    <w:p w14:paraId="00A02C9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Intra-frequency E-CID Measurements</w:t>
      </w:r>
      <w:r>
        <w:tab/>
        <w:t>774</w:t>
      </w:r>
    </w:p>
    <w:p w14:paraId="1BDB00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775</w:t>
      </w:r>
    </w:p>
    <w:p w14:paraId="3BB8E7E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8.19.6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775</w:t>
      </w:r>
    </w:p>
    <w:p w14:paraId="3FA524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8.19.6</w:t>
      </w:r>
      <w:r w:rsidRPr="009A7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775</w:t>
      </w:r>
    </w:p>
    <w:p w14:paraId="3D6BBA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8.19.6</w:t>
      </w:r>
      <w:r w:rsidRPr="009A7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775</w:t>
      </w:r>
    </w:p>
    <w:p w14:paraId="68CF93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775</w:t>
      </w:r>
    </w:p>
    <w:p w14:paraId="7E557D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8.19.7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775</w:t>
      </w:r>
    </w:p>
    <w:p w14:paraId="30AE17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8.19.7</w:t>
      </w:r>
      <w:r w:rsidRPr="009A7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775</w:t>
      </w:r>
    </w:p>
    <w:p w14:paraId="21D22C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8.19.7</w:t>
      </w:r>
      <w:r w:rsidRPr="009A7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775</w:t>
      </w:r>
    </w:p>
    <w:p w14:paraId="1712ED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8.19.7</w:t>
      </w:r>
      <w:r w:rsidRPr="009A7E44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775</w:t>
      </w:r>
    </w:p>
    <w:p w14:paraId="4C32BE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eastAsia="sv-SE"/>
        </w:rPr>
        <w:t>8.19.7</w:t>
      </w:r>
      <w:r w:rsidRPr="009A7E44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775</w:t>
      </w:r>
    </w:p>
    <w:p w14:paraId="51D4A0C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775</w:t>
      </w:r>
    </w:p>
    <w:p w14:paraId="6529FCF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775</w:t>
      </w:r>
    </w:p>
    <w:p w14:paraId="16D977E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775</w:t>
      </w:r>
    </w:p>
    <w:p w14:paraId="2FDA98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775</w:t>
      </w:r>
    </w:p>
    <w:p w14:paraId="702441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779</w:t>
      </w:r>
    </w:p>
    <w:p w14:paraId="39E2FD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779</w:t>
      </w:r>
    </w:p>
    <w:p w14:paraId="542517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779</w:t>
      </w:r>
    </w:p>
    <w:p w14:paraId="2E14EBC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779</w:t>
      </w:r>
    </w:p>
    <w:p w14:paraId="73A5AF44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780</w:t>
      </w:r>
    </w:p>
    <w:p w14:paraId="3641C79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780</w:t>
      </w:r>
    </w:p>
    <w:p w14:paraId="149246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780</w:t>
      </w:r>
    </w:p>
    <w:p w14:paraId="4AABEAA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780</w:t>
      </w:r>
    </w:p>
    <w:p w14:paraId="4056A9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780</w:t>
      </w:r>
    </w:p>
    <w:p w14:paraId="57A0D0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781</w:t>
      </w:r>
    </w:p>
    <w:p w14:paraId="4F5F81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782</w:t>
      </w:r>
    </w:p>
    <w:p w14:paraId="1DEC71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782</w:t>
      </w:r>
    </w:p>
    <w:p w14:paraId="12C9F0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783</w:t>
      </w:r>
    </w:p>
    <w:p w14:paraId="6822B5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784</w:t>
      </w:r>
    </w:p>
    <w:p w14:paraId="1696E0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785</w:t>
      </w:r>
    </w:p>
    <w:p w14:paraId="3525E6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786</w:t>
      </w:r>
    </w:p>
    <w:p w14:paraId="0A00AC6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787</w:t>
      </w:r>
    </w:p>
    <w:p w14:paraId="56E3C1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787</w:t>
      </w:r>
    </w:p>
    <w:p w14:paraId="7A95F26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787</w:t>
      </w:r>
    </w:p>
    <w:p w14:paraId="658258E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788</w:t>
      </w:r>
    </w:p>
    <w:p w14:paraId="549961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788</w:t>
      </w:r>
    </w:p>
    <w:p w14:paraId="1B504E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788</w:t>
      </w:r>
    </w:p>
    <w:p w14:paraId="72F16A4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789</w:t>
      </w:r>
    </w:p>
    <w:p w14:paraId="328855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789</w:t>
      </w:r>
    </w:p>
    <w:p w14:paraId="3334CE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790</w:t>
      </w:r>
    </w:p>
    <w:p w14:paraId="0BD6CC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791</w:t>
      </w:r>
    </w:p>
    <w:p w14:paraId="4A7C75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791</w:t>
      </w:r>
    </w:p>
    <w:p w14:paraId="23BEEC7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792</w:t>
      </w:r>
    </w:p>
    <w:p w14:paraId="6E8292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792</w:t>
      </w:r>
    </w:p>
    <w:p w14:paraId="22401E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793</w:t>
      </w:r>
    </w:p>
    <w:p w14:paraId="10EF4E6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794</w:t>
      </w:r>
    </w:p>
    <w:p w14:paraId="47A08D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794</w:t>
      </w:r>
    </w:p>
    <w:p w14:paraId="756AFD0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794</w:t>
      </w:r>
    </w:p>
    <w:p w14:paraId="2478EB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794</w:t>
      </w:r>
    </w:p>
    <w:p w14:paraId="4DF61D4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795</w:t>
      </w:r>
    </w:p>
    <w:p w14:paraId="75CEB1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795</w:t>
      </w:r>
    </w:p>
    <w:p w14:paraId="156CC0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795</w:t>
      </w:r>
    </w:p>
    <w:p w14:paraId="081A616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796</w:t>
      </w:r>
    </w:p>
    <w:p w14:paraId="771789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797</w:t>
      </w:r>
    </w:p>
    <w:p w14:paraId="5D133D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798</w:t>
      </w:r>
    </w:p>
    <w:p w14:paraId="4623F5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799</w:t>
      </w:r>
    </w:p>
    <w:p w14:paraId="6C8AA4B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800</w:t>
      </w:r>
    </w:p>
    <w:p w14:paraId="1DDD1B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800</w:t>
      </w:r>
    </w:p>
    <w:p w14:paraId="4676D6C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800</w:t>
      </w:r>
    </w:p>
    <w:p w14:paraId="581B43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800</w:t>
      </w:r>
    </w:p>
    <w:p w14:paraId="28F954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800</w:t>
      </w:r>
    </w:p>
    <w:p w14:paraId="0038F06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801</w:t>
      </w:r>
    </w:p>
    <w:p w14:paraId="236ABA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801</w:t>
      </w:r>
    </w:p>
    <w:p w14:paraId="508133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802</w:t>
      </w:r>
    </w:p>
    <w:p w14:paraId="07B16C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803</w:t>
      </w:r>
    </w:p>
    <w:p w14:paraId="3C9A6C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803</w:t>
      </w:r>
    </w:p>
    <w:p w14:paraId="0B4D5D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804</w:t>
      </w:r>
    </w:p>
    <w:p w14:paraId="31FA6E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805</w:t>
      </w:r>
    </w:p>
    <w:p w14:paraId="6F63FD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805</w:t>
      </w:r>
    </w:p>
    <w:p w14:paraId="69F8E5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805</w:t>
      </w:r>
    </w:p>
    <w:p w14:paraId="0C8E6B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806</w:t>
      </w:r>
    </w:p>
    <w:p w14:paraId="4EBD987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807</w:t>
      </w:r>
    </w:p>
    <w:p w14:paraId="5A8FA8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807</w:t>
      </w:r>
    </w:p>
    <w:p w14:paraId="5435E1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807</w:t>
      </w:r>
    </w:p>
    <w:p w14:paraId="32249E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807</w:t>
      </w:r>
    </w:p>
    <w:p w14:paraId="41D379A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808</w:t>
      </w:r>
    </w:p>
    <w:p w14:paraId="68F007A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808</w:t>
      </w:r>
    </w:p>
    <w:p w14:paraId="5B62DD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809</w:t>
      </w:r>
    </w:p>
    <w:p w14:paraId="7AD7473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809</w:t>
      </w:r>
    </w:p>
    <w:p w14:paraId="2FD313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809</w:t>
      </w:r>
    </w:p>
    <w:p w14:paraId="4FA569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809</w:t>
      </w:r>
    </w:p>
    <w:p w14:paraId="17D4B9D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809</w:t>
      </w:r>
    </w:p>
    <w:p w14:paraId="56E94CD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809</w:t>
      </w:r>
    </w:p>
    <w:p w14:paraId="4F3573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810</w:t>
      </w:r>
    </w:p>
    <w:p w14:paraId="509433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811</w:t>
      </w:r>
    </w:p>
    <w:p w14:paraId="6095E9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812</w:t>
      </w:r>
    </w:p>
    <w:p w14:paraId="722B628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813</w:t>
      </w:r>
    </w:p>
    <w:p w14:paraId="0570F5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813</w:t>
      </w:r>
    </w:p>
    <w:p w14:paraId="598112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814</w:t>
      </w:r>
    </w:p>
    <w:p w14:paraId="47A7EBF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816</w:t>
      </w:r>
    </w:p>
    <w:p w14:paraId="101339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816</w:t>
      </w:r>
    </w:p>
    <w:p w14:paraId="4C907D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817</w:t>
      </w:r>
    </w:p>
    <w:p w14:paraId="5E3B8B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818</w:t>
      </w:r>
    </w:p>
    <w:p w14:paraId="2D671D4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819</w:t>
      </w:r>
    </w:p>
    <w:p w14:paraId="67DB55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820</w:t>
      </w:r>
    </w:p>
    <w:p w14:paraId="647B7D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820</w:t>
      </w:r>
    </w:p>
    <w:p w14:paraId="7091FC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820</w:t>
      </w:r>
    </w:p>
    <w:p w14:paraId="2B8C63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820</w:t>
      </w:r>
    </w:p>
    <w:p w14:paraId="43C9FB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820</w:t>
      </w:r>
    </w:p>
    <w:p w14:paraId="36C253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821</w:t>
      </w:r>
    </w:p>
    <w:p w14:paraId="581345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821</w:t>
      </w:r>
    </w:p>
    <w:p w14:paraId="7654FF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821</w:t>
      </w:r>
    </w:p>
    <w:p w14:paraId="35E405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822</w:t>
      </w:r>
    </w:p>
    <w:p w14:paraId="07A656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823</w:t>
      </w:r>
    </w:p>
    <w:p w14:paraId="135701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14:paraId="0BF304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823</w:t>
      </w:r>
    </w:p>
    <w:p w14:paraId="04F3E29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823</w:t>
      </w:r>
    </w:p>
    <w:p w14:paraId="1B4906E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823</w:t>
      </w:r>
    </w:p>
    <w:p w14:paraId="5B99FD3E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823</w:t>
      </w:r>
    </w:p>
    <w:p w14:paraId="3D951801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824</w:t>
      </w:r>
    </w:p>
    <w:p w14:paraId="1BC6A81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825</w:t>
      </w:r>
    </w:p>
    <w:p w14:paraId="2F2B705E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825</w:t>
      </w:r>
    </w:p>
    <w:p w14:paraId="3082A336" w14:textId="77777777" w:rsidR="002F5F0C" w:rsidRDefault="002F5F0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825</w:t>
      </w:r>
    </w:p>
    <w:p w14:paraId="1EBC190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826</w:t>
      </w:r>
    </w:p>
    <w:p w14:paraId="3118BC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826</w:t>
      </w:r>
    </w:p>
    <w:p w14:paraId="1D107C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826</w:t>
      </w:r>
    </w:p>
    <w:p w14:paraId="1C7BE4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827</w:t>
      </w:r>
    </w:p>
    <w:p w14:paraId="57EB1B3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827</w:t>
      </w:r>
    </w:p>
    <w:p w14:paraId="717F7E9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827</w:t>
      </w:r>
    </w:p>
    <w:p w14:paraId="43286BD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827</w:t>
      </w:r>
    </w:p>
    <w:p w14:paraId="00BE73E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827</w:t>
      </w:r>
    </w:p>
    <w:p w14:paraId="2571E3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827</w:t>
      </w:r>
    </w:p>
    <w:p w14:paraId="1D326DC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827</w:t>
      </w:r>
    </w:p>
    <w:p w14:paraId="32A9AE4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827</w:t>
      </w:r>
    </w:p>
    <w:p w14:paraId="328F2F6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827</w:t>
      </w:r>
    </w:p>
    <w:p w14:paraId="3A1B13B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827</w:t>
      </w:r>
    </w:p>
    <w:p w14:paraId="3BD054F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828</w:t>
      </w:r>
    </w:p>
    <w:p w14:paraId="4259800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828</w:t>
      </w:r>
    </w:p>
    <w:p w14:paraId="7E9121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828</w:t>
      </w:r>
    </w:p>
    <w:p w14:paraId="20B7468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829</w:t>
      </w:r>
    </w:p>
    <w:p w14:paraId="3218EAA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829</w:t>
      </w:r>
    </w:p>
    <w:p w14:paraId="00EDF0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829</w:t>
      </w:r>
    </w:p>
    <w:p w14:paraId="4332A87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829</w:t>
      </w:r>
    </w:p>
    <w:p w14:paraId="0976BDF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830</w:t>
      </w:r>
    </w:p>
    <w:p w14:paraId="2B63A4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831</w:t>
      </w:r>
    </w:p>
    <w:p w14:paraId="28B8D2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831</w:t>
      </w:r>
    </w:p>
    <w:p w14:paraId="55727F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831</w:t>
      </w:r>
    </w:p>
    <w:p w14:paraId="249B033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831</w:t>
      </w:r>
    </w:p>
    <w:p w14:paraId="69D776D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831</w:t>
      </w:r>
    </w:p>
    <w:p w14:paraId="09F663A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832</w:t>
      </w:r>
    </w:p>
    <w:p w14:paraId="4C5ADAA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832</w:t>
      </w:r>
    </w:p>
    <w:p w14:paraId="5484488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833</w:t>
      </w:r>
    </w:p>
    <w:p w14:paraId="71E07FB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833</w:t>
      </w:r>
    </w:p>
    <w:p w14:paraId="4C91AE8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833</w:t>
      </w:r>
    </w:p>
    <w:p w14:paraId="0BE08F4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833</w:t>
      </w:r>
    </w:p>
    <w:p w14:paraId="40E4D59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834</w:t>
      </w:r>
    </w:p>
    <w:p w14:paraId="25E3741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834</w:t>
      </w:r>
    </w:p>
    <w:p w14:paraId="21E9C6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835</w:t>
      </w:r>
    </w:p>
    <w:p w14:paraId="2068CB3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835</w:t>
      </w:r>
    </w:p>
    <w:p w14:paraId="6F49D28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835</w:t>
      </w:r>
    </w:p>
    <w:p w14:paraId="7E1D758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835</w:t>
      </w:r>
    </w:p>
    <w:p w14:paraId="4B33A89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836</w:t>
      </w:r>
    </w:p>
    <w:p w14:paraId="17D6B6B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836</w:t>
      </w:r>
    </w:p>
    <w:p w14:paraId="232D58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837</w:t>
      </w:r>
    </w:p>
    <w:p w14:paraId="1DA3AA4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837</w:t>
      </w:r>
    </w:p>
    <w:p w14:paraId="2AC7112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837</w:t>
      </w:r>
    </w:p>
    <w:p w14:paraId="31E9A59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838</w:t>
      </w:r>
    </w:p>
    <w:p w14:paraId="6B8344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838</w:t>
      </w:r>
    </w:p>
    <w:p w14:paraId="25E6473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838</w:t>
      </w:r>
    </w:p>
    <w:p w14:paraId="0E462B6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838</w:t>
      </w:r>
    </w:p>
    <w:p w14:paraId="34FBA08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839</w:t>
      </w:r>
    </w:p>
    <w:p w14:paraId="344B19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839</w:t>
      </w:r>
    </w:p>
    <w:p w14:paraId="401AC9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839</w:t>
      </w:r>
    </w:p>
    <w:p w14:paraId="5EAA82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839</w:t>
      </w:r>
    </w:p>
    <w:p w14:paraId="4E6A5E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839</w:t>
      </w:r>
    </w:p>
    <w:p w14:paraId="61B654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840</w:t>
      </w:r>
    </w:p>
    <w:p w14:paraId="2ADA02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840</w:t>
      </w:r>
    </w:p>
    <w:p w14:paraId="08AD29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840</w:t>
      </w:r>
    </w:p>
    <w:p w14:paraId="761A796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841</w:t>
      </w:r>
    </w:p>
    <w:p w14:paraId="70B089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841</w:t>
      </w:r>
    </w:p>
    <w:p w14:paraId="3FA879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843</w:t>
      </w:r>
    </w:p>
    <w:p w14:paraId="3D3ACE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844</w:t>
      </w:r>
    </w:p>
    <w:p w14:paraId="1405B9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846</w:t>
      </w:r>
    </w:p>
    <w:p w14:paraId="3AA81D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847</w:t>
      </w:r>
    </w:p>
    <w:p w14:paraId="5E7B2F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847</w:t>
      </w:r>
    </w:p>
    <w:p w14:paraId="36CDF2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848</w:t>
      </w:r>
    </w:p>
    <w:p w14:paraId="15EEE63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849</w:t>
      </w:r>
    </w:p>
    <w:p w14:paraId="0902A8D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849</w:t>
      </w:r>
    </w:p>
    <w:p w14:paraId="461335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850</w:t>
      </w:r>
    </w:p>
    <w:p w14:paraId="6A0354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851</w:t>
      </w:r>
    </w:p>
    <w:p w14:paraId="1CC910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852</w:t>
      </w:r>
    </w:p>
    <w:p w14:paraId="6896D3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853</w:t>
      </w:r>
    </w:p>
    <w:p w14:paraId="7D4C24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854</w:t>
      </w:r>
    </w:p>
    <w:p w14:paraId="6D27DF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855</w:t>
      </w:r>
    </w:p>
    <w:p w14:paraId="2DC69A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856</w:t>
      </w:r>
    </w:p>
    <w:p w14:paraId="372705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857</w:t>
      </w:r>
    </w:p>
    <w:p w14:paraId="6F0538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858</w:t>
      </w:r>
    </w:p>
    <w:p w14:paraId="366846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859</w:t>
      </w:r>
    </w:p>
    <w:p w14:paraId="595E1D0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860</w:t>
      </w:r>
    </w:p>
    <w:p w14:paraId="0A8CE86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863</w:t>
      </w:r>
    </w:p>
    <w:p w14:paraId="5ABC23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866</w:t>
      </w:r>
    </w:p>
    <w:p w14:paraId="7EA760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866</w:t>
      </w:r>
    </w:p>
    <w:p w14:paraId="7623EF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869</w:t>
      </w:r>
    </w:p>
    <w:p w14:paraId="5BBA58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870</w:t>
      </w:r>
    </w:p>
    <w:p w14:paraId="16EA00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870</w:t>
      </w:r>
    </w:p>
    <w:p w14:paraId="2A250C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871</w:t>
      </w:r>
    </w:p>
    <w:p w14:paraId="6A4B2F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871</w:t>
      </w:r>
    </w:p>
    <w:p w14:paraId="61645C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872</w:t>
      </w:r>
    </w:p>
    <w:p w14:paraId="622EF5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872</w:t>
      </w:r>
    </w:p>
    <w:p w14:paraId="3E90840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873</w:t>
      </w:r>
    </w:p>
    <w:p w14:paraId="49253E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873</w:t>
      </w:r>
    </w:p>
    <w:p w14:paraId="34EDFF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874</w:t>
      </w:r>
    </w:p>
    <w:p w14:paraId="296F7C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874</w:t>
      </w:r>
    </w:p>
    <w:p w14:paraId="350B4A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874</w:t>
      </w:r>
    </w:p>
    <w:p w14:paraId="0D4833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875</w:t>
      </w:r>
    </w:p>
    <w:p w14:paraId="25E90D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876</w:t>
      </w:r>
    </w:p>
    <w:p w14:paraId="78C23B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877</w:t>
      </w:r>
    </w:p>
    <w:p w14:paraId="4E7062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878</w:t>
      </w:r>
    </w:p>
    <w:p w14:paraId="489013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879</w:t>
      </w:r>
    </w:p>
    <w:p w14:paraId="5A4954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879</w:t>
      </w:r>
    </w:p>
    <w:p w14:paraId="4A32A01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880</w:t>
      </w:r>
    </w:p>
    <w:p w14:paraId="1333DDE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880</w:t>
      </w:r>
    </w:p>
    <w:p w14:paraId="47D4E1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881</w:t>
      </w:r>
    </w:p>
    <w:p w14:paraId="4CD8EB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881</w:t>
      </w:r>
    </w:p>
    <w:p w14:paraId="38D977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881</w:t>
      </w:r>
    </w:p>
    <w:p w14:paraId="09CB27C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882</w:t>
      </w:r>
    </w:p>
    <w:p w14:paraId="51C287F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882</w:t>
      </w:r>
    </w:p>
    <w:p w14:paraId="2EE6D3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882</w:t>
      </w:r>
    </w:p>
    <w:p w14:paraId="6858BE8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883</w:t>
      </w:r>
    </w:p>
    <w:p w14:paraId="2F925DC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883</w:t>
      </w:r>
    </w:p>
    <w:p w14:paraId="1D250E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883</w:t>
      </w:r>
    </w:p>
    <w:p w14:paraId="31A1E2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884</w:t>
      </w:r>
    </w:p>
    <w:p w14:paraId="2A8217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885</w:t>
      </w:r>
    </w:p>
    <w:p w14:paraId="5BBC73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886</w:t>
      </w:r>
    </w:p>
    <w:p w14:paraId="67B033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888</w:t>
      </w:r>
    </w:p>
    <w:p w14:paraId="6DBB923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889</w:t>
      </w:r>
    </w:p>
    <w:p w14:paraId="4FE654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890</w:t>
      </w:r>
    </w:p>
    <w:p w14:paraId="523BF61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892</w:t>
      </w:r>
    </w:p>
    <w:p w14:paraId="615CC97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892</w:t>
      </w:r>
    </w:p>
    <w:p w14:paraId="3FA8BB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894</w:t>
      </w:r>
    </w:p>
    <w:p w14:paraId="473D94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895</w:t>
      </w:r>
    </w:p>
    <w:p w14:paraId="207843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895</w:t>
      </w:r>
    </w:p>
    <w:p w14:paraId="40B430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895</w:t>
      </w:r>
    </w:p>
    <w:p w14:paraId="5BB139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896</w:t>
      </w:r>
    </w:p>
    <w:p w14:paraId="38EF47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896</w:t>
      </w:r>
    </w:p>
    <w:p w14:paraId="4E983E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897</w:t>
      </w:r>
    </w:p>
    <w:p w14:paraId="41A04F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898</w:t>
      </w:r>
    </w:p>
    <w:p w14:paraId="3E19315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9A7E44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899</w:t>
      </w:r>
    </w:p>
    <w:p w14:paraId="67868A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900</w:t>
      </w:r>
    </w:p>
    <w:p w14:paraId="2F8BB7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900</w:t>
      </w:r>
    </w:p>
    <w:p w14:paraId="1E1A05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900</w:t>
      </w:r>
    </w:p>
    <w:p w14:paraId="6744C8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901</w:t>
      </w:r>
    </w:p>
    <w:p w14:paraId="54C2BDE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902</w:t>
      </w:r>
    </w:p>
    <w:p w14:paraId="4DFC16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902</w:t>
      </w:r>
    </w:p>
    <w:p w14:paraId="5AF4D5F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904</w:t>
      </w:r>
    </w:p>
    <w:p w14:paraId="7DC26A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904</w:t>
      </w:r>
    </w:p>
    <w:p w14:paraId="2674336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905</w:t>
      </w:r>
    </w:p>
    <w:p w14:paraId="52E5024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905</w:t>
      </w:r>
    </w:p>
    <w:p w14:paraId="36966F4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906</w:t>
      </w:r>
    </w:p>
    <w:p w14:paraId="443719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906</w:t>
      </w:r>
    </w:p>
    <w:p w14:paraId="10E0245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906</w:t>
      </w:r>
    </w:p>
    <w:p w14:paraId="01DEDD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907</w:t>
      </w:r>
    </w:p>
    <w:p w14:paraId="5DD3CF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907</w:t>
      </w:r>
    </w:p>
    <w:p w14:paraId="21D065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907</w:t>
      </w:r>
    </w:p>
    <w:p w14:paraId="52E0F07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907</w:t>
      </w:r>
    </w:p>
    <w:p w14:paraId="1A75872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907</w:t>
      </w:r>
    </w:p>
    <w:p w14:paraId="29CFBEE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907</w:t>
      </w:r>
    </w:p>
    <w:p w14:paraId="21DBCA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907</w:t>
      </w:r>
    </w:p>
    <w:p w14:paraId="07EB291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9A7E44">
        <w:rPr>
          <w:rFonts w:cs="v4.2.0"/>
          <w:vertAlign w:val="subscript"/>
          <w:lang w:eastAsia="zh-CN"/>
        </w:rPr>
        <w:t>CMAX,c</w:t>
      </w:r>
      <w:r>
        <w:tab/>
        <w:t>908</w:t>
      </w:r>
    </w:p>
    <w:p w14:paraId="6394D68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908</w:t>
      </w:r>
    </w:p>
    <w:p w14:paraId="5FF81F6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908</w:t>
      </w:r>
    </w:p>
    <w:p w14:paraId="4CD9FBD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908</w:t>
      </w:r>
    </w:p>
    <w:p w14:paraId="619EB11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908</w:t>
      </w:r>
    </w:p>
    <w:p w14:paraId="1FFC4DE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908</w:t>
      </w:r>
    </w:p>
    <w:p w14:paraId="2D4506C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908</w:t>
      </w:r>
    </w:p>
    <w:p w14:paraId="4C230B0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909</w:t>
      </w:r>
    </w:p>
    <w:p w14:paraId="776A6DC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909</w:t>
      </w:r>
    </w:p>
    <w:p w14:paraId="490300A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909</w:t>
      </w:r>
    </w:p>
    <w:p w14:paraId="133DD7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909</w:t>
      </w:r>
    </w:p>
    <w:p w14:paraId="468002A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910</w:t>
      </w:r>
    </w:p>
    <w:p w14:paraId="37F224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910</w:t>
      </w:r>
    </w:p>
    <w:p w14:paraId="5F71CA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911</w:t>
      </w:r>
    </w:p>
    <w:p w14:paraId="2B70C7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A7E44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911</w:t>
      </w:r>
    </w:p>
    <w:p w14:paraId="2090B0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A7E44">
        <w:rPr>
          <w:rFonts w:eastAsia="PMingLiU"/>
          <w:lang w:eastAsia="zh-TW"/>
        </w:rPr>
        <w:t>370.37</w:t>
      </w:r>
      <w:r>
        <w:t>Hz subcarrier spacing</w:t>
      </w:r>
      <w:r>
        <w:tab/>
        <w:t>911</w:t>
      </w:r>
    </w:p>
    <w:p w14:paraId="69E2920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912</w:t>
      </w:r>
    </w:p>
    <w:p w14:paraId="340918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912</w:t>
      </w:r>
    </w:p>
    <w:p w14:paraId="5C024B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912</w:t>
      </w:r>
    </w:p>
    <w:p w14:paraId="5F23C3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913</w:t>
      </w:r>
    </w:p>
    <w:p w14:paraId="7A00BA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913</w:t>
      </w:r>
    </w:p>
    <w:p w14:paraId="08FBC1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A7E44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913</w:t>
      </w:r>
    </w:p>
    <w:p w14:paraId="3D48D0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A7E44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914</w:t>
      </w:r>
    </w:p>
    <w:p w14:paraId="2D7334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914</w:t>
      </w:r>
    </w:p>
    <w:p w14:paraId="37BBDF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914</w:t>
      </w:r>
    </w:p>
    <w:p w14:paraId="3D6CAB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915</w:t>
      </w:r>
    </w:p>
    <w:p w14:paraId="0CFBCFD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916</w:t>
      </w:r>
    </w:p>
    <w:p w14:paraId="33609D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916</w:t>
      </w:r>
    </w:p>
    <w:p w14:paraId="1C808AE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916</w:t>
      </w:r>
    </w:p>
    <w:p w14:paraId="0A5D0B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916</w:t>
      </w:r>
    </w:p>
    <w:p w14:paraId="2E8DCE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917</w:t>
      </w:r>
    </w:p>
    <w:p w14:paraId="114101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918</w:t>
      </w:r>
    </w:p>
    <w:p w14:paraId="05EFDB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918</w:t>
      </w:r>
    </w:p>
    <w:p w14:paraId="5DBE4A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918</w:t>
      </w:r>
    </w:p>
    <w:p w14:paraId="6837764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919</w:t>
      </w:r>
    </w:p>
    <w:p w14:paraId="32C146E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3BC8EB5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919</w:t>
      </w:r>
    </w:p>
    <w:p w14:paraId="25F985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919</w:t>
      </w:r>
    </w:p>
    <w:p w14:paraId="707DCD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920</w:t>
      </w:r>
    </w:p>
    <w:p w14:paraId="254542B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920</w:t>
      </w:r>
    </w:p>
    <w:p w14:paraId="6D1E5D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920</w:t>
      </w:r>
    </w:p>
    <w:p w14:paraId="40E4700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921</w:t>
      </w:r>
    </w:p>
    <w:p w14:paraId="16AA67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Intra-frequency absolute S-RSSI measurement accuracy requirements</w:t>
      </w:r>
      <w:r>
        <w:tab/>
        <w:t>921</w:t>
      </w:r>
    </w:p>
    <w:p w14:paraId="2261CF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 w:eastAsia="zh-CN"/>
        </w:rPr>
        <w:t>9.10.4.2 Intra-frequency relative S-RSSI measurement accuracy requirements</w:t>
      </w:r>
      <w:r>
        <w:tab/>
        <w:t>921</w:t>
      </w:r>
    </w:p>
    <w:p w14:paraId="1D60859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922</w:t>
      </w:r>
    </w:p>
    <w:p w14:paraId="1AF27DC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922</w:t>
      </w:r>
    </w:p>
    <w:p w14:paraId="63D0E9E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922</w:t>
      </w:r>
    </w:p>
    <w:p w14:paraId="60AB1BB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923</w:t>
      </w:r>
    </w:p>
    <w:p w14:paraId="1F53F80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923</w:t>
      </w:r>
    </w:p>
    <w:p w14:paraId="735FF5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923</w:t>
      </w:r>
    </w:p>
    <w:p w14:paraId="434B7D6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924</w:t>
      </w:r>
    </w:p>
    <w:p w14:paraId="4216BBD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924</w:t>
      </w:r>
    </w:p>
    <w:p w14:paraId="7D314F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924</w:t>
      </w:r>
    </w:p>
    <w:p w14:paraId="67B42E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924</w:t>
      </w:r>
    </w:p>
    <w:p w14:paraId="067060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925</w:t>
      </w:r>
    </w:p>
    <w:p w14:paraId="2042F3AF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925</w:t>
      </w:r>
    </w:p>
    <w:p w14:paraId="438B520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925</w:t>
      </w:r>
    </w:p>
    <w:p w14:paraId="52D674A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925</w:t>
      </w:r>
    </w:p>
    <w:p w14:paraId="084678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925</w:t>
      </w:r>
    </w:p>
    <w:p w14:paraId="1283B8F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926</w:t>
      </w:r>
    </w:p>
    <w:p w14:paraId="625B8BE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926</w:t>
      </w:r>
    </w:p>
    <w:p w14:paraId="6D133B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926</w:t>
      </w:r>
    </w:p>
    <w:p w14:paraId="15E2EB4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9A7E44">
        <w:rPr>
          <w:vertAlign w:val="subscript"/>
        </w:rPr>
        <w:t>ADV</w:t>
      </w:r>
      <w:r>
        <w:t>)</w:t>
      </w:r>
      <w:r>
        <w:tab/>
        <w:t>926</w:t>
      </w:r>
    </w:p>
    <w:p w14:paraId="3D69A6C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926</w:t>
      </w:r>
    </w:p>
    <w:p w14:paraId="1930679B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927</w:t>
      </w:r>
    </w:p>
    <w:p w14:paraId="71035F1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927</w:t>
      </w:r>
    </w:p>
    <w:p w14:paraId="29635DD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927</w:t>
      </w:r>
    </w:p>
    <w:p w14:paraId="641366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927</w:t>
      </w:r>
    </w:p>
    <w:p w14:paraId="5756104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927</w:t>
      </w:r>
    </w:p>
    <w:p w14:paraId="1BBC289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928</w:t>
      </w:r>
    </w:p>
    <w:p w14:paraId="1C6D57A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928</w:t>
      </w:r>
    </w:p>
    <w:p w14:paraId="29C7BF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928</w:t>
      </w:r>
    </w:p>
    <w:p w14:paraId="6F0DC03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928</w:t>
      </w:r>
    </w:p>
    <w:p w14:paraId="7D951A2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928</w:t>
      </w:r>
    </w:p>
    <w:p w14:paraId="5C1978A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928</w:t>
      </w:r>
    </w:p>
    <w:p w14:paraId="583760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928</w:t>
      </w:r>
    </w:p>
    <w:p w14:paraId="5F7794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929</w:t>
      </w:r>
    </w:p>
    <w:p w14:paraId="0992EEA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929</w:t>
      </w:r>
    </w:p>
    <w:p w14:paraId="64DA797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929</w:t>
      </w:r>
    </w:p>
    <w:p w14:paraId="2C73EE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929</w:t>
      </w:r>
    </w:p>
    <w:p w14:paraId="76919D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929</w:t>
      </w:r>
    </w:p>
    <w:p w14:paraId="4B62CAD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929</w:t>
      </w:r>
    </w:p>
    <w:p w14:paraId="280C1E3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73F0708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930</w:t>
      </w:r>
    </w:p>
    <w:p w14:paraId="6A1A0C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930</w:t>
      </w:r>
    </w:p>
    <w:p w14:paraId="0470277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930</w:t>
      </w:r>
    </w:p>
    <w:p w14:paraId="5DA5C702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930</w:t>
      </w:r>
    </w:p>
    <w:p w14:paraId="3BD070F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930</w:t>
      </w:r>
    </w:p>
    <w:p w14:paraId="468A9A6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931</w:t>
      </w:r>
    </w:p>
    <w:p w14:paraId="4E51759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931</w:t>
      </w:r>
    </w:p>
    <w:p w14:paraId="261939D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931</w:t>
      </w:r>
    </w:p>
    <w:p w14:paraId="30CBA22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931</w:t>
      </w:r>
    </w:p>
    <w:p w14:paraId="0F177CFF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931</w:t>
      </w:r>
    </w:p>
    <w:p w14:paraId="1322EE2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931</w:t>
      </w:r>
    </w:p>
    <w:p w14:paraId="3E17D5E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932</w:t>
      </w:r>
    </w:p>
    <w:p w14:paraId="33765A3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932</w:t>
      </w:r>
    </w:p>
    <w:p w14:paraId="5E707CA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932</w:t>
      </w:r>
    </w:p>
    <w:p w14:paraId="1C6BBA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932</w:t>
      </w:r>
    </w:p>
    <w:p w14:paraId="6BD565C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932</w:t>
      </w:r>
    </w:p>
    <w:p w14:paraId="74AE10B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932</w:t>
      </w:r>
    </w:p>
    <w:p w14:paraId="54C3B7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932</w:t>
      </w:r>
    </w:p>
    <w:p w14:paraId="7350BE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932</w:t>
      </w:r>
    </w:p>
    <w:p w14:paraId="7B9758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933</w:t>
      </w:r>
    </w:p>
    <w:p w14:paraId="781FA35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933</w:t>
      </w:r>
    </w:p>
    <w:p w14:paraId="70C9784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934</w:t>
      </w:r>
    </w:p>
    <w:p w14:paraId="7C18F10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935</w:t>
      </w:r>
    </w:p>
    <w:p w14:paraId="63E33EE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935</w:t>
      </w:r>
    </w:p>
    <w:p w14:paraId="1FF222E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935</w:t>
      </w:r>
    </w:p>
    <w:p w14:paraId="2730D33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935</w:t>
      </w:r>
    </w:p>
    <w:p w14:paraId="1724287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935</w:t>
      </w:r>
    </w:p>
    <w:p w14:paraId="6131599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935</w:t>
      </w:r>
    </w:p>
    <w:p w14:paraId="3D47A39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935</w:t>
      </w:r>
    </w:p>
    <w:p w14:paraId="005BC3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935</w:t>
      </w:r>
    </w:p>
    <w:p w14:paraId="5B6BCC6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9A7E44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9A7E44">
        <w:rPr>
          <w:rFonts w:eastAsia="Malgun Gothic"/>
        </w:rPr>
        <w:t>Carrier Aggregation</w:t>
      </w:r>
      <w:r>
        <w:tab/>
        <w:t>936</w:t>
      </w:r>
    </w:p>
    <w:p w14:paraId="518E57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9A7E44">
        <w:rPr>
          <w:rFonts w:eastAsiaTheme="minorEastAsia"/>
        </w:rPr>
        <w:t>3</w:t>
      </w:r>
      <w:r>
        <w:t>.7.</w:t>
      </w:r>
      <w:r w:rsidRPr="009A7E44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9A7E44">
        <w:rPr>
          <w:rFonts w:eastAsiaTheme="minorEastAsia"/>
        </w:rPr>
        <w:t xml:space="preserve">NR </w:t>
      </w:r>
      <w:r>
        <w:t>V2X sidelink communication</w:t>
      </w:r>
      <w:r>
        <w:tab/>
        <w:t>936</w:t>
      </w:r>
    </w:p>
    <w:p w14:paraId="5CBFB2E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936</w:t>
      </w:r>
    </w:p>
    <w:p w14:paraId="413FF76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937</w:t>
      </w:r>
    </w:p>
    <w:p w14:paraId="4E02107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937</w:t>
      </w:r>
    </w:p>
    <w:p w14:paraId="403D8E7A" w14:textId="77777777" w:rsidR="002F5F0C" w:rsidRDefault="002F5F0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148FA67B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65F26D16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204FCBD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304CEC8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121B9C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483FE10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55A92FC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569B85EA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276D55E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288618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3B66B1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6DA8F5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05DB3E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6F0AC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1A1346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7073885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1B4231B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PCFICH/PDCCH/PHICH</w:t>
      </w:r>
      <w:r>
        <w:tab/>
        <w:t>832</w:t>
      </w:r>
    </w:p>
    <w:p w14:paraId="557B32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FDD</w:t>
      </w:r>
      <w:r>
        <w:tab/>
        <w:t>832</w:t>
      </w:r>
    </w:p>
    <w:p w14:paraId="724B12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45204F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HD-FDD for UE category 0</w:t>
      </w:r>
      <w:r>
        <w:tab/>
        <w:t>833</w:t>
      </w:r>
    </w:p>
    <w:p w14:paraId="038E354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FS 3</w:t>
      </w:r>
      <w:r>
        <w:tab/>
        <w:t>833</w:t>
      </w:r>
    </w:p>
    <w:p w14:paraId="019EC08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424BFB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77F42B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6D2F65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4E4DF38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1F84FA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B93AC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7B5173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EC9C4E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A7E44">
        <w:rPr>
          <w:rFonts w:cs="v5.0.0"/>
        </w:rPr>
        <w:t>in CEModeA</w:t>
      </w:r>
      <w:r>
        <w:tab/>
        <w:t>837</w:t>
      </w:r>
    </w:p>
    <w:p w14:paraId="1D92C6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9A7E44">
        <w:rPr>
          <w:rFonts w:cs="v5.0.0"/>
        </w:rPr>
        <w:t>in CEModeA</w:t>
      </w:r>
      <w:r>
        <w:tab/>
        <w:t>838</w:t>
      </w:r>
    </w:p>
    <w:p w14:paraId="22D50E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A7E44">
        <w:rPr>
          <w:rFonts w:cs="v5.0.0"/>
        </w:rPr>
        <w:t>in CEModeA</w:t>
      </w:r>
      <w:r>
        <w:tab/>
        <w:t>839</w:t>
      </w:r>
    </w:p>
    <w:p w14:paraId="62ABC8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A7E44">
        <w:rPr>
          <w:rFonts w:cs="v5.0.0"/>
        </w:rPr>
        <w:t>in CEModeB</w:t>
      </w:r>
      <w:r>
        <w:tab/>
        <w:t>840</w:t>
      </w:r>
    </w:p>
    <w:p w14:paraId="733CE3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9A7E44">
        <w:rPr>
          <w:rFonts w:cs="v5.0.0"/>
        </w:rPr>
        <w:t>in CEModeB</w:t>
      </w:r>
      <w:r>
        <w:tab/>
        <w:t>841</w:t>
      </w:r>
    </w:p>
    <w:p w14:paraId="01FC91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A7E44">
        <w:rPr>
          <w:rFonts w:cs="v5.0.0"/>
        </w:rPr>
        <w:t>in CEModeB</w:t>
      </w:r>
      <w:r>
        <w:tab/>
        <w:t>841</w:t>
      </w:r>
    </w:p>
    <w:p w14:paraId="5159894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A7E44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9A7E44">
        <w:rPr>
          <w:rFonts w:eastAsia="MS Mincho"/>
          <w:lang w:eastAsia="ja-JP"/>
        </w:rPr>
        <w:t>S</w:t>
      </w:r>
      <w:r>
        <w:t xml:space="preserve">CH </w:t>
      </w:r>
      <w:r w:rsidRPr="009A7E44">
        <w:rPr>
          <w:rFonts w:cs="v5.0.0"/>
        </w:rPr>
        <w:t xml:space="preserve">Reference Channel for </w:t>
      </w:r>
      <w:r w:rsidRPr="009A7E44">
        <w:rPr>
          <w:rFonts w:cs="v5.0.0"/>
          <w:lang w:eastAsia="zh-CN"/>
        </w:rPr>
        <w:t>UE category NB1</w:t>
      </w:r>
      <w:r>
        <w:tab/>
        <w:t>842</w:t>
      </w:r>
    </w:p>
    <w:p w14:paraId="72F3D8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A7E44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0FC400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6D5ED1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99025E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5A09F77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4B684C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7B4E9F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A7E44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12408A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510D72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0BFE59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37CA71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6C7E16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C4269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5AD340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564408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220B55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27E2AC5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DFA14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3DF4CB4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73276E9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4ACB2E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FBAA7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66ADD1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355989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470EB1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19C712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51BF3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C5211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137A8D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F9EBC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67A5E7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62BCB0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BD66B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6BDB8A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605C230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49B923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E9F62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238988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6E4CEA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17C47D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68167EF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42117B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33C68E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635120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3A5B21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552BDD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0EEED3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7B420F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3058F8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60372C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3FB9A26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4F97C3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0C2E123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E7C81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698678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66C3CD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FI"/>
        </w:rPr>
        <w:t>A.3.2.3.</w:t>
      </w:r>
      <w:r w:rsidRPr="009A7E44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 xml:space="preserve">Narrowband IoT OCNG FDD pattern </w:t>
      </w:r>
      <w:r w:rsidRPr="009A7E44">
        <w:rPr>
          <w:lang w:val="sv-FI" w:eastAsia="zh-CN"/>
        </w:rPr>
        <w:t>3</w:t>
      </w:r>
      <w:r w:rsidRPr="009A7E44">
        <w:rPr>
          <w:lang w:val="sv-FI"/>
        </w:rPr>
        <w:t xml:space="preserve">: </w:t>
      </w:r>
      <w:r w:rsidRPr="009A7E44">
        <w:rPr>
          <w:lang w:val="sv-FI" w:eastAsia="zh-CN"/>
        </w:rPr>
        <w:t>standalone</w:t>
      </w:r>
      <w:r w:rsidRPr="009A7E44">
        <w:rPr>
          <w:lang w:val="sv-FI"/>
        </w:rPr>
        <w:t xml:space="preserve"> NB-IoT</w:t>
      </w:r>
      <w:r>
        <w:tab/>
        <w:t>870</w:t>
      </w:r>
    </w:p>
    <w:p w14:paraId="00A688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0FDD53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38EBD24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9EDAF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3E6797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FI"/>
        </w:rPr>
        <w:t>A.3.2.3.</w:t>
      </w:r>
      <w:r w:rsidRPr="009A7E44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 xml:space="preserve">Narrowband IoT OCNG TDD pattern </w:t>
      </w:r>
      <w:r w:rsidRPr="009A7E44">
        <w:rPr>
          <w:lang w:val="sv-FI" w:eastAsia="zh-CN"/>
        </w:rPr>
        <w:t>3</w:t>
      </w:r>
      <w:r w:rsidRPr="009A7E44">
        <w:rPr>
          <w:lang w:val="sv-FI"/>
        </w:rPr>
        <w:t xml:space="preserve">: </w:t>
      </w:r>
      <w:r w:rsidRPr="009A7E44">
        <w:rPr>
          <w:lang w:val="sv-FI" w:eastAsia="zh-CN"/>
        </w:rPr>
        <w:t>standalone</w:t>
      </w:r>
      <w:r w:rsidRPr="009A7E44">
        <w:rPr>
          <w:lang w:val="sv-FI"/>
        </w:rPr>
        <w:t xml:space="preserve"> NB-IoT</w:t>
      </w:r>
      <w:r>
        <w:tab/>
        <w:t>875</w:t>
      </w:r>
    </w:p>
    <w:p w14:paraId="272E4D3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365467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5F211D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14790C5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02DA267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6026F1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266B65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011DC7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6E79435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3D19E19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24EF94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9A7E44">
        <w:rPr>
          <w:lang w:val="en-US"/>
        </w:rPr>
        <w:t>, 2x2 antenna</w:t>
      </w:r>
      <w:r>
        <w:tab/>
        <w:t>880</w:t>
      </w:r>
    </w:p>
    <w:p w14:paraId="1615538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4B32243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5DA3C7A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6F2EB5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6E03F6F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292547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638C6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1B32306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6F76CB2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Antenna connection</w:t>
      </w:r>
      <w:r w:rsidRPr="009A7E44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3B5BC5A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4ABA33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6449C57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7D2A80E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62A05A7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Antenna connection for bands where 2RX is supported</w:t>
      </w:r>
      <w:r>
        <w:tab/>
        <w:t>883</w:t>
      </w:r>
    </w:p>
    <w:p w14:paraId="3CBA54D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Antenna connection for bands where 4RX is supported</w:t>
      </w:r>
      <w:r>
        <w:tab/>
        <w:t>883</w:t>
      </w:r>
    </w:p>
    <w:p w14:paraId="535510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Antenna connection</w:t>
      </w:r>
      <w:r w:rsidRPr="009A7E44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015B3D7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24509B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4358FF6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484A711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6AE2362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Antenna connection for bands where 2RX is supported</w:t>
      </w:r>
      <w:r>
        <w:tab/>
        <w:t>884</w:t>
      </w:r>
    </w:p>
    <w:p w14:paraId="0344877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Antenna connection for bands where 4RX is supported</w:t>
      </w:r>
      <w:r>
        <w:tab/>
        <w:t>884</w:t>
      </w:r>
    </w:p>
    <w:p w14:paraId="770D4EC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Antenna connection for bands where 8RX is supported</w:t>
      </w:r>
      <w:r>
        <w:tab/>
        <w:t>884</w:t>
      </w:r>
    </w:p>
    <w:p w14:paraId="5493CF6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4588B2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83AA3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6CA9235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2FBCAC1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42314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0DAF3E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ACC8EC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48D832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3ECD93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3055E45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A26349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56BBCA1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7D4584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6F0413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0A6AE32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4198B7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1AB5C7F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4AC57F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5BE64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441FD6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473221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1FEEBE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25156D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4214D1F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33C8780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CB1895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31EDF46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0C585D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4AD011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7C10BE9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296C16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Arial Unicode MS"/>
          <w:lang w:eastAsia="zh-CN"/>
        </w:rPr>
        <w:t>Introduction</w:t>
      </w:r>
      <w:r>
        <w:tab/>
        <w:t>898</w:t>
      </w:r>
    </w:p>
    <w:p w14:paraId="329796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Arial Unicode MS"/>
          <w:lang w:eastAsia="zh-CN"/>
        </w:rPr>
        <w:t>Principle of testing</w:t>
      </w:r>
      <w:r>
        <w:tab/>
        <w:t>898</w:t>
      </w:r>
    </w:p>
    <w:p w14:paraId="7C70683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7F5AFE8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60E3D8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1FE2C9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5A67679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BFE2E8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714BB1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Arial Unicode MS"/>
          <w:lang w:eastAsia="zh-CN"/>
        </w:rPr>
        <w:t>Introduction</w:t>
      </w:r>
      <w:r>
        <w:tab/>
        <w:t>901</w:t>
      </w:r>
    </w:p>
    <w:p w14:paraId="7FEA5D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Arial Unicode MS"/>
          <w:lang w:eastAsia="zh-CN"/>
        </w:rPr>
        <w:t>Principle of testing</w:t>
      </w:r>
      <w:r>
        <w:tab/>
        <w:t>901</w:t>
      </w:r>
    </w:p>
    <w:p w14:paraId="5D0C4D3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3BFC0D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FA3A5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541566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5417ABD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2B28072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39A68DC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4598D5E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13526F3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5C8032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3D1927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090399B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6A2BF42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3342D96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269C399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9A7E44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525912A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3E2DFD4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055AF18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0CF176C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26659D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2352A4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348505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6E207D8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6F7C4C6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Arial Unicode MS"/>
          <w:lang w:eastAsia="zh-CN"/>
        </w:rPr>
        <w:t>Introduction</w:t>
      </w:r>
      <w:r>
        <w:tab/>
        <w:t>921</w:t>
      </w:r>
    </w:p>
    <w:p w14:paraId="0E8CEE3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Arial Unicode MS"/>
          <w:lang w:eastAsia="zh-CN"/>
        </w:rPr>
        <w:t>Principle of testing</w:t>
      </w:r>
      <w:r>
        <w:tab/>
        <w:t>921</w:t>
      </w:r>
    </w:p>
    <w:p w14:paraId="4F9B1D6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0CC4C4F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73C47C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53F3208D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7E44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3134A7A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4C1070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DC29A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1D9D64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3A37ACC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04EB2B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4CE146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796450C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87C97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7ECDBB6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359C5D4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4AB434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7E3BEC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5BF901B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7AC2AF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19C837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3111B27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0EF8C7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790DBA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1EB6E2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692524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50E429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5C1F21A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315B7ED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E1D5F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67E4008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30F5A3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5A95BD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3D8B2F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1FBA567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A94C6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489065E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66A258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7D32196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0604813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75DE19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47AEF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5B33D6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6EBD56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70A289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2680D80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37EC3B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7CBDA3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223E85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0694E5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1944FE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06D4F8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335B68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54CAEE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08265C5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42B257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4EC213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066442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4F6102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79CACE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30A1AA6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451309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066A37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33D5D7E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2DC7BF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3173A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D209EF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377FBE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3ABFF5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713494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09440A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124F9AF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12F79F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40A692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515E8A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32F5120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7EC10D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4F2BFC1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6573BA5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 – FDD Inter frequency case for Cat-M1 UE in normal coverage</w:t>
      </w:r>
      <w:r>
        <w:tab/>
        <w:t>977</w:t>
      </w:r>
    </w:p>
    <w:p w14:paraId="23C001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180790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753208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HD – FDD Inter frequency case for Cat-M1 UE in normal coverage</w:t>
      </w:r>
      <w:r>
        <w:tab/>
        <w:t>979</w:t>
      </w:r>
    </w:p>
    <w:p w14:paraId="1B7DED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48FF970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050F72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TDD – FDD Inter frequency case for Cat-M1 UE in normal coverage</w:t>
      </w:r>
      <w:r>
        <w:tab/>
        <w:t>981</w:t>
      </w:r>
    </w:p>
    <w:p w14:paraId="0D265B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138A55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3D0EFF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 – FDD Inter frequency case for Cat-M1 UE in enhanced coverage</w:t>
      </w:r>
      <w:r>
        <w:tab/>
        <w:t>983</w:t>
      </w:r>
    </w:p>
    <w:p w14:paraId="0362FC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788904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1D12A9F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00E28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6A4752B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4D3D2A6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3E903E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3EB8D9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5471A3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26A464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0B9F3C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76DB760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5C4AE3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400199A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86FF22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19A9D0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22B4AF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08C1E3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1148C5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2FE00F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41BA532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2415D0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73FAC7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76C7B7C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66E167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04B1F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0D142C2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59ED92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0A193D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0563742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536CB2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0C03C0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06EB8EE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9A7E44">
        <w:rPr>
          <w:i/>
        </w:rPr>
        <w:t>highSpeedEnhMeasFlag</w:t>
      </w:r>
      <w:r w:rsidRPr="009A7E44">
        <w:rPr>
          <w:i/>
          <w:lang w:eastAsia="ja-JP"/>
        </w:rPr>
        <w:t>2</w:t>
      </w:r>
      <w:r w:rsidRPr="009A7E44">
        <w:rPr>
          <w:i/>
        </w:rPr>
        <w:t>-</w:t>
      </w:r>
      <w:r w:rsidRPr="009A7E44">
        <w:rPr>
          <w:i/>
          <w:lang w:eastAsia="ja-JP"/>
        </w:rPr>
        <w:t>r16</w:t>
      </w:r>
      <w:r>
        <w:tab/>
        <w:t>1009</w:t>
      </w:r>
    </w:p>
    <w:p w14:paraId="15D55D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35830C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7F8530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9A7E44">
        <w:rPr>
          <w:i/>
        </w:rPr>
        <w:t>highSpeedEnhMeasFlag</w:t>
      </w:r>
      <w:r w:rsidRPr="009A7E44">
        <w:rPr>
          <w:i/>
          <w:lang w:eastAsia="ja-JP"/>
        </w:rPr>
        <w:t>2</w:t>
      </w:r>
      <w:r w:rsidRPr="009A7E44">
        <w:rPr>
          <w:i/>
        </w:rPr>
        <w:t>-</w:t>
      </w:r>
      <w:r w:rsidRPr="009A7E44">
        <w:rPr>
          <w:i/>
          <w:lang w:eastAsia="ja-JP"/>
        </w:rPr>
        <w:t>r16</w:t>
      </w:r>
      <w:r>
        <w:tab/>
        <w:t>1011</w:t>
      </w:r>
    </w:p>
    <w:p w14:paraId="33AA14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1EE8F0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6961C6D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6715E9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4EB01F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5A6E87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7F30EEE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1349ED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1621BE0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2782D8B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61C0F9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431FBC1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337ECF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2ECA2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6B163E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4F7945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7A6EB7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04826B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1A663B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5F0287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7F1847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61877A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256645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5F9620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1D6D2C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004692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2E5EB70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02A120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7A69A2B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419573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1D6C69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6325DB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3E53B83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 xml:space="preserve">A.4.2.51 E-UTRAN FD-FDD </w:t>
      </w:r>
      <w:r>
        <w:t>RSS based</w:t>
      </w:r>
      <w:r w:rsidRPr="009A7E44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2CCFA1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346CCA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4CA4C9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68DC2B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616C98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1E1B57C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1A0341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09FADE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78354E8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1051</w:t>
      </w:r>
    </w:p>
    <w:p w14:paraId="301350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1051</w:t>
      </w:r>
    </w:p>
    <w:p w14:paraId="7002A5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1053</w:t>
      </w:r>
    </w:p>
    <w:p w14:paraId="3097932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1054</w:t>
      </w:r>
    </w:p>
    <w:p w14:paraId="41F639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1E0241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1056</w:t>
      </w:r>
    </w:p>
    <w:p w14:paraId="57A154B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1057</w:t>
      </w:r>
    </w:p>
    <w:p w14:paraId="633BD4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0962CB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2E1B43D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1059</w:t>
      </w:r>
    </w:p>
    <w:p w14:paraId="67066BC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FDD – UTRAN FDD:</w:t>
      </w:r>
      <w:r>
        <w:tab/>
        <w:t>1059</w:t>
      </w:r>
    </w:p>
    <w:p w14:paraId="7C6218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1059</w:t>
      </w:r>
    </w:p>
    <w:p w14:paraId="5A5954B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3014401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13EC32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1061</w:t>
      </w:r>
    </w:p>
    <w:p w14:paraId="674D2D6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1061</w:t>
      </w:r>
    </w:p>
    <w:p w14:paraId="16D2BDF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1064</w:t>
      </w:r>
    </w:p>
    <w:p w14:paraId="2DCDF9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1064</w:t>
      </w:r>
    </w:p>
    <w:p w14:paraId="51F153D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322A5D1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1067</w:t>
      </w:r>
    </w:p>
    <w:p w14:paraId="1E40EF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1067</w:t>
      </w:r>
    </w:p>
    <w:p w14:paraId="3C274C2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1067</w:t>
      </w:r>
    </w:p>
    <w:p w14:paraId="4AA26A0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53CBAA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1068</w:t>
      </w:r>
    </w:p>
    <w:p w14:paraId="474A5DF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0B03025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0D7D1C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FDD – UTRAN TDD:</w:t>
      </w:r>
      <w:r>
        <w:tab/>
        <w:t>1072</w:t>
      </w:r>
    </w:p>
    <w:p w14:paraId="13AF6F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A.4.3.2.</w:t>
      </w:r>
      <w:r w:rsidRPr="009A7E44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1072</w:t>
      </w:r>
    </w:p>
    <w:p w14:paraId="4C48CFF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1072</w:t>
      </w:r>
    </w:p>
    <w:p w14:paraId="205FF10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1072</w:t>
      </w:r>
    </w:p>
    <w:p w14:paraId="1BAF7F4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A.4.3.2.</w:t>
      </w:r>
      <w:r w:rsidRPr="009A7E44">
        <w:rPr>
          <w:lang w:val="en-US" w:eastAsia="zh-CN"/>
        </w:rPr>
        <w:t>1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Void</w:t>
      </w:r>
      <w:r>
        <w:tab/>
        <w:t>1074</w:t>
      </w:r>
    </w:p>
    <w:p w14:paraId="36B199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1074</w:t>
      </w:r>
    </w:p>
    <w:p w14:paraId="566B3DF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1074</w:t>
      </w:r>
    </w:p>
    <w:p w14:paraId="6B34116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1074</w:t>
      </w:r>
    </w:p>
    <w:p w14:paraId="478C87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1074</w:t>
      </w:r>
    </w:p>
    <w:p w14:paraId="754515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1078</w:t>
      </w:r>
    </w:p>
    <w:p w14:paraId="765314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TDD – UTRAN FDD:</w:t>
      </w:r>
      <w:r>
        <w:tab/>
        <w:t>1078</w:t>
      </w:r>
    </w:p>
    <w:p w14:paraId="6C4F8E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1078</w:t>
      </w:r>
    </w:p>
    <w:p w14:paraId="43197C8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1081</w:t>
      </w:r>
    </w:p>
    <w:p w14:paraId="43CAB59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1081</w:t>
      </w:r>
    </w:p>
    <w:p w14:paraId="52A508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1081</w:t>
      </w:r>
    </w:p>
    <w:p w14:paraId="2055E4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1A3ACD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TDD – UTRAN TDD:</w:t>
      </w:r>
      <w:r>
        <w:tab/>
        <w:t>1087</w:t>
      </w:r>
    </w:p>
    <w:p w14:paraId="5CF05C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1087</w:t>
      </w:r>
    </w:p>
    <w:p w14:paraId="0C251C3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1087</w:t>
      </w:r>
    </w:p>
    <w:p w14:paraId="06B8012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1089</w:t>
      </w:r>
    </w:p>
    <w:p w14:paraId="5C1054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1089</w:t>
      </w:r>
    </w:p>
    <w:p w14:paraId="7975B41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1089</w:t>
      </w:r>
    </w:p>
    <w:p w14:paraId="3389CA3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48206C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1091</w:t>
      </w:r>
    </w:p>
    <w:p w14:paraId="1EFE1B6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1091</w:t>
      </w:r>
    </w:p>
    <w:p w14:paraId="156F121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6114FE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1094</w:t>
      </w:r>
    </w:p>
    <w:p w14:paraId="7D73622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4E89C8E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1098</w:t>
      </w:r>
    </w:p>
    <w:p w14:paraId="16ED82F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1098</w:t>
      </w:r>
    </w:p>
    <w:p w14:paraId="30C5FB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FDD – GSM:</w:t>
      </w:r>
      <w:r>
        <w:tab/>
        <w:t>1098</w:t>
      </w:r>
    </w:p>
    <w:p w14:paraId="365E5D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1098</w:t>
      </w:r>
    </w:p>
    <w:p w14:paraId="5D3336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1100</w:t>
      </w:r>
    </w:p>
    <w:p w14:paraId="10CC26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TDD – GSM:</w:t>
      </w:r>
      <w:r>
        <w:tab/>
        <w:t>1100</w:t>
      </w:r>
    </w:p>
    <w:p w14:paraId="02F2DB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1100</w:t>
      </w:r>
    </w:p>
    <w:p w14:paraId="39E48E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1102</w:t>
      </w:r>
    </w:p>
    <w:p w14:paraId="1042FC8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1103</w:t>
      </w:r>
    </w:p>
    <w:p w14:paraId="74DE00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1103</w:t>
      </w:r>
    </w:p>
    <w:p w14:paraId="03D004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1103</w:t>
      </w:r>
    </w:p>
    <w:p w14:paraId="5E3BC80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1103</w:t>
      </w:r>
    </w:p>
    <w:p w14:paraId="36764E9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1105</w:t>
      </w:r>
    </w:p>
    <w:p w14:paraId="73B12B8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1105</w:t>
      </w:r>
    </w:p>
    <w:p w14:paraId="6EE0AB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1105</w:t>
      </w:r>
    </w:p>
    <w:p w14:paraId="3C1B2BC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1105</w:t>
      </w:r>
    </w:p>
    <w:p w14:paraId="796A9FF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14:paraId="0A88D06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1108</w:t>
      </w:r>
    </w:p>
    <w:p w14:paraId="3DAFE6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FDD – cdma2000 1X</w:t>
      </w:r>
      <w:r>
        <w:tab/>
        <w:t>1108</w:t>
      </w:r>
    </w:p>
    <w:p w14:paraId="202873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1108</w:t>
      </w:r>
    </w:p>
    <w:p w14:paraId="4AF2A8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5A352D9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1111</w:t>
      </w:r>
    </w:p>
    <w:p w14:paraId="45224C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A.4.</w:t>
      </w:r>
      <w:r w:rsidRPr="009A7E44">
        <w:rPr>
          <w:lang w:val="sv-SE" w:eastAsia="zh-CN"/>
        </w:rPr>
        <w:t>6</w:t>
      </w:r>
      <w:r w:rsidRPr="009A7E44">
        <w:rPr>
          <w:lang w:val="sv-SE"/>
        </w:rPr>
        <w:t>.</w:t>
      </w:r>
      <w:r w:rsidRPr="009A7E44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 xml:space="preserve">E-UTRAN </w:t>
      </w:r>
      <w:r w:rsidRPr="009A7E44">
        <w:rPr>
          <w:lang w:val="sv-SE" w:eastAsia="zh-CN"/>
        </w:rPr>
        <w:t>T</w:t>
      </w:r>
      <w:r w:rsidRPr="009A7E44">
        <w:rPr>
          <w:lang w:val="sv-SE"/>
        </w:rPr>
        <w:t>DD – cdma2000 1X</w:t>
      </w:r>
      <w:r>
        <w:tab/>
        <w:t>1111</w:t>
      </w:r>
    </w:p>
    <w:p w14:paraId="4FDE8EA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1111</w:t>
      </w:r>
    </w:p>
    <w:p w14:paraId="2812FAE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1111</w:t>
      </w:r>
    </w:p>
    <w:p w14:paraId="7B2F404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1114</w:t>
      </w:r>
    </w:p>
    <w:p w14:paraId="5EC2135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1114</w:t>
      </w:r>
    </w:p>
    <w:p w14:paraId="566D2DA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1114</w:t>
      </w:r>
    </w:p>
    <w:p w14:paraId="357D1D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1114</w:t>
      </w:r>
    </w:p>
    <w:p w14:paraId="1BEF51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471B0C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1120</w:t>
      </w:r>
    </w:p>
    <w:p w14:paraId="73B350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1120</w:t>
      </w:r>
    </w:p>
    <w:p w14:paraId="411D20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157B3A0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336E0C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1FE996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5F35043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0FEE8C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4D8F81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156FB361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1135</w:t>
      </w:r>
    </w:p>
    <w:p w14:paraId="794153A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Handover</w:t>
      </w:r>
      <w:r>
        <w:tab/>
        <w:t>1135</w:t>
      </w:r>
    </w:p>
    <w:p w14:paraId="5A33D9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FDD - FDD Intra frequency handover</w:t>
      </w:r>
      <w:r>
        <w:tab/>
        <w:t>1135</w:t>
      </w:r>
    </w:p>
    <w:p w14:paraId="122FED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1135</w:t>
      </w:r>
    </w:p>
    <w:p w14:paraId="53B121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1137</w:t>
      </w:r>
    </w:p>
    <w:p w14:paraId="4D54D39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1137</w:t>
      </w:r>
    </w:p>
    <w:p w14:paraId="4A4604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1137</w:t>
      </w:r>
    </w:p>
    <w:p w14:paraId="7B2F0D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1139</w:t>
      </w:r>
    </w:p>
    <w:p w14:paraId="572157F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1139</w:t>
      </w:r>
    </w:p>
    <w:p w14:paraId="3537B5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1139</w:t>
      </w:r>
    </w:p>
    <w:p w14:paraId="35449A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1141</w:t>
      </w:r>
    </w:p>
    <w:p w14:paraId="23F98DC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1141</w:t>
      </w:r>
    </w:p>
    <w:p w14:paraId="37C117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1141</w:t>
      </w:r>
    </w:p>
    <w:p w14:paraId="05A624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1143</w:t>
      </w:r>
    </w:p>
    <w:p w14:paraId="51D3476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1143</w:t>
      </w:r>
    </w:p>
    <w:p w14:paraId="3167DC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1143</w:t>
      </w:r>
    </w:p>
    <w:p w14:paraId="7892DF5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1145</w:t>
      </w:r>
    </w:p>
    <w:p w14:paraId="358DE5E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1145</w:t>
      </w:r>
    </w:p>
    <w:p w14:paraId="1FB92F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1145</w:t>
      </w:r>
    </w:p>
    <w:p w14:paraId="1E723C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1147</w:t>
      </w:r>
    </w:p>
    <w:p w14:paraId="1F8C7F7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1147</w:t>
      </w:r>
    </w:p>
    <w:p w14:paraId="6C0210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1147</w:t>
      </w:r>
    </w:p>
    <w:p w14:paraId="2640FC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1150</w:t>
      </w:r>
    </w:p>
    <w:p w14:paraId="261A5B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1150</w:t>
      </w:r>
    </w:p>
    <w:p w14:paraId="5C350A1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1150</w:t>
      </w:r>
    </w:p>
    <w:p w14:paraId="79D06D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1153</w:t>
      </w:r>
    </w:p>
    <w:p w14:paraId="4BF8E48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1153</w:t>
      </w:r>
    </w:p>
    <w:p w14:paraId="266434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1153</w:t>
      </w:r>
    </w:p>
    <w:p w14:paraId="6D3B75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1154</w:t>
      </w:r>
    </w:p>
    <w:p w14:paraId="1D14321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1154</w:t>
      </w:r>
    </w:p>
    <w:p w14:paraId="2AD324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1154</w:t>
      </w:r>
    </w:p>
    <w:p w14:paraId="012B41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1156</w:t>
      </w:r>
    </w:p>
    <w:p w14:paraId="736A61D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1156</w:t>
      </w:r>
    </w:p>
    <w:p w14:paraId="533752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1156</w:t>
      </w:r>
    </w:p>
    <w:p w14:paraId="0C59CB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1158</w:t>
      </w:r>
    </w:p>
    <w:p w14:paraId="6BDAAD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1158</w:t>
      </w:r>
    </w:p>
    <w:p w14:paraId="3F48CD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1158</w:t>
      </w:r>
    </w:p>
    <w:p w14:paraId="6702B7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1160</w:t>
      </w:r>
    </w:p>
    <w:p w14:paraId="6E57A65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1160</w:t>
      </w:r>
    </w:p>
    <w:p w14:paraId="33943E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1160</w:t>
      </w:r>
    </w:p>
    <w:p w14:paraId="5929D7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1162</w:t>
      </w:r>
    </w:p>
    <w:p w14:paraId="354493F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1163</w:t>
      </w:r>
    </w:p>
    <w:p w14:paraId="22EC5A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1163</w:t>
      </w:r>
    </w:p>
    <w:p w14:paraId="6069B9F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1164</w:t>
      </w:r>
    </w:p>
    <w:p w14:paraId="530F766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1165</w:t>
      </w:r>
    </w:p>
    <w:p w14:paraId="133ECA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1165</w:t>
      </w:r>
    </w:p>
    <w:p w14:paraId="6AE0E7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1166</w:t>
      </w:r>
    </w:p>
    <w:p w14:paraId="5118C1E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1167</w:t>
      </w:r>
    </w:p>
    <w:p w14:paraId="3DD2F8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1167</w:t>
      </w:r>
    </w:p>
    <w:p w14:paraId="61A3B5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1168</w:t>
      </w:r>
    </w:p>
    <w:p w14:paraId="606936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1169</w:t>
      </w:r>
    </w:p>
    <w:p w14:paraId="3F610D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1169</w:t>
      </w:r>
    </w:p>
    <w:p w14:paraId="0954EF9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1170</w:t>
      </w:r>
    </w:p>
    <w:p w14:paraId="1A77873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1171</w:t>
      </w:r>
    </w:p>
    <w:p w14:paraId="768AED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1171</w:t>
      </w:r>
    </w:p>
    <w:p w14:paraId="4AD63F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1172</w:t>
      </w:r>
    </w:p>
    <w:p w14:paraId="1845E6F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1173</w:t>
      </w:r>
    </w:p>
    <w:p w14:paraId="4CB9CA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1173</w:t>
      </w:r>
    </w:p>
    <w:p w14:paraId="0E9C47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1174</w:t>
      </w:r>
    </w:p>
    <w:p w14:paraId="1C74E57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1175</w:t>
      </w:r>
    </w:p>
    <w:p w14:paraId="4B9421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1175</w:t>
      </w:r>
    </w:p>
    <w:p w14:paraId="0CDDF2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1176</w:t>
      </w:r>
    </w:p>
    <w:p w14:paraId="39BD1D3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1177</w:t>
      </w:r>
    </w:p>
    <w:p w14:paraId="27171D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1177</w:t>
      </w:r>
    </w:p>
    <w:p w14:paraId="3CD672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1178</w:t>
      </w:r>
    </w:p>
    <w:p w14:paraId="09F88FB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1178</w:t>
      </w:r>
    </w:p>
    <w:p w14:paraId="1FAE11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1178</w:t>
      </w:r>
    </w:p>
    <w:p w14:paraId="73DAD5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1180</w:t>
      </w:r>
    </w:p>
    <w:p w14:paraId="2D3E36A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1180</w:t>
      </w:r>
    </w:p>
    <w:p w14:paraId="46C31E0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1180</w:t>
      </w:r>
    </w:p>
    <w:p w14:paraId="4662B9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1182</w:t>
      </w:r>
    </w:p>
    <w:p w14:paraId="547217C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1182</w:t>
      </w:r>
    </w:p>
    <w:p w14:paraId="3806BE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1182</w:t>
      </w:r>
    </w:p>
    <w:p w14:paraId="75D951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1184</w:t>
      </w:r>
    </w:p>
    <w:p w14:paraId="2D1AEBD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1184</w:t>
      </w:r>
    </w:p>
    <w:p w14:paraId="7CD73C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1184</w:t>
      </w:r>
    </w:p>
    <w:p w14:paraId="682B66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1186</w:t>
      </w:r>
    </w:p>
    <w:p w14:paraId="6415AC8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1187</w:t>
      </w:r>
    </w:p>
    <w:p w14:paraId="2E87E5F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1187</w:t>
      </w:r>
    </w:p>
    <w:p w14:paraId="2E8E46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1188</w:t>
      </w:r>
    </w:p>
    <w:p w14:paraId="233DA7B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1189</w:t>
      </w:r>
    </w:p>
    <w:p w14:paraId="0F5801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1189</w:t>
      </w:r>
    </w:p>
    <w:p w14:paraId="3E3E8C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1190</w:t>
      </w:r>
    </w:p>
    <w:p w14:paraId="00A1E8A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1191</w:t>
      </w:r>
    </w:p>
    <w:p w14:paraId="5E66ADF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1191</w:t>
      </w:r>
    </w:p>
    <w:p w14:paraId="242E08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1192</w:t>
      </w:r>
    </w:p>
    <w:p w14:paraId="1503152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1193</w:t>
      </w:r>
    </w:p>
    <w:p w14:paraId="325026D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1193</w:t>
      </w:r>
    </w:p>
    <w:p w14:paraId="47EE77C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1194</w:t>
      </w:r>
    </w:p>
    <w:p w14:paraId="22768C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1195</w:t>
      </w:r>
    </w:p>
    <w:p w14:paraId="38F317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1195</w:t>
      </w:r>
    </w:p>
    <w:p w14:paraId="60E731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1196</w:t>
      </w:r>
    </w:p>
    <w:p w14:paraId="20621E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1197</w:t>
      </w:r>
    </w:p>
    <w:p w14:paraId="6F33B8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1197</w:t>
      </w:r>
    </w:p>
    <w:p w14:paraId="2E2A30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1198</w:t>
      </w:r>
    </w:p>
    <w:p w14:paraId="23874F3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1199</w:t>
      </w:r>
    </w:p>
    <w:p w14:paraId="18F6F0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1199</w:t>
      </w:r>
    </w:p>
    <w:p w14:paraId="54758A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1200</w:t>
      </w:r>
    </w:p>
    <w:p w14:paraId="3C5EE4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1201</w:t>
      </w:r>
    </w:p>
    <w:p w14:paraId="1F7AD7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1201</w:t>
      </w:r>
    </w:p>
    <w:p w14:paraId="46B18CB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1202</w:t>
      </w:r>
    </w:p>
    <w:p w14:paraId="247167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1203</w:t>
      </w:r>
    </w:p>
    <w:p w14:paraId="2D9704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1203</w:t>
      </w:r>
    </w:p>
    <w:p w14:paraId="159262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1204</w:t>
      </w:r>
    </w:p>
    <w:p w14:paraId="2BEB06C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1205</w:t>
      </w:r>
    </w:p>
    <w:p w14:paraId="7270D0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1205</w:t>
      </w:r>
    </w:p>
    <w:p w14:paraId="6CF5B3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1206</w:t>
      </w:r>
    </w:p>
    <w:p w14:paraId="28E320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1207</w:t>
      </w:r>
    </w:p>
    <w:p w14:paraId="2C5A88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1207</w:t>
      </w:r>
    </w:p>
    <w:p w14:paraId="283868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1208</w:t>
      </w:r>
    </w:p>
    <w:p w14:paraId="171B16F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1209</w:t>
      </w:r>
    </w:p>
    <w:p w14:paraId="054BC15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1209</w:t>
      </w:r>
    </w:p>
    <w:p w14:paraId="464408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1210</w:t>
      </w:r>
    </w:p>
    <w:p w14:paraId="3B15926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1211</w:t>
      </w:r>
    </w:p>
    <w:p w14:paraId="459D69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1211</w:t>
      </w:r>
    </w:p>
    <w:p w14:paraId="42EA2F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1212</w:t>
      </w:r>
    </w:p>
    <w:p w14:paraId="2D3BEE9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1213</w:t>
      </w:r>
    </w:p>
    <w:p w14:paraId="6F3D93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1213</w:t>
      </w:r>
    </w:p>
    <w:p w14:paraId="2856B5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1214</w:t>
      </w:r>
    </w:p>
    <w:p w14:paraId="216C9AE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1215</w:t>
      </w:r>
    </w:p>
    <w:p w14:paraId="5E7F47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1215</w:t>
      </w:r>
    </w:p>
    <w:p w14:paraId="53F8A3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1216</w:t>
      </w:r>
    </w:p>
    <w:p w14:paraId="04A4438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1217</w:t>
      </w:r>
    </w:p>
    <w:p w14:paraId="2CBE90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1217</w:t>
      </w:r>
    </w:p>
    <w:p w14:paraId="25CB48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1219</w:t>
      </w:r>
    </w:p>
    <w:p w14:paraId="02AF76C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1220</w:t>
      </w:r>
    </w:p>
    <w:p w14:paraId="206D76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1220</w:t>
      </w:r>
    </w:p>
    <w:p w14:paraId="226914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1221</w:t>
      </w:r>
    </w:p>
    <w:p w14:paraId="343137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1222</w:t>
      </w:r>
    </w:p>
    <w:p w14:paraId="5F2F66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1222</w:t>
      </w:r>
    </w:p>
    <w:p w14:paraId="387400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1223</w:t>
      </w:r>
    </w:p>
    <w:p w14:paraId="55338E8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1224</w:t>
      </w:r>
    </w:p>
    <w:p w14:paraId="35F093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1224</w:t>
      </w:r>
    </w:p>
    <w:p w14:paraId="694A60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1225</w:t>
      </w:r>
    </w:p>
    <w:p w14:paraId="6572D75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FDD - FDD Intra frequency DAPS handover</w:t>
      </w:r>
      <w:r>
        <w:tab/>
        <w:t>1226</w:t>
      </w:r>
    </w:p>
    <w:p w14:paraId="01BD56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1226</w:t>
      </w:r>
    </w:p>
    <w:p w14:paraId="57AFBB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1227</w:t>
      </w:r>
    </w:p>
    <w:p w14:paraId="0BA9523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1228</w:t>
      </w:r>
    </w:p>
    <w:p w14:paraId="79C34E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1228</w:t>
      </w:r>
    </w:p>
    <w:p w14:paraId="549965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1229</w:t>
      </w:r>
    </w:p>
    <w:p w14:paraId="1BE59E5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FDD - FDD Intra frequency conditional handover</w:t>
      </w:r>
      <w:r>
        <w:tab/>
        <w:t>1230</w:t>
      </w:r>
    </w:p>
    <w:p w14:paraId="52F814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1230</w:t>
      </w:r>
    </w:p>
    <w:p w14:paraId="124766B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1231</w:t>
      </w:r>
    </w:p>
    <w:p w14:paraId="583D6C0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TDD - TDD Intra frequency conditional handover</w:t>
      </w:r>
      <w:r>
        <w:tab/>
        <w:t>1232</w:t>
      </w:r>
    </w:p>
    <w:p w14:paraId="47661C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1232</w:t>
      </w:r>
    </w:p>
    <w:p w14:paraId="336765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1233</w:t>
      </w:r>
    </w:p>
    <w:p w14:paraId="209E762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FDD - FDD Inter frequency conditional handover</w:t>
      </w:r>
      <w:r>
        <w:tab/>
        <w:t>1234</w:t>
      </w:r>
    </w:p>
    <w:p w14:paraId="7A26A8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1234</w:t>
      </w:r>
    </w:p>
    <w:p w14:paraId="380BDE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1235</w:t>
      </w:r>
    </w:p>
    <w:p w14:paraId="3A69E4E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TDD - TDD Inter frequency conditional handover</w:t>
      </w:r>
      <w:r>
        <w:tab/>
        <w:t>1236</w:t>
      </w:r>
    </w:p>
    <w:p w14:paraId="0B7FD7F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1236</w:t>
      </w:r>
    </w:p>
    <w:p w14:paraId="428C51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1237</w:t>
      </w:r>
    </w:p>
    <w:p w14:paraId="1C132B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FDD - TDD Inter frequency conditional handover</w:t>
      </w:r>
      <w:r>
        <w:tab/>
        <w:t>1238</w:t>
      </w:r>
    </w:p>
    <w:p w14:paraId="267D71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1238</w:t>
      </w:r>
    </w:p>
    <w:p w14:paraId="358241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1240</w:t>
      </w:r>
    </w:p>
    <w:p w14:paraId="61168D8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TDD - FDD Inter frequency conditional handover</w:t>
      </w:r>
      <w:r>
        <w:tab/>
        <w:t>1240</w:t>
      </w:r>
    </w:p>
    <w:p w14:paraId="39416F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1240</w:t>
      </w:r>
    </w:p>
    <w:p w14:paraId="1E5315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1243</w:t>
      </w:r>
    </w:p>
    <w:p w14:paraId="746A99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1244</w:t>
      </w:r>
    </w:p>
    <w:p w14:paraId="3882EFE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1244</w:t>
      </w:r>
    </w:p>
    <w:p w14:paraId="123A05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1246</w:t>
      </w:r>
    </w:p>
    <w:p w14:paraId="5703FC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1247</w:t>
      </w:r>
    </w:p>
    <w:p w14:paraId="4F08C1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1247</w:t>
      </w:r>
    </w:p>
    <w:p w14:paraId="1DF6A7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1249</w:t>
      </w:r>
    </w:p>
    <w:p w14:paraId="1A7B185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FDD - TDD inter-band inter-frequency synchronous DAPS handover</w:t>
      </w:r>
      <w:r>
        <w:tab/>
        <w:t>1250</w:t>
      </w:r>
    </w:p>
    <w:p w14:paraId="7F61B67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1250</w:t>
      </w:r>
    </w:p>
    <w:p w14:paraId="62A2E76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TDD - FDD inter-band inter-frequency synchronous DAPS handover</w:t>
      </w:r>
      <w:r>
        <w:tab/>
        <w:t>1254</w:t>
      </w:r>
    </w:p>
    <w:p w14:paraId="1E9415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1254</w:t>
      </w:r>
    </w:p>
    <w:p w14:paraId="321C4DE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1257</w:t>
      </w:r>
    </w:p>
    <w:p w14:paraId="02E532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1258</w:t>
      </w:r>
    </w:p>
    <w:p w14:paraId="2DDD3EF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1258</w:t>
      </w:r>
    </w:p>
    <w:p w14:paraId="1BC5A5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1260</w:t>
      </w:r>
    </w:p>
    <w:p w14:paraId="086B4EE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1260</w:t>
      </w:r>
    </w:p>
    <w:p w14:paraId="17BEFC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1260</w:t>
      </w:r>
    </w:p>
    <w:p w14:paraId="14ECEC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1263</w:t>
      </w:r>
    </w:p>
    <w:p w14:paraId="6032D9D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1263</w:t>
      </w:r>
    </w:p>
    <w:p w14:paraId="19DC9F1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FDD – UTRAN FDD Handover</w:t>
      </w:r>
      <w:r>
        <w:tab/>
        <w:t>1263</w:t>
      </w:r>
    </w:p>
    <w:p w14:paraId="3FD125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55A042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1265</w:t>
      </w:r>
    </w:p>
    <w:p w14:paraId="0015E0B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TDD - UTRAN FDD Handover</w:t>
      </w:r>
      <w:r>
        <w:tab/>
        <w:t>1266</w:t>
      </w:r>
    </w:p>
    <w:p w14:paraId="625B19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1266</w:t>
      </w:r>
    </w:p>
    <w:p w14:paraId="5BE4E31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1269</w:t>
      </w:r>
    </w:p>
    <w:p w14:paraId="76E83F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  <w:lang w:val="sv-SE"/>
        </w:rPr>
        <w:t>A.</w:t>
      </w:r>
      <w:r w:rsidRPr="009A7E44">
        <w:rPr>
          <w:rFonts w:cs="v4.2.0"/>
          <w:snapToGrid w:val="0"/>
          <w:lang w:val="sv-SE" w:eastAsia="zh-CN"/>
        </w:rPr>
        <w:t>5</w:t>
      </w:r>
      <w:r w:rsidRPr="009A7E44">
        <w:rPr>
          <w:rFonts w:cs="v4.2.0"/>
          <w:snapToGrid w:val="0"/>
          <w:lang w:val="sv-SE"/>
        </w:rPr>
        <w:t>.</w:t>
      </w:r>
      <w:r w:rsidRPr="009A7E44">
        <w:rPr>
          <w:rFonts w:cs="v4.2.0"/>
          <w:snapToGrid w:val="0"/>
          <w:lang w:val="sv-SE" w:eastAsia="zh-CN"/>
        </w:rPr>
        <w:t>2</w:t>
      </w:r>
      <w:r w:rsidRPr="009A7E44">
        <w:rPr>
          <w:rFonts w:cs="v4.2.0"/>
          <w:snapToGrid w:val="0"/>
          <w:lang w:val="sv-SE"/>
        </w:rPr>
        <w:t>.</w:t>
      </w:r>
      <w:r w:rsidRPr="009A7E44">
        <w:rPr>
          <w:rFonts w:cs="v4.2.0"/>
          <w:snapToGrid w:val="0"/>
          <w:lang w:val="sv-SE" w:eastAsia="zh-CN"/>
        </w:rPr>
        <w:t xml:space="preserve">3 </w:t>
      </w:r>
      <w:r w:rsidRPr="009A7E44">
        <w:rPr>
          <w:lang w:val="sv-SE"/>
        </w:rPr>
        <w:t>E-UTRAN FDD- GSM Handover</w:t>
      </w:r>
      <w:r>
        <w:tab/>
        <w:t>1269</w:t>
      </w:r>
    </w:p>
    <w:p w14:paraId="46CC4AB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2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1269</w:t>
      </w:r>
    </w:p>
    <w:p w14:paraId="265AE5C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2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 xml:space="preserve">Test </w:t>
      </w:r>
      <w:r w:rsidRPr="009A7E44">
        <w:rPr>
          <w:snapToGrid w:val="0"/>
          <w:lang w:eastAsia="zh-CN"/>
        </w:rPr>
        <w:t>Requirements</w:t>
      </w:r>
      <w:r>
        <w:tab/>
        <w:t>1270</w:t>
      </w:r>
    </w:p>
    <w:p w14:paraId="082E164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</w:t>
      </w:r>
      <w:r w:rsidRPr="009A7E44">
        <w:rPr>
          <w:lang w:val="sv-SE" w:eastAsia="zh-CN"/>
        </w:rPr>
        <w:t xml:space="preserve"> TDD</w:t>
      </w:r>
      <w:r w:rsidRPr="009A7E44">
        <w:rPr>
          <w:lang w:val="sv-SE"/>
        </w:rPr>
        <w:t xml:space="preserve"> - UTRAN TDD Handover</w:t>
      </w:r>
      <w:r>
        <w:tab/>
        <w:t>1271</w:t>
      </w:r>
    </w:p>
    <w:p w14:paraId="6B1A70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7054E12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1271</w:t>
      </w:r>
    </w:p>
    <w:p w14:paraId="034E27F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1271</w:t>
      </w:r>
    </w:p>
    <w:p w14:paraId="68606C1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1273</w:t>
      </w:r>
    </w:p>
    <w:p w14:paraId="561EEE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14:paraId="7BC2774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1273</w:t>
      </w:r>
    </w:p>
    <w:p w14:paraId="6E67FC0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1273</w:t>
      </w:r>
    </w:p>
    <w:p w14:paraId="263C426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lastRenderedPageBreak/>
        <w:t>A.</w:t>
      </w:r>
      <w:r w:rsidRPr="009A7E44">
        <w:rPr>
          <w:lang w:val="sv-SE" w:eastAsia="zh-CN"/>
        </w:rPr>
        <w:t>5</w:t>
      </w:r>
      <w:r w:rsidRPr="009A7E44">
        <w:rPr>
          <w:lang w:val="sv-SE"/>
        </w:rPr>
        <w:t>.</w:t>
      </w:r>
      <w:r w:rsidRPr="009A7E44">
        <w:rPr>
          <w:lang w:val="sv-SE" w:eastAsia="zh-CN"/>
        </w:rPr>
        <w:t>2</w:t>
      </w:r>
      <w:r w:rsidRPr="009A7E44">
        <w:rPr>
          <w:lang w:val="sv-SE"/>
        </w:rPr>
        <w:t>.</w:t>
      </w:r>
      <w:r w:rsidRPr="009A7E44">
        <w:rPr>
          <w:lang w:val="sv-SE" w:eastAsia="zh-CN"/>
        </w:rPr>
        <w:t>4</w:t>
      </w:r>
      <w:r w:rsidRPr="009A7E44">
        <w:rPr>
          <w:lang w:val="sv-SE"/>
        </w:rPr>
        <w:t>.</w:t>
      </w:r>
      <w:r w:rsidRPr="009A7E44">
        <w:rPr>
          <w:lang w:val="sv-SE" w:eastAsia="zh-CN"/>
        </w:rPr>
        <w:t>2</w:t>
      </w:r>
      <w:r w:rsidRPr="009A7E44">
        <w:rPr>
          <w:lang w:val="sv-SE"/>
        </w:rPr>
        <w:t>.</w:t>
      </w:r>
      <w:r w:rsidRPr="009A7E44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 w:eastAsia="zh-CN"/>
        </w:rPr>
        <w:t>Void</w:t>
      </w:r>
      <w:r>
        <w:tab/>
        <w:t>1273</w:t>
      </w:r>
    </w:p>
    <w:p w14:paraId="70CD3E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FDD – UTRAN TDD Handover</w:t>
      </w:r>
      <w:r>
        <w:tab/>
        <w:t>1273</w:t>
      </w:r>
    </w:p>
    <w:p w14:paraId="0CD4DB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1273</w:t>
      </w:r>
    </w:p>
    <w:p w14:paraId="5CFBEFC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482AC2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1276</w:t>
      </w:r>
    </w:p>
    <w:p w14:paraId="2B7438C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24B2544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6857ED8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Void</w:t>
      </w:r>
      <w:r>
        <w:tab/>
        <w:t>1276</w:t>
      </w:r>
    </w:p>
    <w:p w14:paraId="104118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  <w:lang w:val="sv-SE"/>
        </w:rPr>
        <w:t>A.5.2.</w:t>
      </w:r>
      <w:r w:rsidRPr="009A7E44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TDD - GSM Handover</w:t>
      </w:r>
      <w:r>
        <w:tab/>
        <w:t>1276</w:t>
      </w:r>
    </w:p>
    <w:p w14:paraId="2C49945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1DCDDD6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7DB45B1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A.5.2.</w:t>
      </w:r>
      <w:r w:rsidRPr="009A7E44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1279</w:t>
      </w:r>
    </w:p>
    <w:p w14:paraId="0B1665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1279</w:t>
      </w:r>
    </w:p>
    <w:p w14:paraId="752FA7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A.5.2.</w:t>
      </w:r>
      <w:r w:rsidRPr="009A7E44">
        <w:rPr>
          <w:snapToGrid w:val="0"/>
          <w:lang w:eastAsia="zh-CN"/>
        </w:rPr>
        <w:t>7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1281</w:t>
      </w:r>
    </w:p>
    <w:p w14:paraId="4046060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1281</w:t>
      </w:r>
    </w:p>
    <w:p w14:paraId="5962BD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3C09A18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14:paraId="5886112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1283</w:t>
      </w:r>
    </w:p>
    <w:p w14:paraId="2A4CFA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1283</w:t>
      </w:r>
    </w:p>
    <w:p w14:paraId="664451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65EA68A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1285</w:t>
      </w:r>
    </w:p>
    <w:p w14:paraId="6CBE02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1285</w:t>
      </w:r>
    </w:p>
    <w:p w14:paraId="5069F9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0CA75D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1287</w:t>
      </w:r>
    </w:p>
    <w:p w14:paraId="0BCC69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1287</w:t>
      </w:r>
    </w:p>
    <w:p w14:paraId="3BE70A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1290</w:t>
      </w:r>
    </w:p>
    <w:p w14:paraId="2999874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1290</w:t>
      </w:r>
    </w:p>
    <w:p w14:paraId="01E755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22DA57F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1293</w:t>
      </w:r>
    </w:p>
    <w:p w14:paraId="2D6CCFF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lang w:val="sv-SE"/>
        </w:rPr>
        <w:t>A.5.2.1</w:t>
      </w:r>
      <w:r w:rsidRPr="009A7E44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FDD – UTRAN FDD Handover</w:t>
      </w:r>
      <w:r w:rsidRPr="009A7E44">
        <w:rPr>
          <w:lang w:val="sv-SE" w:eastAsia="zh-CN"/>
        </w:rPr>
        <w:t xml:space="preserve"> for 5MHz Bandwidth</w:t>
      </w:r>
      <w:r>
        <w:tab/>
        <w:t>1293</w:t>
      </w:r>
    </w:p>
    <w:p w14:paraId="4273C4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1293</w:t>
      </w:r>
    </w:p>
    <w:p w14:paraId="6E4DCB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A.5.2.</w:t>
      </w:r>
      <w:r w:rsidRPr="009A7E44">
        <w:rPr>
          <w:snapToGrid w:val="0"/>
          <w:lang w:eastAsia="zh-CN"/>
        </w:rPr>
        <w:t>11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1293</w:t>
      </w:r>
    </w:p>
    <w:p w14:paraId="3990BA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Handover to Non-3GPP RATs</w:t>
      </w:r>
      <w:r>
        <w:tab/>
        <w:t>1294</w:t>
      </w:r>
    </w:p>
    <w:p w14:paraId="0055C5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FDD – HRPD Handover</w:t>
      </w:r>
      <w:r>
        <w:tab/>
        <w:t>1294</w:t>
      </w:r>
    </w:p>
    <w:p w14:paraId="7598E6D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05DC39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1296</w:t>
      </w:r>
    </w:p>
    <w:p w14:paraId="6C8918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FDD – cdma2000 1X Handover</w:t>
      </w:r>
      <w:r>
        <w:tab/>
        <w:t>1296</w:t>
      </w:r>
    </w:p>
    <w:p w14:paraId="627D10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72FF6A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4B9939E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1299</w:t>
      </w:r>
    </w:p>
    <w:p w14:paraId="504E5E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698E44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11D5981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1302</w:t>
      </w:r>
    </w:p>
    <w:p w14:paraId="4A387D6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1302</w:t>
      </w:r>
    </w:p>
    <w:p w14:paraId="742EAF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3E139E1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A.5.3.</w:t>
      </w:r>
      <w:r w:rsidRPr="009A7E44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 xml:space="preserve">E-UTRAN </w:t>
      </w:r>
      <w:r w:rsidRPr="009A7E44">
        <w:rPr>
          <w:lang w:val="sv-SE" w:eastAsia="zh-CN"/>
        </w:rPr>
        <w:t>T</w:t>
      </w:r>
      <w:r w:rsidRPr="009A7E44">
        <w:rPr>
          <w:lang w:val="sv-SE"/>
        </w:rPr>
        <w:t>DD – HRPD Handover</w:t>
      </w:r>
      <w:r>
        <w:tab/>
        <w:t>1304</w:t>
      </w:r>
    </w:p>
    <w:p w14:paraId="11A45E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69C18A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40F21A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FI"/>
        </w:rPr>
        <w:t>E-UTRAN TDD – cdma2000 1X Handover</w:t>
      </w:r>
      <w:r>
        <w:tab/>
        <w:t>1307</w:t>
      </w:r>
    </w:p>
    <w:p w14:paraId="22F2E3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5B0DAA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1310</w:t>
      </w:r>
    </w:p>
    <w:p w14:paraId="3648EE15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1310</w:t>
      </w:r>
    </w:p>
    <w:p w14:paraId="26E2622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RRC Re-establishment</w:t>
      </w:r>
      <w:r>
        <w:tab/>
        <w:t>1310</w:t>
      </w:r>
    </w:p>
    <w:p w14:paraId="55DBAF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E-UTRAN FDD Intra-frequency RRC Re-establishment</w:t>
      </w:r>
      <w:r>
        <w:tab/>
        <w:t>1310</w:t>
      </w:r>
    </w:p>
    <w:p w14:paraId="67EDA8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1310</w:t>
      </w:r>
    </w:p>
    <w:p w14:paraId="235E72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7960707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E-UTRAN FDD Inter-frequency RRC Re-establishment</w:t>
      </w:r>
      <w:r>
        <w:tab/>
        <w:t>1312</w:t>
      </w:r>
    </w:p>
    <w:p w14:paraId="03C767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1312</w:t>
      </w:r>
    </w:p>
    <w:p w14:paraId="13D059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14:paraId="3AF792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E-UTRAN TDD Intra-frequency RRC Re-establishment</w:t>
      </w:r>
      <w:r>
        <w:tab/>
        <w:t>1314</w:t>
      </w:r>
    </w:p>
    <w:p w14:paraId="46AC4D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1314</w:t>
      </w:r>
    </w:p>
    <w:p w14:paraId="5B14DD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4A86AD7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TDD Inter-frequency RRC Re-establishment</w:t>
      </w:r>
      <w:r>
        <w:tab/>
        <w:t>1316</w:t>
      </w:r>
    </w:p>
    <w:p w14:paraId="2BB9C1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1316</w:t>
      </w:r>
    </w:p>
    <w:p w14:paraId="104E288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14:paraId="217496B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</w:t>
      </w:r>
      <w:r w:rsidRPr="009A7E44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FDD Intra-frequency RRC Re-establishment</w:t>
      </w:r>
      <w:r w:rsidRPr="009A7E44">
        <w:rPr>
          <w:snapToGrid w:val="0"/>
          <w:lang w:eastAsia="zh-CN"/>
        </w:rPr>
        <w:t xml:space="preserve"> for 5MHz bandwidth</w:t>
      </w:r>
      <w:r>
        <w:tab/>
        <w:t>1318</w:t>
      </w:r>
    </w:p>
    <w:p w14:paraId="10C680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1318</w:t>
      </w:r>
    </w:p>
    <w:p w14:paraId="2A3444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3243A68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FD-FDD Intra-frequency RRC Re-establishment for UE category 0</w:t>
      </w:r>
      <w:r>
        <w:tab/>
        <w:t>1318</w:t>
      </w:r>
    </w:p>
    <w:p w14:paraId="6858A9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1318</w:t>
      </w:r>
    </w:p>
    <w:p w14:paraId="2C5BB0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54929D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HD-FDD Intra-frequency RRC Re-establishment for UE category 0</w:t>
      </w:r>
      <w:r>
        <w:tab/>
        <w:t>1321</w:t>
      </w:r>
    </w:p>
    <w:p w14:paraId="17BF480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1321</w:t>
      </w:r>
    </w:p>
    <w:p w14:paraId="203A3F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75B45B9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TDD Intra-frequency RRC Re-establishment for UE category 0</w:t>
      </w:r>
      <w:r>
        <w:tab/>
        <w:t>1323</w:t>
      </w:r>
    </w:p>
    <w:p w14:paraId="2329A1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1323</w:t>
      </w:r>
    </w:p>
    <w:p w14:paraId="0F13F5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1324</w:t>
      </w:r>
    </w:p>
    <w:p w14:paraId="0BAC7C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FD-FDD Intra-frequency RRC Re-establishment for Cat-M1 UE in CEModeA</w:t>
      </w:r>
      <w:r>
        <w:tab/>
        <w:t>1325</w:t>
      </w:r>
    </w:p>
    <w:p w14:paraId="733F0A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1325</w:t>
      </w:r>
    </w:p>
    <w:p w14:paraId="5479C6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1326</w:t>
      </w:r>
    </w:p>
    <w:p w14:paraId="5EC8550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HD-FDD Intra-frequency RRC Re-establishment for Cat-M1 UE in CEModeA</w:t>
      </w:r>
      <w:r>
        <w:tab/>
        <w:t>1327</w:t>
      </w:r>
    </w:p>
    <w:p w14:paraId="467300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1327</w:t>
      </w:r>
    </w:p>
    <w:p w14:paraId="44F489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1328</w:t>
      </w:r>
    </w:p>
    <w:p w14:paraId="743BB4F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TDD Intra-frequency RRC Re-establishment for Cat-M1 UE in CEModeA</w:t>
      </w:r>
      <w:r>
        <w:tab/>
        <w:t>1329</w:t>
      </w:r>
    </w:p>
    <w:p w14:paraId="3199FC0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1329</w:t>
      </w:r>
    </w:p>
    <w:p w14:paraId="7B66C7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14:paraId="310BD7D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FD-FDD Intra-frequency RRC Re-establishment for Cat-M1 UE in CEModeB</w:t>
      </w:r>
      <w:r>
        <w:tab/>
        <w:t>1331</w:t>
      </w:r>
    </w:p>
    <w:p w14:paraId="2E6441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1331</w:t>
      </w:r>
    </w:p>
    <w:p w14:paraId="572AEE6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1332</w:t>
      </w:r>
    </w:p>
    <w:p w14:paraId="2509032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HD-FDD Intra-frequency RRC Re-establishment for Cat-M1 UE in CEModeB</w:t>
      </w:r>
      <w:r>
        <w:tab/>
        <w:t>1333</w:t>
      </w:r>
    </w:p>
    <w:p w14:paraId="65CA63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1333</w:t>
      </w:r>
    </w:p>
    <w:p w14:paraId="205732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4C3E5F9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TDD Intra-frequency RRC Re-establishment for Cat-M1 UE in CEModeB</w:t>
      </w:r>
      <w:r>
        <w:tab/>
        <w:t>1335</w:t>
      </w:r>
    </w:p>
    <w:p w14:paraId="0FE635E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1335</w:t>
      </w:r>
    </w:p>
    <w:p w14:paraId="0DAE46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71CD61A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HD-FDD Intra-frequency RRC Re-establishment for UE</w:t>
      </w:r>
      <w:r w:rsidRPr="009A7E44">
        <w:rPr>
          <w:snapToGrid w:val="0"/>
          <w:lang w:eastAsia="zh-CN"/>
        </w:rPr>
        <w:t xml:space="preserve"> category NB1 in In-Band mode under enhanced coverage</w:t>
      </w:r>
      <w:r>
        <w:tab/>
        <w:t>1337</w:t>
      </w:r>
    </w:p>
    <w:p w14:paraId="6F2738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1337</w:t>
      </w:r>
    </w:p>
    <w:p w14:paraId="4EA201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38304E7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HD-FDD Int</w:t>
      </w:r>
      <w:r w:rsidRPr="009A7E44">
        <w:rPr>
          <w:snapToGrid w:val="0"/>
          <w:lang w:eastAsia="zh-CN"/>
        </w:rPr>
        <w:t>er</w:t>
      </w:r>
      <w:r w:rsidRPr="009A7E44">
        <w:rPr>
          <w:snapToGrid w:val="0"/>
        </w:rPr>
        <w:t>-frequency RRC Re-establishment for UE</w:t>
      </w:r>
      <w:r w:rsidRPr="009A7E44">
        <w:rPr>
          <w:snapToGrid w:val="0"/>
          <w:lang w:eastAsia="zh-CN"/>
        </w:rPr>
        <w:t xml:space="preserve"> category NB1 in In-Band mode under </w:t>
      </w:r>
      <w:r w:rsidRPr="009A7E44">
        <w:rPr>
          <w:rFonts w:cs="Intel Clear Light"/>
          <w:lang w:eastAsia="zh-CN"/>
        </w:rPr>
        <w:t>normal</w:t>
      </w:r>
      <w:r w:rsidRPr="009A7E44">
        <w:rPr>
          <w:rFonts w:cs="Arial"/>
          <w:lang w:eastAsia="zh-CN"/>
        </w:rPr>
        <w:t xml:space="preserve"> </w:t>
      </w:r>
      <w:r w:rsidRPr="009A7E44">
        <w:rPr>
          <w:snapToGrid w:val="0"/>
          <w:lang w:eastAsia="zh-CN"/>
        </w:rPr>
        <w:t>coverage</w:t>
      </w:r>
      <w:r>
        <w:tab/>
        <w:t>1340</w:t>
      </w:r>
    </w:p>
    <w:p w14:paraId="303E16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1340</w:t>
      </w:r>
    </w:p>
    <w:p w14:paraId="58E391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14:paraId="2D56BCA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FD-FDD Inter-frequency RRC Re-establishment for Cat-M1 UE in CEModeA</w:t>
      </w:r>
      <w:r>
        <w:tab/>
        <w:t>1343</w:t>
      </w:r>
    </w:p>
    <w:p w14:paraId="73914E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1343</w:t>
      </w:r>
    </w:p>
    <w:p w14:paraId="2876D4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71C96A2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HD-FDD Inter-frequency RRC Re-establishment for Cat-M1 UE in CEModeA</w:t>
      </w:r>
      <w:r>
        <w:tab/>
        <w:t>1345</w:t>
      </w:r>
    </w:p>
    <w:p w14:paraId="56FB3A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1345</w:t>
      </w:r>
    </w:p>
    <w:p w14:paraId="7EF3DE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6C99EB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TDD-TDD Inter-frequency RRC Re-establishment for Cat-M1 UE in CEModeA</w:t>
      </w:r>
      <w:r>
        <w:tab/>
        <w:t>1347</w:t>
      </w:r>
    </w:p>
    <w:p w14:paraId="67F0D9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1347</w:t>
      </w:r>
    </w:p>
    <w:p w14:paraId="1DC39A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74116EE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FD-FDD Inter-frequency RRC Re-establishment for Cat-M1 UE in CEModeB</w:t>
      </w:r>
      <w:r>
        <w:tab/>
        <w:t>1349</w:t>
      </w:r>
    </w:p>
    <w:p w14:paraId="5BD7A8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1349</w:t>
      </w:r>
    </w:p>
    <w:p w14:paraId="7B7B10D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3B419F2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HD-FDD Inter-frequency RRC Re-establishment for Cat-M1 UE in CEModeB</w:t>
      </w:r>
      <w:r>
        <w:tab/>
        <w:t>1351</w:t>
      </w:r>
    </w:p>
    <w:p w14:paraId="5F84A5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1351</w:t>
      </w:r>
    </w:p>
    <w:p w14:paraId="7EDA11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0ED690A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TDD Inter-frequency RRC Re-establishment for Cat-M1 UE in CEModeB</w:t>
      </w:r>
      <w:r>
        <w:tab/>
        <w:t>1353</w:t>
      </w:r>
    </w:p>
    <w:p w14:paraId="58788D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1353</w:t>
      </w:r>
    </w:p>
    <w:p w14:paraId="23DBDC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449E592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TDD Int</w:t>
      </w:r>
      <w:r w:rsidRPr="009A7E44">
        <w:rPr>
          <w:snapToGrid w:val="0"/>
          <w:lang w:eastAsia="zh-CN"/>
        </w:rPr>
        <w:t>er</w:t>
      </w:r>
      <w:r w:rsidRPr="009A7E44">
        <w:rPr>
          <w:snapToGrid w:val="0"/>
        </w:rPr>
        <w:t>-frequency RRC Re-establishment for UE</w:t>
      </w:r>
      <w:r w:rsidRPr="009A7E44">
        <w:rPr>
          <w:snapToGrid w:val="0"/>
          <w:lang w:eastAsia="zh-CN"/>
        </w:rPr>
        <w:t xml:space="preserve"> category NB1 in In-Band mode under </w:t>
      </w:r>
      <w:r w:rsidRPr="009A7E44">
        <w:rPr>
          <w:rFonts w:cs="Intel Clear Light"/>
          <w:lang w:eastAsia="zh-CN"/>
        </w:rPr>
        <w:t>normal</w:t>
      </w:r>
      <w:r w:rsidRPr="009A7E44">
        <w:rPr>
          <w:rFonts w:cs="Arial"/>
          <w:lang w:eastAsia="zh-CN"/>
        </w:rPr>
        <w:t xml:space="preserve"> </w:t>
      </w:r>
      <w:r w:rsidRPr="009A7E44">
        <w:rPr>
          <w:snapToGrid w:val="0"/>
          <w:lang w:eastAsia="zh-CN"/>
        </w:rPr>
        <w:t>coverage</w:t>
      </w:r>
      <w:r>
        <w:tab/>
        <w:t>1355</w:t>
      </w:r>
    </w:p>
    <w:p w14:paraId="09CED9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1355</w:t>
      </w:r>
    </w:p>
    <w:p w14:paraId="5F8D17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42BCEF2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E-UTRAN TDD - TDD Intra-frequency RRC Re-establishment for UE</w:t>
      </w:r>
      <w:r w:rsidRPr="009A7E44">
        <w:rPr>
          <w:snapToGrid w:val="0"/>
          <w:lang w:eastAsia="zh-CN"/>
        </w:rPr>
        <w:t xml:space="preserve"> category NB1 in In-Band mode under enhanced coverage</w:t>
      </w:r>
      <w:r>
        <w:tab/>
        <w:t>1358</w:t>
      </w:r>
    </w:p>
    <w:p w14:paraId="652FA4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1358</w:t>
      </w:r>
    </w:p>
    <w:p w14:paraId="6FD138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14:paraId="4873D71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1361</w:t>
      </w:r>
    </w:p>
    <w:p w14:paraId="1F0F3AB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1361</w:t>
      </w:r>
    </w:p>
    <w:p w14:paraId="264B47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Purpose and Environment</w:t>
      </w:r>
      <w:r>
        <w:tab/>
        <w:t>1361</w:t>
      </w:r>
    </w:p>
    <w:p w14:paraId="3108CA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393D372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1362</w:t>
      </w:r>
    </w:p>
    <w:p w14:paraId="7C78F35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1362</w:t>
      </w:r>
    </w:p>
    <w:p w14:paraId="471BF7D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1362</w:t>
      </w:r>
    </w:p>
    <w:p w14:paraId="1700E06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1363</w:t>
      </w:r>
    </w:p>
    <w:p w14:paraId="17ACD63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1363</w:t>
      </w:r>
    </w:p>
    <w:p w14:paraId="5CA1A6F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1363</w:t>
      </w:r>
    </w:p>
    <w:p w14:paraId="408EF5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1363</w:t>
      </w:r>
    </w:p>
    <w:p w14:paraId="47748E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5D9325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7103E3A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1365</w:t>
      </w:r>
    </w:p>
    <w:p w14:paraId="3D41BC9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1365</w:t>
      </w:r>
    </w:p>
    <w:p w14:paraId="1DEC997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1365</w:t>
      </w:r>
    </w:p>
    <w:p w14:paraId="18C73A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2E1A22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3BB0F29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0E58012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6130C44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1367</w:t>
      </w:r>
    </w:p>
    <w:p w14:paraId="26E7B25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21B16A7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2E4DBC7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77449A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1368</w:t>
      </w:r>
    </w:p>
    <w:p w14:paraId="1DE5C0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1208C5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14:paraId="758E721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74BC5A2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78DAD2F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1370</w:t>
      </w:r>
    </w:p>
    <w:p w14:paraId="7DDB6CD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65EBA0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1B6880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1326A1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4C1E99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CF1ABE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1372</w:t>
      </w:r>
    </w:p>
    <w:p w14:paraId="6E5C1E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5F1931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647C544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1374</w:t>
      </w:r>
    </w:p>
    <w:p w14:paraId="10BA38B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1374</w:t>
      </w:r>
    </w:p>
    <w:p w14:paraId="531E367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1374</w:t>
      </w:r>
    </w:p>
    <w:p w14:paraId="491C74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1375</w:t>
      </w:r>
    </w:p>
    <w:p w14:paraId="63B618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5BE22A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1377</w:t>
      </w:r>
    </w:p>
    <w:p w14:paraId="0E78883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1377</w:t>
      </w:r>
    </w:p>
    <w:p w14:paraId="410E829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1377</w:t>
      </w:r>
    </w:p>
    <w:p w14:paraId="64B4C82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1377</w:t>
      </w:r>
    </w:p>
    <w:p w14:paraId="067040B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1378</w:t>
      </w:r>
    </w:p>
    <w:p w14:paraId="1B6F62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1378</w:t>
      </w:r>
    </w:p>
    <w:p w14:paraId="1B1747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672A2DF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1381</w:t>
      </w:r>
    </w:p>
    <w:p w14:paraId="5831E97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0DD675C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77718E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1383</w:t>
      </w:r>
    </w:p>
    <w:p w14:paraId="5A61FB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7C05EB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0A1FA35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1385</w:t>
      </w:r>
    </w:p>
    <w:p w14:paraId="7AC9079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1386</w:t>
      </w:r>
    </w:p>
    <w:p w14:paraId="0D35B37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1386</w:t>
      </w:r>
    </w:p>
    <w:p w14:paraId="6032439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1386</w:t>
      </w:r>
    </w:p>
    <w:p w14:paraId="035767D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1386</w:t>
      </w:r>
    </w:p>
    <w:p w14:paraId="4B36C21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1386</w:t>
      </w:r>
    </w:p>
    <w:p w14:paraId="0EC0242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1387</w:t>
      </w:r>
    </w:p>
    <w:p w14:paraId="7C36B59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1387</w:t>
      </w:r>
    </w:p>
    <w:p w14:paraId="59E062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103484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49BE481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1389</w:t>
      </w:r>
    </w:p>
    <w:p w14:paraId="23E1AE7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1390</w:t>
      </w:r>
    </w:p>
    <w:p w14:paraId="23EE157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1390</w:t>
      </w:r>
    </w:p>
    <w:p w14:paraId="7FB97B9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1390</w:t>
      </w:r>
    </w:p>
    <w:p w14:paraId="09C682F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1390</w:t>
      </w:r>
    </w:p>
    <w:p w14:paraId="1F9BA33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1390</w:t>
      </w:r>
    </w:p>
    <w:p w14:paraId="30D21CA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1391</w:t>
      </w:r>
    </w:p>
    <w:p w14:paraId="07A1DC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1391</w:t>
      </w:r>
    </w:p>
    <w:p w14:paraId="679CBB6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02CE72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451328C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1393</w:t>
      </w:r>
    </w:p>
    <w:p w14:paraId="0B10156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1394</w:t>
      </w:r>
    </w:p>
    <w:p w14:paraId="03125A0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1394</w:t>
      </w:r>
    </w:p>
    <w:p w14:paraId="721576B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1394</w:t>
      </w:r>
    </w:p>
    <w:p w14:paraId="3C77599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1394</w:t>
      </w:r>
    </w:p>
    <w:p w14:paraId="49B3E46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1394</w:t>
      </w:r>
    </w:p>
    <w:p w14:paraId="154EC76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1395</w:t>
      </w:r>
    </w:p>
    <w:p w14:paraId="0A4538F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1395</w:t>
      </w:r>
    </w:p>
    <w:p w14:paraId="1CA69D6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Purpose and Environment</w:t>
      </w:r>
      <w:r>
        <w:tab/>
        <w:t>1395</w:t>
      </w:r>
    </w:p>
    <w:p w14:paraId="3EF0DA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38F64E9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1397</w:t>
      </w:r>
    </w:p>
    <w:p w14:paraId="5C310BA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1398</w:t>
      </w:r>
    </w:p>
    <w:p w14:paraId="6098227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1398</w:t>
      </w:r>
    </w:p>
    <w:p w14:paraId="476EF63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1398</w:t>
      </w:r>
    </w:p>
    <w:p w14:paraId="06E769C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1398</w:t>
      </w:r>
    </w:p>
    <w:p w14:paraId="76D2B98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1398</w:t>
      </w:r>
    </w:p>
    <w:p w14:paraId="0D2585D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1399</w:t>
      </w:r>
    </w:p>
    <w:p w14:paraId="738CF36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1399</w:t>
      </w:r>
    </w:p>
    <w:p w14:paraId="0162B64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Purpose and Environment</w:t>
      </w:r>
      <w:r>
        <w:tab/>
        <w:t>1399</w:t>
      </w:r>
    </w:p>
    <w:p w14:paraId="42F664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0170010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1401</w:t>
      </w:r>
    </w:p>
    <w:p w14:paraId="40E352F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1402</w:t>
      </w:r>
    </w:p>
    <w:p w14:paraId="6BF1974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1402</w:t>
      </w:r>
    </w:p>
    <w:p w14:paraId="2E457F2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1402</w:t>
      </w:r>
    </w:p>
    <w:p w14:paraId="3B2B8E2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1402</w:t>
      </w:r>
    </w:p>
    <w:p w14:paraId="10F839B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1402</w:t>
      </w:r>
    </w:p>
    <w:p w14:paraId="1DCBF8E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1403</w:t>
      </w:r>
    </w:p>
    <w:p w14:paraId="351794D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1403</w:t>
      </w:r>
    </w:p>
    <w:p w14:paraId="64B528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Purpose and Environment</w:t>
      </w:r>
      <w:r>
        <w:tab/>
        <w:t>1403</w:t>
      </w:r>
    </w:p>
    <w:p w14:paraId="14D662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7F88635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1405</w:t>
      </w:r>
    </w:p>
    <w:p w14:paraId="2E57435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1406</w:t>
      </w:r>
    </w:p>
    <w:p w14:paraId="64BE3E1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1406</w:t>
      </w:r>
    </w:p>
    <w:p w14:paraId="7160ACA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1406</w:t>
      </w:r>
    </w:p>
    <w:p w14:paraId="24CC7AA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1406</w:t>
      </w:r>
    </w:p>
    <w:p w14:paraId="538944F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1406</w:t>
      </w:r>
    </w:p>
    <w:p w14:paraId="542850D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1407</w:t>
      </w:r>
    </w:p>
    <w:p w14:paraId="29B2F58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1407</w:t>
      </w:r>
    </w:p>
    <w:p w14:paraId="5182A5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1407</w:t>
      </w:r>
    </w:p>
    <w:p w14:paraId="1C0EF9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0577B1F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5BF22D4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74C129D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316EAD1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7DF2332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4FA2228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1A14A04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1411</w:t>
      </w:r>
    </w:p>
    <w:p w14:paraId="245616A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1412</w:t>
      </w:r>
    </w:p>
    <w:p w14:paraId="15AF70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0681F0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41F3D73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4294DAE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639DF1E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3D55468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0B7F008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22434AC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0A997092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3B80393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1417</w:t>
      </w:r>
    </w:p>
    <w:p w14:paraId="411F41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6713570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6BFE638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193E51B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06D2DC5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625BA1D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705B88D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029DAFF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76748D5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705F310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1422</w:t>
      </w:r>
    </w:p>
    <w:p w14:paraId="0EE9A6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34A924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1424</w:t>
      </w:r>
    </w:p>
    <w:p w14:paraId="57EC47C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1424</w:t>
      </w:r>
    </w:p>
    <w:p w14:paraId="1E8AA89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1425</w:t>
      </w:r>
    </w:p>
    <w:p w14:paraId="48724FA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1425</w:t>
      </w:r>
    </w:p>
    <w:p w14:paraId="6467306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1425</w:t>
      </w:r>
    </w:p>
    <w:p w14:paraId="65B8E51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1425</w:t>
      </w:r>
    </w:p>
    <w:p w14:paraId="01397EFF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1425</w:t>
      </w:r>
    </w:p>
    <w:p w14:paraId="15C9B5B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1425</w:t>
      </w:r>
    </w:p>
    <w:p w14:paraId="764DB0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1426</w:t>
      </w:r>
    </w:p>
    <w:p w14:paraId="1D794D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51B00F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6A51C833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1428</w:t>
      </w:r>
    </w:p>
    <w:p w14:paraId="5E7A31E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1429</w:t>
      </w:r>
    </w:p>
    <w:p w14:paraId="10D961E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1429</w:t>
      </w:r>
    </w:p>
    <w:p w14:paraId="7E8DC5D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1429</w:t>
      </w:r>
    </w:p>
    <w:p w14:paraId="1FEBAAA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1429</w:t>
      </w:r>
    </w:p>
    <w:p w14:paraId="2EFF026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1429</w:t>
      </w:r>
    </w:p>
    <w:p w14:paraId="080C815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1429</w:t>
      </w:r>
    </w:p>
    <w:p w14:paraId="62CB92F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1430</w:t>
      </w:r>
    </w:p>
    <w:p w14:paraId="36D2FB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570E21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541A6799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1432</w:t>
      </w:r>
    </w:p>
    <w:p w14:paraId="14054CA6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1433</w:t>
      </w:r>
    </w:p>
    <w:p w14:paraId="2A5A3DA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1433</w:t>
      </w:r>
    </w:p>
    <w:p w14:paraId="62FBA56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1433</w:t>
      </w:r>
    </w:p>
    <w:p w14:paraId="6B053EA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1433</w:t>
      </w:r>
    </w:p>
    <w:p w14:paraId="4342600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1433</w:t>
      </w:r>
    </w:p>
    <w:p w14:paraId="646A6C51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1433</w:t>
      </w:r>
    </w:p>
    <w:p w14:paraId="61CA4AB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1434</w:t>
      </w:r>
    </w:p>
    <w:p w14:paraId="28A1793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1434</w:t>
      </w:r>
    </w:p>
    <w:p w14:paraId="55B517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1434</w:t>
      </w:r>
    </w:p>
    <w:p w14:paraId="1F5E79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1436</w:t>
      </w:r>
    </w:p>
    <w:p w14:paraId="065B703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1436</w:t>
      </w:r>
    </w:p>
    <w:p w14:paraId="7CEBCE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1436</w:t>
      </w:r>
    </w:p>
    <w:p w14:paraId="7D50C3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1438</w:t>
      </w:r>
    </w:p>
    <w:p w14:paraId="1E773F3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1438</w:t>
      </w:r>
    </w:p>
    <w:p w14:paraId="5FC10EE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1438</w:t>
      </w:r>
    </w:p>
    <w:p w14:paraId="0C6579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1439</w:t>
      </w:r>
    </w:p>
    <w:p w14:paraId="2BEB607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1440</w:t>
      </w:r>
    </w:p>
    <w:p w14:paraId="7FE0280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1440</w:t>
      </w:r>
    </w:p>
    <w:p w14:paraId="556D09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53006C6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1442</w:t>
      </w:r>
    </w:p>
    <w:p w14:paraId="524C30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1442</w:t>
      </w:r>
    </w:p>
    <w:p w14:paraId="4FDAFF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1444</w:t>
      </w:r>
    </w:p>
    <w:p w14:paraId="1F98948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1444</w:t>
      </w:r>
    </w:p>
    <w:p w14:paraId="3B8663F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1444</w:t>
      </w:r>
    </w:p>
    <w:p w14:paraId="2DB6F1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1447</w:t>
      </w:r>
    </w:p>
    <w:p w14:paraId="5E5C6AE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1447</w:t>
      </w:r>
    </w:p>
    <w:p w14:paraId="1A7D4B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7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1447</w:t>
      </w:r>
    </w:p>
    <w:p w14:paraId="53CDE5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7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1450</w:t>
      </w:r>
    </w:p>
    <w:p w14:paraId="1CED003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1450</w:t>
      </w:r>
    </w:p>
    <w:p w14:paraId="4B2CE5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8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1450</w:t>
      </w:r>
    </w:p>
    <w:p w14:paraId="1467F5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8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1453</w:t>
      </w:r>
    </w:p>
    <w:p w14:paraId="735185F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1453</w:t>
      </w:r>
    </w:p>
    <w:p w14:paraId="198C65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1453</w:t>
      </w:r>
    </w:p>
    <w:p w14:paraId="3A1A64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1455</w:t>
      </w:r>
    </w:p>
    <w:p w14:paraId="217F0AD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1455</w:t>
      </w:r>
    </w:p>
    <w:p w14:paraId="21CED7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1455</w:t>
      </w:r>
    </w:p>
    <w:p w14:paraId="1739D8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21353D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1457</w:t>
      </w:r>
    </w:p>
    <w:p w14:paraId="12765B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1457</w:t>
      </w:r>
    </w:p>
    <w:p w14:paraId="61A4E3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DAB68E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1459</w:t>
      </w:r>
    </w:p>
    <w:p w14:paraId="03E4F5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1459</w:t>
      </w:r>
    </w:p>
    <w:p w14:paraId="019B0E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1462</w:t>
      </w:r>
    </w:p>
    <w:p w14:paraId="347BD59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1462</w:t>
      </w:r>
    </w:p>
    <w:p w14:paraId="0DBE35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1462</w:t>
      </w:r>
    </w:p>
    <w:p w14:paraId="55075E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Parameters</w:t>
      </w:r>
      <w:r>
        <w:tab/>
        <w:t>1462</w:t>
      </w:r>
    </w:p>
    <w:p w14:paraId="16C329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1466</w:t>
      </w:r>
    </w:p>
    <w:p w14:paraId="5815D628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58C5976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2F4ECA6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7CB68A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01FCC6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1444</w:t>
      </w:r>
    </w:p>
    <w:p w14:paraId="5950129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6FE557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4C5654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1447</w:t>
      </w:r>
    </w:p>
    <w:p w14:paraId="26F361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61FCBA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378C0B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12ACC97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09BA34A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47828A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7600056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79DB6BE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71C734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02395D3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6DB926F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7319EA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444D61F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67B511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285D3B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1BB60FC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32888B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3B5E91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360FA0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9A7E44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1087BC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25DBE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15DED1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9A7E44">
        <w:rPr>
          <w:snapToGrid w:val="0"/>
          <w:lang w:eastAsia="zh-CN"/>
        </w:rPr>
        <w:t>20MHz +10MHz</w:t>
      </w:r>
      <w:r>
        <w:tab/>
        <w:t>1459</w:t>
      </w:r>
    </w:p>
    <w:p w14:paraId="2B5DD2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950A4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35D3EE4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1460</w:t>
      </w:r>
    </w:p>
    <w:p w14:paraId="1E687C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1460</w:t>
      </w:r>
    </w:p>
    <w:p w14:paraId="29716D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1460</w:t>
      </w:r>
    </w:p>
    <w:p w14:paraId="7F891B5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1460</w:t>
      </w:r>
    </w:p>
    <w:p w14:paraId="49EB2A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1460</w:t>
      </w:r>
    </w:p>
    <w:p w14:paraId="5DCC61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1460</w:t>
      </w:r>
    </w:p>
    <w:p w14:paraId="04D5A0D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1288D0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25B910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47C1824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65B0D2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4B934A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6CA975E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3C1C50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25369F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3B90754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2FF088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39B730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43C4FEA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776ADA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594404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1470</w:t>
      </w:r>
    </w:p>
    <w:p w14:paraId="217312B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56A202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2044B4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1471</w:t>
      </w:r>
    </w:p>
    <w:p w14:paraId="06DE60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1C19F4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2AD3318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1473</w:t>
      </w:r>
    </w:p>
    <w:p w14:paraId="031EE1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52B727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577677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76DA95B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3AAF8F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7C1028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12E1947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7308B4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1480</w:t>
      </w:r>
    </w:p>
    <w:p w14:paraId="2FFF943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1481</w:t>
      </w:r>
    </w:p>
    <w:p w14:paraId="7AE5E64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60C146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1481</w:t>
      </w:r>
    </w:p>
    <w:p w14:paraId="71C817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1483</w:t>
      </w:r>
    </w:p>
    <w:p w14:paraId="243E32D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0130DE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4ADDA5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3421B7E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0C98C6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5C05DA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679A55B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26D6B1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156E316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3F68F7C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38F782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0A456C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1490</w:t>
      </w:r>
    </w:p>
    <w:p w14:paraId="246783B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3234CC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2EA5E0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1492</w:t>
      </w:r>
    </w:p>
    <w:p w14:paraId="2CAD463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0E6B01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3A30BED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1494</w:t>
      </w:r>
    </w:p>
    <w:p w14:paraId="7B15D56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0FA8E36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D29B5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4164F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06E1FD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26C263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0A71247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3190845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103267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78B7C9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1501</w:t>
      </w:r>
    </w:p>
    <w:p w14:paraId="3DBAE13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455FA6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187E3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1504</w:t>
      </w:r>
    </w:p>
    <w:p w14:paraId="553CDD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1B0EAB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CD430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1360C9A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3256A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D73B8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6B73ED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597976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23B2BC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1AEC897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7F6266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7CF500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5E18095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5B2B4A5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6CEB4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62F46E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5651B1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171274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3A0E404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4FC3E13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28A2FE0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0FF720B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16AFCB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71143E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30A995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74CEE6A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407375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287FD6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1520</w:t>
      </w:r>
    </w:p>
    <w:p w14:paraId="4B4AFDD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16F9CBF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0813BE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1522</w:t>
      </w:r>
    </w:p>
    <w:p w14:paraId="788A49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6C3F48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52BBBB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1524</w:t>
      </w:r>
    </w:p>
    <w:p w14:paraId="0724EBD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9A7E44">
        <w:rPr>
          <w:i/>
          <w:iCs/>
          <w:lang w:val="en-US"/>
        </w:rPr>
        <w:t>ShortProcessingTime=TRUE</w:t>
      </w:r>
      <w:r>
        <w:tab/>
        <w:t>1525</w:t>
      </w:r>
    </w:p>
    <w:p w14:paraId="2E780C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4E83130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1526</w:t>
      </w:r>
    </w:p>
    <w:p w14:paraId="157D35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9A7E44">
        <w:rPr>
          <w:i/>
          <w:iCs/>
          <w:lang w:val="en-US"/>
        </w:rPr>
        <w:t>ShortProcessingTime=TRUE</w:t>
      </w:r>
      <w:r>
        <w:tab/>
        <w:t>1527</w:t>
      </w:r>
    </w:p>
    <w:p w14:paraId="7F7A60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14D1B8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1529</w:t>
      </w:r>
    </w:p>
    <w:p w14:paraId="4C9DC3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5B67E0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B1C21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4130DE2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Radio Link Monitoring</w:t>
      </w:r>
      <w:r>
        <w:tab/>
        <w:t>1531</w:t>
      </w:r>
    </w:p>
    <w:p w14:paraId="0AC6C00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5C29C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1531</w:t>
      </w:r>
    </w:p>
    <w:p w14:paraId="160146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1535</w:t>
      </w:r>
    </w:p>
    <w:p w14:paraId="49EE286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</w:t>
      </w:r>
      <w:r w:rsidRPr="009A7E44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FDD Radio Link Monitoring Test for </w:t>
      </w:r>
      <w:r w:rsidRPr="009A7E44">
        <w:rPr>
          <w:rFonts w:eastAsia="MS Mincho"/>
        </w:rPr>
        <w:t>In</w:t>
      </w:r>
      <w:r w:rsidRPr="009A7E44">
        <w:rPr>
          <w:rFonts w:eastAsia="MS Mincho"/>
          <w:lang w:eastAsia="zh-CN"/>
        </w:rPr>
        <w:t>-sync</w:t>
      </w:r>
      <w:r>
        <w:tab/>
        <w:t>1535</w:t>
      </w:r>
    </w:p>
    <w:p w14:paraId="5091D60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2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1535</w:t>
      </w:r>
    </w:p>
    <w:p w14:paraId="05CBE0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1539</w:t>
      </w:r>
    </w:p>
    <w:p w14:paraId="7974073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734523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1539</w:t>
      </w:r>
    </w:p>
    <w:p w14:paraId="3E705F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1543</w:t>
      </w:r>
    </w:p>
    <w:p w14:paraId="7813A9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</w:t>
      </w:r>
      <w:r w:rsidRPr="009A7E44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TDD Radio Link Monitoring Test for </w:t>
      </w:r>
      <w:r w:rsidRPr="009A7E44">
        <w:rPr>
          <w:rFonts w:eastAsia="MS Mincho"/>
        </w:rPr>
        <w:t>In</w:t>
      </w:r>
      <w:r w:rsidRPr="009A7E44">
        <w:rPr>
          <w:rFonts w:eastAsia="MS Mincho"/>
          <w:lang w:eastAsia="zh-CN"/>
        </w:rPr>
        <w:t>-sync</w:t>
      </w:r>
      <w:r>
        <w:tab/>
        <w:t>1543</w:t>
      </w:r>
    </w:p>
    <w:p w14:paraId="255E111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4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1543</w:t>
      </w:r>
    </w:p>
    <w:p w14:paraId="24C1CC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1547</w:t>
      </w:r>
    </w:p>
    <w:p w14:paraId="39C5EF5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797AF3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1547</w:t>
      </w:r>
    </w:p>
    <w:p w14:paraId="7CDB95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1550</w:t>
      </w:r>
    </w:p>
    <w:p w14:paraId="0F06AEE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0E6FAC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6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1551</w:t>
      </w:r>
    </w:p>
    <w:p w14:paraId="6D31F9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1554</w:t>
      </w:r>
    </w:p>
    <w:p w14:paraId="313DF3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30C1B7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1554</w:t>
      </w:r>
    </w:p>
    <w:p w14:paraId="12B370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1557</w:t>
      </w:r>
    </w:p>
    <w:p w14:paraId="08DFB0F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0894DD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8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1557</w:t>
      </w:r>
    </w:p>
    <w:p w14:paraId="52092F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1560</w:t>
      </w:r>
    </w:p>
    <w:p w14:paraId="457FAD0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4E1CAB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1563</w:t>
      </w:r>
    </w:p>
    <w:p w14:paraId="3CDAC13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A7E44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9A7E44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9A7E44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9A7E44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9A7E44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9A7E44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2F33AE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snapToGrid w:val="0"/>
          <w:lang w:eastAsia="zh-CN"/>
        </w:rPr>
        <w:t>A.7.3.</w:t>
      </w:r>
      <w:r w:rsidRPr="009A7E44">
        <w:rPr>
          <w:snapToGrid w:val="0"/>
          <w:lang w:eastAsia="zh-CN"/>
        </w:rPr>
        <w:t>10</w:t>
      </w:r>
      <w:r w:rsidRPr="009A7E44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6CA91CB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2EBF52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11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1567</w:t>
      </w:r>
    </w:p>
    <w:p w14:paraId="7CDA3B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</w:t>
      </w:r>
      <w:r w:rsidRPr="009A7E44">
        <w:rPr>
          <w:snapToGrid w:val="0"/>
          <w:lang w:eastAsia="zh-CN"/>
        </w:rPr>
        <w:t>11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1572</w:t>
      </w:r>
    </w:p>
    <w:p w14:paraId="5B36FF0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67E35C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12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1572</w:t>
      </w:r>
    </w:p>
    <w:p w14:paraId="18505A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1577</w:t>
      </w:r>
    </w:p>
    <w:p w14:paraId="5DB0E95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66F574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13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1577</w:t>
      </w:r>
    </w:p>
    <w:p w14:paraId="718A975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1580</w:t>
      </w:r>
    </w:p>
    <w:p w14:paraId="6CDC09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506AC5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14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1580</w:t>
      </w:r>
    </w:p>
    <w:p w14:paraId="2B1FE4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1583</w:t>
      </w:r>
    </w:p>
    <w:p w14:paraId="017BBE3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033CAC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1583</w:t>
      </w:r>
    </w:p>
    <w:p w14:paraId="49B956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lastRenderedPageBreak/>
        <w:t>A.7.3.</w:t>
      </w:r>
      <w:r w:rsidRPr="009A7E44">
        <w:rPr>
          <w:snapToGrid w:val="0"/>
          <w:lang w:eastAsia="zh-CN"/>
        </w:rPr>
        <w:t>15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1587</w:t>
      </w:r>
    </w:p>
    <w:p w14:paraId="662E75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1F58F3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1587</w:t>
      </w:r>
    </w:p>
    <w:p w14:paraId="328A43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</w:t>
      </w:r>
      <w:r w:rsidRPr="009A7E44">
        <w:rPr>
          <w:snapToGrid w:val="0"/>
          <w:lang w:eastAsia="zh-CN"/>
        </w:rPr>
        <w:t>16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1592</w:t>
      </w:r>
    </w:p>
    <w:p w14:paraId="7D58735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454D458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1592</w:t>
      </w:r>
    </w:p>
    <w:p w14:paraId="4070B7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</w:t>
      </w:r>
      <w:r w:rsidRPr="009A7E44">
        <w:rPr>
          <w:snapToGrid w:val="0"/>
          <w:lang w:eastAsia="zh-CN"/>
        </w:rPr>
        <w:t>17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1596</w:t>
      </w:r>
    </w:p>
    <w:p w14:paraId="3F345FA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57469E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1596</w:t>
      </w:r>
    </w:p>
    <w:p w14:paraId="4B431D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</w:t>
      </w:r>
      <w:r w:rsidRPr="009A7E44">
        <w:rPr>
          <w:snapToGrid w:val="0"/>
          <w:lang w:eastAsia="zh-CN"/>
        </w:rPr>
        <w:t>18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1600</w:t>
      </w:r>
    </w:p>
    <w:p w14:paraId="68D86D9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51F03D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086D77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1605</w:t>
      </w:r>
    </w:p>
    <w:p w14:paraId="6A88047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7F1F59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20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1605</w:t>
      </w:r>
    </w:p>
    <w:p w14:paraId="70CB165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1610</w:t>
      </w:r>
    </w:p>
    <w:p w14:paraId="3A242D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18F6DA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512ADF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1615</w:t>
      </w:r>
    </w:p>
    <w:p w14:paraId="74D336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65CE75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22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1615</w:t>
      </w:r>
    </w:p>
    <w:p w14:paraId="3C79FB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1620</w:t>
      </w:r>
    </w:p>
    <w:p w14:paraId="2EB07C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43A872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1620</w:t>
      </w:r>
    </w:p>
    <w:p w14:paraId="303C0F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1621</w:t>
      </w:r>
    </w:p>
    <w:p w14:paraId="0B220A2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33EC56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1621</w:t>
      </w:r>
    </w:p>
    <w:p w14:paraId="0CB8BE6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1622</w:t>
      </w:r>
    </w:p>
    <w:p w14:paraId="266CCF0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375025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1622</w:t>
      </w:r>
    </w:p>
    <w:p w14:paraId="18CBC6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1623</w:t>
      </w:r>
    </w:p>
    <w:p w14:paraId="5C954CF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66B621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1623</w:t>
      </w:r>
    </w:p>
    <w:p w14:paraId="7425A0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1626</w:t>
      </w:r>
    </w:p>
    <w:p w14:paraId="627F1D6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 xml:space="preserve">FDD Radio Link Monitoring Test for </w:t>
      </w:r>
      <w:r w:rsidRPr="009A7E44">
        <w:rPr>
          <w:rFonts w:eastAsia="MS Mincho"/>
        </w:rPr>
        <w:t>In</w:t>
      </w:r>
      <w:r w:rsidRPr="009A7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41984C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1626</w:t>
      </w:r>
    </w:p>
    <w:p w14:paraId="0ABD2C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1629</w:t>
      </w:r>
    </w:p>
    <w:p w14:paraId="16646A4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254D31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1629</w:t>
      </w:r>
    </w:p>
    <w:p w14:paraId="1D7C7E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1632</w:t>
      </w:r>
    </w:p>
    <w:p w14:paraId="4C189B6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670F2C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1632</w:t>
      </w:r>
    </w:p>
    <w:p w14:paraId="4C352D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</w:t>
      </w:r>
      <w:r w:rsidRPr="009A7E44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1635</w:t>
      </w:r>
    </w:p>
    <w:p w14:paraId="2F18A5F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5FA4B6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1635</w:t>
      </w:r>
    </w:p>
    <w:p w14:paraId="4D0497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1638</w:t>
      </w:r>
    </w:p>
    <w:p w14:paraId="444562A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A7E44">
        <w:rPr>
          <w:rFonts w:eastAsia="MS Mincho"/>
          <w:lang w:eastAsia="zh-CN"/>
        </w:rPr>
        <w:t xml:space="preserve"> Radio Link Monitoring Test for </w:t>
      </w:r>
      <w:r w:rsidRPr="009A7E44">
        <w:rPr>
          <w:rFonts w:eastAsia="MS Mincho"/>
        </w:rPr>
        <w:t>In</w:t>
      </w:r>
      <w:r w:rsidRPr="009A7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34E738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1638</w:t>
      </w:r>
    </w:p>
    <w:p w14:paraId="257BD6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1641</w:t>
      </w:r>
    </w:p>
    <w:p w14:paraId="1ADD593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38B4F3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1641</w:t>
      </w:r>
    </w:p>
    <w:p w14:paraId="10E17E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1644</w:t>
      </w:r>
    </w:p>
    <w:p w14:paraId="35AEADB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94B27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1644</w:t>
      </w:r>
    </w:p>
    <w:p w14:paraId="232E10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1647</w:t>
      </w:r>
    </w:p>
    <w:p w14:paraId="394586A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3B4C1D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1647</w:t>
      </w:r>
    </w:p>
    <w:p w14:paraId="721C0B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1650</w:t>
      </w:r>
    </w:p>
    <w:p w14:paraId="38FBE00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Radio Link Monitoring Test for </w:t>
      </w:r>
      <w:r w:rsidRPr="009A7E44">
        <w:rPr>
          <w:rFonts w:eastAsia="MS Mincho"/>
        </w:rPr>
        <w:t>In</w:t>
      </w:r>
      <w:r w:rsidRPr="009A7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31CD47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1650</w:t>
      </w:r>
    </w:p>
    <w:p w14:paraId="2B41A6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1653</w:t>
      </w:r>
    </w:p>
    <w:p w14:paraId="10AFCD9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436DFA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1653</w:t>
      </w:r>
    </w:p>
    <w:p w14:paraId="6D20D4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1656</w:t>
      </w:r>
    </w:p>
    <w:p w14:paraId="1F767BD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1F797A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1656</w:t>
      </w:r>
    </w:p>
    <w:p w14:paraId="12694E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1659</w:t>
      </w:r>
    </w:p>
    <w:p w14:paraId="6CFA8B3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62BBD2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1659</w:t>
      </w:r>
    </w:p>
    <w:p w14:paraId="5A88C0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Requirements</w:t>
      </w:r>
      <w:r>
        <w:tab/>
        <w:t>1662</w:t>
      </w:r>
    </w:p>
    <w:p w14:paraId="4B5CAC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3D56EF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1662</w:t>
      </w:r>
    </w:p>
    <w:p w14:paraId="4B276F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1665</w:t>
      </w:r>
    </w:p>
    <w:p w14:paraId="42E319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1D639D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1666</w:t>
      </w:r>
    </w:p>
    <w:p w14:paraId="11ABB6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Requirements</w:t>
      </w:r>
      <w:r>
        <w:tab/>
        <w:t>1668</w:t>
      </w:r>
    </w:p>
    <w:p w14:paraId="037F3B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431540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1669</w:t>
      </w:r>
    </w:p>
    <w:p w14:paraId="214996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Requirements</w:t>
      </w:r>
      <w:r>
        <w:tab/>
        <w:t>1672</w:t>
      </w:r>
    </w:p>
    <w:p w14:paraId="1F2D7F9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2F83AB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1672</w:t>
      </w:r>
    </w:p>
    <w:p w14:paraId="69440A3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1675</w:t>
      </w:r>
    </w:p>
    <w:p w14:paraId="724903C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76229F5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1675</w:t>
      </w:r>
    </w:p>
    <w:p w14:paraId="2946BE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Requirements</w:t>
      </w:r>
      <w:r>
        <w:tab/>
        <w:t>1678</w:t>
      </w:r>
    </w:p>
    <w:p w14:paraId="1A1704C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001F24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44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1678</w:t>
      </w:r>
    </w:p>
    <w:p w14:paraId="45B8E3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44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Requirements</w:t>
      </w:r>
      <w:r>
        <w:tab/>
        <w:t>1681</w:t>
      </w:r>
    </w:p>
    <w:p w14:paraId="60EFCDC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6AB6156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45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1682</w:t>
      </w:r>
    </w:p>
    <w:p w14:paraId="665FB6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</w:t>
      </w:r>
      <w:r w:rsidRPr="009A7E44">
        <w:rPr>
          <w:snapToGrid w:val="0"/>
        </w:rPr>
        <w:t>45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Requirements</w:t>
      </w:r>
      <w:r>
        <w:tab/>
        <w:t>1684</w:t>
      </w:r>
    </w:p>
    <w:p w14:paraId="00DCF18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372ABA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1685</w:t>
      </w:r>
    </w:p>
    <w:p w14:paraId="7D48A1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Requirements</w:t>
      </w:r>
      <w:r>
        <w:tab/>
        <w:t>1688</w:t>
      </w:r>
    </w:p>
    <w:p w14:paraId="667A76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032474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1688</w:t>
      </w:r>
    </w:p>
    <w:p w14:paraId="2893067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Requirements</w:t>
      </w:r>
      <w:r>
        <w:tab/>
        <w:t>1691</w:t>
      </w:r>
    </w:p>
    <w:p w14:paraId="2B6CA62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023009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1691</w:t>
      </w:r>
    </w:p>
    <w:p w14:paraId="07DA14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1694</w:t>
      </w:r>
    </w:p>
    <w:p w14:paraId="545E799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476C50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1694</w:t>
      </w:r>
    </w:p>
    <w:p w14:paraId="2146B2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1697</w:t>
      </w:r>
    </w:p>
    <w:p w14:paraId="302C35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2AFD87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1697</w:t>
      </w:r>
    </w:p>
    <w:p w14:paraId="5B4132C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1700</w:t>
      </w:r>
    </w:p>
    <w:p w14:paraId="6F46798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7DB1ED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1700</w:t>
      </w:r>
    </w:p>
    <w:p w14:paraId="2E02EB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lastRenderedPageBreak/>
        <w:t>A.7.3.51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1703</w:t>
      </w:r>
    </w:p>
    <w:p w14:paraId="4105247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7D53EF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1703</w:t>
      </w:r>
    </w:p>
    <w:p w14:paraId="182AE7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1706</w:t>
      </w:r>
    </w:p>
    <w:p w14:paraId="4100CA1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A7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56556F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1706</w:t>
      </w:r>
    </w:p>
    <w:p w14:paraId="26A851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1709</w:t>
      </w:r>
    </w:p>
    <w:p w14:paraId="2257D96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1F3D19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1709</w:t>
      </w:r>
    </w:p>
    <w:p w14:paraId="05FF2A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1712</w:t>
      </w:r>
    </w:p>
    <w:p w14:paraId="290AB66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1B04EA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1712</w:t>
      </w:r>
    </w:p>
    <w:p w14:paraId="2697DE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1715</w:t>
      </w:r>
    </w:p>
    <w:p w14:paraId="2B47F8A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031C22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1715</w:t>
      </w:r>
    </w:p>
    <w:p w14:paraId="6955E3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1718</w:t>
      </w:r>
    </w:p>
    <w:p w14:paraId="1EFA9AA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A7E44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0F0C22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1718</w:t>
      </w:r>
    </w:p>
    <w:p w14:paraId="5F958CC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1721</w:t>
      </w:r>
    </w:p>
    <w:p w14:paraId="0746922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396280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1721</w:t>
      </w:r>
    </w:p>
    <w:p w14:paraId="12EFF6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1724</w:t>
      </w:r>
    </w:p>
    <w:p w14:paraId="1AE06F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2F1FDB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1724</w:t>
      </w:r>
    </w:p>
    <w:p w14:paraId="7443F9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1727</w:t>
      </w:r>
    </w:p>
    <w:p w14:paraId="6ED888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03F059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1727</w:t>
      </w:r>
    </w:p>
    <w:p w14:paraId="36B83A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1731</w:t>
      </w:r>
    </w:p>
    <w:p w14:paraId="54AF4EB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646CB7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1731</w:t>
      </w:r>
    </w:p>
    <w:p w14:paraId="39D01E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1735</w:t>
      </w:r>
    </w:p>
    <w:p w14:paraId="002931C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476638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1735</w:t>
      </w:r>
    </w:p>
    <w:p w14:paraId="3781A9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A.7.3.62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1739</w:t>
      </w:r>
    </w:p>
    <w:p w14:paraId="0444637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4EA89B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sv-SE"/>
        </w:rPr>
        <w:t>Test Purpose and Environment</w:t>
      </w:r>
      <w:r>
        <w:tab/>
        <w:t>1739</w:t>
      </w:r>
    </w:p>
    <w:p w14:paraId="356564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sv-SE"/>
        </w:rPr>
        <w:t>Test Requirements</w:t>
      </w:r>
      <w:r>
        <w:tab/>
        <w:t>1743</w:t>
      </w:r>
    </w:p>
    <w:p w14:paraId="0DC6525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0C50AD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1743</w:t>
      </w:r>
    </w:p>
    <w:p w14:paraId="0E1F59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1746</w:t>
      </w:r>
    </w:p>
    <w:p w14:paraId="63C254C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313ACA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1747</w:t>
      </w:r>
    </w:p>
    <w:p w14:paraId="3772C9A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A.7.3.65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1750</w:t>
      </w:r>
    </w:p>
    <w:p w14:paraId="49AEBA0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4F2448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1751</w:t>
      </w:r>
    </w:p>
    <w:p w14:paraId="3E0DD1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1753</w:t>
      </w:r>
    </w:p>
    <w:p w14:paraId="3325918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434D09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1754</w:t>
      </w:r>
    </w:p>
    <w:p w14:paraId="7D7E50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1757</w:t>
      </w:r>
    </w:p>
    <w:p w14:paraId="71E7B8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619857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1758</w:t>
      </w:r>
    </w:p>
    <w:p w14:paraId="2C6B08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1760</w:t>
      </w:r>
    </w:p>
    <w:p w14:paraId="212D9B2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A7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6DA6E5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1760</w:t>
      </w:r>
    </w:p>
    <w:p w14:paraId="36C670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1762</w:t>
      </w:r>
    </w:p>
    <w:p w14:paraId="75DE3BE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69ACBB3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1762</w:t>
      </w:r>
    </w:p>
    <w:p w14:paraId="22975D7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1764</w:t>
      </w:r>
    </w:p>
    <w:p w14:paraId="23E8627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25161B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1764</w:t>
      </w:r>
    </w:p>
    <w:p w14:paraId="5C2498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1767</w:t>
      </w:r>
    </w:p>
    <w:p w14:paraId="02EBE4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2EB19D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1767</w:t>
      </w:r>
    </w:p>
    <w:p w14:paraId="6EEB05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1769</w:t>
      </w:r>
    </w:p>
    <w:p w14:paraId="49377CB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70B965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1769</w:t>
      </w:r>
    </w:p>
    <w:p w14:paraId="136A8B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1771</w:t>
      </w:r>
    </w:p>
    <w:p w14:paraId="7966F05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7D1FCE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1771</w:t>
      </w:r>
    </w:p>
    <w:p w14:paraId="48492B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1774</w:t>
      </w:r>
    </w:p>
    <w:p w14:paraId="3A0567F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7C724B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1774</w:t>
      </w:r>
    </w:p>
    <w:p w14:paraId="47BB76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1776</w:t>
      </w:r>
    </w:p>
    <w:p w14:paraId="7DB1CBC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28E28D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1777</w:t>
      </w:r>
    </w:p>
    <w:p w14:paraId="165827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1780</w:t>
      </w:r>
    </w:p>
    <w:p w14:paraId="4EF7D21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1443DB4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1780</w:t>
      </w:r>
    </w:p>
    <w:p w14:paraId="0A4016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A.7.3.77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1783</w:t>
      </w:r>
    </w:p>
    <w:p w14:paraId="57AFC35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0CE515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1783</w:t>
      </w:r>
    </w:p>
    <w:p w14:paraId="4B77B5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1786</w:t>
      </w:r>
    </w:p>
    <w:p w14:paraId="4A83B10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A7E44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392B61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1786</w:t>
      </w:r>
    </w:p>
    <w:p w14:paraId="5049B8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1789</w:t>
      </w:r>
    </w:p>
    <w:p w14:paraId="373C0B7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1590C9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1789</w:t>
      </w:r>
    </w:p>
    <w:p w14:paraId="6E8BEB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1792</w:t>
      </w:r>
    </w:p>
    <w:p w14:paraId="08C37D1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4EA30C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1792</w:t>
      </w:r>
    </w:p>
    <w:p w14:paraId="60147A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1795</w:t>
      </w:r>
    </w:p>
    <w:p w14:paraId="0CB88C4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1EEB40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1795</w:t>
      </w:r>
    </w:p>
    <w:p w14:paraId="42213E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1798</w:t>
      </w:r>
    </w:p>
    <w:p w14:paraId="106997C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3DF00D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1798</w:t>
      </w:r>
    </w:p>
    <w:p w14:paraId="3D3B07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1799</w:t>
      </w:r>
    </w:p>
    <w:p w14:paraId="1C942E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A7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7BC305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1800</w:t>
      </w:r>
    </w:p>
    <w:p w14:paraId="03B961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1802</w:t>
      </w:r>
    </w:p>
    <w:p w14:paraId="79DD11A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30FC3F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1802</w:t>
      </w:r>
    </w:p>
    <w:p w14:paraId="5814D6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1803</w:t>
      </w:r>
    </w:p>
    <w:p w14:paraId="32672DB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3B529A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1804</w:t>
      </w:r>
    </w:p>
    <w:p w14:paraId="6B02EC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1806</w:t>
      </w:r>
    </w:p>
    <w:p w14:paraId="6A3F838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21A630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1806</w:t>
      </w:r>
    </w:p>
    <w:p w14:paraId="7F99EA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1808</w:t>
      </w:r>
    </w:p>
    <w:p w14:paraId="4EB7AA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77020D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1809</w:t>
      </w:r>
    </w:p>
    <w:p w14:paraId="24CFD4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1813</w:t>
      </w:r>
    </w:p>
    <w:p w14:paraId="541689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7FADD2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1813</w:t>
      </w:r>
    </w:p>
    <w:p w14:paraId="4A751C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1817</w:t>
      </w:r>
    </w:p>
    <w:p w14:paraId="09CDDB1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395B3A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sv-SE"/>
        </w:rPr>
        <w:t>Test Purpose and Environment</w:t>
      </w:r>
      <w:r>
        <w:tab/>
        <w:t>1817</w:t>
      </w:r>
    </w:p>
    <w:p w14:paraId="7BE31A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sv-SE"/>
        </w:rPr>
        <w:t>Test Requirements</w:t>
      </w:r>
      <w:r>
        <w:tab/>
        <w:t>1821</w:t>
      </w:r>
    </w:p>
    <w:p w14:paraId="52711FF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58E365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1821</w:t>
      </w:r>
    </w:p>
    <w:p w14:paraId="26C714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A.7.3.91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1825</w:t>
      </w:r>
    </w:p>
    <w:p w14:paraId="3E7D21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618D35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1825</w:t>
      </w:r>
    </w:p>
    <w:p w14:paraId="013D28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1828</w:t>
      </w:r>
    </w:p>
    <w:p w14:paraId="2242095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5A6C55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1829</w:t>
      </w:r>
    </w:p>
    <w:p w14:paraId="091CA68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A.7.3.93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1832</w:t>
      </w:r>
    </w:p>
    <w:p w14:paraId="2B2CBC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6E3B89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1833</w:t>
      </w:r>
    </w:p>
    <w:p w14:paraId="7D17B3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1835</w:t>
      </w:r>
    </w:p>
    <w:p w14:paraId="1151A6D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047B1B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1836</w:t>
      </w:r>
    </w:p>
    <w:p w14:paraId="01D1D5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1839</w:t>
      </w:r>
    </w:p>
    <w:p w14:paraId="69EFA28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293B66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1839</w:t>
      </w:r>
    </w:p>
    <w:p w14:paraId="66CE4E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13B05A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1841</w:t>
      </w:r>
    </w:p>
    <w:p w14:paraId="6F8A85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1844</w:t>
      </w:r>
    </w:p>
    <w:p w14:paraId="302E9C4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072DB0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1844</w:t>
      </w:r>
    </w:p>
    <w:p w14:paraId="7EDACE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1847</w:t>
      </w:r>
    </w:p>
    <w:p w14:paraId="2B3167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A7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16654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1847</w:t>
      </w:r>
    </w:p>
    <w:p w14:paraId="6DB7D5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1850</w:t>
      </w:r>
    </w:p>
    <w:p w14:paraId="4087891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A7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2AA20F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1850</w:t>
      </w:r>
    </w:p>
    <w:p w14:paraId="2642B9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1852</w:t>
      </w:r>
    </w:p>
    <w:p w14:paraId="68C7B6D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A7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50BD28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1852</w:t>
      </w:r>
    </w:p>
    <w:p w14:paraId="03D5CE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1854</w:t>
      </w:r>
    </w:p>
    <w:p w14:paraId="3C6595C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202F436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503A10B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1854</w:t>
      </w:r>
    </w:p>
    <w:p w14:paraId="5EA073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1857</w:t>
      </w:r>
    </w:p>
    <w:p w14:paraId="4C7CF89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71592D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1857</w:t>
      </w:r>
    </w:p>
    <w:p w14:paraId="052977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1859</w:t>
      </w:r>
    </w:p>
    <w:p w14:paraId="22D814A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569DF6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050796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1861</w:t>
      </w:r>
    </w:p>
    <w:p w14:paraId="0F219C7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77CAA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1861</w:t>
      </w:r>
    </w:p>
    <w:p w14:paraId="24A58A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1864</w:t>
      </w:r>
    </w:p>
    <w:p w14:paraId="7DB0CC1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029329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1864</w:t>
      </w:r>
    </w:p>
    <w:p w14:paraId="62BAA9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1866</w:t>
      </w:r>
    </w:p>
    <w:p w14:paraId="2E0685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4B3C47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6298AE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1868</w:t>
      </w:r>
    </w:p>
    <w:p w14:paraId="1671B8E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23CE52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3D458C0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A.7.4.7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1871</w:t>
      </w:r>
    </w:p>
    <w:p w14:paraId="3019238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4F750D7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58919D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655869A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0BD9E8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41B6D0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1D595C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839587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1B03B0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779D1E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61ADF6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69C3A8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1236818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5012B69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78F35CF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2B42BD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3A692FD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705D75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4C6B7ED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52ED0DA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6B310D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53E9F3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511F9FE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454760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5E5B5A8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71AD6E0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A7E44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25639D4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799460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4C45824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A7E44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21A2ED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027770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3B2B844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A7E44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0F7E7E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02C006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1BCCBEE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18C3F2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3039B4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30D109C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5E6FD3E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032043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07C544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1904</w:t>
      </w:r>
    </w:p>
    <w:p w14:paraId="35EDCD5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7EEB2A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1ED14CF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A.7.6.2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1907</w:t>
      </w:r>
    </w:p>
    <w:p w14:paraId="5E81C3F1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3346E13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413A238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6E723F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1907</w:t>
      </w:r>
    </w:p>
    <w:p w14:paraId="300C06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1909</w:t>
      </w:r>
    </w:p>
    <w:p w14:paraId="5860340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7DB8F0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1910</w:t>
      </w:r>
    </w:p>
    <w:p w14:paraId="3B0140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1911</w:t>
      </w:r>
    </w:p>
    <w:p w14:paraId="3A1AD39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3233F7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1912</w:t>
      </w:r>
    </w:p>
    <w:p w14:paraId="0EB6A3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1914</w:t>
      </w:r>
    </w:p>
    <w:p w14:paraId="0FB032C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Void</w:t>
      </w:r>
      <w:r>
        <w:tab/>
        <w:t>1914</w:t>
      </w:r>
    </w:p>
    <w:p w14:paraId="7597D2B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5C7C27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1914</w:t>
      </w:r>
    </w:p>
    <w:p w14:paraId="220DC61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1916</w:t>
      </w:r>
    </w:p>
    <w:p w14:paraId="05755C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A7E44">
        <w:rPr>
          <w:rFonts w:cs="v4.2.0"/>
        </w:rPr>
        <w:t xml:space="preserve"> </w:t>
      </w:r>
      <w:r w:rsidRPr="009A7E44">
        <w:rPr>
          <w:rFonts w:cs="v4.2.0"/>
          <w:lang w:eastAsia="zh-CN"/>
        </w:rPr>
        <w:t>with DRX</w:t>
      </w:r>
      <w:r>
        <w:tab/>
        <w:t>1916</w:t>
      </w:r>
    </w:p>
    <w:p w14:paraId="026246F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1916</w:t>
      </w:r>
    </w:p>
    <w:p w14:paraId="0F4A5C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1918</w:t>
      </w:r>
    </w:p>
    <w:p w14:paraId="32C6FAD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1691CF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72CEF0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07DAD9D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71E3E7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4F4222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372081B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751D508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</w:t>
      </w:r>
      <w:r w:rsidRPr="009A7E44">
        <w:rPr>
          <w:snapToGrid w:val="0"/>
          <w:lang w:eastAsia="zh-CN"/>
        </w:rPr>
        <w:t>9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1924</w:t>
      </w:r>
    </w:p>
    <w:p w14:paraId="00A624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</w:t>
      </w:r>
      <w:r w:rsidRPr="009A7E44">
        <w:rPr>
          <w:snapToGrid w:val="0"/>
          <w:lang w:eastAsia="zh-CN"/>
        </w:rPr>
        <w:t>9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1924</w:t>
      </w:r>
    </w:p>
    <w:p w14:paraId="00D23E6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1CB0C6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A.8.1.10.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1924</w:t>
      </w:r>
    </w:p>
    <w:p w14:paraId="44B5E3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1925</w:t>
      </w:r>
    </w:p>
    <w:p w14:paraId="10E6EDD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063F95B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1925</w:t>
      </w:r>
    </w:p>
    <w:p w14:paraId="505F7F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1927</w:t>
      </w:r>
    </w:p>
    <w:p w14:paraId="7AA35D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683693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1928</w:t>
      </w:r>
    </w:p>
    <w:p w14:paraId="10BC91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1929</w:t>
      </w:r>
    </w:p>
    <w:p w14:paraId="2D19BC9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4F64DF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A.8.1.13.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1930</w:t>
      </w:r>
    </w:p>
    <w:p w14:paraId="6BED40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1932</w:t>
      </w:r>
    </w:p>
    <w:p w14:paraId="07DEF3E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0F3F71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1932</w:t>
      </w:r>
    </w:p>
    <w:p w14:paraId="0FE9AFE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1934</w:t>
      </w:r>
    </w:p>
    <w:p w14:paraId="130CDA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6F1D93B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1935</w:t>
      </w:r>
    </w:p>
    <w:p w14:paraId="5CB935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1936</w:t>
      </w:r>
    </w:p>
    <w:p w14:paraId="4847C96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050709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A.8.1.16.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1937</w:t>
      </w:r>
    </w:p>
    <w:p w14:paraId="79FEA8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1939</w:t>
      </w:r>
    </w:p>
    <w:p w14:paraId="399B91A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20309D5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Void</w:t>
      </w:r>
      <w:r>
        <w:tab/>
        <w:t>1939</w:t>
      </w:r>
    </w:p>
    <w:p w14:paraId="041130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22864D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1939</w:t>
      </w:r>
    </w:p>
    <w:p w14:paraId="154F2EC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1941</w:t>
      </w:r>
    </w:p>
    <w:p w14:paraId="19C2528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A7E44">
        <w:rPr>
          <w:rFonts w:cs="v4.2.0"/>
        </w:rPr>
        <w:t xml:space="preserve"> </w:t>
      </w:r>
      <w:r w:rsidRPr="009A7E44">
        <w:rPr>
          <w:rFonts w:cs="v4.2.0"/>
          <w:lang w:eastAsia="zh-CN"/>
        </w:rPr>
        <w:t>with DRX for UE category 0</w:t>
      </w:r>
      <w:r>
        <w:tab/>
        <w:t>1942</w:t>
      </w:r>
    </w:p>
    <w:p w14:paraId="4EE59E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1942</w:t>
      </w:r>
    </w:p>
    <w:p w14:paraId="5A0EAA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1944</w:t>
      </w:r>
    </w:p>
    <w:p w14:paraId="7FA88C1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00131D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1944</w:t>
      </w:r>
    </w:p>
    <w:p w14:paraId="78676A0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1946</w:t>
      </w:r>
    </w:p>
    <w:p w14:paraId="325AFD5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A7E44">
        <w:rPr>
          <w:rFonts w:cs="v4.2.0"/>
        </w:rPr>
        <w:t xml:space="preserve"> </w:t>
      </w:r>
      <w:r w:rsidRPr="009A7E44">
        <w:rPr>
          <w:rFonts w:cs="v4.2.0"/>
          <w:lang w:eastAsia="zh-CN"/>
        </w:rPr>
        <w:t>with DRX for UE category 0</w:t>
      </w:r>
      <w:r>
        <w:tab/>
        <w:t>1947</w:t>
      </w:r>
    </w:p>
    <w:p w14:paraId="67B4AF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1947</w:t>
      </w:r>
    </w:p>
    <w:p w14:paraId="19CBAE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1949</w:t>
      </w:r>
    </w:p>
    <w:p w14:paraId="35E93FA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503B67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1949</w:t>
      </w:r>
    </w:p>
    <w:p w14:paraId="1206E2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1950</w:t>
      </w:r>
    </w:p>
    <w:p w14:paraId="2D2553E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0C0FD4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1951</w:t>
      </w:r>
    </w:p>
    <w:p w14:paraId="5661A6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1953</w:t>
      </w:r>
    </w:p>
    <w:p w14:paraId="7B4943F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44C142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A.8.1.25.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1953</w:t>
      </w:r>
    </w:p>
    <w:p w14:paraId="4529DE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1955</w:t>
      </w:r>
    </w:p>
    <w:p w14:paraId="7240CAD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3AB288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6E35F8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27931D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1958</w:t>
      </w:r>
    </w:p>
    <w:p w14:paraId="51DA11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1960</w:t>
      </w:r>
    </w:p>
    <w:p w14:paraId="35E1860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27E0836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A.8.1.28.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1960</w:t>
      </w:r>
    </w:p>
    <w:p w14:paraId="6B1DE8B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1962</w:t>
      </w:r>
    </w:p>
    <w:p w14:paraId="7575E70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472D18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1962</w:t>
      </w:r>
    </w:p>
    <w:p w14:paraId="280E73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1964</w:t>
      </w:r>
    </w:p>
    <w:p w14:paraId="4D7B4D0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0E474C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A.8.1.30.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1965</w:t>
      </w:r>
    </w:p>
    <w:p w14:paraId="605387B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1967</w:t>
      </w:r>
    </w:p>
    <w:p w14:paraId="7F8A5F6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7A7AF0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1967</w:t>
      </w:r>
    </w:p>
    <w:p w14:paraId="595BB3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1969</w:t>
      </w:r>
    </w:p>
    <w:p w14:paraId="2E0F882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9A7E44">
        <w:rPr>
          <w:rFonts w:cs="v4.2.0"/>
          <w:lang w:eastAsia="zh-CN"/>
        </w:rPr>
        <w:t>CEModeB</w:t>
      </w:r>
      <w:r>
        <w:tab/>
        <w:t>1970</w:t>
      </w:r>
    </w:p>
    <w:p w14:paraId="24E68D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1970</w:t>
      </w:r>
    </w:p>
    <w:p w14:paraId="3BD5A2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1971</w:t>
      </w:r>
    </w:p>
    <w:p w14:paraId="0DCCB53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015181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2EEF9E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3994FD1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9A7E44">
        <w:rPr>
          <w:rFonts w:cs="v4.2.0"/>
          <w:lang w:eastAsia="zh-CN"/>
        </w:rPr>
        <w:t>CEModeB</w:t>
      </w:r>
      <w:r>
        <w:tab/>
        <w:t>1974</w:t>
      </w:r>
    </w:p>
    <w:p w14:paraId="23BE5C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1974</w:t>
      </w:r>
    </w:p>
    <w:p w14:paraId="58F4FC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1975</w:t>
      </w:r>
    </w:p>
    <w:p w14:paraId="498F92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23F913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1976</w:t>
      </w:r>
    </w:p>
    <w:p w14:paraId="2569A2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1977</w:t>
      </w:r>
    </w:p>
    <w:p w14:paraId="60801AD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2D92EA0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1978</w:t>
      </w:r>
    </w:p>
    <w:p w14:paraId="7827BC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1979</w:t>
      </w:r>
    </w:p>
    <w:p w14:paraId="27752EF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559793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1980</w:t>
      </w:r>
    </w:p>
    <w:p w14:paraId="330519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1982</w:t>
      </w:r>
    </w:p>
    <w:p w14:paraId="65B834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66C32D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1982</w:t>
      </w:r>
    </w:p>
    <w:p w14:paraId="68B386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1983</w:t>
      </w:r>
    </w:p>
    <w:p w14:paraId="4A4ACB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3261118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1984</w:t>
      </w:r>
    </w:p>
    <w:p w14:paraId="50E956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1986</w:t>
      </w:r>
    </w:p>
    <w:p w14:paraId="22A3C33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 xml:space="preserve">E-UTRAN FDD-FDD intra-frequency event triggered reporting with DRX for UE configured with </w:t>
      </w:r>
      <w:r w:rsidRPr="009A7E44">
        <w:rPr>
          <w:rFonts w:cs="Arial"/>
          <w:i/>
        </w:rPr>
        <w:t>highSpeedEnhancedMeasFlag</w:t>
      </w:r>
      <w:r>
        <w:tab/>
        <w:t>1986</w:t>
      </w:r>
    </w:p>
    <w:p w14:paraId="7F8612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  <w:snapToGrid w:val="0"/>
        </w:rPr>
        <w:t>A.8.1.40.</w:t>
      </w:r>
      <w:r w:rsidRPr="009A7E44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  <w:snapToGrid w:val="0"/>
        </w:rPr>
        <w:t>Test Purpose and Environment</w:t>
      </w:r>
      <w:r>
        <w:tab/>
        <w:t>1986</w:t>
      </w:r>
    </w:p>
    <w:p w14:paraId="559267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  <w:snapToGrid w:val="0"/>
        </w:rPr>
        <w:t>Test Requirements</w:t>
      </w:r>
      <w:r>
        <w:tab/>
        <w:t>1988</w:t>
      </w:r>
    </w:p>
    <w:p w14:paraId="6CA1DD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 intra-frequency event triggered reporting for serving cell under fading propagation conditions for UE category M1 in CEModeA</w:t>
      </w:r>
      <w:r w:rsidRPr="009A7E44">
        <w:rPr>
          <w:rFonts w:cs="v4.2.0"/>
          <w:lang w:eastAsia="zh-CN"/>
        </w:rPr>
        <w:t xml:space="preserve"> without gap</w:t>
      </w:r>
      <w:r>
        <w:tab/>
        <w:t>1988</w:t>
      </w:r>
    </w:p>
    <w:p w14:paraId="18BC5C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1988</w:t>
      </w:r>
    </w:p>
    <w:p w14:paraId="0D285B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1990</w:t>
      </w:r>
    </w:p>
    <w:p w14:paraId="605499D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HD-FDD intra-frequency event triggered reporting for serving cell under fading propagation conditions for UE category M1 in CEModeA</w:t>
      </w:r>
      <w:r w:rsidRPr="009A7E44">
        <w:rPr>
          <w:rFonts w:cs="v4.2.0"/>
          <w:lang w:eastAsia="zh-CN"/>
        </w:rPr>
        <w:t xml:space="preserve"> without gap</w:t>
      </w:r>
      <w:r>
        <w:tab/>
        <w:t>1990</w:t>
      </w:r>
    </w:p>
    <w:p w14:paraId="289E6C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1990</w:t>
      </w:r>
    </w:p>
    <w:p w14:paraId="60AF88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1991</w:t>
      </w:r>
    </w:p>
    <w:p w14:paraId="491CD46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A.8.1.4</w:t>
      </w:r>
      <w:r w:rsidRPr="009A7E44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 xml:space="preserve">E-UTRAN FDD-FDD intra-frequency event triggered reporting with DRX for UE configured with </w:t>
      </w:r>
      <w:r w:rsidRPr="009A7E44">
        <w:rPr>
          <w:i/>
        </w:rPr>
        <w:t>highSpeedEnhMeasFlag</w:t>
      </w:r>
      <w:r w:rsidRPr="009A7E44">
        <w:rPr>
          <w:i/>
          <w:lang w:eastAsia="ja-JP"/>
        </w:rPr>
        <w:t>2</w:t>
      </w:r>
      <w:r w:rsidRPr="009A7E44">
        <w:rPr>
          <w:i/>
        </w:rPr>
        <w:t>-</w:t>
      </w:r>
      <w:r w:rsidRPr="009A7E44">
        <w:rPr>
          <w:i/>
          <w:lang w:eastAsia="ja-JP"/>
        </w:rPr>
        <w:t>r16</w:t>
      </w:r>
      <w:r>
        <w:tab/>
        <w:t>1991</w:t>
      </w:r>
    </w:p>
    <w:p w14:paraId="720C8F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  <w:snapToGrid w:val="0"/>
        </w:rPr>
        <w:t>A.8.1.43.</w:t>
      </w:r>
      <w:r w:rsidRPr="009A7E44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  <w:snapToGrid w:val="0"/>
        </w:rPr>
        <w:t>Test Purpose and Environment</w:t>
      </w:r>
      <w:r>
        <w:tab/>
        <w:t>1991</w:t>
      </w:r>
    </w:p>
    <w:p w14:paraId="66F415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  <w:snapToGrid w:val="0"/>
        </w:rPr>
        <w:t>Test Requirements</w:t>
      </w:r>
      <w:r>
        <w:tab/>
        <w:t>1994</w:t>
      </w:r>
    </w:p>
    <w:p w14:paraId="3CF1DA4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HD-FDD Intra-frequency neighbour cell measurement for UE</w:t>
      </w:r>
      <w:r w:rsidRPr="009A7E44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254FDC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1994</w:t>
      </w:r>
    </w:p>
    <w:p w14:paraId="03DCBD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46564C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HD-FDD Intra-frequency neighbour cell measurement for UE</w:t>
      </w:r>
      <w:r w:rsidRPr="009A7E44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77D1C4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1998</w:t>
      </w:r>
    </w:p>
    <w:p w14:paraId="4569DA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08E4A46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HD-FDD Intra-frequency neighbour cell measurement for UE</w:t>
      </w:r>
      <w:r w:rsidRPr="009A7E44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4682EC8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2001</w:t>
      </w:r>
    </w:p>
    <w:p w14:paraId="27B83E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6235FCF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TDD Intra-frequency neighbour cell measurement for UE</w:t>
      </w:r>
      <w:r w:rsidRPr="009A7E44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4C3782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2003</w:t>
      </w:r>
    </w:p>
    <w:p w14:paraId="0892730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755288B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TDD Intra-frequency neighbour cell measurement for UE</w:t>
      </w:r>
      <w:r w:rsidRPr="009A7E44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7A5393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2006</w:t>
      </w:r>
    </w:p>
    <w:p w14:paraId="734B5F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2DAA769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TDD Intra-frequency neighbour cell measurement for UE</w:t>
      </w:r>
      <w:r w:rsidRPr="009A7E44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7F941A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2009</w:t>
      </w:r>
    </w:p>
    <w:p w14:paraId="6FC3E1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48BF75C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HD-FDD Inter-frequency neighbour cell measurement for UE</w:t>
      </w:r>
      <w:r w:rsidRPr="009A7E44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74151E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2011</w:t>
      </w:r>
    </w:p>
    <w:p w14:paraId="693416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0E56621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HD-FDD Inter-frequency neighbour cell measurement for UE</w:t>
      </w:r>
      <w:r w:rsidRPr="009A7E44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22FD8F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2014</w:t>
      </w:r>
    </w:p>
    <w:p w14:paraId="748292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504C48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HD-FDD Inter-frequency neighbour cell measurement for UE</w:t>
      </w:r>
      <w:r w:rsidRPr="009A7E44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197A90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2017</w:t>
      </w:r>
    </w:p>
    <w:p w14:paraId="0E115B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4ADF72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TDD Inter-frequency neighbour cell measurement for UE</w:t>
      </w:r>
      <w:r w:rsidRPr="009A7E44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792BB1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2019</w:t>
      </w:r>
    </w:p>
    <w:p w14:paraId="1C33A9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04EDBD0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TDD Inter-frequency neighbour cell measurement for UE</w:t>
      </w:r>
      <w:r w:rsidRPr="009A7E44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2F7A5A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2022</w:t>
      </w:r>
    </w:p>
    <w:p w14:paraId="03FAB5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44047FF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TDD Inter-frequency neighbour cell measurement for UE</w:t>
      </w:r>
      <w:r w:rsidRPr="009A7E44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7BAE2F0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2025</w:t>
      </w:r>
    </w:p>
    <w:p w14:paraId="644EE2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41553DD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7E334BE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10F3F0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2027</w:t>
      </w:r>
    </w:p>
    <w:p w14:paraId="795C5EA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2028</w:t>
      </w:r>
    </w:p>
    <w:p w14:paraId="67A7A4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TDD-TDD intra-frequency event triggered reporting under fading propagation conditions in synchronous cells with DRX</w:t>
      </w:r>
      <w:r>
        <w:tab/>
        <w:t>2029</w:t>
      </w:r>
    </w:p>
    <w:p w14:paraId="256D03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A.8.2.2.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2029</w:t>
      </w:r>
    </w:p>
    <w:p w14:paraId="6228AB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2031</w:t>
      </w:r>
    </w:p>
    <w:p w14:paraId="4D44B3E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A7E44">
        <w:rPr>
          <w:lang w:val="en-US"/>
        </w:rPr>
        <w:t>using autonomous gaps</w:t>
      </w:r>
      <w:r>
        <w:tab/>
        <w:t>2031</w:t>
      </w:r>
    </w:p>
    <w:p w14:paraId="5FB7BB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2031</w:t>
      </w:r>
    </w:p>
    <w:p w14:paraId="268EE8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2033</w:t>
      </w:r>
    </w:p>
    <w:p w14:paraId="537141A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A7E44">
        <w:rPr>
          <w:lang w:val="en-US"/>
        </w:rPr>
        <w:t>using autonomous gaps</w:t>
      </w:r>
      <w:r w:rsidRPr="009A7E44">
        <w:rPr>
          <w:lang w:val="en-US" w:eastAsia="zh-CN"/>
        </w:rPr>
        <w:t xml:space="preserve"> with DRX</w:t>
      </w:r>
      <w:r>
        <w:tab/>
        <w:t>2034</w:t>
      </w:r>
    </w:p>
    <w:p w14:paraId="3AF1AD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2034</w:t>
      </w:r>
    </w:p>
    <w:p w14:paraId="6490E9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2036</w:t>
      </w:r>
    </w:p>
    <w:p w14:paraId="265EF2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239155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197CA5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5DEF251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3A6DDC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23A1FD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1880739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A7E44">
        <w:rPr>
          <w:lang w:val="en-US"/>
        </w:rPr>
        <w:t>using autonomous gaps</w:t>
      </w:r>
      <w:r>
        <w:tab/>
        <w:t>2043</w:t>
      </w:r>
    </w:p>
    <w:p w14:paraId="12DEDC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2043</w:t>
      </w:r>
    </w:p>
    <w:p w14:paraId="0ABCAA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2044</w:t>
      </w:r>
    </w:p>
    <w:p w14:paraId="02D4B9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A7E44">
        <w:rPr>
          <w:lang w:val="en-US"/>
        </w:rPr>
        <w:t>using autonomous gaps</w:t>
      </w:r>
      <w:r w:rsidRPr="009A7E44">
        <w:rPr>
          <w:lang w:val="en-US" w:eastAsia="zh-CN"/>
        </w:rPr>
        <w:t xml:space="preserve"> with DRX</w:t>
      </w:r>
      <w:r>
        <w:tab/>
        <w:t>2045</w:t>
      </w:r>
    </w:p>
    <w:p w14:paraId="35D7522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2045</w:t>
      </w:r>
    </w:p>
    <w:p w14:paraId="2076FB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2047</w:t>
      </w:r>
    </w:p>
    <w:p w14:paraId="0F9B7F3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A7E44">
        <w:rPr>
          <w:lang w:val="en-US"/>
        </w:rPr>
        <w:t>using autonomous gaps for Cat-M1 UE in CEModeB</w:t>
      </w:r>
      <w:r>
        <w:tab/>
        <w:t>2047</w:t>
      </w:r>
    </w:p>
    <w:p w14:paraId="5B6B7A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2047</w:t>
      </w:r>
    </w:p>
    <w:p w14:paraId="453DE8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2049</w:t>
      </w:r>
    </w:p>
    <w:p w14:paraId="7306BAC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A7E44">
        <w:rPr>
          <w:lang w:val="en-US"/>
        </w:rPr>
        <w:t>using autonomous gaps with DRX for Cat-M1 UE in CEModeB</w:t>
      </w:r>
      <w:r>
        <w:tab/>
        <w:t>2050</w:t>
      </w:r>
    </w:p>
    <w:p w14:paraId="643748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2050</w:t>
      </w:r>
    </w:p>
    <w:p w14:paraId="37E8B7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2052</w:t>
      </w:r>
    </w:p>
    <w:p w14:paraId="75E6B3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 xml:space="preserve">E-UTRAN TDD-TDD intra-frequency event triggered reporting with DRX for UE configured with </w:t>
      </w:r>
      <w:r w:rsidRPr="009A7E44">
        <w:rPr>
          <w:rFonts w:cs="Arial"/>
          <w:i/>
        </w:rPr>
        <w:t>highSpeedEnhancedMeasFlag</w:t>
      </w:r>
      <w:r>
        <w:tab/>
        <w:t>2052</w:t>
      </w:r>
    </w:p>
    <w:p w14:paraId="2E852D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A.8.2.11.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2052</w:t>
      </w:r>
    </w:p>
    <w:p w14:paraId="463272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  <w:snapToGrid w:val="0"/>
        </w:rPr>
        <w:t>Test Requirements</w:t>
      </w:r>
      <w:r>
        <w:tab/>
        <w:t>2054</w:t>
      </w:r>
    </w:p>
    <w:p w14:paraId="18688CB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7DE9EF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2054</w:t>
      </w:r>
    </w:p>
    <w:p w14:paraId="128707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2056</w:t>
      </w:r>
    </w:p>
    <w:p w14:paraId="613F21B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4DFC37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A.8.2.13.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2057</w:t>
      </w:r>
    </w:p>
    <w:p w14:paraId="5FEDE0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2059</w:t>
      </w:r>
    </w:p>
    <w:p w14:paraId="43CC06E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TDD intra-frequency event triggered reporting for serving cell under fading propagation conditions for UE category M1 in CEModeA</w:t>
      </w:r>
      <w:r w:rsidRPr="009A7E44">
        <w:rPr>
          <w:rFonts w:cs="v4.2.0"/>
          <w:lang w:eastAsia="zh-CN"/>
        </w:rPr>
        <w:t xml:space="preserve"> without gap</w:t>
      </w:r>
      <w:r>
        <w:tab/>
        <w:t>2059</w:t>
      </w:r>
    </w:p>
    <w:p w14:paraId="053237B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2059</w:t>
      </w:r>
    </w:p>
    <w:p w14:paraId="7290593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2061</w:t>
      </w:r>
    </w:p>
    <w:p w14:paraId="26BBAF3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</w:rPr>
        <w:t>A.8.2.1</w:t>
      </w:r>
      <w:r w:rsidRPr="009A7E44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</w:rPr>
        <w:t xml:space="preserve">E-UTRAN TDD-TDD intra-frequency event triggered reporting with DRX for UE configured with </w:t>
      </w:r>
      <w:r w:rsidRPr="009A7E44">
        <w:rPr>
          <w:i/>
        </w:rPr>
        <w:t>highSpeedEnhMeasFlag</w:t>
      </w:r>
      <w:r w:rsidRPr="009A7E44">
        <w:rPr>
          <w:i/>
          <w:lang w:eastAsia="ja-JP"/>
        </w:rPr>
        <w:t>2</w:t>
      </w:r>
      <w:r w:rsidRPr="009A7E44">
        <w:rPr>
          <w:i/>
        </w:rPr>
        <w:t>-</w:t>
      </w:r>
      <w:r w:rsidRPr="009A7E44">
        <w:rPr>
          <w:i/>
          <w:lang w:eastAsia="ja-JP"/>
        </w:rPr>
        <w:t>r16</w:t>
      </w:r>
      <w:r>
        <w:tab/>
        <w:t>2061</w:t>
      </w:r>
    </w:p>
    <w:p w14:paraId="093D53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A.8.2.15.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2061</w:t>
      </w:r>
    </w:p>
    <w:p w14:paraId="10B762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  <w:snapToGrid w:val="0"/>
        </w:rPr>
        <w:t>Test Requirements</w:t>
      </w:r>
      <w:r>
        <w:tab/>
        <w:t>2063</w:t>
      </w:r>
    </w:p>
    <w:p w14:paraId="6654693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4F56554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3E1251E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2063</w:t>
      </w:r>
    </w:p>
    <w:p w14:paraId="5FDC94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2065</w:t>
      </w:r>
    </w:p>
    <w:p w14:paraId="2C3A22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4D5062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2065</w:t>
      </w:r>
    </w:p>
    <w:p w14:paraId="1FD7BA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2068</w:t>
      </w:r>
    </w:p>
    <w:p w14:paraId="32101AE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2EE44B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2068</w:t>
      </w:r>
    </w:p>
    <w:p w14:paraId="073D19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2071</w:t>
      </w:r>
    </w:p>
    <w:p w14:paraId="4E125EA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31C6F0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2071</w:t>
      </w:r>
    </w:p>
    <w:p w14:paraId="3816C6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2073</w:t>
      </w:r>
    </w:p>
    <w:p w14:paraId="5CBFE6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490736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2075</w:t>
      </w:r>
    </w:p>
    <w:p w14:paraId="34C64E6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36BB39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2075</w:t>
      </w:r>
    </w:p>
    <w:p w14:paraId="479DEE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2077</w:t>
      </w:r>
    </w:p>
    <w:p w14:paraId="10C9687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19B949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2078</w:t>
      </w:r>
    </w:p>
    <w:p w14:paraId="7448ED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2080</w:t>
      </w:r>
    </w:p>
    <w:p w14:paraId="2CD4406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65B674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</w:t>
      </w:r>
      <w:r w:rsidRPr="009A7E44">
        <w:rPr>
          <w:snapToGrid w:val="0"/>
          <w:lang w:eastAsia="zh-CN"/>
        </w:rPr>
        <w:t>8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2081</w:t>
      </w:r>
    </w:p>
    <w:p w14:paraId="238DD9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</w:t>
      </w:r>
      <w:r w:rsidRPr="009A7E44">
        <w:rPr>
          <w:snapToGrid w:val="0"/>
          <w:lang w:eastAsia="zh-CN"/>
        </w:rPr>
        <w:t>8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2084</w:t>
      </w:r>
    </w:p>
    <w:p w14:paraId="13D0983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446D4B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2084</w:t>
      </w:r>
    </w:p>
    <w:p w14:paraId="2FFC2A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2088</w:t>
      </w:r>
    </w:p>
    <w:p w14:paraId="77EF7D4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39A5D4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2089</w:t>
      </w:r>
    </w:p>
    <w:p w14:paraId="29CA86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2090</w:t>
      </w:r>
    </w:p>
    <w:p w14:paraId="59935AD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0510A4C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2090</w:t>
      </w:r>
    </w:p>
    <w:p w14:paraId="6A8E22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2092</w:t>
      </w:r>
    </w:p>
    <w:p w14:paraId="69C9FD5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0509CA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2093</w:t>
      </w:r>
    </w:p>
    <w:p w14:paraId="63BCAB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2094</w:t>
      </w:r>
    </w:p>
    <w:p w14:paraId="58165AF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6CAC8A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2095</w:t>
      </w:r>
    </w:p>
    <w:p w14:paraId="324EEE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2096</w:t>
      </w:r>
    </w:p>
    <w:p w14:paraId="1916C3B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195F6C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2097</w:t>
      </w:r>
    </w:p>
    <w:p w14:paraId="7CC1BC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2098</w:t>
      </w:r>
    </w:p>
    <w:p w14:paraId="2F6AD75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30D423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2099</w:t>
      </w:r>
    </w:p>
    <w:p w14:paraId="555B6D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2100</w:t>
      </w:r>
    </w:p>
    <w:p w14:paraId="2F8300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4FBA67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2101</w:t>
      </w:r>
    </w:p>
    <w:p w14:paraId="3D24D1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2103</w:t>
      </w:r>
    </w:p>
    <w:p w14:paraId="487ED28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445ECD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2103</w:t>
      </w:r>
    </w:p>
    <w:p w14:paraId="03F990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2106</w:t>
      </w:r>
    </w:p>
    <w:p w14:paraId="18399E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75883C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2106</w:t>
      </w:r>
    </w:p>
    <w:p w14:paraId="067BEC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2109</w:t>
      </w:r>
    </w:p>
    <w:p w14:paraId="5B3137F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0A3E20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2109</w:t>
      </w:r>
    </w:p>
    <w:p w14:paraId="0C6755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2112</w:t>
      </w:r>
    </w:p>
    <w:p w14:paraId="733B356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417B8D2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3BE2CC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2112</w:t>
      </w:r>
    </w:p>
    <w:p w14:paraId="06CF71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2114</w:t>
      </w:r>
    </w:p>
    <w:p w14:paraId="5F519BD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58D430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2114</w:t>
      </w:r>
    </w:p>
    <w:p w14:paraId="5F4E698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2117</w:t>
      </w:r>
    </w:p>
    <w:p w14:paraId="5E32E1D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610EDC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1236D3C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5C67CE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</w:t>
      </w:r>
      <w:r w:rsidRPr="009A7E44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A7E44">
        <w:rPr>
          <w:lang w:val="en-US"/>
        </w:rPr>
        <w:t>using autonomous gaps</w:t>
      </w:r>
      <w:r>
        <w:tab/>
        <w:t>2120</w:t>
      </w:r>
    </w:p>
    <w:p w14:paraId="1573FB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2120</w:t>
      </w:r>
    </w:p>
    <w:p w14:paraId="1D896C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2122</w:t>
      </w:r>
    </w:p>
    <w:p w14:paraId="3C0759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</w:t>
      </w:r>
      <w:r w:rsidRPr="009A7E44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9A7E44">
        <w:rPr>
          <w:lang w:val="en-US"/>
        </w:rPr>
        <w:t>using autonomous gaps</w:t>
      </w:r>
      <w:r w:rsidRPr="009A7E44">
        <w:rPr>
          <w:lang w:val="en-US" w:eastAsia="zh-CN"/>
        </w:rPr>
        <w:t xml:space="preserve"> with DRX</w:t>
      </w:r>
      <w:r>
        <w:tab/>
        <w:t>2123</w:t>
      </w:r>
    </w:p>
    <w:p w14:paraId="010DFA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2123</w:t>
      </w:r>
    </w:p>
    <w:p w14:paraId="10481F1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2125</w:t>
      </w:r>
    </w:p>
    <w:p w14:paraId="39DE456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1F1A13D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</w:t>
      </w:r>
      <w:r w:rsidRPr="009A7E44">
        <w:rPr>
          <w:rFonts w:cs="v4.2.0"/>
          <w:snapToGrid w:val="0"/>
          <w:lang w:eastAsia="zh-CN"/>
        </w:rPr>
        <w:t>6</w:t>
      </w:r>
      <w:r w:rsidRPr="009A7E44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2125</w:t>
      </w:r>
    </w:p>
    <w:p w14:paraId="4677175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</w:t>
      </w:r>
      <w:r w:rsidRPr="009A7E44">
        <w:rPr>
          <w:rFonts w:cs="v4.2.0"/>
          <w:snapToGrid w:val="0"/>
          <w:lang w:eastAsia="zh-CN"/>
        </w:rPr>
        <w:t>6</w:t>
      </w:r>
      <w:r w:rsidRPr="009A7E44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2126</w:t>
      </w:r>
    </w:p>
    <w:p w14:paraId="61C712F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2D3038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2126</w:t>
      </w:r>
    </w:p>
    <w:p w14:paraId="2DE4D5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2130</w:t>
      </w:r>
    </w:p>
    <w:p w14:paraId="3EEACE3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50F635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8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2130</w:t>
      </w:r>
    </w:p>
    <w:p w14:paraId="1078E6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8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2133</w:t>
      </w:r>
    </w:p>
    <w:p w14:paraId="093B67C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4709B3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2133</w:t>
      </w:r>
    </w:p>
    <w:p w14:paraId="5A3297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2138</w:t>
      </w:r>
    </w:p>
    <w:p w14:paraId="61E63E9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58FC76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2138</w:t>
      </w:r>
    </w:p>
    <w:p w14:paraId="6848F3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2140</w:t>
      </w:r>
    </w:p>
    <w:p w14:paraId="51BE436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0B2CEC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2140</w:t>
      </w:r>
    </w:p>
    <w:p w14:paraId="557DF1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2142</w:t>
      </w:r>
    </w:p>
    <w:p w14:paraId="5BB4994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3A692B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2142</w:t>
      </w:r>
    </w:p>
    <w:p w14:paraId="6FB6F7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2144</w:t>
      </w:r>
    </w:p>
    <w:p w14:paraId="59451BC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4B472C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2145</w:t>
      </w:r>
    </w:p>
    <w:p w14:paraId="0475E15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2146</w:t>
      </w:r>
    </w:p>
    <w:p w14:paraId="39525BD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2798FD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2147</w:t>
      </w:r>
    </w:p>
    <w:p w14:paraId="3343CC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2149</w:t>
      </w:r>
    </w:p>
    <w:p w14:paraId="4B0A741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6B148B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2149</w:t>
      </w:r>
    </w:p>
    <w:p w14:paraId="0E42D0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</w:t>
      </w:r>
      <w:r>
        <w:tab/>
        <w:t>2152</w:t>
      </w:r>
    </w:p>
    <w:p w14:paraId="343BC60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FDD - UTRAN FDD Measurements</w:t>
      </w:r>
      <w:r>
        <w:tab/>
        <w:t>2152</w:t>
      </w:r>
    </w:p>
    <w:p w14:paraId="742986E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782A71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2152</w:t>
      </w:r>
    </w:p>
    <w:p w14:paraId="0F4159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2154</w:t>
      </w:r>
    </w:p>
    <w:p w14:paraId="590D64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71DB32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2154</w:t>
      </w:r>
    </w:p>
    <w:p w14:paraId="013813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2156</w:t>
      </w:r>
    </w:p>
    <w:p w14:paraId="5F5F3D8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63C87D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2156</w:t>
      </w:r>
    </w:p>
    <w:p w14:paraId="1D7D96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2159</w:t>
      </w:r>
    </w:p>
    <w:p w14:paraId="760B22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2447A6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2159</w:t>
      </w:r>
    </w:p>
    <w:p w14:paraId="6BB942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2161</w:t>
      </w:r>
    </w:p>
    <w:p w14:paraId="3D434C7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59D872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2161</w:t>
      </w:r>
    </w:p>
    <w:p w14:paraId="5FBFB8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2164</w:t>
      </w:r>
    </w:p>
    <w:p w14:paraId="5909DB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6A303A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2164</w:t>
      </w:r>
    </w:p>
    <w:p w14:paraId="573492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2165</w:t>
      </w:r>
    </w:p>
    <w:p w14:paraId="16D9EE7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419F3F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2166</w:t>
      </w:r>
    </w:p>
    <w:p w14:paraId="1555CD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2166</w:t>
      </w:r>
    </w:p>
    <w:p w14:paraId="17BF59C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22E521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2166</w:t>
      </w:r>
    </w:p>
    <w:p w14:paraId="4B3E75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2169</w:t>
      </w:r>
    </w:p>
    <w:p w14:paraId="362ECBF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/>
        </w:rPr>
        <w:t>E-UTRAN TDD - UTRAN FDD Measurements</w:t>
      </w:r>
      <w:r>
        <w:tab/>
        <w:t>2169</w:t>
      </w:r>
    </w:p>
    <w:p w14:paraId="3C530D4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593255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2169</w:t>
      </w:r>
    </w:p>
    <w:p w14:paraId="7B1966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2171</w:t>
      </w:r>
    </w:p>
    <w:p w14:paraId="188056C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0E8D566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2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2171</w:t>
      </w:r>
    </w:p>
    <w:p w14:paraId="5F376B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6.2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2174</w:t>
      </w:r>
    </w:p>
    <w:p w14:paraId="6C12CB2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28098E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2174</w:t>
      </w:r>
    </w:p>
    <w:p w14:paraId="11A91E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2177</w:t>
      </w:r>
    </w:p>
    <w:p w14:paraId="200F4AF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05BC54F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</w:t>
      </w:r>
      <w:r w:rsidRPr="009A7E44">
        <w:rPr>
          <w:rFonts w:cs="v4.2.0"/>
          <w:lang w:eastAsia="zh-CN"/>
        </w:rPr>
        <w:t>7</w:t>
      </w:r>
      <w:r w:rsidRPr="009A7E44">
        <w:rPr>
          <w:rFonts w:cs="v4.2.0"/>
        </w:rPr>
        <w:t>.</w:t>
      </w:r>
      <w:r w:rsidRPr="009A7E44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</w:t>
      </w:r>
      <w:r w:rsidRPr="009A7E44">
        <w:rPr>
          <w:rFonts w:cs="v4.2.0"/>
          <w:lang w:eastAsia="zh-CN"/>
        </w:rPr>
        <w:t>N</w:t>
      </w:r>
      <w:r w:rsidRPr="009A7E44">
        <w:rPr>
          <w:rFonts w:cs="v4.2.0"/>
        </w:rPr>
        <w:t xml:space="preserve"> TDD to UTRA</w:t>
      </w:r>
      <w:r w:rsidRPr="009A7E44">
        <w:rPr>
          <w:rFonts w:cs="v4.2.0"/>
          <w:lang w:eastAsia="zh-CN"/>
        </w:rPr>
        <w:t>N</w:t>
      </w:r>
      <w:r w:rsidRPr="009A7E44">
        <w:rPr>
          <w:rFonts w:cs="v4.2.0"/>
        </w:rPr>
        <w:t xml:space="preserve"> TDD cell search under fading propagation conditions</w:t>
      </w:r>
      <w:r>
        <w:tab/>
        <w:t>2177</w:t>
      </w:r>
    </w:p>
    <w:p w14:paraId="2514D3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</w:t>
      </w:r>
      <w:r w:rsidRPr="009A7E44">
        <w:rPr>
          <w:rFonts w:cs="v4.2.0"/>
          <w:lang w:eastAsia="zh-CN"/>
        </w:rPr>
        <w:t>7</w:t>
      </w:r>
      <w:r w:rsidRPr="009A7E44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Purpose and Environment</w:t>
      </w:r>
      <w:r>
        <w:tab/>
        <w:t>2177</w:t>
      </w:r>
    </w:p>
    <w:p w14:paraId="2B0F8A7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</w:t>
      </w:r>
      <w:r w:rsidRPr="009A7E44">
        <w:rPr>
          <w:rFonts w:cs="v4.2.0"/>
          <w:lang w:eastAsia="zh-CN"/>
        </w:rPr>
        <w:t>7</w:t>
      </w:r>
      <w:r w:rsidRPr="009A7E44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Void</w:t>
      </w:r>
      <w:r>
        <w:tab/>
        <w:t>2177</w:t>
      </w:r>
    </w:p>
    <w:p w14:paraId="0E40BDC5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64BCF8AB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409CAA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</w:t>
      </w:r>
      <w:r w:rsidRPr="009A7E44">
        <w:rPr>
          <w:rFonts w:cs="v4.2.0"/>
          <w:lang w:eastAsia="zh-CN"/>
        </w:rPr>
        <w:t>7</w:t>
      </w:r>
      <w:r w:rsidRPr="009A7E44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Requirements</w:t>
      </w:r>
      <w:r>
        <w:tab/>
        <w:t>2179</w:t>
      </w:r>
    </w:p>
    <w:p w14:paraId="554A117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</w:t>
      </w:r>
      <w:r w:rsidRPr="009A7E44">
        <w:rPr>
          <w:rFonts w:cs="v4.2.0"/>
          <w:lang w:eastAsia="zh-CN"/>
        </w:rPr>
        <w:t>7</w:t>
      </w:r>
      <w:r w:rsidRPr="009A7E44">
        <w:rPr>
          <w:rFonts w:cs="v4.2.0"/>
        </w:rPr>
        <w:t>.1.</w:t>
      </w:r>
      <w:r w:rsidRPr="009A7E44">
        <w:rPr>
          <w:rFonts w:cs="v4.2.0"/>
          <w:lang w:eastAsia="zh-CN"/>
        </w:rPr>
        <w:t>2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Void</w:t>
      </w:r>
      <w:r>
        <w:tab/>
        <w:t>2179</w:t>
      </w:r>
    </w:p>
    <w:p w14:paraId="158DDB0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7E19581D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</w:t>
      </w:r>
      <w:r w:rsidRPr="009A7E44">
        <w:rPr>
          <w:rFonts w:cs="v4.2.0"/>
          <w:lang w:eastAsia="zh-CN"/>
        </w:rPr>
        <w:t>7</w:t>
      </w:r>
      <w:r w:rsidRPr="009A7E44">
        <w:rPr>
          <w:rFonts w:cs="v4.2.0"/>
        </w:rPr>
        <w:t>.1.</w:t>
      </w:r>
      <w:r w:rsidRPr="009A7E44">
        <w:rPr>
          <w:rFonts w:cs="v4.2.0"/>
          <w:lang w:eastAsia="zh-CN"/>
        </w:rPr>
        <w:t>2</w:t>
      </w:r>
      <w:r w:rsidRPr="009A7E44">
        <w:rPr>
          <w:rFonts w:cs="v4.2.0"/>
        </w:rPr>
        <w:t>.</w:t>
      </w:r>
      <w:r w:rsidRPr="009A7E44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lang w:eastAsia="zh-CN"/>
        </w:rPr>
        <w:t>Void</w:t>
      </w:r>
      <w:r>
        <w:tab/>
        <w:t>2179</w:t>
      </w:r>
    </w:p>
    <w:p w14:paraId="2D563AE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601FB9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3C2E1C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4FF84C4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039373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</w:t>
      </w:r>
      <w:r w:rsidRPr="009A7E44">
        <w:rPr>
          <w:rFonts w:cs="v4.2.0"/>
          <w:snapToGrid w:val="0"/>
          <w:lang w:eastAsia="zh-CN"/>
        </w:rPr>
        <w:t>7</w:t>
      </w:r>
      <w:r w:rsidRPr="009A7E44">
        <w:rPr>
          <w:rFonts w:cs="v4.2.0"/>
          <w:snapToGrid w:val="0"/>
        </w:rPr>
        <w:t>.</w:t>
      </w:r>
      <w:r w:rsidRPr="009A7E44">
        <w:rPr>
          <w:rFonts w:cs="v4.2.0"/>
          <w:snapToGrid w:val="0"/>
          <w:lang w:eastAsia="zh-CN"/>
        </w:rPr>
        <w:t>3</w:t>
      </w:r>
      <w:r w:rsidRPr="009A7E44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2183</w:t>
      </w:r>
    </w:p>
    <w:p w14:paraId="4AC772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</w:t>
      </w:r>
      <w:r w:rsidRPr="009A7E44">
        <w:rPr>
          <w:rFonts w:cs="v4.2.0"/>
          <w:snapToGrid w:val="0"/>
          <w:lang w:eastAsia="zh-CN"/>
        </w:rPr>
        <w:t>7</w:t>
      </w:r>
      <w:r w:rsidRPr="009A7E44">
        <w:rPr>
          <w:rFonts w:cs="v4.2.0"/>
          <w:snapToGrid w:val="0"/>
        </w:rPr>
        <w:t>.</w:t>
      </w:r>
      <w:r w:rsidRPr="009A7E44">
        <w:rPr>
          <w:rFonts w:cs="v4.2.0"/>
          <w:snapToGrid w:val="0"/>
          <w:lang w:eastAsia="zh-CN"/>
        </w:rPr>
        <w:t>3</w:t>
      </w:r>
      <w:r w:rsidRPr="009A7E44">
        <w:rPr>
          <w:rFonts w:cs="v4.2.0"/>
          <w:snapToGrid w:val="0"/>
        </w:rPr>
        <w:t>.</w:t>
      </w:r>
      <w:r w:rsidRPr="009A7E44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</w:t>
      </w:r>
      <w:r w:rsidRPr="009A7E44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60750D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</w:t>
      </w:r>
      <w:r w:rsidRPr="009A7E44">
        <w:rPr>
          <w:rFonts w:cs="v4.2.0"/>
          <w:snapToGrid w:val="0"/>
          <w:lang w:eastAsia="zh-CN"/>
        </w:rPr>
        <w:t>7</w:t>
      </w:r>
      <w:r w:rsidRPr="009A7E44">
        <w:rPr>
          <w:rFonts w:cs="v4.2.0"/>
          <w:snapToGrid w:val="0"/>
        </w:rPr>
        <w:t>.</w:t>
      </w:r>
      <w:r w:rsidRPr="009A7E44">
        <w:rPr>
          <w:rFonts w:cs="v4.2.0"/>
          <w:snapToGrid w:val="0"/>
          <w:lang w:eastAsia="zh-CN"/>
        </w:rPr>
        <w:t>3</w:t>
      </w:r>
      <w:r w:rsidRPr="009A7E44">
        <w:rPr>
          <w:rFonts w:cs="v4.2.0"/>
          <w:snapToGrid w:val="0"/>
        </w:rPr>
        <w:t>.</w:t>
      </w:r>
      <w:r w:rsidRPr="009A7E44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2184</w:t>
      </w:r>
    </w:p>
    <w:p w14:paraId="059D8F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088ECC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7</w:t>
      </w:r>
      <w:r w:rsidRPr="009A7E44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2185</w:t>
      </w:r>
    </w:p>
    <w:p w14:paraId="69398A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7</w:t>
      </w:r>
      <w:r w:rsidRPr="009A7E44">
        <w:rPr>
          <w:snapToGrid w:val="0"/>
        </w:rPr>
        <w:t>.4.</w:t>
      </w:r>
      <w:r w:rsidRPr="009A7E4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2187</w:t>
      </w:r>
    </w:p>
    <w:p w14:paraId="5F87A29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717486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7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5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2187</w:t>
      </w:r>
    </w:p>
    <w:p w14:paraId="1E52A68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63CA4FB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636224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47252B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2189</w:t>
      </w:r>
    </w:p>
    <w:p w14:paraId="780E51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5857C44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3A10C7D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 – GSM event triggered reporting in AWGN</w:t>
      </w:r>
      <w:r>
        <w:tab/>
        <w:t>2192</w:t>
      </w:r>
    </w:p>
    <w:p w14:paraId="30CFF9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2192</w:t>
      </w:r>
    </w:p>
    <w:p w14:paraId="359114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2194</w:t>
      </w:r>
    </w:p>
    <w:p w14:paraId="19C0CB2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FDD-GSM event triggered reporting when DRX is used in AWGN</w:t>
      </w:r>
      <w:r>
        <w:tab/>
        <w:t>2194</w:t>
      </w:r>
    </w:p>
    <w:p w14:paraId="143DB2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2194</w:t>
      </w:r>
    </w:p>
    <w:p w14:paraId="1DFCF3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2196</w:t>
      </w:r>
    </w:p>
    <w:p w14:paraId="0C251F2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07293D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2197</w:t>
      </w:r>
    </w:p>
    <w:p w14:paraId="542D82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2198</w:t>
      </w:r>
    </w:p>
    <w:p w14:paraId="70E4357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val="sv-SE"/>
        </w:rPr>
        <w:t>A.8</w:t>
      </w:r>
      <w:r w:rsidRPr="009A7E44">
        <w:rPr>
          <w:lang w:val="sv-SE"/>
        </w:rPr>
        <w:t>.</w:t>
      </w:r>
      <w:r w:rsidRPr="009A7E44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sv-SE" w:eastAsia="zh-CN"/>
        </w:rPr>
        <w:t>E-UTRAN F</w:t>
      </w:r>
      <w:r w:rsidRPr="009A7E44">
        <w:rPr>
          <w:lang w:val="sv-SE"/>
        </w:rPr>
        <w:t>DD</w:t>
      </w:r>
      <w:r w:rsidRPr="009A7E44">
        <w:rPr>
          <w:lang w:val="sv-SE" w:eastAsia="zh-CN"/>
        </w:rPr>
        <w:t xml:space="preserve"> </w:t>
      </w:r>
      <w:r w:rsidRPr="009A7E44">
        <w:rPr>
          <w:lang w:val="sv-SE"/>
        </w:rPr>
        <w:t>-</w:t>
      </w:r>
      <w:r w:rsidRPr="009A7E44">
        <w:rPr>
          <w:lang w:val="sv-SE" w:eastAsia="zh-CN"/>
        </w:rPr>
        <w:t xml:space="preserve"> UTRAN T</w:t>
      </w:r>
      <w:r w:rsidRPr="009A7E44">
        <w:rPr>
          <w:lang w:val="sv-SE"/>
        </w:rPr>
        <w:t>DD measurements</w:t>
      </w:r>
      <w:r>
        <w:tab/>
        <w:t>2199</w:t>
      </w:r>
    </w:p>
    <w:p w14:paraId="7DE529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</w:t>
      </w:r>
      <w:r w:rsidRPr="009A7E44">
        <w:rPr>
          <w:rFonts w:cs="v4.2.0"/>
          <w:lang w:eastAsia="zh-CN"/>
        </w:rPr>
        <w:t>9</w:t>
      </w:r>
      <w:r w:rsidRPr="009A7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9A7E44">
        <w:rPr>
          <w:rFonts w:cs="v4.2.0"/>
        </w:rPr>
        <w:t xml:space="preserve"> </w:t>
      </w:r>
      <w:r w:rsidRPr="009A7E44">
        <w:rPr>
          <w:rFonts w:cs="v4.2.0"/>
          <w:lang w:eastAsia="zh-CN"/>
        </w:rPr>
        <w:t>e</w:t>
      </w:r>
      <w:r w:rsidRPr="009A7E44">
        <w:rPr>
          <w:rFonts w:cs="v4.2.0"/>
        </w:rPr>
        <w:t>vent triggered reporting in fading propagation conditions</w:t>
      </w:r>
      <w:r>
        <w:tab/>
        <w:t>2199</w:t>
      </w:r>
    </w:p>
    <w:p w14:paraId="5B6757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</w:t>
      </w:r>
      <w:r w:rsidRPr="009A7E44">
        <w:rPr>
          <w:rFonts w:cs="v4.2.0"/>
          <w:snapToGrid w:val="0"/>
          <w:lang w:eastAsia="zh-CN"/>
        </w:rPr>
        <w:t>9</w:t>
      </w:r>
      <w:r w:rsidRPr="009A7E44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2199</w:t>
      </w:r>
    </w:p>
    <w:p w14:paraId="26A660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</w:t>
      </w:r>
      <w:r w:rsidRPr="009A7E44">
        <w:rPr>
          <w:rFonts w:cs="v4.2.0"/>
          <w:snapToGrid w:val="0"/>
          <w:lang w:eastAsia="zh-CN"/>
        </w:rPr>
        <w:t>9</w:t>
      </w:r>
      <w:r w:rsidRPr="009A7E44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2200</w:t>
      </w:r>
    </w:p>
    <w:p w14:paraId="57C334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</w:t>
      </w:r>
      <w:r w:rsidRPr="009A7E44">
        <w:rPr>
          <w:rFonts w:cs="v4.2.0"/>
          <w:lang w:eastAsia="zh-CN"/>
        </w:rPr>
        <w:t>9</w:t>
      </w:r>
      <w:r w:rsidRPr="009A7E44">
        <w:rPr>
          <w:rFonts w:cs="v4.2.0"/>
        </w:rPr>
        <w:t>.</w:t>
      </w:r>
      <w:r w:rsidRPr="009A7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</w:t>
      </w:r>
      <w:r w:rsidRPr="009A7E44">
        <w:rPr>
          <w:rFonts w:cs="v4.2.0"/>
          <w:lang w:eastAsia="zh-CN"/>
        </w:rPr>
        <w:t>N</w:t>
      </w:r>
      <w:r w:rsidRPr="009A7E44">
        <w:rPr>
          <w:rFonts w:cs="v4.2.0"/>
        </w:rPr>
        <w:t xml:space="preserve"> </w:t>
      </w:r>
      <w:r w:rsidRPr="009A7E44">
        <w:rPr>
          <w:rFonts w:cs="v4.2.0"/>
          <w:lang w:eastAsia="zh-CN"/>
        </w:rPr>
        <w:t>F</w:t>
      </w:r>
      <w:r w:rsidRPr="009A7E44">
        <w:rPr>
          <w:rFonts w:cs="v4.2.0"/>
        </w:rPr>
        <w:t xml:space="preserve">DD </w:t>
      </w:r>
      <w:r w:rsidRPr="009A7E44">
        <w:rPr>
          <w:rFonts w:cs="v4.2.0"/>
          <w:lang w:eastAsia="zh-CN"/>
        </w:rPr>
        <w:t xml:space="preserve">- </w:t>
      </w:r>
      <w:r w:rsidRPr="009A7E44">
        <w:rPr>
          <w:rFonts w:cs="v4.2.0"/>
        </w:rPr>
        <w:t>UTRA</w:t>
      </w:r>
      <w:r w:rsidRPr="009A7E44">
        <w:rPr>
          <w:rFonts w:cs="v4.2.0"/>
          <w:lang w:eastAsia="zh-CN"/>
        </w:rPr>
        <w:t>N</w:t>
      </w:r>
      <w:r w:rsidRPr="009A7E44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76D029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2AC784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432D39C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TDD – GSM Measurements</w:t>
      </w:r>
      <w:r>
        <w:tab/>
        <w:t>2203</w:t>
      </w:r>
    </w:p>
    <w:p w14:paraId="390D586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50058F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2203</w:t>
      </w:r>
    </w:p>
    <w:p w14:paraId="006F8A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2204</w:t>
      </w:r>
    </w:p>
    <w:p w14:paraId="522ED4E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69AA06C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2205</w:t>
      </w:r>
    </w:p>
    <w:p w14:paraId="3AD388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2207</w:t>
      </w:r>
    </w:p>
    <w:p w14:paraId="60280F1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A.</w:t>
      </w:r>
      <w:r>
        <w:t>8.</w:t>
      </w:r>
      <w:r w:rsidRPr="009A7E44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Monitoring of Multiple Layers</w:t>
      </w:r>
      <w:r>
        <w:tab/>
        <w:t>2207</w:t>
      </w:r>
    </w:p>
    <w:p w14:paraId="7BD7732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136916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2207</w:t>
      </w:r>
    </w:p>
    <w:p w14:paraId="4181BE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2209</w:t>
      </w:r>
    </w:p>
    <w:p w14:paraId="2969E9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5F3506E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2210</w:t>
      </w:r>
    </w:p>
    <w:p w14:paraId="1055B8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2211</w:t>
      </w:r>
    </w:p>
    <w:p w14:paraId="43924EB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5EE2F0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2212</w:t>
      </w:r>
    </w:p>
    <w:p w14:paraId="432FD6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2214</w:t>
      </w:r>
    </w:p>
    <w:p w14:paraId="1D3A567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62142C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3B0BAF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4A4664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0997D9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2217</w:t>
      </w:r>
    </w:p>
    <w:p w14:paraId="2187DE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2219</w:t>
      </w:r>
    </w:p>
    <w:p w14:paraId="747A52F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13CD529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2220</w:t>
      </w:r>
    </w:p>
    <w:p w14:paraId="46E6B0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2222</w:t>
      </w:r>
    </w:p>
    <w:p w14:paraId="1B0BB85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2BACB56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1BB826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02AFC6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2C6419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1729BBB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37142C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1BF971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4B951F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32EC92E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38CD63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3A727B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54F35A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16E997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1A66EE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79CE45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7951A5B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4C4F96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2452720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09ED8B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78FC4C0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01FCE43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5DCBAC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699D16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4A7A127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4823B3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1C98E6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30D60C0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1E9773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3325C1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4A6E7E5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0BF236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662018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786037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1E4238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6D7BCF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41CF293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436CAAF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3AE8E3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1360672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74621E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733085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2772D5A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7B7B90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4E5162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2337738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2157276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278E965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242998B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6AD45E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703C184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4C7CE3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E3AAD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5C0D6C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0A15590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70057B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1D5DA1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2C112F6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2A54B1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0E33EE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7941ABF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676E10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047216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27DCEA3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611284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1E7E26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688F889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65792E4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74F03C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3F3D4AD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2D6C0A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24DA6F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6AF6DC9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1B78D7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05F063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7225239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15D299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4B5B11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7FCC2D7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56F8B2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1DDF00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0F18D9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476E75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73AD057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4FB7801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4DB904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4DE644E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15ED35D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48376B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1127950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368D6CE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6A97FD0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63D32C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A.8.14.1</w:t>
      </w:r>
      <w:r w:rsidRPr="009A7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2377</w:t>
      </w:r>
    </w:p>
    <w:p w14:paraId="376573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2379</w:t>
      </w:r>
    </w:p>
    <w:p w14:paraId="4A03B4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0B37E4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2379</w:t>
      </w:r>
    </w:p>
    <w:p w14:paraId="7A5772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2382</w:t>
      </w:r>
    </w:p>
    <w:p w14:paraId="07C14D4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1DBD693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A.8.14.3.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 xml:space="preserve">Test </w:t>
      </w:r>
      <w:r w:rsidRPr="009A7E44">
        <w:rPr>
          <w:snapToGrid w:val="0"/>
          <w:lang w:eastAsia="zh-CN"/>
        </w:rPr>
        <w:t>Purpose and Environment</w:t>
      </w:r>
      <w:r>
        <w:tab/>
        <w:t>2382</w:t>
      </w:r>
    </w:p>
    <w:p w14:paraId="067947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2384</w:t>
      </w:r>
    </w:p>
    <w:p w14:paraId="75BBDD3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432383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447D14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2385</w:t>
      </w:r>
    </w:p>
    <w:p w14:paraId="0D76ED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2386</w:t>
      </w:r>
    </w:p>
    <w:p w14:paraId="267F12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73FADF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15</w:t>
      </w:r>
      <w:r w:rsidRPr="009A7E44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2386</w:t>
      </w:r>
    </w:p>
    <w:p w14:paraId="7A521F5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15</w:t>
      </w:r>
      <w:r w:rsidRPr="009A7E44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2389</w:t>
      </w:r>
    </w:p>
    <w:p w14:paraId="3B88344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734A572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15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2389</w:t>
      </w:r>
    </w:p>
    <w:p w14:paraId="05FDE7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15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2391</w:t>
      </w:r>
    </w:p>
    <w:p w14:paraId="78ABE68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75B797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1F2D3E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25B919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490C7DD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7F442C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756EAE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23715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0636FE5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06C6F0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2398</w:t>
      </w:r>
    </w:p>
    <w:p w14:paraId="18F888C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11A4D8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7C133B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2400</w:t>
      </w:r>
    </w:p>
    <w:p w14:paraId="08CD990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527353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2D652E5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2402</w:t>
      </w:r>
    </w:p>
    <w:p w14:paraId="1DAF660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6CEA94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7E5B70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16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2405</w:t>
      </w:r>
    </w:p>
    <w:p w14:paraId="14F35FC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57AF33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775ABB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6ED7748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5A9DB8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6FAEA6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1A24500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7E1F15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098AA9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27946C7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0412AF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5BE7AF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62575F3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4CECA6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2DC827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729754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328872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378FCD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22BF527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20CADF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21EBC2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6C8AF22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2978694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0B6BC2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40023C3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30CC92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330F8D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76C499E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6F5241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41AECB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69B1F63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6B3F73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7C2D6F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7624CA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7C87E12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03D526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232C2E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7110D5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2DD67B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185A01A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4FFF65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13F316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6FAFBF8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445311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41C31C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7520E5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0A05B6B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183F2E3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4ADD0CD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1D4236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10260E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1F12CB3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2F0B5A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619A84B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7FE303A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430FF1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55C2518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1ABF1FE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3137DC0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4700BCB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025510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146C8B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232D5C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1E52741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5C3BA2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76C543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08BFA4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3B269E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53AB65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7154637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4D7854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1C533E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409C9BD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5313FD8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40F2A7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3808D4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45C7F8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23861B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6AD8A7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149EE2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2E6B90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6F97E1F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30C41E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6ECCBB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3F36C4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33234A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6BE0B4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671CAA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767883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85596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568AF44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2BC967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689D76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7BD354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75572C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2C5AB7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2F40850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593CFB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138DC9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417AB27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1B1D63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518147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6791AEB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5AE7E55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0D560C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919399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17C270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19679B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36B6A47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17CF550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07FD96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2454</w:t>
      </w:r>
    </w:p>
    <w:p w14:paraId="2673615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336B46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35868B1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2459</w:t>
      </w:r>
    </w:p>
    <w:p w14:paraId="0592F2E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717D8A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782F3B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46FE4F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252E12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737698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27C40C1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27106F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3C8E79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A.8.16.31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2474</w:t>
      </w:r>
    </w:p>
    <w:p w14:paraId="40E5FD0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52281A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679C0B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A.8.16.32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2479</w:t>
      </w:r>
    </w:p>
    <w:p w14:paraId="687E483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4FA520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0CCB63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A.8.16.33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2484</w:t>
      </w:r>
    </w:p>
    <w:p w14:paraId="71C051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79F4B4B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3BC632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A.8.16.34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2489</w:t>
      </w:r>
    </w:p>
    <w:p w14:paraId="3D93722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5C8F82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08803A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3A42CD6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2FCF5C0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4109A6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2A3C945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711376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12C7C5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4FA903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6B7ABD8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5EC4FA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45DAE95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7A3715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2E47BB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10E98C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6ABA63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0B97CE3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59CEF56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73A8B5E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2A5717B7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6A35955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24AEAD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5C3591C0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0E2551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48BE659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4B4CB4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58C4508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7E52A3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4354C9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6BCFDB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3B5E8A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34EEB1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4415CF6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13C2DE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35E117F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1761873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138E42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53AA12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3E9C5B5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0F6995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</w:rPr>
        <w:t>A.8.16.48</w:t>
      </w:r>
      <w:r w:rsidRPr="009A7E44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</w:rPr>
        <w:t xml:space="preserve">Test </w:t>
      </w:r>
      <w:r w:rsidRPr="009A7E44">
        <w:rPr>
          <w:rFonts w:eastAsia="MS Mincho"/>
          <w:lang w:eastAsia="zh-CN"/>
        </w:rPr>
        <w:t>Purpose and Environment</w:t>
      </w:r>
      <w:r>
        <w:tab/>
        <w:t>2528</w:t>
      </w:r>
    </w:p>
    <w:p w14:paraId="6092F7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</w:rPr>
        <w:t>Test Requirements</w:t>
      </w:r>
      <w:r>
        <w:tab/>
        <w:t>2530</w:t>
      </w:r>
    </w:p>
    <w:p w14:paraId="013E50B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4EAA20A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6FB30F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43785A9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7B38F1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5293E6B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0F07438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24B5DF8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704DA10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D265E1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73F51B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1D2296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52E7296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092C99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0F1452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2551</w:t>
      </w:r>
    </w:p>
    <w:p w14:paraId="199D29C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3D5945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24D9DF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2555</w:t>
      </w:r>
    </w:p>
    <w:p w14:paraId="55504AD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04544A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30B4A7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A.8.16.55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2561</w:t>
      </w:r>
    </w:p>
    <w:p w14:paraId="1D89ABD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459149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71AED5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A.8.16.56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2567</w:t>
      </w:r>
    </w:p>
    <w:p w14:paraId="5B49DB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3B69ED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69B792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427AC66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7B1A62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3E35C6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300EAD1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3E1443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2A7F71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7641A6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4FA4FD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7A063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F1F2F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5A5F43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139F096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57397C8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536B30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522C55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09C5D7B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05F049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6E533A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09FB77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0F323E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158F50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361F5C9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6C3039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11201D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2601</w:t>
      </w:r>
    </w:p>
    <w:p w14:paraId="180BFDA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1F0F7D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304AFB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2606</w:t>
      </w:r>
    </w:p>
    <w:p w14:paraId="479AE16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1BC6F1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3A3E0C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797D7CB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5E2688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075AA7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3BDC2F8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09177E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6558BF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18B012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35C7E8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5129CF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4C0BAAD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76A6AF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73B840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7E9E0F0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10B302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3E726C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46B4238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07C389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737321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A.8.16.73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2640</w:t>
      </w:r>
    </w:p>
    <w:p w14:paraId="22E758A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203FF2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504BD1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A.8.16.74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2646</w:t>
      </w:r>
    </w:p>
    <w:p w14:paraId="07B77C6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252BD8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1E0C4E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5936086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08ECF3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0535AD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7760A27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5144B9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5490CF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273DA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41924B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245E90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5AC9117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6EB025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768D121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A.8.16.79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2672</w:t>
      </w:r>
    </w:p>
    <w:p w14:paraId="1CFCEC7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2E08ED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278FC1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A.8.16.80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2679</w:t>
      </w:r>
    </w:p>
    <w:p w14:paraId="510F758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591D24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4E017B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A.8.16.81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2685</w:t>
      </w:r>
    </w:p>
    <w:p w14:paraId="29DF93B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0131AA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695633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A.8.16.82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2691</w:t>
      </w:r>
    </w:p>
    <w:p w14:paraId="2B12FE9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12BCBC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6D88C0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2696</w:t>
      </w:r>
    </w:p>
    <w:p w14:paraId="323FA2E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4E596D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57DB20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A.8.16.84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2702</w:t>
      </w:r>
    </w:p>
    <w:p w14:paraId="0C7B7F1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78C730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0CA16ED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282562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3D40BE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77CB25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4762B39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30919A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5CE1F69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2715</w:t>
      </w:r>
    </w:p>
    <w:p w14:paraId="63BF19D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354F0C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348DF20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A.8.16.88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2723</w:t>
      </w:r>
    </w:p>
    <w:p w14:paraId="448A4C2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089795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3A5072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3B50E7A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29D2FE6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1E778D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6B8A31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2F8E4A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00C028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2743</w:t>
      </w:r>
    </w:p>
    <w:p w14:paraId="66F0614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2ED18B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37D18E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A.8.16.92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2751</w:t>
      </w:r>
    </w:p>
    <w:p w14:paraId="7D49381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7CFA4E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29943E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3732621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22EA56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12FA3C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24EF96A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167429B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017114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6A1F826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55DB4A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58B4610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A.8.16.96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2782</w:t>
      </w:r>
    </w:p>
    <w:p w14:paraId="1AFA81D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1753CF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053CE2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0BCC07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2D42D0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773834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4240CFC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4B70FC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488C40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479F246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3F458A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69F215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A.8.16.100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2817</w:t>
      </w:r>
    </w:p>
    <w:p w14:paraId="073D356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52363E6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0605DA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299D3B5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0FFA71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15E85B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0DFDEEC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61BE8C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661C4C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6B4FC8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4848B5C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2872CB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56FD1FD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47BA58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  <w:lang w:eastAsia="zh-CN"/>
        </w:rPr>
        <w:t>Test Purpose and Environment</w:t>
      </w:r>
      <w:r>
        <w:tab/>
        <w:t>2849</w:t>
      </w:r>
    </w:p>
    <w:p w14:paraId="52E54D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</w:t>
      </w:r>
      <w:r>
        <w:t>8.16.105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2853</w:t>
      </w:r>
    </w:p>
    <w:p w14:paraId="41CDC92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0EA9C9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22A0937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547142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9A7E44">
        <w:rPr>
          <w:rFonts w:cs="Arial"/>
        </w:rPr>
        <w:t xml:space="preserve">with </w:t>
      </w:r>
      <w:r w:rsidRPr="009A7E44">
        <w:rPr>
          <w:i/>
        </w:rPr>
        <w:t>highSpeedEnhMeasFlag</w:t>
      </w:r>
      <w:r w:rsidRPr="009A7E44">
        <w:rPr>
          <w:i/>
          <w:lang w:eastAsia="ja-JP"/>
        </w:rPr>
        <w:t>2</w:t>
      </w:r>
      <w:r w:rsidRPr="009A7E44">
        <w:rPr>
          <w:i/>
        </w:rPr>
        <w:t>-</w:t>
      </w:r>
      <w:r w:rsidRPr="009A7E44">
        <w:rPr>
          <w:i/>
          <w:lang w:eastAsia="ja-JP"/>
        </w:rPr>
        <w:t>r16</w:t>
      </w:r>
      <w:r>
        <w:tab/>
        <w:t>2858</w:t>
      </w:r>
    </w:p>
    <w:p w14:paraId="12DCEB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4049CE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6A7A198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9A7E44">
        <w:rPr>
          <w:i/>
        </w:rPr>
        <w:t>highSpeedEnhMeasFlag</w:t>
      </w:r>
      <w:r w:rsidRPr="009A7E44">
        <w:rPr>
          <w:i/>
          <w:lang w:eastAsia="ja-JP"/>
        </w:rPr>
        <w:t>2</w:t>
      </w:r>
      <w:r w:rsidRPr="009A7E44">
        <w:rPr>
          <w:i/>
        </w:rPr>
        <w:t>-</w:t>
      </w:r>
      <w:r w:rsidRPr="009A7E44">
        <w:rPr>
          <w:i/>
          <w:lang w:eastAsia="ja-JP"/>
        </w:rPr>
        <w:t>r16</w:t>
      </w:r>
      <w:r>
        <w:tab/>
        <w:t>2861</w:t>
      </w:r>
    </w:p>
    <w:p w14:paraId="69325D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4C3FDB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48D11BC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1923192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7287C2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5D314B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472D6A1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344CFC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08867B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2A4634B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626215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67D208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7F8FA6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44F6FA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51FB70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360D2F7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32E202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237789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3BE47B2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47546E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0D1E9E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6AA1415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475590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88D11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16F43BB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32A36D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42AB38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3DA2C71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28BD63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04A889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50BA66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1A0089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219991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1B7E24E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515991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743B12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19449EF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7892620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22C7CE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665C59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2902</w:t>
      </w:r>
    </w:p>
    <w:p w14:paraId="7FE69B1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4CD9F23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602E0E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2902</w:t>
      </w:r>
    </w:p>
    <w:p w14:paraId="61FCD07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2903</w:t>
      </w:r>
    </w:p>
    <w:p w14:paraId="3AD5FDB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3E73D7F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7D31AB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2904</w:t>
      </w:r>
    </w:p>
    <w:p w14:paraId="758756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2905</w:t>
      </w:r>
    </w:p>
    <w:p w14:paraId="640070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7FEDAA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2906</w:t>
      </w:r>
    </w:p>
    <w:p w14:paraId="5BAC2A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2907</w:t>
      </w:r>
    </w:p>
    <w:p w14:paraId="76DB4C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5624EE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</w:t>
      </w:r>
      <w:r w:rsidRPr="009A7E44">
        <w:rPr>
          <w:snapToGrid w:val="0"/>
          <w:lang w:eastAsia="zh-CN"/>
        </w:rPr>
        <w:t>2A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2908</w:t>
      </w:r>
    </w:p>
    <w:p w14:paraId="61F0FD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A.8.20.2</w:t>
      </w:r>
      <w:r w:rsidRPr="009A7E44">
        <w:rPr>
          <w:snapToGrid w:val="0"/>
          <w:lang w:eastAsia="zh-CN"/>
        </w:rPr>
        <w:t>A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2908</w:t>
      </w:r>
    </w:p>
    <w:p w14:paraId="752EB4E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1BDF6C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</w:t>
      </w:r>
      <w:r w:rsidRPr="009A7E44">
        <w:rPr>
          <w:snapToGrid w:val="0"/>
          <w:lang w:eastAsia="zh-CN"/>
        </w:rPr>
        <w:t>2B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2908</w:t>
      </w:r>
    </w:p>
    <w:p w14:paraId="656438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A.8.20.2</w:t>
      </w:r>
      <w:r w:rsidRPr="009A7E44">
        <w:rPr>
          <w:snapToGrid w:val="0"/>
          <w:lang w:eastAsia="zh-CN"/>
        </w:rPr>
        <w:t>B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2911</w:t>
      </w:r>
    </w:p>
    <w:p w14:paraId="50DBD2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1C1AA9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2911</w:t>
      </w:r>
    </w:p>
    <w:p w14:paraId="45DB7F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2913</w:t>
      </w:r>
    </w:p>
    <w:p w14:paraId="10B337A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466B0C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13C8E774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1D63FA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1F8FA98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65682DC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68B14E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75143CCC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46D63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139CAB3E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7C62257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5C442C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3E5B0F98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467213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215E764A" w14:textId="77777777" w:rsidR="002F5F0C" w:rsidRDefault="002F5F0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3FECA6A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74C186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</w:rPr>
        <w:t>Test Purpose and Environment</w:t>
      </w:r>
      <w:r>
        <w:tab/>
        <w:t>2918</w:t>
      </w:r>
    </w:p>
    <w:p w14:paraId="3F4125A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414D30E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49592C1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7CFC33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A.8.22.1.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2922</w:t>
      </w:r>
    </w:p>
    <w:p w14:paraId="724196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2925</w:t>
      </w:r>
    </w:p>
    <w:p w14:paraId="5927867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5C5E26D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A.8.22.2.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2925</w:t>
      </w:r>
    </w:p>
    <w:p w14:paraId="23042AD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2928</w:t>
      </w:r>
    </w:p>
    <w:p w14:paraId="71EC712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16BE4A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2928</w:t>
      </w:r>
    </w:p>
    <w:p w14:paraId="1D2F71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2931</w:t>
      </w:r>
    </w:p>
    <w:p w14:paraId="40181E6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78534F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2931</w:t>
      </w:r>
    </w:p>
    <w:p w14:paraId="2F1151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2934</w:t>
      </w:r>
    </w:p>
    <w:p w14:paraId="467297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9A7E44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351C2E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2934</w:t>
      </w:r>
    </w:p>
    <w:p w14:paraId="1527D4C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2938</w:t>
      </w:r>
    </w:p>
    <w:p w14:paraId="341A83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9A7E44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782A077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2938</w:t>
      </w:r>
    </w:p>
    <w:p w14:paraId="7F6E2D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2942</w:t>
      </w:r>
    </w:p>
    <w:p w14:paraId="40C392F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9A7E44">
        <w:rPr>
          <w:bCs/>
        </w:rPr>
        <w:t xml:space="preserve"> CSI-RS based discovery signal</w:t>
      </w:r>
      <w:r>
        <w:tab/>
        <w:t>2942</w:t>
      </w:r>
    </w:p>
    <w:p w14:paraId="29E99A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2942</w:t>
      </w:r>
    </w:p>
    <w:p w14:paraId="01CF23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2946</w:t>
      </w:r>
    </w:p>
    <w:p w14:paraId="0285495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4E5B80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2946</w:t>
      </w:r>
    </w:p>
    <w:p w14:paraId="2751FD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2950</w:t>
      </w:r>
    </w:p>
    <w:p w14:paraId="0F67220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0290B1F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040757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28A621A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086693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622420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1F023DC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34087D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44CAC1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317F48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7B0058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575535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7AFF3DA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2CED845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2EF9DE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2963</w:t>
      </w:r>
    </w:p>
    <w:p w14:paraId="42C9B0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2966</w:t>
      </w:r>
    </w:p>
    <w:p w14:paraId="4E844B4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4447DE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2966</w:t>
      </w:r>
    </w:p>
    <w:p w14:paraId="141D44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2969</w:t>
      </w:r>
    </w:p>
    <w:p w14:paraId="41E358E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49D6B0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2969</w:t>
      </w:r>
    </w:p>
    <w:p w14:paraId="4C3807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2972</w:t>
      </w:r>
    </w:p>
    <w:p w14:paraId="1C8B13F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1E8909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2972</w:t>
      </w:r>
    </w:p>
    <w:p w14:paraId="0A31CA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2975</w:t>
      </w:r>
    </w:p>
    <w:p w14:paraId="33252C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343A97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2975</w:t>
      </w:r>
    </w:p>
    <w:p w14:paraId="46CC7A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2978</w:t>
      </w:r>
    </w:p>
    <w:p w14:paraId="2D72832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1D1E98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2978</w:t>
      </w:r>
    </w:p>
    <w:p w14:paraId="39C1FA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2981</w:t>
      </w:r>
    </w:p>
    <w:p w14:paraId="61BB8F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738B5E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44C6F4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1F9943F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55D12C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54ACC4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02F32EF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465E6D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2F8EA22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0DEF7E0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37C172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2990</w:t>
      </w:r>
    </w:p>
    <w:p w14:paraId="13559AE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2993</w:t>
      </w:r>
    </w:p>
    <w:p w14:paraId="5623F1B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3BFD18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2993</w:t>
      </w:r>
    </w:p>
    <w:p w14:paraId="779B2B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2996</w:t>
      </w:r>
    </w:p>
    <w:p w14:paraId="16DAF78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6957F7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2996</w:t>
      </w:r>
    </w:p>
    <w:p w14:paraId="6EAF65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2999</w:t>
      </w:r>
    </w:p>
    <w:p w14:paraId="59CB588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691039F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2999</w:t>
      </w:r>
    </w:p>
    <w:p w14:paraId="2E8D7D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3002</w:t>
      </w:r>
    </w:p>
    <w:p w14:paraId="052486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6548A6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2F1835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4EC32FE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3111C7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12179D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2F07F0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5EAFA53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3008</w:t>
      </w:r>
    </w:p>
    <w:p w14:paraId="136267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3009</w:t>
      </w:r>
    </w:p>
    <w:p w14:paraId="411F0F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5F8FB1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3010</w:t>
      </w:r>
    </w:p>
    <w:p w14:paraId="26AC37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3012</w:t>
      </w:r>
    </w:p>
    <w:p w14:paraId="37CE051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75A5A5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3012</w:t>
      </w:r>
    </w:p>
    <w:p w14:paraId="6ECC47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3013</w:t>
      </w:r>
    </w:p>
    <w:p w14:paraId="2DDACFD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3E6369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3014</w:t>
      </w:r>
    </w:p>
    <w:p w14:paraId="06DB03F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3015</w:t>
      </w:r>
    </w:p>
    <w:p w14:paraId="1B350CC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5D38F3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3016</w:t>
      </w:r>
    </w:p>
    <w:p w14:paraId="6CD05C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3017</w:t>
      </w:r>
    </w:p>
    <w:p w14:paraId="107CC8C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1E301FF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3018</w:t>
      </w:r>
    </w:p>
    <w:p w14:paraId="37460E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A.8.23.21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3019</w:t>
      </w:r>
    </w:p>
    <w:p w14:paraId="159DCC2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61AE97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3020</w:t>
      </w:r>
    </w:p>
    <w:p w14:paraId="0201F8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</w:rPr>
        <w:t>A.8.23.22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3021</w:t>
      </w:r>
    </w:p>
    <w:p w14:paraId="2098B20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1CF183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3022</w:t>
      </w:r>
    </w:p>
    <w:p w14:paraId="7855F8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3023</w:t>
      </w:r>
    </w:p>
    <w:p w14:paraId="1519703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0BF222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6334B1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7897B4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704BF49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2CF41B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2BCA305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06ACB7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2B14BA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554B1C7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3D9037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60B4F3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18E918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416BCD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5FBA3A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0662050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7967CB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1E0698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7E2238D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01EC381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5E2FF6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71220E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42A025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14DBA4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493268D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2DEC9DD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697092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1EA999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6B754AB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0DBFE55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15CDD7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14C3D4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3052</w:t>
      </w:r>
    </w:p>
    <w:p w14:paraId="37CA69D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6B4A6BF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211CB1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eastAsia="zh-CN"/>
        </w:rPr>
        <w:t>Test Requirements</w:t>
      </w:r>
      <w:r>
        <w:tab/>
        <w:t>3054</w:t>
      </w:r>
    </w:p>
    <w:p w14:paraId="64E2D12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6C7E88E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4D56E7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19FDD9C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3A985A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01DC29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762BD8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0B2399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6FBAEC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7102DEC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26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3063</w:t>
      </w:r>
    </w:p>
    <w:p w14:paraId="162931C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4566EB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87752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A.8.26.3A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3066</w:t>
      </w:r>
    </w:p>
    <w:p w14:paraId="34AB789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313CEB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0919E6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</w:t>
      </w:r>
      <w:r w:rsidRPr="009A7E44">
        <w:rPr>
          <w:snapToGrid w:val="0"/>
          <w:lang w:eastAsia="zh-CN"/>
        </w:rPr>
        <w:t>26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3070</w:t>
      </w:r>
    </w:p>
    <w:p w14:paraId="41A3ADB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3F4D59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157200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A.8.26.4A</w:t>
      </w:r>
      <w:r w:rsidRPr="009A7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3074</w:t>
      </w:r>
    </w:p>
    <w:p w14:paraId="517977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3BF1DA9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A.8.26.5.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3074</w:t>
      </w:r>
    </w:p>
    <w:p w14:paraId="485C38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3077</w:t>
      </w:r>
    </w:p>
    <w:p w14:paraId="14E5498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3B42BF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A.8.26.5A.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3077</w:t>
      </w:r>
    </w:p>
    <w:p w14:paraId="0AA804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3081</w:t>
      </w:r>
    </w:p>
    <w:p w14:paraId="6AC6631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57D431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A.8.26.6.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3081</w:t>
      </w:r>
    </w:p>
    <w:p w14:paraId="027F253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3085</w:t>
      </w:r>
    </w:p>
    <w:p w14:paraId="62C404D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14F9FB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A.8.26.6A.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3085</w:t>
      </w:r>
    </w:p>
    <w:p w14:paraId="5542AB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3089</w:t>
      </w:r>
    </w:p>
    <w:p w14:paraId="79C5EF9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3984D0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A.8.26.7.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3089</w:t>
      </w:r>
    </w:p>
    <w:p w14:paraId="37368F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3092</w:t>
      </w:r>
    </w:p>
    <w:p w14:paraId="433B6A8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5972C6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A.8.26.8.</w:t>
      </w:r>
      <w:r w:rsidRPr="009A7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3092</w:t>
      </w:r>
    </w:p>
    <w:p w14:paraId="23375B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3096</w:t>
      </w:r>
    </w:p>
    <w:p w14:paraId="1DBEF0C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4127FEF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3096</w:t>
      </w:r>
    </w:p>
    <w:p w14:paraId="366D79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3099</w:t>
      </w:r>
    </w:p>
    <w:p w14:paraId="20E9D4B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4592C6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3099</w:t>
      </w:r>
    </w:p>
    <w:p w14:paraId="2AD7E70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3102</w:t>
      </w:r>
    </w:p>
    <w:p w14:paraId="37C73FFA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71EE2F6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599CD3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70684D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6C804A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10ABF0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2F374F1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77E152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1A1ABD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0EE2BF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2BDFC3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4252A7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77ECC78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51AF46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4C3E1E0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061367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317E712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5AC8D7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65F33DD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3F9894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B8AEC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7BAA9E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5B7C750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50A2D1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1139F5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779C4C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42358E6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1BA55A2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317FE4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126FEE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6B18F46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3765D6B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58EBBB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668E52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7D0E0F9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1F7951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0C3B4AF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59B6F7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5B508E5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3C7269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0C551D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38496C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73D505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4E4101E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2EF1CA5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0CEB34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3637EFF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1AFEE2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3F3E72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59CC05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02F449F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70C57C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635039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17B533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1D92D2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24B049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1A050A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E6B75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0B76DA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69A94B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1ECACF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657E8C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42ED065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1A191E5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50AD7D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2AC18E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5E8785B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2995</w:t>
      </w:r>
    </w:p>
    <w:p w14:paraId="10211E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6191C7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309D76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23E8F88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2997</w:t>
      </w:r>
    </w:p>
    <w:p w14:paraId="3B9352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DCAEB1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0CAA75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270516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2999</w:t>
      </w:r>
    </w:p>
    <w:p w14:paraId="29EF85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64E927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2999</w:t>
      </w:r>
    </w:p>
    <w:p w14:paraId="5F9B6E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68ECCFC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2999</w:t>
      </w:r>
    </w:p>
    <w:p w14:paraId="5FEC7D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0EA6FA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2999</w:t>
      </w:r>
    </w:p>
    <w:p w14:paraId="36F756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9CD04E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3001</w:t>
      </w:r>
    </w:p>
    <w:p w14:paraId="5942D6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74264E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3001</w:t>
      </w:r>
    </w:p>
    <w:p w14:paraId="7C93F9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53E551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3001</w:t>
      </w:r>
    </w:p>
    <w:p w14:paraId="1F6AE6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6318DB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3002</w:t>
      </w:r>
    </w:p>
    <w:p w14:paraId="4BAB3B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031DA0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3006</w:t>
      </w:r>
    </w:p>
    <w:p w14:paraId="22AD19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65C3B9D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20BC90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7D0B9DF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3010</w:t>
      </w:r>
    </w:p>
    <w:p w14:paraId="41B85EA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591511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3010</w:t>
      </w:r>
    </w:p>
    <w:p w14:paraId="184F2D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30A3D54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3011</w:t>
      </w:r>
    </w:p>
    <w:p w14:paraId="18397E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70C243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67B4E9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227E719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3014</w:t>
      </w:r>
    </w:p>
    <w:p w14:paraId="67D7FD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642E976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3014</w:t>
      </w:r>
    </w:p>
    <w:p w14:paraId="6A7400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7F542CC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3017</w:t>
      </w:r>
    </w:p>
    <w:p w14:paraId="5B46E6B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4A0D26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757ECC0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1C6581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3020</w:t>
      </w:r>
    </w:p>
    <w:p w14:paraId="7D205A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5D2B5D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3020</w:t>
      </w:r>
    </w:p>
    <w:p w14:paraId="63C0C43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75354D7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3023</w:t>
      </w:r>
    </w:p>
    <w:p w14:paraId="18EAEC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07749CD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FB10F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66BB4B0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3026</w:t>
      </w:r>
    </w:p>
    <w:p w14:paraId="3A3979D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4A053A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3027</w:t>
      </w:r>
    </w:p>
    <w:p w14:paraId="459A711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3030</w:t>
      </w:r>
    </w:p>
    <w:p w14:paraId="50F1666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3030</w:t>
      </w:r>
    </w:p>
    <w:p w14:paraId="57F18E1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3030</w:t>
      </w:r>
    </w:p>
    <w:p w14:paraId="68E44B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3030</w:t>
      </w:r>
    </w:p>
    <w:p w14:paraId="19402D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3033</w:t>
      </w:r>
    </w:p>
    <w:p w14:paraId="4E154F7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3034</w:t>
      </w:r>
    </w:p>
    <w:p w14:paraId="22963FD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791B79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3034</w:t>
      </w:r>
    </w:p>
    <w:p w14:paraId="2E09CE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3037</w:t>
      </w:r>
    </w:p>
    <w:p w14:paraId="495609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3037</w:t>
      </w:r>
    </w:p>
    <w:p w14:paraId="04AF25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3037</w:t>
      </w:r>
    </w:p>
    <w:p w14:paraId="4E4887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3037</w:t>
      </w:r>
    </w:p>
    <w:p w14:paraId="4F8035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048E150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3040</w:t>
      </w:r>
    </w:p>
    <w:p w14:paraId="59C968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3040</w:t>
      </w:r>
    </w:p>
    <w:p w14:paraId="1EACE23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3040</w:t>
      </w:r>
    </w:p>
    <w:p w14:paraId="696EB6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3043</w:t>
      </w:r>
    </w:p>
    <w:p w14:paraId="5758CB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3043</w:t>
      </w:r>
    </w:p>
    <w:p w14:paraId="049572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746346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3043</w:t>
      </w:r>
    </w:p>
    <w:p w14:paraId="1F9DE0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3046</w:t>
      </w:r>
    </w:p>
    <w:p w14:paraId="06B6D98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3047</w:t>
      </w:r>
    </w:p>
    <w:p w14:paraId="2FC3475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3047</w:t>
      </w:r>
    </w:p>
    <w:p w14:paraId="71958D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3047</w:t>
      </w:r>
    </w:p>
    <w:p w14:paraId="1159DC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3F6BD53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3050</w:t>
      </w:r>
    </w:p>
    <w:p w14:paraId="26DF6E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64AC93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3050</w:t>
      </w:r>
    </w:p>
    <w:p w14:paraId="4B9670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655EFCB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3054</w:t>
      </w:r>
    </w:p>
    <w:p w14:paraId="08128C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3054</w:t>
      </w:r>
    </w:p>
    <w:p w14:paraId="4A9444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3054</w:t>
      </w:r>
    </w:p>
    <w:p w14:paraId="3522A03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0C690DD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3058</w:t>
      </w:r>
    </w:p>
    <w:p w14:paraId="35458D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484DC7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3058</w:t>
      </w:r>
    </w:p>
    <w:p w14:paraId="6AFDF1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2B19408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3064</w:t>
      </w:r>
    </w:p>
    <w:p w14:paraId="02CC7E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7A2CA5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3065</w:t>
      </w:r>
    </w:p>
    <w:p w14:paraId="1DC7B4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3071</w:t>
      </w:r>
    </w:p>
    <w:p w14:paraId="1167C7E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3071</w:t>
      </w:r>
    </w:p>
    <w:p w14:paraId="556D4BA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5CFC11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3071</w:t>
      </w:r>
    </w:p>
    <w:p w14:paraId="4D4667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20FAFBD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3074</w:t>
      </w:r>
    </w:p>
    <w:p w14:paraId="579C64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25BE38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3074</w:t>
      </w:r>
    </w:p>
    <w:p w14:paraId="0D9107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0FD51FD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3077</w:t>
      </w:r>
    </w:p>
    <w:p w14:paraId="7E32F1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0356E5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3077</w:t>
      </w:r>
    </w:p>
    <w:p w14:paraId="37C188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16A635E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3079</w:t>
      </w:r>
    </w:p>
    <w:p w14:paraId="016F01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1A913E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51293D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3623B7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3084</w:t>
      </w:r>
    </w:p>
    <w:p w14:paraId="1336CC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384B84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44202A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211A0BE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7F48452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1292FD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2C2196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1F861BE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6E878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4F65B60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0C0602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D90BF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1500BD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586E50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B1296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33272C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316921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9284E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A6871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3C7C33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01990DD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67B4CA6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1DC658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D3DB51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359DD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984C1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0511A9B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11A8F04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915C37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72F925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5B26DEB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7D3C26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078F39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1CAAF1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64FFBA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41945CC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73B821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79E9F1D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1EF04D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03EC4D8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B68235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0520A9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121FE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202B2FD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33D7D9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7AC391C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BBC7F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496B5D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36E32C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443F00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4001F8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269E78D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288F6B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210FCD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763A69E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39FD984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50C717F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00EFE9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0EE279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214D2D2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28C9C11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5F016C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54BE9E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2FCBF2A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3E289B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36EBFF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16B96B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6251419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624EFA9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0AEFD1B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2D4E0E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2691680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3351AE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5F99FD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319ECC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3411682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1AD5EF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1C4626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4A31BF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718A2A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5C977D7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3AB4229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2BA063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4324AB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70C86B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53D826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264C44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56E2E7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59E63E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70FFB6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1CFFF7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22C2831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1B2B88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702483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43C9C35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E56F66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5938CB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2E008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17AF5D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3D9E967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07FF95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730F49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2C7C97E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42DCF70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31FC92A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419371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507725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05F405E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7D93ED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2F0C0F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7CC57CD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3F53052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6EF929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67B5D0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44FC2E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198B67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141CB7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2CC3C2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6CFC69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2A6630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2D59C2F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67984DA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58E7B8B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4CA51A8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74F821D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6E36D25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482FB4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6927112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1AC9D5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4C2151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352F12A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69EC3E1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271761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470B42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15F69CC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30E85A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5CF3172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74CBC3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480996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2EF65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250C24B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5DE9398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574FC61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2A6FD52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1F50D6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7B3D8E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037E51E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2018B69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6F2207D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079296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1DA646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0EEDC3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5277A0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5246F03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067B8E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4D05A1E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6C1FF2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20AEC5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6BDD63E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274E58C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03B1A0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505B4A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5957FD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1FAEEA5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146211C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115011C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47C5B72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071073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1D2C5DB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4A1398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6CD07B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151C81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01A306D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66495E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27C61D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765B7DE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2EF9E63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44021A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1FC7713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414F0E3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10E0450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06C494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3E8C66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2B43CA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62C455A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211792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204D01D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454D05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36DAC7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0229BB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5FC2DE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6793B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73FDCBF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6A87AC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71F6A9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1EC8EE4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1D68BE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5665F4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206F9BF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74BF89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730CEE3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521BA7E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A04D6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7693C29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1D9C812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1813A9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456723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20BA64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29A6BF3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7D030B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78DA62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6CFC56B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279859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1A9FA0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8D394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67F90A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5825E3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2646</w:t>
      </w:r>
    </w:p>
    <w:p w14:paraId="40A3A2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2646</w:t>
      </w:r>
    </w:p>
    <w:p w14:paraId="609BF7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2646</w:t>
      </w:r>
    </w:p>
    <w:p w14:paraId="5A7AC41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2646</w:t>
      </w:r>
    </w:p>
    <w:p w14:paraId="32C2021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2646</w:t>
      </w:r>
    </w:p>
    <w:p w14:paraId="57D82F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2646</w:t>
      </w:r>
    </w:p>
    <w:p w14:paraId="1BA65C8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2646</w:t>
      </w:r>
    </w:p>
    <w:p w14:paraId="58390C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2646</w:t>
      </w:r>
    </w:p>
    <w:p w14:paraId="1F94DF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2D498B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7968B8F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418C682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285197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072E5D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18BA09C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3415DD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45D0F98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7D0289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656BDB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75C23A0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373841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042F353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221968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43DB46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4E1F424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203D63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6E1730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0AAB984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73FEB60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0D9A5EF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763A38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32A66DA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35C8A6C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6DB42D8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444C9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4DEF31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6C38FE1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617867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632123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096A86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56B85C7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79C0E0A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77775E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964D9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6D02D99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216268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574427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6CA08B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6619202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6CF3B72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CC679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453BD2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2314576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5E68CC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75792C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44AEFA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07DE6BD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7ADBBA9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5A9343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5E8B823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290FBD3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5BD9DD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501892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9A8D7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3D5728E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53C971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720E43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2830A8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6DBABDD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30126D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4DF9D3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0439DC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3ACEE5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2E3865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44A807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D2C19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1FE083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0314D3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50FBF4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6CE5EB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4B8CA5F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6DC732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0DF755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495FEB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69594F1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223C811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063252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5397138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5D5872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4BAF8E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28F51E1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5E8F1FF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33C9D3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60B6F8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6660A07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23F84CF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07AE97B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4FFF59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122576F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425121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3D8B2B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1F00D4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7DF3155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7187DDB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0451873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46BD9C8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7329D1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2667AC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7245C31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795959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73C243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7E9F59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4247891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4D622E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4AAE836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23F3C95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5A7F7D3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67F3C82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0E524E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06A783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37310B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5055DF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09693E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2589CF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32F59B6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135888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46674F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046D74D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6274D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5CDE47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5664B6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70C554D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5D53FC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7A0FFF4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52C085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3ECCA4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4BCA228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249A9A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5A32D3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6AF2DF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027E583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4409ED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4BD9B2B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79AB31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37A9804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7CAA83F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3494D38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4C848C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1419B63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3970227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1DE7EC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656220F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0097846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4FBEAF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617092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36B34D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17ABEBB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397D7E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1E7B28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75D0B7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6329998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4DF3DB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1F493E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57EB184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710F647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768DE8B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3D24C8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4738867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5E8A5D5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7D2BA6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0EA32D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2508D8E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5F763A0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559C56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69C1EF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501AF3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34F5D0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555663E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6E42EB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18481D1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2191CF2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71C501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2DD3BE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2F3B9A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1C92E1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49DC56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24DECD9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1282575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2D5DD9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0467703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0F48BBC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7457C9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66E4E25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75CCC2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4B3D7CB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10E716A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0C5C12A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434372C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0D97BA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10D8AC6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635B21C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3A2C46E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  <w:lang w:val="sv-SE"/>
        </w:rPr>
        <w:t>E-UTRAN FDD</w:t>
      </w:r>
      <w:r>
        <w:tab/>
        <w:t>2827</w:t>
      </w:r>
    </w:p>
    <w:p w14:paraId="4FA9FEA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2827</w:t>
      </w:r>
    </w:p>
    <w:p w14:paraId="479B904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Parameters</w:t>
      </w:r>
      <w:r>
        <w:tab/>
        <w:t>2827</w:t>
      </w:r>
    </w:p>
    <w:p w14:paraId="35FBE4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2830</w:t>
      </w:r>
    </w:p>
    <w:p w14:paraId="1B71D09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9A7E44">
        <w:rPr>
          <w:bCs/>
        </w:rPr>
        <w:t>E-UTRAN TDD</w:t>
      </w:r>
      <w:r>
        <w:tab/>
        <w:t>2830</w:t>
      </w:r>
    </w:p>
    <w:p w14:paraId="785AEA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2830</w:t>
      </w:r>
    </w:p>
    <w:p w14:paraId="52E0F1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Parameters</w:t>
      </w:r>
      <w:r>
        <w:tab/>
        <w:t>2830</w:t>
      </w:r>
    </w:p>
    <w:p w14:paraId="1AAB1B5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2833</w:t>
      </w:r>
    </w:p>
    <w:p w14:paraId="314424E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A.9.3.</w:t>
      </w:r>
      <w:r w:rsidRPr="009A7E44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E-UTRAN FDD</w:t>
      </w:r>
      <w:r w:rsidRPr="009A7E44">
        <w:rPr>
          <w:lang w:val="de-DE" w:eastAsia="zh-CN"/>
        </w:rPr>
        <w:t xml:space="preserve"> for 5MHz Bandwidth</w:t>
      </w:r>
      <w:r>
        <w:tab/>
        <w:t>2833</w:t>
      </w:r>
    </w:p>
    <w:p w14:paraId="1E48A5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A.9.3.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2833</w:t>
      </w:r>
    </w:p>
    <w:p w14:paraId="63FD76E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A.9.3.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Parameters</w:t>
      </w:r>
      <w:r>
        <w:tab/>
        <w:t>2833</w:t>
      </w:r>
    </w:p>
    <w:p w14:paraId="0DC7F8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A.9.3.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2834</w:t>
      </w:r>
    </w:p>
    <w:p w14:paraId="4BA0ABB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SimSun"/>
        </w:rPr>
        <w:t>UTRAN FDD CPICH Ec/No</w:t>
      </w:r>
      <w:r>
        <w:tab/>
        <w:t>2835</w:t>
      </w:r>
    </w:p>
    <w:p w14:paraId="6DE92E4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25A1319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2835</w:t>
      </w:r>
    </w:p>
    <w:p w14:paraId="33F9030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Parameters</w:t>
      </w:r>
      <w:r>
        <w:tab/>
        <w:t>2835</w:t>
      </w:r>
    </w:p>
    <w:p w14:paraId="72F5860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2837</w:t>
      </w:r>
    </w:p>
    <w:p w14:paraId="5023584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76FEED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Purpose and Environment</w:t>
      </w:r>
      <w:r>
        <w:tab/>
        <w:t>2838</w:t>
      </w:r>
    </w:p>
    <w:p w14:paraId="2CD98B6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Parameters</w:t>
      </w:r>
      <w:r>
        <w:tab/>
        <w:t>2838</w:t>
      </w:r>
    </w:p>
    <w:p w14:paraId="30C4D8C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cs="v4.2.0"/>
          <w:snapToGrid w:val="0"/>
        </w:rPr>
        <w:t>Test Requirements</w:t>
      </w:r>
      <w:r>
        <w:tab/>
        <w:t>2840</w:t>
      </w:r>
    </w:p>
    <w:p w14:paraId="0ABD7AF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de-DE"/>
        </w:rPr>
        <w:t>A.9.</w:t>
      </w:r>
      <w:r w:rsidRPr="009A7E44">
        <w:rPr>
          <w:lang w:val="de-DE" w:eastAsia="zh-CN"/>
        </w:rPr>
        <w:t>4</w:t>
      </w:r>
      <w:r w:rsidRPr="009A7E44">
        <w:rPr>
          <w:lang w:val="de-DE"/>
        </w:rPr>
        <w:t>.</w:t>
      </w:r>
      <w:r w:rsidRPr="009A7E44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de-DE"/>
        </w:rPr>
        <w:t>E-UTRAN FDD</w:t>
      </w:r>
      <w:r w:rsidRPr="009A7E44">
        <w:rPr>
          <w:lang w:val="de-DE" w:eastAsia="zh-CN"/>
        </w:rPr>
        <w:t xml:space="preserve"> for 5MHz Bandwidth</w:t>
      </w:r>
      <w:r>
        <w:tab/>
        <w:t>2841</w:t>
      </w:r>
    </w:p>
    <w:p w14:paraId="2223882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lastRenderedPageBreak/>
        <w:t>A.9.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Purpose and Environment</w:t>
      </w:r>
      <w:r>
        <w:tab/>
        <w:t>2841</w:t>
      </w:r>
    </w:p>
    <w:p w14:paraId="482A6CD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Parameters</w:t>
      </w:r>
      <w:r>
        <w:tab/>
        <w:t>2841</w:t>
      </w:r>
    </w:p>
    <w:p w14:paraId="1E9E9B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snapToGrid w:val="0"/>
        </w:rPr>
        <w:t>A.9.</w:t>
      </w:r>
      <w:r w:rsidRPr="009A7E44">
        <w:rPr>
          <w:snapToGrid w:val="0"/>
          <w:lang w:eastAsia="zh-CN"/>
        </w:rPr>
        <w:t>4</w:t>
      </w:r>
      <w:r w:rsidRPr="009A7E44">
        <w:rPr>
          <w:snapToGrid w:val="0"/>
        </w:rPr>
        <w:t>.</w:t>
      </w:r>
      <w:r w:rsidRPr="009A7E44">
        <w:rPr>
          <w:snapToGrid w:val="0"/>
          <w:lang w:eastAsia="zh-CN"/>
        </w:rPr>
        <w:t>3</w:t>
      </w:r>
      <w:r w:rsidRPr="009A7E44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2842</w:t>
      </w:r>
    </w:p>
    <w:p w14:paraId="45B7891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2D14490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7E43229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09284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3FE18D9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4B00C43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7774A2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5091131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689586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4B46C19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it-IT"/>
        </w:rPr>
        <w:t>GSM Carrier RSSI</w:t>
      </w:r>
      <w:r>
        <w:tab/>
        <w:t>2847</w:t>
      </w:r>
    </w:p>
    <w:p w14:paraId="747D29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  <w:lang w:val="it-IT"/>
        </w:rPr>
        <w:t>E-UTRAN FDD</w:t>
      </w:r>
      <w:r>
        <w:tab/>
        <w:t>2847</w:t>
      </w:r>
    </w:p>
    <w:p w14:paraId="00B5973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</w:rPr>
        <w:t>Test Purpose and Environment</w:t>
      </w:r>
      <w:r>
        <w:tab/>
        <w:t>2847</w:t>
      </w:r>
    </w:p>
    <w:p w14:paraId="5175DA4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</w:rPr>
        <w:t>Test Requirements</w:t>
      </w:r>
      <w:r>
        <w:tab/>
        <w:t>2848</w:t>
      </w:r>
    </w:p>
    <w:p w14:paraId="3144182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</w:rPr>
        <w:t>E-UTRAN TDD</w:t>
      </w:r>
      <w:r>
        <w:tab/>
        <w:t>2848</w:t>
      </w:r>
    </w:p>
    <w:p w14:paraId="1C5FA2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</w:rPr>
        <w:t>Test Purpose and Environment</w:t>
      </w:r>
      <w:r>
        <w:tab/>
        <w:t>2848</w:t>
      </w:r>
    </w:p>
    <w:p w14:paraId="1BECDEC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bCs/>
        </w:rPr>
        <w:t>Test Requirements</w:t>
      </w:r>
      <w:r>
        <w:tab/>
        <w:t>2850</w:t>
      </w:r>
    </w:p>
    <w:p w14:paraId="692A8DE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9A7E44">
        <w:rPr>
          <w:b/>
        </w:rPr>
        <w:t>–</w:t>
      </w:r>
      <w:r w:rsidRPr="009A7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209266B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9A7E44">
        <w:rPr>
          <w:b/>
        </w:rPr>
        <w:t>–</w:t>
      </w:r>
      <w:r w:rsidRPr="009A7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2B7BD3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487DE33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2082B7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51B57A8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9A7E44">
        <w:rPr>
          <w:b/>
        </w:rPr>
        <w:t>–</w:t>
      </w:r>
      <w:r w:rsidRPr="009A7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3A29D90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7278529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0D052B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1A5ABE2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263EAD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4D9A6E5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3887CF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4D40AC8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4526E94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0CFC11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3D2EDAE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4990CA6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9A7E44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52B29C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292034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5393FE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6F86AFF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1D1A40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13207C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604D324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0C8F5A6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728C4EF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0BBDB43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07B695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0297864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0A061EA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27D247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49198C9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4330A2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651970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1BFA118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637F80B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2D7B004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62C62B9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6782EF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251CDCC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5F4F31B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7C33D8E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6C150D6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7EB1040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67F3B2D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0B20D4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</w:t>
      </w:r>
      <w:r w:rsidRPr="009A7E44">
        <w:rPr>
          <w:lang w:val="en-US" w:eastAsia="zh-CN"/>
        </w:rPr>
        <w:t>8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FDD-FDD RSTD inter frequency case</w:t>
      </w:r>
      <w:r>
        <w:tab/>
        <w:t>2879</w:t>
      </w:r>
    </w:p>
    <w:p w14:paraId="0585DA2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7B0F740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1AE2B9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07000E4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</w:t>
      </w:r>
      <w:r w:rsidRPr="009A7E44">
        <w:rPr>
          <w:lang w:val="en-US" w:eastAsia="zh-CN"/>
        </w:rPr>
        <w:t>8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TDD-TDD RSTD inter frequency case</w:t>
      </w:r>
      <w:r>
        <w:tab/>
        <w:t>2882</w:t>
      </w:r>
    </w:p>
    <w:p w14:paraId="2831655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0A0A358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44B4D5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685D954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</w:t>
      </w:r>
      <w:r w:rsidRPr="009A7E44">
        <w:rPr>
          <w:lang w:val="en-US" w:eastAsia="zh-CN"/>
        </w:rPr>
        <w:t>8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6935C5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EF1211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1390036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</w:t>
      </w:r>
      <w:r w:rsidRPr="009A7E44">
        <w:rPr>
          <w:lang w:val="en-US" w:eastAsia="zh-CN"/>
        </w:rPr>
        <w:t>8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16DEF3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022ED1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5925417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</w:t>
      </w:r>
      <w:r w:rsidRPr="009A7E44">
        <w:rPr>
          <w:lang w:val="en-US" w:eastAsia="zh-CN"/>
        </w:rPr>
        <w:t>8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054CC67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6D66FDC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2323864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</w:t>
      </w:r>
      <w:r w:rsidRPr="009A7E44">
        <w:rPr>
          <w:lang w:val="en-US" w:eastAsia="zh-CN"/>
        </w:rPr>
        <w:t>8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24E22A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1395B2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70F14BA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</w:t>
      </w:r>
      <w:r w:rsidRPr="009A7E44">
        <w:rPr>
          <w:lang w:val="en-US" w:eastAsia="zh-CN"/>
        </w:rPr>
        <w:t>8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73F04F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6516DD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394CAC5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</w:t>
      </w:r>
      <w:r w:rsidRPr="009A7E44">
        <w:rPr>
          <w:lang w:val="en-US" w:eastAsia="zh-CN"/>
        </w:rPr>
        <w:t>8</w:t>
      </w:r>
      <w:r w:rsidRPr="009A7E44">
        <w:rPr>
          <w:lang w:val="en-US"/>
        </w:rPr>
        <w:t>.</w:t>
      </w:r>
      <w:r w:rsidRPr="009A7E44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4D7C0D8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2B20977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1C5E8CE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724FBB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77CD92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247860F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392C516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743A967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06AAE46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65089AB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1624DFF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1FAFB22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32529CA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26513AC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15493C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3592F6A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620C41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0B44271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509D69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41EE48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6D54FD3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7082BF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6309FA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10C9E66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2C9849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956A4A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3BF8C20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5137D14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6564184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4C0488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64FB4A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175B91E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2EF9F86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46BC6A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455A285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2EC9903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05AE00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7F55C74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18CBB38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59B34B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4E5A2D0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747EB63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3C2157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6619B16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02B7EA1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649CC2E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6CEF1C5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2C1F64C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4B6A66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4BFBB89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12E5439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005DA27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232E56B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43C1A01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76288DD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0CD757D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3C5287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4522987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5B402A0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479A3B9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02ED0E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5B48E43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16684E4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3A8FD60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3B12BB6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58AB8D9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4862F44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17412FC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3AD236F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2D94580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2F01253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59FE46D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0AF069F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441EFE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741579E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76F2FF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6350A23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276C6C6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0587836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3AC829E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2BFB906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CE090D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7E209F5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448E429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209DA7A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5B354A6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2673DC4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45D69CF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555044E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03716E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319C76A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snapToGrid w:val="0"/>
        </w:rPr>
        <w:t>Test Requirements</w:t>
      </w:r>
      <w:r>
        <w:tab/>
        <w:t>2986</w:t>
      </w:r>
    </w:p>
    <w:p w14:paraId="5A8101B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2986</w:t>
      </w:r>
    </w:p>
    <w:p w14:paraId="222BBEE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2986</w:t>
      </w:r>
    </w:p>
    <w:p w14:paraId="034722D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fi-FI"/>
        </w:rPr>
        <w:t>Void</w:t>
      </w:r>
      <w:r>
        <w:tab/>
        <w:t>2986</w:t>
      </w:r>
    </w:p>
    <w:p w14:paraId="5B118A0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4AE8C6D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5F20516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75E105C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54A7D08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44F7A31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6B3846E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6903EEF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56F27F3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3007883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2C01B65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8BE0EC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0E4B13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712ADE5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149F9BC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4A27C66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2F274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A5BA18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0851249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2BF59F8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08F6D7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00AC120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643C92B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02D4B60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3558A13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242D469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77FA2BF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5376123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73A51C7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20412D2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7F6E5F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8538B8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481C404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7EDA2719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121AE55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2CDD0CC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3740F84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528193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5005BD2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07360E2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3FC8F21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1AFC17A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5423229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62F340B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290787D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0F36CF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35A8377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1164B41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5F5E74E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5B6CC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10CA992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476120D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7435A52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490CD8B3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0CE232A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5CBE128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02D98111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6D39093E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402485D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542F4C51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358F96A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6092FBE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01D69D1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215562D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63BD594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7217BA3C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135072C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1050143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6B232B6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3F44466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394E151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038B0EB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08C108CF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707B9DC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515FC39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61DE4C0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28182EF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lang w:val="en-US"/>
        </w:rPr>
        <w:t>Interruptions due to V2V sidelink communication</w:t>
      </w:r>
      <w:r>
        <w:tab/>
        <w:t>3059</w:t>
      </w:r>
    </w:p>
    <w:p w14:paraId="42CDB17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681CE00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36CADA7C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1F2CA98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0F6F874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44A50788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0A1EBF5B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589FBC7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030DA9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E2880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2CA1B3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0E81CCF1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249FFE7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28F2B915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02B332E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2FB453FC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406A76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7E5084A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71FF3A3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6769279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481FF2E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0CB6E3E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5F522082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6CB60446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1DCEE49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25247C1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03B9C5F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08EC6A6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70B9AFF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1E9FFDA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7AD1E92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61EB151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1295514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055CBC0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51A7510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1ADD7C7A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3DFD077F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2F156F4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645BA07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2A2881C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6F0762C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0964F13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00878AB4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6AE0D130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4DC6085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4139BD67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5F23F82D" w14:textId="77777777" w:rsidR="002F5F0C" w:rsidRDefault="002F5F0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01F4B570" w14:textId="77777777" w:rsidR="002F5F0C" w:rsidRDefault="002F5F0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23E12A0F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101746E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680831B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1D68D20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594D995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10FFF5F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468D003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2A4F24B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394134D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1593D459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63462A6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15D69E79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658A39A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02D1E61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49753CA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31A497E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1264637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3048B14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6FC6FEC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402A469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30E3887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23F6329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3700898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2AA8C76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27F584B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10F14E5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1456AAE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5BE8521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7AA1155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10BC892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2BE6F31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5608833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1F9F726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42F3EE6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230E706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7BFA66E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504B473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72F8274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3508ADC2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28FEBDD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4FC5130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5677E96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514209E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6D82DBE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Theme="minorEastAsia"/>
        </w:rPr>
        <w:t>Conditions for intra-frequency neighbour cell measurements of NB-IoT cells for UE Category NB1</w:t>
      </w:r>
      <w:r>
        <w:tab/>
        <w:t>3110</w:t>
      </w:r>
    </w:p>
    <w:p w14:paraId="503BFA5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Theme="minorEastAsia"/>
        </w:rPr>
        <w:t>Conditions for inter-frequency neighbour cell measurements of NB-IoT cells for UE Category NB1</w:t>
      </w:r>
      <w:r>
        <w:tab/>
        <w:t>3110</w:t>
      </w:r>
    </w:p>
    <w:p w14:paraId="28000DDD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25208F7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6D2D445D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3111</w:t>
      </w:r>
    </w:p>
    <w:p w14:paraId="7CA4861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3111</w:t>
      </w:r>
    </w:p>
    <w:p w14:paraId="4EB9062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3111</w:t>
      </w:r>
    </w:p>
    <w:p w14:paraId="2B2F0D3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3111</w:t>
      </w:r>
    </w:p>
    <w:p w14:paraId="471AF68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706FB8E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09159AC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3112</w:t>
      </w:r>
    </w:p>
    <w:p w14:paraId="1CDEF5B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3112</w:t>
      </w:r>
    </w:p>
    <w:p w14:paraId="308472C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3112</w:t>
      </w:r>
    </w:p>
    <w:p w14:paraId="6432F55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11FB9A7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3113</w:t>
      </w:r>
    </w:p>
    <w:p w14:paraId="7C60E0F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3113</w:t>
      </w:r>
    </w:p>
    <w:p w14:paraId="2BA2CCC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3113</w:t>
      </w:r>
    </w:p>
    <w:p w14:paraId="1F97BE8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1B73E8CD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48B6D21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3114</w:t>
      </w:r>
    </w:p>
    <w:p w14:paraId="28A5CEF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3114</w:t>
      </w:r>
    </w:p>
    <w:p w14:paraId="7C0185B6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617388DB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28562F9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0D6BD11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7C419CD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3115</w:t>
      </w:r>
    </w:p>
    <w:p w14:paraId="7C2B18D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3115</w:t>
      </w:r>
    </w:p>
    <w:p w14:paraId="1C6481B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3115</w:t>
      </w:r>
    </w:p>
    <w:p w14:paraId="56D1175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3115</w:t>
      </w:r>
    </w:p>
    <w:p w14:paraId="2E78E72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3115</w:t>
      </w:r>
    </w:p>
    <w:p w14:paraId="6F48A3B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3115</w:t>
      </w:r>
    </w:p>
    <w:p w14:paraId="50BEDBC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4501879B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66BC0EE3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794028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64324D6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3116</w:t>
      </w:r>
    </w:p>
    <w:p w14:paraId="78D18B5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9DB77A7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1389FCA4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FADD12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3117</w:t>
      </w:r>
    </w:p>
    <w:p w14:paraId="3A3EB4F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12B2419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5B8B75C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103336E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17CE184F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588740C0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57CBEC7A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453BDF4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3118</w:t>
      </w:r>
    </w:p>
    <w:p w14:paraId="24F1BAA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3118</w:t>
      </w:r>
    </w:p>
    <w:p w14:paraId="6891746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3118</w:t>
      </w:r>
    </w:p>
    <w:p w14:paraId="2F2C4D72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51A3CBB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13CAA890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60B14C91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0CD32F9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1CD68B2E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6DA621D3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196C8BBF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3120</w:t>
      </w:r>
    </w:p>
    <w:p w14:paraId="7439EE08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3120</w:t>
      </w:r>
    </w:p>
    <w:p w14:paraId="6D6DAC5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3120</w:t>
      </w:r>
    </w:p>
    <w:p w14:paraId="2379036F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3120</w:t>
      </w:r>
    </w:p>
    <w:p w14:paraId="748588F8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7E44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7E44">
        <w:rPr>
          <w:rFonts w:eastAsia="MS Mincho"/>
        </w:rPr>
        <w:t>Inter-band carrier aggregation</w:t>
      </w:r>
      <w:r>
        <w:tab/>
        <w:t>3120</w:t>
      </w:r>
    </w:p>
    <w:p w14:paraId="41E49585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3120</w:t>
      </w:r>
    </w:p>
    <w:p w14:paraId="7948D9DE" w14:textId="77777777" w:rsidR="002F5F0C" w:rsidRDefault="002F5F0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7ADB0F95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3121</w:t>
      </w:r>
    </w:p>
    <w:p w14:paraId="40F1C3B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3121</w:t>
      </w:r>
    </w:p>
    <w:p w14:paraId="15EEDFD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080DD4B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15A6E86C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3122</w:t>
      </w:r>
    </w:p>
    <w:p w14:paraId="3F2F2C95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0FCE368F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3123</w:t>
      </w:r>
    </w:p>
    <w:p w14:paraId="750FCB0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3123</w:t>
      </w:r>
    </w:p>
    <w:p w14:paraId="79ED1639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3123</w:t>
      </w:r>
    </w:p>
    <w:p w14:paraId="177A6F96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3123</w:t>
      </w:r>
    </w:p>
    <w:p w14:paraId="4F17901A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560021A4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3124</w:t>
      </w:r>
    </w:p>
    <w:p w14:paraId="5E177581" w14:textId="77777777" w:rsidR="002F5F0C" w:rsidRDefault="002F5F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4503C967" w14:textId="77777777" w:rsidR="002F5F0C" w:rsidRDefault="002F5F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3D5251B4" w14:textId="77777777" w:rsidR="002F5F0C" w:rsidRDefault="002F5F0C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3126</w:t>
      </w:r>
    </w:p>
    <w:p w14:paraId="6B7D5F00" w14:textId="1A1545B4" w:rsidR="00080512" w:rsidRPr="004D3578" w:rsidRDefault="002F5F0C">
      <w:r>
        <w:rPr>
          <w:noProof/>
          <w:sz w:val="22"/>
        </w:rPr>
        <w:fldChar w:fldCharType="end"/>
      </w:r>
    </w:p>
    <w:p w14:paraId="43B27F4E" w14:textId="7B6B4EC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i0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i0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i0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i0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F2B29" w14:textId="77777777" w:rsidR="00514A7D" w:rsidRDefault="00514A7D">
      <w:r>
        <w:separator/>
      </w:r>
    </w:p>
  </w:endnote>
  <w:endnote w:type="continuationSeparator" w:id="0">
    <w:p w14:paraId="421C658D" w14:textId="77777777" w:rsidR="00514A7D" w:rsidRDefault="0051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60452" w14:textId="77777777" w:rsidR="00514A7D" w:rsidRDefault="00514A7D">
      <w:r>
        <w:separator/>
      </w:r>
    </w:p>
  </w:footnote>
  <w:footnote w:type="continuationSeparator" w:id="0">
    <w:p w14:paraId="2979EC42" w14:textId="77777777" w:rsidR="00514A7D" w:rsidRDefault="0051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6ABF87A3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5F0C">
      <w:rPr>
        <w:rFonts w:ascii="Arial" w:hAnsi="Arial" w:cs="Arial"/>
        <w:b/>
        <w:noProof/>
        <w:sz w:val="18"/>
        <w:szCs w:val="18"/>
      </w:rPr>
      <w:t>3GPP TS 36.133 V18.0.0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171A645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5F0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96</Pages>
  <Words>45542</Words>
  <Characters>259593</Characters>
  <Application>Microsoft Office Word</Application>
  <DocSecurity>0</DocSecurity>
  <Lines>2163</Lines>
  <Paragraphs>609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304526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20</cp:revision>
  <cp:lastPrinted>2019-02-25T14:05:00Z</cp:lastPrinted>
  <dcterms:created xsi:type="dcterms:W3CDTF">2021-09-30T15:24:00Z</dcterms:created>
  <dcterms:modified xsi:type="dcterms:W3CDTF">2023-01-10T12:01:00Z</dcterms:modified>
</cp:coreProperties>
</file>