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6AD6C64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7E7D0F">
              <w:t>12</w:t>
            </w:r>
            <w:r w:rsidRPr="00174903">
              <w:t>.</w:t>
            </w:r>
            <w:bookmarkEnd w:id="3"/>
            <w:r w:rsidR="00BB0152">
              <w:t>1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BB0152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BB0152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057BB028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FC639C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60B202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BB0152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550FA347" w14:textId="77777777" w:rsidR="000E3D33" w:rsidRDefault="00F679C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E3D33">
        <w:rPr>
          <w:noProof/>
        </w:rPr>
        <w:t>Foreword</w:t>
      </w:r>
      <w:r w:rsidR="000E3D33">
        <w:rPr>
          <w:noProof/>
        </w:rPr>
        <w:tab/>
        <w:t>94</w:t>
      </w:r>
    </w:p>
    <w:p w14:paraId="53F7CCD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182D98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96</w:t>
      </w:r>
    </w:p>
    <w:p w14:paraId="6479F2C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96</w:t>
      </w:r>
    </w:p>
    <w:p w14:paraId="356294C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98</w:t>
      </w:r>
    </w:p>
    <w:p w14:paraId="21F1844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98</w:t>
      </w:r>
    </w:p>
    <w:p w14:paraId="496BB12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100</w:t>
      </w:r>
    </w:p>
    <w:p w14:paraId="437791C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101</w:t>
      </w:r>
    </w:p>
    <w:p w14:paraId="5D1FBD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tolerances</w:t>
      </w:r>
      <w:r>
        <w:rPr>
          <w:noProof/>
        </w:rPr>
        <w:tab/>
        <w:t>104</w:t>
      </w:r>
    </w:p>
    <w:p w14:paraId="25C72AD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104</w:t>
      </w:r>
    </w:p>
    <w:p w14:paraId="64C3FF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104</w:t>
      </w:r>
    </w:p>
    <w:p w14:paraId="4E1AB55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1AB7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106</w:t>
      </w:r>
    </w:p>
    <w:p w14:paraId="59982E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112</w:t>
      </w:r>
    </w:p>
    <w:p w14:paraId="3E32DC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114</w:t>
      </w:r>
    </w:p>
    <w:p w14:paraId="404BEF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115</w:t>
      </w:r>
    </w:p>
    <w:p w14:paraId="3C28E5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116</w:t>
      </w:r>
    </w:p>
    <w:p w14:paraId="07F52D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117</w:t>
      </w:r>
    </w:p>
    <w:p w14:paraId="63EEEB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118</w:t>
      </w:r>
    </w:p>
    <w:p w14:paraId="5FCAC61B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118</w:t>
      </w:r>
    </w:p>
    <w:p w14:paraId="011EF04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118</w:t>
      </w:r>
    </w:p>
    <w:p w14:paraId="1AF4679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118</w:t>
      </w:r>
    </w:p>
    <w:p w14:paraId="2D364A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16D2C6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119</w:t>
      </w:r>
    </w:p>
    <w:p w14:paraId="2F217E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120</w:t>
      </w:r>
    </w:p>
    <w:p w14:paraId="32F822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121</w:t>
      </w:r>
    </w:p>
    <w:p w14:paraId="7443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121</w:t>
      </w:r>
    </w:p>
    <w:p w14:paraId="589CEF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123</w:t>
      </w:r>
    </w:p>
    <w:p w14:paraId="17A7F4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125</w:t>
      </w:r>
    </w:p>
    <w:p w14:paraId="216601F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125</w:t>
      </w:r>
    </w:p>
    <w:p w14:paraId="6166E0E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127</w:t>
      </w:r>
    </w:p>
    <w:p w14:paraId="42CF25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128</w:t>
      </w:r>
    </w:p>
    <w:p w14:paraId="1FE298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129</w:t>
      </w:r>
    </w:p>
    <w:p w14:paraId="530BF2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130</w:t>
      </w:r>
    </w:p>
    <w:p w14:paraId="0C66851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131</w:t>
      </w:r>
    </w:p>
    <w:p w14:paraId="540B9A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134</w:t>
      </w:r>
    </w:p>
    <w:p w14:paraId="5C31B7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136</w:t>
      </w:r>
    </w:p>
    <w:p w14:paraId="7A559A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138</w:t>
      </w:r>
    </w:p>
    <w:p w14:paraId="411B91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138</w:t>
      </w:r>
    </w:p>
    <w:p w14:paraId="59A6CD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6F24A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139</w:t>
      </w:r>
    </w:p>
    <w:p w14:paraId="6B2396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140</w:t>
      </w:r>
    </w:p>
    <w:p w14:paraId="4F586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140</w:t>
      </w:r>
    </w:p>
    <w:p w14:paraId="0C99F4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141</w:t>
      </w:r>
    </w:p>
    <w:p w14:paraId="093D4D2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141</w:t>
      </w:r>
    </w:p>
    <w:p w14:paraId="0FC62A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4054E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35D79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040DBB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142</w:t>
      </w:r>
    </w:p>
    <w:p w14:paraId="1DD8E8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143</w:t>
      </w:r>
    </w:p>
    <w:p w14:paraId="25610A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16E862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143</w:t>
      </w:r>
    </w:p>
    <w:p w14:paraId="6C0523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Requirements</w:t>
      </w:r>
      <w:r>
        <w:rPr>
          <w:noProof/>
        </w:rPr>
        <w:tab/>
        <w:t>143</w:t>
      </w:r>
    </w:p>
    <w:p w14:paraId="1C3D00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143</w:t>
      </w:r>
    </w:p>
    <w:p w14:paraId="6B5BDC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E3742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144</w:t>
      </w:r>
    </w:p>
    <w:p w14:paraId="6910FA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144</w:t>
      </w:r>
    </w:p>
    <w:p w14:paraId="4B5512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144</w:t>
      </w:r>
    </w:p>
    <w:p w14:paraId="19A8D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182D98">
        <w:rPr>
          <w:i/>
          <w:noProof/>
        </w:rPr>
        <w:t>timeSinceFailure</w:t>
      </w:r>
      <w:r>
        <w:rPr>
          <w:noProof/>
        </w:rPr>
        <w:tab/>
        <w:t>144</w:t>
      </w:r>
    </w:p>
    <w:p w14:paraId="7E619E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144</w:t>
      </w:r>
    </w:p>
    <w:p w14:paraId="02130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2F3EF8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144</w:t>
      </w:r>
    </w:p>
    <w:p w14:paraId="1DC4DC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145</w:t>
      </w:r>
    </w:p>
    <w:p w14:paraId="244923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145</w:t>
      </w:r>
    </w:p>
    <w:p w14:paraId="24F33A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145</w:t>
      </w:r>
    </w:p>
    <w:p w14:paraId="222185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7B09AB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145</w:t>
      </w:r>
    </w:p>
    <w:p w14:paraId="3D0CD5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145</w:t>
      </w:r>
    </w:p>
    <w:p w14:paraId="30742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145</w:t>
      </w:r>
    </w:p>
    <w:p w14:paraId="729A87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146</w:t>
      </w:r>
    </w:p>
    <w:p w14:paraId="2D5251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146</w:t>
      </w:r>
    </w:p>
    <w:p w14:paraId="4A1CF51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147</w:t>
      </w:r>
    </w:p>
    <w:p w14:paraId="53F35B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147</w:t>
      </w:r>
    </w:p>
    <w:p w14:paraId="3A1B8F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147</w:t>
      </w:r>
    </w:p>
    <w:p w14:paraId="4E578F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147</w:t>
      </w:r>
    </w:p>
    <w:p w14:paraId="102C85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148</w:t>
      </w:r>
    </w:p>
    <w:p w14:paraId="170B2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149</w:t>
      </w:r>
    </w:p>
    <w:p w14:paraId="22F8A0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150</w:t>
      </w:r>
    </w:p>
    <w:p w14:paraId="374010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152</w:t>
      </w:r>
    </w:p>
    <w:p w14:paraId="2FC802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153</w:t>
      </w:r>
    </w:p>
    <w:p w14:paraId="270F5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154</w:t>
      </w:r>
    </w:p>
    <w:p w14:paraId="128B0F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155</w:t>
      </w:r>
    </w:p>
    <w:p w14:paraId="7BE7E8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157</w:t>
      </w:r>
    </w:p>
    <w:p w14:paraId="0AD165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157</w:t>
      </w:r>
    </w:p>
    <w:p w14:paraId="1E1F9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157</w:t>
      </w:r>
    </w:p>
    <w:p w14:paraId="3C77AE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157</w:t>
      </w:r>
    </w:p>
    <w:p w14:paraId="5674B0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158</w:t>
      </w:r>
    </w:p>
    <w:p w14:paraId="55B1C0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1F3249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158</w:t>
      </w:r>
    </w:p>
    <w:p w14:paraId="67429D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158</w:t>
      </w:r>
    </w:p>
    <w:p w14:paraId="01AE08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159</w:t>
      </w:r>
    </w:p>
    <w:p w14:paraId="0C9AA6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159</w:t>
      </w:r>
    </w:p>
    <w:p w14:paraId="23F719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159</w:t>
      </w:r>
    </w:p>
    <w:p w14:paraId="598BB8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159</w:t>
      </w:r>
    </w:p>
    <w:p w14:paraId="6037E00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159</w:t>
      </w:r>
    </w:p>
    <w:p w14:paraId="5A9A70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160</w:t>
      </w:r>
    </w:p>
    <w:p w14:paraId="71E3063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161</w:t>
      </w:r>
    </w:p>
    <w:p w14:paraId="2D71DE0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163</w:t>
      </w:r>
    </w:p>
    <w:p w14:paraId="04602E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164</w:t>
      </w:r>
    </w:p>
    <w:p w14:paraId="78DA45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165</w:t>
      </w:r>
    </w:p>
    <w:p w14:paraId="68B993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165</w:t>
      </w:r>
    </w:p>
    <w:p w14:paraId="32623F9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165</w:t>
      </w:r>
    </w:p>
    <w:p w14:paraId="7E2D659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166</w:t>
      </w:r>
    </w:p>
    <w:p w14:paraId="2E9FD3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167</w:t>
      </w:r>
    </w:p>
    <w:p w14:paraId="4482FBB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170</w:t>
      </w:r>
    </w:p>
    <w:p w14:paraId="6FFFB09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171</w:t>
      </w:r>
    </w:p>
    <w:p w14:paraId="3F26562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172</w:t>
      </w:r>
    </w:p>
    <w:p w14:paraId="3CC46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172</w:t>
      </w:r>
    </w:p>
    <w:p w14:paraId="553746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172</w:t>
      </w:r>
    </w:p>
    <w:p w14:paraId="4496F3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173</w:t>
      </w:r>
    </w:p>
    <w:p w14:paraId="6E04D5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4A70AE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5FEEAC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6254671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174</w:t>
      </w:r>
    </w:p>
    <w:p w14:paraId="5B0430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174</w:t>
      </w:r>
    </w:p>
    <w:p w14:paraId="4AC879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07E364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176</w:t>
      </w:r>
    </w:p>
    <w:p w14:paraId="398068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178</w:t>
      </w:r>
    </w:p>
    <w:p w14:paraId="0E24DE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178</w:t>
      </w:r>
    </w:p>
    <w:p w14:paraId="3770AA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179</w:t>
      </w:r>
    </w:p>
    <w:p w14:paraId="785286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180</w:t>
      </w:r>
    </w:p>
    <w:p w14:paraId="10F8E9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181</w:t>
      </w:r>
    </w:p>
    <w:p w14:paraId="38335B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182</w:t>
      </w:r>
    </w:p>
    <w:p w14:paraId="25446A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183</w:t>
      </w:r>
    </w:p>
    <w:p w14:paraId="4CAD22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183</w:t>
      </w:r>
    </w:p>
    <w:p w14:paraId="290979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184</w:t>
      </w:r>
    </w:p>
    <w:p w14:paraId="6B88FC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185</w:t>
      </w:r>
    </w:p>
    <w:p w14:paraId="013A52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186</w:t>
      </w:r>
    </w:p>
    <w:p w14:paraId="358708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186</w:t>
      </w:r>
    </w:p>
    <w:p w14:paraId="184E4C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187</w:t>
      </w:r>
    </w:p>
    <w:p w14:paraId="0ECA360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188</w:t>
      </w:r>
    </w:p>
    <w:p w14:paraId="7E8831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49DE8A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188</w:t>
      </w:r>
    </w:p>
    <w:p w14:paraId="797557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188</w:t>
      </w:r>
    </w:p>
    <w:p w14:paraId="25A115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189</w:t>
      </w:r>
    </w:p>
    <w:p w14:paraId="2FD22F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189</w:t>
      </w:r>
    </w:p>
    <w:p w14:paraId="2D6AF55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190</w:t>
      </w:r>
    </w:p>
    <w:p w14:paraId="7B534E6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45F344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208CF5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</w:t>
      </w:r>
      <w:r>
        <w:rPr>
          <w:noProof/>
        </w:rPr>
        <w:tab/>
        <w:t>191</w:t>
      </w:r>
    </w:p>
    <w:p w14:paraId="5ABDC0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measurement capability</w:t>
      </w:r>
      <w:r>
        <w:rPr>
          <w:noProof/>
        </w:rPr>
        <w:tab/>
        <w:t>191</w:t>
      </w:r>
    </w:p>
    <w:p w14:paraId="3C9041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 and evaluation of serving cell</w:t>
      </w:r>
      <w:r>
        <w:rPr>
          <w:noProof/>
        </w:rPr>
        <w:tab/>
        <w:t>191</w:t>
      </w:r>
    </w:p>
    <w:p w14:paraId="052EB8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Measurements of intra-frequency E-UTRAN cells</w:t>
      </w:r>
      <w:r>
        <w:rPr>
          <w:noProof/>
        </w:rPr>
        <w:tab/>
        <w:t>191</w:t>
      </w:r>
    </w:p>
    <w:p w14:paraId="6C5F51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Measurements of inter-frequency E-UTRAN cells</w:t>
      </w:r>
      <w:r>
        <w:rPr>
          <w:noProof/>
        </w:rPr>
        <w:tab/>
        <w:t>191</w:t>
      </w:r>
    </w:p>
    <w:p w14:paraId="1FD13A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191</w:t>
      </w:r>
    </w:p>
    <w:p w14:paraId="38ABE6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191</w:t>
      </w:r>
    </w:p>
    <w:p w14:paraId="35B2B8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191</w:t>
      </w:r>
    </w:p>
    <w:p w14:paraId="2455A6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measurement capability for RedCap</w:t>
      </w:r>
      <w:r>
        <w:rPr>
          <w:noProof/>
        </w:rPr>
        <w:tab/>
        <w:t>191</w:t>
      </w:r>
    </w:p>
    <w:p w14:paraId="04D074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191</w:t>
      </w:r>
    </w:p>
    <w:p w14:paraId="4C1F9C2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192</w:t>
      </w:r>
    </w:p>
    <w:p w14:paraId="73B626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192</w:t>
      </w:r>
    </w:p>
    <w:p w14:paraId="2DE3C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Cell Selection</w:t>
      </w:r>
      <w:r>
        <w:rPr>
          <w:noProof/>
        </w:rPr>
        <w:tab/>
        <w:t>192</w:t>
      </w:r>
    </w:p>
    <w:p w14:paraId="15FFAD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Cell Reselection</w:t>
      </w:r>
      <w:r>
        <w:rPr>
          <w:noProof/>
        </w:rPr>
        <w:tab/>
        <w:t>192</w:t>
      </w:r>
    </w:p>
    <w:p w14:paraId="0CC21A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192</w:t>
      </w:r>
    </w:p>
    <w:p w14:paraId="0D7D84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192</w:t>
      </w:r>
    </w:p>
    <w:p w14:paraId="234A0FC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193</w:t>
      </w:r>
    </w:p>
    <w:p w14:paraId="6B4B7A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193</w:t>
      </w:r>
    </w:p>
    <w:p w14:paraId="49B088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193</w:t>
      </w:r>
    </w:p>
    <w:p w14:paraId="147B94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193</w:t>
      </w:r>
    </w:p>
    <w:p w14:paraId="63FB0A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195</w:t>
      </w:r>
    </w:p>
    <w:p w14:paraId="30CA9FE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195</w:t>
      </w:r>
    </w:p>
    <w:p w14:paraId="686456C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196</w:t>
      </w:r>
    </w:p>
    <w:p w14:paraId="6C60DF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5B7237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196</w:t>
      </w:r>
    </w:p>
    <w:p w14:paraId="47D79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196</w:t>
      </w:r>
    </w:p>
    <w:p w14:paraId="35030CF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196</w:t>
      </w:r>
    </w:p>
    <w:p w14:paraId="51155A1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196</w:t>
      </w:r>
    </w:p>
    <w:p w14:paraId="3B2DEF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197</w:t>
      </w:r>
    </w:p>
    <w:p w14:paraId="6C4D0F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6347637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44BF2B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FDD</w:t>
      </w:r>
      <w:r>
        <w:rPr>
          <w:noProof/>
        </w:rPr>
        <w:tab/>
        <w:t>198</w:t>
      </w:r>
    </w:p>
    <w:p w14:paraId="74E8A6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1C40DE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7F9DBD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TDD</w:t>
      </w:r>
      <w:r>
        <w:rPr>
          <w:noProof/>
        </w:rPr>
        <w:tab/>
        <w:t>198</w:t>
      </w:r>
    </w:p>
    <w:p w14:paraId="617B4C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5223B6F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3F3032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200</w:t>
      </w:r>
    </w:p>
    <w:p w14:paraId="371D685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200</w:t>
      </w:r>
    </w:p>
    <w:p w14:paraId="7E3984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200</w:t>
      </w:r>
    </w:p>
    <w:p w14:paraId="7F91E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201</w:t>
      </w:r>
    </w:p>
    <w:p w14:paraId="1CAEF9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Handover delay</w:t>
      </w:r>
      <w:r>
        <w:rPr>
          <w:noProof/>
        </w:rPr>
        <w:tab/>
        <w:t>201</w:t>
      </w:r>
    </w:p>
    <w:p w14:paraId="7F98DF5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Measurement time</w:t>
      </w:r>
      <w:r>
        <w:rPr>
          <w:noProof/>
        </w:rPr>
        <w:tab/>
        <w:t>202</w:t>
      </w:r>
    </w:p>
    <w:p w14:paraId="26BE45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Preparation time</w:t>
      </w:r>
      <w:r>
        <w:rPr>
          <w:noProof/>
        </w:rPr>
        <w:tab/>
        <w:t>202</w:t>
      </w:r>
    </w:p>
    <w:p w14:paraId="6C6B38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Interruption time</w:t>
      </w:r>
      <w:r>
        <w:rPr>
          <w:noProof/>
        </w:rPr>
        <w:tab/>
        <w:t>202</w:t>
      </w:r>
    </w:p>
    <w:p w14:paraId="6854CC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202</w:t>
      </w:r>
    </w:p>
    <w:p w14:paraId="183784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203</w:t>
      </w:r>
    </w:p>
    <w:p w14:paraId="24E30F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203</w:t>
      </w:r>
    </w:p>
    <w:p w14:paraId="35D466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203</w:t>
      </w:r>
    </w:p>
    <w:p w14:paraId="3065624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203</w:t>
      </w:r>
    </w:p>
    <w:p w14:paraId="3C790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203</w:t>
      </w:r>
    </w:p>
    <w:p w14:paraId="09C1D9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6CCE1A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39E2C4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4B8AF8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- UTRAN TDD Handover</w:t>
      </w:r>
      <w:r>
        <w:rPr>
          <w:noProof/>
        </w:rPr>
        <w:tab/>
        <w:t>204</w:t>
      </w:r>
    </w:p>
    <w:p w14:paraId="2D7CC5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26B4E0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204</w:t>
      </w:r>
    </w:p>
    <w:p w14:paraId="041108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1C7010D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124270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205</w:t>
      </w:r>
    </w:p>
    <w:p w14:paraId="19F135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55A77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205</w:t>
      </w:r>
    </w:p>
    <w:p w14:paraId="13A1F35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4701A37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24E878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205</w:t>
      </w:r>
    </w:p>
    <w:p w14:paraId="05590F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44C017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206</w:t>
      </w:r>
    </w:p>
    <w:p w14:paraId="184A80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206</w:t>
      </w:r>
    </w:p>
    <w:p w14:paraId="7D380E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- NR FR1 Handover to target cell using CCA</w:t>
      </w:r>
      <w:r>
        <w:rPr>
          <w:noProof/>
        </w:rPr>
        <w:tab/>
        <w:t>206</w:t>
      </w:r>
    </w:p>
    <w:p w14:paraId="6A8F06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0C05BD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207</w:t>
      </w:r>
    </w:p>
    <w:p w14:paraId="534659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207</w:t>
      </w:r>
    </w:p>
    <w:p w14:paraId="4CE8B2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- NR FR1 Handover</w:t>
      </w:r>
      <w:r w:rsidRPr="00182D98">
        <w:rPr>
          <w:noProof/>
          <w:lang w:val="sv-SE" w:eastAsia="ko-KR"/>
        </w:rPr>
        <w:t xml:space="preserve"> for </w:t>
      </w:r>
      <w:r w:rsidRPr="00182D98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208</w:t>
      </w:r>
    </w:p>
    <w:p w14:paraId="16066A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Introduction</w:t>
      </w:r>
      <w:r>
        <w:rPr>
          <w:noProof/>
        </w:rPr>
        <w:tab/>
        <w:t>208</w:t>
      </w:r>
    </w:p>
    <w:p w14:paraId="0F310B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</w:t>
      </w:r>
      <w:r>
        <w:rPr>
          <w:noProof/>
        </w:rPr>
        <w:tab/>
        <w:t>208</w:t>
      </w:r>
    </w:p>
    <w:p w14:paraId="67881E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- NR FR2 Handover</w:t>
      </w:r>
      <w:r>
        <w:rPr>
          <w:noProof/>
        </w:rPr>
        <w:tab/>
        <w:t>208</w:t>
      </w:r>
    </w:p>
    <w:p w14:paraId="6C13DA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Introduction</w:t>
      </w:r>
      <w:r>
        <w:rPr>
          <w:noProof/>
        </w:rPr>
        <w:tab/>
        <w:t>208</w:t>
      </w:r>
    </w:p>
    <w:p w14:paraId="50A3C4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Handover delay</w:t>
      </w:r>
      <w:r>
        <w:rPr>
          <w:noProof/>
        </w:rPr>
        <w:tab/>
        <w:t>208</w:t>
      </w:r>
    </w:p>
    <w:p w14:paraId="35A543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 time</w:t>
      </w:r>
      <w:r>
        <w:rPr>
          <w:noProof/>
        </w:rPr>
        <w:tab/>
        <w:t>208</w:t>
      </w:r>
    </w:p>
    <w:p w14:paraId="201772A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209</w:t>
      </w:r>
    </w:p>
    <w:p w14:paraId="3E9544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209</w:t>
      </w:r>
    </w:p>
    <w:p w14:paraId="7F6E33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41B2216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209</w:t>
      </w:r>
    </w:p>
    <w:p w14:paraId="69B85A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209</w:t>
      </w:r>
    </w:p>
    <w:p w14:paraId="60857F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– cdma2000 1X Handover</w:t>
      </w:r>
      <w:r>
        <w:rPr>
          <w:noProof/>
        </w:rPr>
        <w:tab/>
        <w:t>210</w:t>
      </w:r>
    </w:p>
    <w:p w14:paraId="7C8A9A8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Introduction</w:t>
      </w:r>
      <w:r>
        <w:rPr>
          <w:noProof/>
        </w:rPr>
        <w:tab/>
        <w:t>210</w:t>
      </w:r>
    </w:p>
    <w:p w14:paraId="6C56A2D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210</w:t>
      </w:r>
    </w:p>
    <w:p w14:paraId="52B26A6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210</w:t>
      </w:r>
    </w:p>
    <w:p w14:paraId="21A99A5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210</w:t>
      </w:r>
    </w:p>
    <w:p w14:paraId="02938F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71E92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211</w:t>
      </w:r>
    </w:p>
    <w:p w14:paraId="189CB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211</w:t>
      </w:r>
    </w:p>
    <w:p w14:paraId="4EBF349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211</w:t>
      </w:r>
    </w:p>
    <w:p w14:paraId="185052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211</w:t>
      </w:r>
    </w:p>
    <w:p w14:paraId="5C8092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211</w:t>
      </w:r>
    </w:p>
    <w:p w14:paraId="4B91BD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212</w:t>
      </w:r>
    </w:p>
    <w:p w14:paraId="31287F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79BAF5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145A7B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212</w:t>
      </w:r>
    </w:p>
    <w:p w14:paraId="6E3EFF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212</w:t>
      </w:r>
    </w:p>
    <w:p w14:paraId="01D18D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212</w:t>
      </w:r>
    </w:p>
    <w:p w14:paraId="5F3F09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212</w:t>
      </w:r>
    </w:p>
    <w:p w14:paraId="105981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213</w:t>
      </w:r>
    </w:p>
    <w:p w14:paraId="54C05F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213</w:t>
      </w:r>
    </w:p>
    <w:p w14:paraId="7312DC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359E90E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213</w:t>
      </w:r>
    </w:p>
    <w:p w14:paraId="1F297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1505B7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213</w:t>
      </w:r>
    </w:p>
    <w:p w14:paraId="1765D1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213</w:t>
      </w:r>
    </w:p>
    <w:p w14:paraId="3828DC4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213</w:t>
      </w:r>
    </w:p>
    <w:p w14:paraId="12970C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214</w:t>
      </w:r>
    </w:p>
    <w:p w14:paraId="47C45E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214</w:t>
      </w:r>
    </w:p>
    <w:p w14:paraId="536687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215</w:t>
      </w:r>
    </w:p>
    <w:p w14:paraId="1F591F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215</w:t>
      </w:r>
    </w:p>
    <w:p w14:paraId="391B2AE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</w:t>
      </w:r>
      <w:r>
        <w:rPr>
          <w:noProof/>
        </w:rPr>
        <w:tab/>
        <w:t>215</w:t>
      </w:r>
    </w:p>
    <w:p w14:paraId="624A98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62C438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215</w:t>
      </w:r>
    </w:p>
    <w:p w14:paraId="1CC889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215</w:t>
      </w:r>
    </w:p>
    <w:p w14:paraId="544A36C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216</w:t>
      </w:r>
    </w:p>
    <w:p w14:paraId="3E2579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3EADE0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217</w:t>
      </w:r>
    </w:p>
    <w:p w14:paraId="2F8FD7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217</w:t>
      </w:r>
    </w:p>
    <w:p w14:paraId="3C3B22DC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218</w:t>
      </w:r>
    </w:p>
    <w:p w14:paraId="43B530C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218</w:t>
      </w:r>
    </w:p>
    <w:p w14:paraId="191D40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124D96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45996B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218</w:t>
      </w:r>
    </w:p>
    <w:p w14:paraId="29D0DB9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219</w:t>
      </w:r>
    </w:p>
    <w:p w14:paraId="4C862F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52D008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11E833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219</w:t>
      </w:r>
    </w:p>
    <w:p w14:paraId="1402F68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219</w:t>
      </w:r>
    </w:p>
    <w:p w14:paraId="50B7FEB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219</w:t>
      </w:r>
    </w:p>
    <w:p w14:paraId="3DB4A2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219</w:t>
      </w:r>
    </w:p>
    <w:p w14:paraId="55C077C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219</w:t>
      </w:r>
    </w:p>
    <w:p w14:paraId="53C06FB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219</w:t>
      </w:r>
    </w:p>
    <w:p w14:paraId="188B094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220</w:t>
      </w:r>
    </w:p>
    <w:p w14:paraId="28EF2F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220</w:t>
      </w:r>
    </w:p>
    <w:p w14:paraId="7AF470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220</w:t>
      </w:r>
    </w:p>
    <w:p w14:paraId="0E9C59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220</w:t>
      </w:r>
    </w:p>
    <w:p w14:paraId="1F145A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220</w:t>
      </w:r>
    </w:p>
    <w:p w14:paraId="6AD053E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220</w:t>
      </w:r>
    </w:p>
    <w:p w14:paraId="552EDB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01B2DA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457E05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220</w:t>
      </w:r>
    </w:p>
    <w:p w14:paraId="0EA81F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221</w:t>
      </w:r>
    </w:p>
    <w:p w14:paraId="62D45A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221</w:t>
      </w:r>
    </w:p>
    <w:p w14:paraId="0793AB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222</w:t>
      </w:r>
    </w:p>
    <w:p w14:paraId="472F56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182D98">
        <w:rPr>
          <w:noProof/>
          <w:lang w:val="en-US"/>
        </w:rPr>
        <w:t>carrier subject to CCA</w:t>
      </w:r>
      <w:r>
        <w:rPr>
          <w:noProof/>
        </w:rPr>
        <w:tab/>
        <w:t>222</w:t>
      </w:r>
    </w:p>
    <w:p w14:paraId="7E1B65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224</w:t>
      </w:r>
    </w:p>
    <w:p w14:paraId="7C1D91A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225</w:t>
      </w:r>
    </w:p>
    <w:p w14:paraId="156ADE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3FE800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425F0A0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225</w:t>
      </w:r>
    </w:p>
    <w:p w14:paraId="531029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2E048D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7FBFD6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225</w:t>
      </w:r>
    </w:p>
    <w:p w14:paraId="7DA3F3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226</w:t>
      </w:r>
    </w:p>
    <w:p w14:paraId="15C4F75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226</w:t>
      </w:r>
    </w:p>
    <w:p w14:paraId="4051B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B1215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1FC4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227</w:t>
      </w:r>
    </w:p>
    <w:p w14:paraId="5C4BBB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227</w:t>
      </w:r>
    </w:p>
    <w:p w14:paraId="6061F7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227</w:t>
      </w:r>
    </w:p>
    <w:p w14:paraId="295444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227</w:t>
      </w:r>
    </w:p>
    <w:p w14:paraId="20C664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227</w:t>
      </w:r>
    </w:p>
    <w:p w14:paraId="75FB29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227</w:t>
      </w:r>
    </w:p>
    <w:p w14:paraId="3F7562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228</w:t>
      </w:r>
    </w:p>
    <w:p w14:paraId="155B6FC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228</w:t>
      </w:r>
    </w:p>
    <w:p w14:paraId="6FDC901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7B91B2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1F845B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228</w:t>
      </w:r>
    </w:p>
    <w:p w14:paraId="33A6DF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UE Re-establishment delay requirement for CEModeB</w:t>
      </w:r>
      <w:r>
        <w:rPr>
          <w:noProof/>
        </w:rPr>
        <w:tab/>
        <w:t>229</w:t>
      </w:r>
    </w:p>
    <w:p w14:paraId="23DB743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229</w:t>
      </w:r>
    </w:p>
    <w:p w14:paraId="350691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580A25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183AC1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230</w:t>
      </w:r>
    </w:p>
    <w:p w14:paraId="2124DEA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230</w:t>
      </w:r>
    </w:p>
    <w:p w14:paraId="1E7F11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0BC68B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5ADE307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231</w:t>
      </w:r>
    </w:p>
    <w:p w14:paraId="18F5A3A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231</w:t>
      </w:r>
    </w:p>
    <w:p w14:paraId="22947C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Introduction</w:t>
      </w:r>
      <w:r>
        <w:rPr>
          <w:noProof/>
        </w:rPr>
        <w:tab/>
        <w:t>231</w:t>
      </w:r>
    </w:p>
    <w:p w14:paraId="356DFA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Requirements</w:t>
      </w:r>
      <w:r>
        <w:rPr>
          <w:noProof/>
        </w:rPr>
        <w:tab/>
        <w:t>232</w:t>
      </w:r>
    </w:p>
    <w:p w14:paraId="571FE8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233</w:t>
      </w:r>
    </w:p>
    <w:p w14:paraId="7E3A51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1E5B7D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Requirements</w:t>
      </w:r>
      <w:r>
        <w:rPr>
          <w:noProof/>
        </w:rPr>
        <w:tab/>
        <w:t>233</w:t>
      </w:r>
    </w:p>
    <w:p w14:paraId="36F472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233</w:t>
      </w:r>
    </w:p>
    <w:p w14:paraId="5AE0A3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76E97B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233</w:t>
      </w:r>
    </w:p>
    <w:p w14:paraId="7637FD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Timing Advance adjustment delay</w:t>
      </w:r>
      <w:r>
        <w:rPr>
          <w:noProof/>
        </w:rPr>
        <w:tab/>
        <w:t>233</w:t>
      </w:r>
    </w:p>
    <w:p w14:paraId="5D0B55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234</w:t>
      </w:r>
    </w:p>
    <w:p w14:paraId="16DAE06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Cell phase synchronization accuracy (TDD)</w:t>
      </w:r>
      <w:r>
        <w:rPr>
          <w:noProof/>
        </w:rPr>
        <w:tab/>
        <w:t>234</w:t>
      </w:r>
    </w:p>
    <w:p w14:paraId="65DF49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Definition</w:t>
      </w:r>
      <w:r>
        <w:rPr>
          <w:noProof/>
        </w:rPr>
        <w:tab/>
        <w:t>234</w:t>
      </w:r>
    </w:p>
    <w:p w14:paraId="42165F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234</w:t>
      </w:r>
    </w:p>
    <w:p w14:paraId="6F65F5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235</w:t>
      </w:r>
    </w:p>
    <w:p w14:paraId="358106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1F4B9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235</w:t>
      </w:r>
    </w:p>
    <w:p w14:paraId="147B3F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235</w:t>
      </w:r>
    </w:p>
    <w:p w14:paraId="573E1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235</w:t>
      </w:r>
    </w:p>
    <w:p w14:paraId="039F27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235</w:t>
      </w:r>
    </w:p>
    <w:p w14:paraId="0BB072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235</w:t>
      </w:r>
    </w:p>
    <w:p w14:paraId="0B2471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237</w:t>
      </w:r>
    </w:p>
    <w:p w14:paraId="102B2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237</w:t>
      </w:r>
    </w:p>
    <w:p w14:paraId="617FDA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237</w:t>
      </w:r>
    </w:p>
    <w:p w14:paraId="00F468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239</w:t>
      </w:r>
    </w:p>
    <w:p w14:paraId="3B6641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239</w:t>
      </w:r>
    </w:p>
    <w:p w14:paraId="5CFB90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239</w:t>
      </w:r>
    </w:p>
    <w:p w14:paraId="39F61D3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239</w:t>
      </w:r>
    </w:p>
    <w:p w14:paraId="31CAAE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4786EC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240</w:t>
      </w:r>
    </w:p>
    <w:p w14:paraId="1E3917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241</w:t>
      </w:r>
    </w:p>
    <w:p w14:paraId="0F56AE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242</w:t>
      </w:r>
    </w:p>
    <w:p w14:paraId="0B822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243</w:t>
      </w:r>
    </w:p>
    <w:p w14:paraId="1BDD89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244</w:t>
      </w:r>
    </w:p>
    <w:p w14:paraId="1CEF28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245</w:t>
      </w:r>
    </w:p>
    <w:p w14:paraId="1DF04A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246</w:t>
      </w:r>
    </w:p>
    <w:p w14:paraId="266E9D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246</w:t>
      </w:r>
    </w:p>
    <w:p w14:paraId="7C9673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246</w:t>
      </w:r>
    </w:p>
    <w:p w14:paraId="32D474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247</w:t>
      </w:r>
    </w:p>
    <w:p w14:paraId="1B75ED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248</w:t>
      </w:r>
    </w:p>
    <w:p w14:paraId="161A61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249</w:t>
      </w:r>
    </w:p>
    <w:p w14:paraId="0D2A85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249</w:t>
      </w:r>
    </w:p>
    <w:p w14:paraId="3346D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251</w:t>
      </w:r>
    </w:p>
    <w:p w14:paraId="402B74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251</w:t>
      </w:r>
    </w:p>
    <w:p w14:paraId="5E21B2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253</w:t>
      </w:r>
    </w:p>
    <w:p w14:paraId="4DD68F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253</w:t>
      </w:r>
    </w:p>
    <w:p w14:paraId="3B3E11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255</w:t>
      </w:r>
    </w:p>
    <w:p w14:paraId="57426D4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257</w:t>
      </w:r>
    </w:p>
    <w:p w14:paraId="2A669E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3DCB06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30C961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257</w:t>
      </w:r>
    </w:p>
    <w:p w14:paraId="38C126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257</w:t>
      </w:r>
    </w:p>
    <w:p w14:paraId="64EF56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257</w:t>
      </w:r>
    </w:p>
    <w:p w14:paraId="4CCC5C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258</w:t>
      </w:r>
    </w:p>
    <w:p w14:paraId="570625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258</w:t>
      </w:r>
    </w:p>
    <w:p w14:paraId="21DB2D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258</w:t>
      </w:r>
    </w:p>
    <w:p w14:paraId="706A5F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258</w:t>
      </w:r>
    </w:p>
    <w:p w14:paraId="3BE26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258</w:t>
      </w:r>
    </w:p>
    <w:p w14:paraId="77DCEE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259</w:t>
      </w:r>
    </w:p>
    <w:p w14:paraId="71B587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260</w:t>
      </w:r>
    </w:p>
    <w:p w14:paraId="5C0EAB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260</w:t>
      </w:r>
    </w:p>
    <w:p w14:paraId="39E664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260</w:t>
      </w:r>
    </w:p>
    <w:p w14:paraId="56BBFE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182D98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261</w:t>
      </w:r>
    </w:p>
    <w:p w14:paraId="051578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262</w:t>
      </w:r>
    </w:p>
    <w:p w14:paraId="23B4EB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262</w:t>
      </w:r>
    </w:p>
    <w:p w14:paraId="6EB7A8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262</w:t>
      </w:r>
    </w:p>
    <w:p w14:paraId="16CA3D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262</w:t>
      </w:r>
    </w:p>
    <w:p w14:paraId="67980A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263</w:t>
      </w:r>
    </w:p>
    <w:p w14:paraId="4ED415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263</w:t>
      </w:r>
    </w:p>
    <w:p w14:paraId="39476B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263</w:t>
      </w:r>
    </w:p>
    <w:p w14:paraId="0400DE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263</w:t>
      </w:r>
    </w:p>
    <w:p w14:paraId="3056C60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264</w:t>
      </w:r>
    </w:p>
    <w:p w14:paraId="0BF892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5A125D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264</w:t>
      </w:r>
    </w:p>
    <w:p w14:paraId="0D9738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264</w:t>
      </w:r>
    </w:p>
    <w:p w14:paraId="7D6523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265</w:t>
      </w:r>
    </w:p>
    <w:p w14:paraId="2C10C91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265</w:t>
      </w:r>
    </w:p>
    <w:p w14:paraId="1B0013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D00ED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265</w:t>
      </w:r>
    </w:p>
    <w:p w14:paraId="579503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265</w:t>
      </w:r>
    </w:p>
    <w:p w14:paraId="0AAC30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265</w:t>
      </w:r>
    </w:p>
    <w:p w14:paraId="0ABB90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266</w:t>
      </w:r>
    </w:p>
    <w:p w14:paraId="589BBB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266</w:t>
      </w:r>
    </w:p>
    <w:p w14:paraId="696D77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267</w:t>
      </w:r>
    </w:p>
    <w:p w14:paraId="2786A8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267</w:t>
      </w:r>
    </w:p>
    <w:p w14:paraId="73F192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268</w:t>
      </w:r>
    </w:p>
    <w:p w14:paraId="159EE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268</w:t>
      </w:r>
    </w:p>
    <w:p w14:paraId="0CE04F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269</w:t>
      </w:r>
    </w:p>
    <w:p w14:paraId="144E86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269</w:t>
      </w:r>
    </w:p>
    <w:p w14:paraId="239913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270</w:t>
      </w:r>
    </w:p>
    <w:p w14:paraId="42946E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270</w:t>
      </w:r>
    </w:p>
    <w:p w14:paraId="535558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270</w:t>
      </w:r>
    </w:p>
    <w:p w14:paraId="0C2382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271</w:t>
      </w:r>
    </w:p>
    <w:p w14:paraId="4958C44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271</w:t>
      </w:r>
    </w:p>
    <w:p w14:paraId="6D6F59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63D6A3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271</w:t>
      </w:r>
    </w:p>
    <w:p w14:paraId="3C3F3B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271</w:t>
      </w:r>
    </w:p>
    <w:p w14:paraId="60E17A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271</w:t>
      </w:r>
    </w:p>
    <w:p w14:paraId="45329B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272</w:t>
      </w:r>
    </w:p>
    <w:p w14:paraId="417A6D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272</w:t>
      </w:r>
    </w:p>
    <w:p w14:paraId="10B9F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272</w:t>
      </w:r>
    </w:p>
    <w:p w14:paraId="48B374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273</w:t>
      </w:r>
    </w:p>
    <w:p w14:paraId="279B23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273</w:t>
      </w:r>
    </w:p>
    <w:p w14:paraId="05B115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274</w:t>
      </w:r>
    </w:p>
    <w:p w14:paraId="757F5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Definition</w:t>
      </w:r>
      <w:r>
        <w:rPr>
          <w:noProof/>
        </w:rPr>
        <w:tab/>
        <w:t>274</w:t>
      </w:r>
    </w:p>
    <w:p w14:paraId="321A8F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274</w:t>
      </w:r>
    </w:p>
    <w:p w14:paraId="4000469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274</w:t>
      </w:r>
    </w:p>
    <w:p w14:paraId="65A008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477069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274</w:t>
      </w:r>
    </w:p>
    <w:p w14:paraId="3E88A7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275</w:t>
      </w:r>
    </w:p>
    <w:p w14:paraId="1B9D283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275</w:t>
      </w:r>
    </w:p>
    <w:p w14:paraId="771BEE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59DDE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275</w:t>
      </w:r>
    </w:p>
    <w:p w14:paraId="1479D36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275</w:t>
      </w:r>
    </w:p>
    <w:p w14:paraId="20B05B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28A10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458A58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275</w:t>
      </w:r>
    </w:p>
    <w:p w14:paraId="6780ED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276</w:t>
      </w:r>
    </w:p>
    <w:p w14:paraId="5830D7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276</w:t>
      </w:r>
    </w:p>
    <w:p w14:paraId="64C447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276</w:t>
      </w:r>
    </w:p>
    <w:p w14:paraId="5902BA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276</w:t>
      </w:r>
    </w:p>
    <w:p w14:paraId="58C4D0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277</w:t>
      </w:r>
    </w:p>
    <w:p w14:paraId="1175B3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277</w:t>
      </w:r>
    </w:p>
    <w:p w14:paraId="6B8106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277</w:t>
      </w:r>
    </w:p>
    <w:p w14:paraId="4FDDED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278</w:t>
      </w:r>
    </w:p>
    <w:p w14:paraId="0FF338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278</w:t>
      </w:r>
    </w:p>
    <w:p w14:paraId="00BDD5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278</w:t>
      </w:r>
    </w:p>
    <w:p w14:paraId="0DBF3A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278</w:t>
      </w:r>
    </w:p>
    <w:p w14:paraId="7C3594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279</w:t>
      </w:r>
    </w:p>
    <w:p w14:paraId="2E94AB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279</w:t>
      </w:r>
    </w:p>
    <w:p w14:paraId="1890246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279</w:t>
      </w:r>
    </w:p>
    <w:p w14:paraId="6CD155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35BA2C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280</w:t>
      </w:r>
    </w:p>
    <w:p w14:paraId="425369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150A57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280</w:t>
      </w:r>
    </w:p>
    <w:p w14:paraId="48D1B6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280</w:t>
      </w:r>
    </w:p>
    <w:p w14:paraId="3049968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280</w:t>
      </w:r>
    </w:p>
    <w:p w14:paraId="121FCA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280</w:t>
      </w:r>
    </w:p>
    <w:p w14:paraId="689DD4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281</w:t>
      </w:r>
    </w:p>
    <w:p w14:paraId="09DF03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282</w:t>
      </w:r>
    </w:p>
    <w:p w14:paraId="4B87AB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283</w:t>
      </w:r>
    </w:p>
    <w:p w14:paraId="2EB831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284</w:t>
      </w:r>
    </w:p>
    <w:p w14:paraId="6B3E00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284</w:t>
      </w:r>
    </w:p>
    <w:p w14:paraId="44B0E2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285</w:t>
      </w:r>
    </w:p>
    <w:p w14:paraId="50F50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3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633ECD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286</w:t>
      </w:r>
    </w:p>
    <w:p w14:paraId="7B6BA5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286</w:t>
      </w:r>
    </w:p>
    <w:p w14:paraId="6BC349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288</w:t>
      </w:r>
    </w:p>
    <w:p w14:paraId="3DDF63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289</w:t>
      </w:r>
    </w:p>
    <w:p w14:paraId="3E022A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290</w:t>
      </w:r>
    </w:p>
    <w:p w14:paraId="74382A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290</w:t>
      </w:r>
    </w:p>
    <w:p w14:paraId="29B949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5</w:t>
      </w:r>
      <w:r w:rsidRPr="00182D9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290</w:t>
      </w:r>
    </w:p>
    <w:p w14:paraId="444341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</w:t>
      </w:r>
      <w:r>
        <w:rPr>
          <w:noProof/>
        </w:rPr>
        <w:t>5</w:t>
      </w:r>
      <w:r w:rsidRPr="00182D9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291</w:t>
      </w:r>
    </w:p>
    <w:p w14:paraId="6332CA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292</w:t>
      </w:r>
    </w:p>
    <w:p w14:paraId="2EA15F0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292</w:t>
      </w:r>
    </w:p>
    <w:p w14:paraId="7FC7D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31D1FA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5F871E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293</w:t>
      </w:r>
    </w:p>
    <w:p w14:paraId="5DB129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709B35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0D6A6E9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293</w:t>
      </w:r>
    </w:p>
    <w:p w14:paraId="4720FD9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57ADF4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79C1A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?? ??"/>
          <w:noProof/>
        </w:rPr>
        <w:t>Timing Advance adjustment delay</w:t>
      </w:r>
      <w:r>
        <w:rPr>
          <w:noProof/>
        </w:rPr>
        <w:tab/>
        <w:t>293</w:t>
      </w:r>
    </w:p>
    <w:p w14:paraId="4AB447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293</w:t>
      </w:r>
    </w:p>
    <w:p w14:paraId="012CB73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293</w:t>
      </w:r>
    </w:p>
    <w:p w14:paraId="2B7E91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31A0BC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294</w:t>
      </w:r>
    </w:p>
    <w:p w14:paraId="7E67DB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294</w:t>
      </w:r>
    </w:p>
    <w:p w14:paraId="716147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295</w:t>
      </w:r>
    </w:p>
    <w:p w14:paraId="3BEFAF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295</w:t>
      </w:r>
    </w:p>
    <w:p w14:paraId="7533D7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295</w:t>
      </w:r>
    </w:p>
    <w:p w14:paraId="60DBED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036FC9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088530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296</w:t>
      </w:r>
    </w:p>
    <w:p w14:paraId="789A04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296</w:t>
      </w:r>
    </w:p>
    <w:p w14:paraId="47B389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4DB621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297</w:t>
      </w:r>
    </w:p>
    <w:p w14:paraId="5F31AD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0FEB6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561D0B9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297</w:t>
      </w:r>
    </w:p>
    <w:p w14:paraId="3351BB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618E3B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2899E15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298</w:t>
      </w:r>
    </w:p>
    <w:p w14:paraId="3266E9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310769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0471807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298</w:t>
      </w:r>
    </w:p>
    <w:p w14:paraId="115902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EBA5E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6EC176E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298</w:t>
      </w:r>
    </w:p>
    <w:p w14:paraId="0EFAA9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41340F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053F6D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298</w:t>
      </w:r>
    </w:p>
    <w:p w14:paraId="6D6A28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1CABD6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299</w:t>
      </w:r>
    </w:p>
    <w:p w14:paraId="07621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299</w:t>
      </w:r>
    </w:p>
    <w:p w14:paraId="58CC69F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300</w:t>
      </w:r>
    </w:p>
    <w:p w14:paraId="350A98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7297A9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300</w:t>
      </w:r>
    </w:p>
    <w:p w14:paraId="3F461C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301</w:t>
      </w:r>
    </w:p>
    <w:p w14:paraId="7FB3CF4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301</w:t>
      </w:r>
    </w:p>
    <w:p w14:paraId="3023A3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62563E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302</w:t>
      </w:r>
    </w:p>
    <w:p w14:paraId="21A9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302</w:t>
      </w:r>
    </w:p>
    <w:p w14:paraId="05902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302</w:t>
      </w:r>
    </w:p>
    <w:p w14:paraId="05332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302</w:t>
      </w:r>
    </w:p>
    <w:p w14:paraId="15F8F6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302</w:t>
      </w:r>
    </w:p>
    <w:p w14:paraId="0B1693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302</w:t>
      </w:r>
    </w:p>
    <w:p w14:paraId="7C300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303</w:t>
      </w:r>
    </w:p>
    <w:p w14:paraId="58A330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303</w:t>
      </w:r>
    </w:p>
    <w:p w14:paraId="0781930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303</w:t>
      </w:r>
    </w:p>
    <w:p w14:paraId="10F25A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303</w:t>
      </w:r>
    </w:p>
    <w:p w14:paraId="3C7B042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304</w:t>
      </w:r>
    </w:p>
    <w:p w14:paraId="565B6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304</w:t>
      </w:r>
    </w:p>
    <w:p w14:paraId="0B1CE1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305</w:t>
      </w:r>
    </w:p>
    <w:p w14:paraId="6DF7C5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305</w:t>
      </w:r>
    </w:p>
    <w:p w14:paraId="556C41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305</w:t>
      </w:r>
    </w:p>
    <w:p w14:paraId="35229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305</w:t>
      </w:r>
    </w:p>
    <w:p w14:paraId="0A2D26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305</w:t>
      </w:r>
    </w:p>
    <w:p w14:paraId="011E08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305</w:t>
      </w:r>
    </w:p>
    <w:p w14:paraId="783433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306</w:t>
      </w:r>
    </w:p>
    <w:p w14:paraId="059659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306</w:t>
      </w:r>
    </w:p>
    <w:p w14:paraId="73F288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307</w:t>
      </w:r>
    </w:p>
    <w:p w14:paraId="3A634D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307</w:t>
      </w:r>
    </w:p>
    <w:p w14:paraId="0EAEB5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307</w:t>
      </w:r>
    </w:p>
    <w:p w14:paraId="5F8090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308</w:t>
      </w:r>
    </w:p>
    <w:p w14:paraId="623CE5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308</w:t>
      </w:r>
    </w:p>
    <w:p w14:paraId="5540D0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308</w:t>
      </w:r>
    </w:p>
    <w:p w14:paraId="3290BD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309</w:t>
      </w:r>
    </w:p>
    <w:p w14:paraId="75C5B1B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182D98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309</w:t>
      </w:r>
    </w:p>
    <w:p w14:paraId="3C401A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233DA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309</w:t>
      </w:r>
    </w:p>
    <w:p w14:paraId="1A3F59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0B5AE2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309</w:t>
      </w:r>
    </w:p>
    <w:p w14:paraId="38B69B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5070C9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11E9E04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310</w:t>
      </w:r>
    </w:p>
    <w:p w14:paraId="544F03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763D86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316534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310</w:t>
      </w:r>
    </w:p>
    <w:p w14:paraId="129EEA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311</w:t>
      </w:r>
    </w:p>
    <w:p w14:paraId="75936D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311</w:t>
      </w:r>
    </w:p>
    <w:p w14:paraId="33CB5A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311</w:t>
      </w:r>
    </w:p>
    <w:p w14:paraId="1B54EA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312</w:t>
      </w:r>
    </w:p>
    <w:p w14:paraId="23B36F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312</w:t>
      </w:r>
    </w:p>
    <w:p w14:paraId="35BE22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312</w:t>
      </w:r>
    </w:p>
    <w:p w14:paraId="5A4D481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312</w:t>
      </w:r>
    </w:p>
    <w:p w14:paraId="61D45EB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312</w:t>
      </w:r>
    </w:p>
    <w:p w14:paraId="2B429F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312</w:t>
      </w:r>
    </w:p>
    <w:p w14:paraId="35DC5F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313</w:t>
      </w:r>
    </w:p>
    <w:p w14:paraId="62582B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313</w:t>
      </w:r>
    </w:p>
    <w:p w14:paraId="6B7F82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313</w:t>
      </w:r>
    </w:p>
    <w:p w14:paraId="15BD48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313</w:t>
      </w:r>
    </w:p>
    <w:p w14:paraId="199164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314</w:t>
      </w:r>
    </w:p>
    <w:p w14:paraId="79CC64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314</w:t>
      </w:r>
    </w:p>
    <w:p w14:paraId="3144AB1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314</w:t>
      </w:r>
    </w:p>
    <w:p w14:paraId="3263C9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315</w:t>
      </w:r>
    </w:p>
    <w:p w14:paraId="392A8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315</w:t>
      </w:r>
    </w:p>
    <w:p w14:paraId="2F7459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315</w:t>
      </w:r>
    </w:p>
    <w:p w14:paraId="1D9B0D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316</w:t>
      </w:r>
    </w:p>
    <w:p w14:paraId="605614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316</w:t>
      </w:r>
    </w:p>
    <w:p w14:paraId="6166DE9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317</w:t>
      </w:r>
    </w:p>
    <w:p w14:paraId="427552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9DF0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317</w:t>
      </w:r>
    </w:p>
    <w:p w14:paraId="6B79A7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 SCG Activation and Deactivation Delay</w:t>
      </w:r>
      <w:r>
        <w:rPr>
          <w:noProof/>
        </w:rPr>
        <w:tab/>
        <w:t>317</w:t>
      </w:r>
    </w:p>
    <w:p w14:paraId="352D80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D9E09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317</w:t>
      </w:r>
    </w:p>
    <w:p w14:paraId="22CEA7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318</w:t>
      </w:r>
    </w:p>
    <w:p w14:paraId="6D022FF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319</w:t>
      </w:r>
    </w:p>
    <w:p w14:paraId="07F629F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319</w:t>
      </w:r>
    </w:p>
    <w:p w14:paraId="09B399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4A16A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630574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319</w:t>
      </w:r>
    </w:p>
    <w:p w14:paraId="636334A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327</w:t>
      </w:r>
    </w:p>
    <w:p w14:paraId="6FE90B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328</w:t>
      </w:r>
    </w:p>
    <w:p w14:paraId="5A5F4D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329</w:t>
      </w:r>
    </w:p>
    <w:p w14:paraId="151B446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331</w:t>
      </w:r>
    </w:p>
    <w:p w14:paraId="521B55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332</w:t>
      </w:r>
    </w:p>
    <w:p w14:paraId="7DBCDF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332</w:t>
      </w:r>
    </w:p>
    <w:p w14:paraId="51D479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334</w:t>
      </w:r>
    </w:p>
    <w:p w14:paraId="5F53291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334</w:t>
      </w:r>
    </w:p>
    <w:p w14:paraId="145D089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339</w:t>
      </w:r>
    </w:p>
    <w:p w14:paraId="502049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343</w:t>
      </w:r>
    </w:p>
    <w:p w14:paraId="019E4AC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344</w:t>
      </w:r>
    </w:p>
    <w:p w14:paraId="30A7F8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345</w:t>
      </w:r>
    </w:p>
    <w:p w14:paraId="36F648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345</w:t>
      </w:r>
    </w:p>
    <w:p w14:paraId="2143A7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346</w:t>
      </w:r>
    </w:p>
    <w:p w14:paraId="3B89AE6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351</w:t>
      </w:r>
    </w:p>
    <w:p w14:paraId="2BF3949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358</w:t>
      </w:r>
    </w:p>
    <w:p w14:paraId="3A97ED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358</w:t>
      </w:r>
    </w:p>
    <w:p w14:paraId="7186B02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358</w:t>
      </w:r>
    </w:p>
    <w:p w14:paraId="57200C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359</w:t>
      </w:r>
    </w:p>
    <w:p w14:paraId="0398D9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361</w:t>
      </w:r>
    </w:p>
    <w:p w14:paraId="19EBAE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362</w:t>
      </w:r>
    </w:p>
    <w:p w14:paraId="018431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363</w:t>
      </w:r>
    </w:p>
    <w:p w14:paraId="477C60A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370</w:t>
      </w:r>
    </w:p>
    <w:p w14:paraId="09950E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370</w:t>
      </w:r>
    </w:p>
    <w:p w14:paraId="364C126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370</w:t>
      </w:r>
    </w:p>
    <w:p w14:paraId="1F69FFE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375</w:t>
      </w:r>
    </w:p>
    <w:p w14:paraId="408A69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375</w:t>
      </w:r>
    </w:p>
    <w:p w14:paraId="18FD48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379</w:t>
      </w:r>
    </w:p>
    <w:p w14:paraId="47C51FE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379</w:t>
      </w:r>
    </w:p>
    <w:p w14:paraId="706511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384</w:t>
      </w:r>
    </w:p>
    <w:p w14:paraId="7062BA0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384</w:t>
      </w:r>
    </w:p>
    <w:p w14:paraId="1687D60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386</w:t>
      </w:r>
    </w:p>
    <w:p w14:paraId="742B37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386</w:t>
      </w:r>
    </w:p>
    <w:p w14:paraId="390457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386</w:t>
      </w:r>
    </w:p>
    <w:p w14:paraId="768B2CD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387</w:t>
      </w:r>
    </w:p>
    <w:p w14:paraId="5444F0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387</w:t>
      </w:r>
    </w:p>
    <w:p w14:paraId="73BDE84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387</w:t>
      </w:r>
    </w:p>
    <w:p w14:paraId="5785AD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387</w:t>
      </w:r>
    </w:p>
    <w:p w14:paraId="3E5F39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389</w:t>
      </w:r>
    </w:p>
    <w:p w14:paraId="662A46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389</w:t>
      </w:r>
    </w:p>
    <w:p w14:paraId="7EDC1F1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389</w:t>
      </w:r>
    </w:p>
    <w:p w14:paraId="5DA23D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389</w:t>
      </w:r>
    </w:p>
    <w:p w14:paraId="341A762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390</w:t>
      </w:r>
    </w:p>
    <w:p w14:paraId="763398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390</w:t>
      </w:r>
    </w:p>
    <w:p w14:paraId="347E7F0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392</w:t>
      </w:r>
    </w:p>
    <w:p w14:paraId="73DB51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392</w:t>
      </w:r>
    </w:p>
    <w:p w14:paraId="3FD2C3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396</w:t>
      </w:r>
    </w:p>
    <w:p w14:paraId="13A835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400</w:t>
      </w:r>
    </w:p>
    <w:p w14:paraId="370B28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400</w:t>
      </w:r>
    </w:p>
    <w:p w14:paraId="422DE2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</w:t>
      </w:r>
    </w:p>
    <w:p w14:paraId="754B40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</w:t>
      </w:r>
    </w:p>
    <w:p w14:paraId="62EF97C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– NR SFTD Measurements</w:t>
      </w:r>
      <w:r>
        <w:rPr>
          <w:noProof/>
        </w:rPr>
        <w:tab/>
        <w:t>400</w:t>
      </w:r>
    </w:p>
    <w:p w14:paraId="1C9E8F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– NR SFTD Measurements</w:t>
      </w:r>
      <w:r>
        <w:rPr>
          <w:noProof/>
        </w:rPr>
        <w:tab/>
        <w:t>402</w:t>
      </w:r>
    </w:p>
    <w:p w14:paraId="09E9670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 FDD - NR measurements with autonomous gaps</w:t>
      </w:r>
      <w:r>
        <w:rPr>
          <w:noProof/>
        </w:rPr>
        <w:tab/>
        <w:t>402</w:t>
      </w:r>
    </w:p>
    <w:p w14:paraId="5A236C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 TDD - NR measurements with autonomous gaps</w:t>
      </w:r>
      <w:r>
        <w:rPr>
          <w:noProof/>
        </w:rPr>
        <w:tab/>
        <w:t>403</w:t>
      </w:r>
    </w:p>
    <w:p w14:paraId="1C104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403</w:t>
      </w:r>
    </w:p>
    <w:p w14:paraId="373A2B4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403</w:t>
      </w:r>
    </w:p>
    <w:p w14:paraId="4D9C41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405</w:t>
      </w:r>
    </w:p>
    <w:p w14:paraId="7E84EB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407</w:t>
      </w:r>
    </w:p>
    <w:p w14:paraId="4C41B4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409</w:t>
      </w:r>
    </w:p>
    <w:p w14:paraId="0FC562F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272C3A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7C78A7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2D170F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410</w:t>
      </w:r>
    </w:p>
    <w:p w14:paraId="68BB9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410</w:t>
      </w:r>
    </w:p>
    <w:p w14:paraId="00D992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411</w:t>
      </w:r>
    </w:p>
    <w:p w14:paraId="35D325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412</w:t>
      </w:r>
    </w:p>
    <w:p w14:paraId="0047324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414</w:t>
      </w:r>
    </w:p>
    <w:p w14:paraId="4660B2C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416</w:t>
      </w:r>
    </w:p>
    <w:p w14:paraId="06B810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418</w:t>
      </w:r>
    </w:p>
    <w:p w14:paraId="5E54752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419</w:t>
      </w:r>
    </w:p>
    <w:p w14:paraId="691FA72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421</w:t>
      </w:r>
    </w:p>
    <w:p w14:paraId="7E5C1C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423</w:t>
      </w:r>
    </w:p>
    <w:p w14:paraId="2ECF35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425</w:t>
      </w:r>
    </w:p>
    <w:p w14:paraId="5E56650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425</w:t>
      </w:r>
    </w:p>
    <w:p w14:paraId="336D9F2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426</w:t>
      </w:r>
    </w:p>
    <w:p w14:paraId="0F7F28B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427</w:t>
      </w:r>
    </w:p>
    <w:p w14:paraId="1C4A63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428</w:t>
      </w:r>
    </w:p>
    <w:p w14:paraId="6CC6D0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428</w:t>
      </w:r>
    </w:p>
    <w:p w14:paraId="224326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429</w:t>
      </w:r>
    </w:p>
    <w:p w14:paraId="051E35D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431</w:t>
      </w:r>
    </w:p>
    <w:p w14:paraId="730470D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434</w:t>
      </w:r>
    </w:p>
    <w:p w14:paraId="0C69CB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438</w:t>
      </w:r>
    </w:p>
    <w:p w14:paraId="51C361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441</w:t>
      </w:r>
    </w:p>
    <w:p w14:paraId="4F79CB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441</w:t>
      </w:r>
    </w:p>
    <w:p w14:paraId="0E717A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442</w:t>
      </w:r>
    </w:p>
    <w:p w14:paraId="32710EE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442</w:t>
      </w:r>
    </w:p>
    <w:p w14:paraId="365616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443</w:t>
      </w:r>
    </w:p>
    <w:p w14:paraId="1FB870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443</w:t>
      </w:r>
    </w:p>
    <w:p w14:paraId="01C008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443</w:t>
      </w:r>
    </w:p>
    <w:p w14:paraId="3F03E3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1339A5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443</w:t>
      </w:r>
    </w:p>
    <w:p w14:paraId="2589076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448</w:t>
      </w:r>
    </w:p>
    <w:p w14:paraId="14ED93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448</w:t>
      </w:r>
    </w:p>
    <w:p w14:paraId="7932CA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448</w:t>
      </w:r>
    </w:p>
    <w:p w14:paraId="2C7D7B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448</w:t>
      </w:r>
    </w:p>
    <w:p w14:paraId="64FFB0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448</w:t>
      </w:r>
    </w:p>
    <w:p w14:paraId="402A12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449</w:t>
      </w:r>
    </w:p>
    <w:p w14:paraId="2924D0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449</w:t>
      </w:r>
    </w:p>
    <w:p w14:paraId="045C1C7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450</w:t>
      </w:r>
    </w:p>
    <w:p w14:paraId="5CBCF6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452</w:t>
      </w:r>
    </w:p>
    <w:p w14:paraId="584EE3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452</w:t>
      </w:r>
    </w:p>
    <w:p w14:paraId="657F0FC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452</w:t>
      </w:r>
    </w:p>
    <w:p w14:paraId="568CDD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751CFE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453</w:t>
      </w:r>
    </w:p>
    <w:p w14:paraId="74502A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454</w:t>
      </w:r>
    </w:p>
    <w:p w14:paraId="42714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454</w:t>
      </w:r>
    </w:p>
    <w:p w14:paraId="0E9707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455</w:t>
      </w:r>
    </w:p>
    <w:p w14:paraId="5303C3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456</w:t>
      </w:r>
    </w:p>
    <w:p w14:paraId="5282F5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05192C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31C9F4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457</w:t>
      </w:r>
    </w:p>
    <w:p w14:paraId="2BC4978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457</w:t>
      </w:r>
    </w:p>
    <w:p w14:paraId="2FF537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460</w:t>
      </w:r>
    </w:p>
    <w:p w14:paraId="6D5B812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462</w:t>
      </w:r>
    </w:p>
    <w:p w14:paraId="6A7760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466</w:t>
      </w:r>
    </w:p>
    <w:p w14:paraId="00BE27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466</w:t>
      </w:r>
    </w:p>
    <w:p w14:paraId="1A0CB59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467</w:t>
      </w:r>
    </w:p>
    <w:p w14:paraId="749FF77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468</w:t>
      </w:r>
    </w:p>
    <w:p w14:paraId="37E57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78BCA3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468</w:t>
      </w:r>
    </w:p>
    <w:p w14:paraId="77E580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468</w:t>
      </w:r>
    </w:p>
    <w:p w14:paraId="3A7A37F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468</w:t>
      </w:r>
    </w:p>
    <w:p w14:paraId="7DC0EF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471</w:t>
      </w:r>
    </w:p>
    <w:p w14:paraId="6DACBD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473</w:t>
      </w:r>
    </w:p>
    <w:p w14:paraId="16E225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474</w:t>
      </w:r>
    </w:p>
    <w:p w14:paraId="7CD54F4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476</w:t>
      </w:r>
    </w:p>
    <w:p w14:paraId="1E4E7B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479</w:t>
      </w:r>
    </w:p>
    <w:p w14:paraId="43DA61C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479</w:t>
      </w:r>
    </w:p>
    <w:p w14:paraId="2BE5A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479</w:t>
      </w:r>
    </w:p>
    <w:p w14:paraId="251817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479</w:t>
      </w:r>
    </w:p>
    <w:p w14:paraId="285011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480</w:t>
      </w:r>
    </w:p>
    <w:p w14:paraId="22A9E5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482</w:t>
      </w:r>
    </w:p>
    <w:p w14:paraId="6ACBB7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484</w:t>
      </w:r>
    </w:p>
    <w:p w14:paraId="245C522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485</w:t>
      </w:r>
    </w:p>
    <w:p w14:paraId="04C92F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487</w:t>
      </w:r>
    </w:p>
    <w:p w14:paraId="353734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490</w:t>
      </w:r>
    </w:p>
    <w:p w14:paraId="21DD4A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490</w:t>
      </w:r>
    </w:p>
    <w:p w14:paraId="41767DE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490</w:t>
      </w:r>
    </w:p>
    <w:p w14:paraId="79C7C1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7F4AF4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491</w:t>
      </w:r>
    </w:p>
    <w:p w14:paraId="7992B6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491</w:t>
      </w:r>
    </w:p>
    <w:p w14:paraId="0C7CC5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491</w:t>
      </w:r>
    </w:p>
    <w:p w14:paraId="29A7E0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491</w:t>
      </w:r>
    </w:p>
    <w:p w14:paraId="2868B7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491</w:t>
      </w:r>
    </w:p>
    <w:p w14:paraId="545284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491</w:t>
      </w:r>
    </w:p>
    <w:p w14:paraId="7CB124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492</w:t>
      </w:r>
    </w:p>
    <w:p w14:paraId="32BFBC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494</w:t>
      </w:r>
    </w:p>
    <w:p w14:paraId="00B4BD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494</w:t>
      </w:r>
    </w:p>
    <w:p w14:paraId="30E687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494</w:t>
      </w:r>
    </w:p>
    <w:p w14:paraId="16F3F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494</w:t>
      </w:r>
    </w:p>
    <w:p w14:paraId="27A44A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494</w:t>
      </w:r>
    </w:p>
    <w:p w14:paraId="64C5725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494</w:t>
      </w:r>
    </w:p>
    <w:p w14:paraId="05C05DA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496</w:t>
      </w:r>
    </w:p>
    <w:p w14:paraId="3FD6340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497</w:t>
      </w:r>
    </w:p>
    <w:p w14:paraId="1797A2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497</w:t>
      </w:r>
    </w:p>
    <w:p w14:paraId="2F4C6D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497</w:t>
      </w:r>
    </w:p>
    <w:p w14:paraId="221C62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498</w:t>
      </w:r>
    </w:p>
    <w:p w14:paraId="35EA89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498</w:t>
      </w:r>
    </w:p>
    <w:p w14:paraId="019A985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498</w:t>
      </w:r>
    </w:p>
    <w:p w14:paraId="22D413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498</w:t>
      </w:r>
    </w:p>
    <w:p w14:paraId="3CFE29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499</w:t>
      </w:r>
    </w:p>
    <w:p w14:paraId="7D99DAD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499</w:t>
      </w:r>
    </w:p>
    <w:p w14:paraId="126E60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499</w:t>
      </w:r>
    </w:p>
    <w:p w14:paraId="2F7121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500</w:t>
      </w:r>
    </w:p>
    <w:p w14:paraId="22300E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500</w:t>
      </w:r>
    </w:p>
    <w:p w14:paraId="28B064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121073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500</w:t>
      </w:r>
    </w:p>
    <w:p w14:paraId="1C1918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501</w:t>
      </w:r>
    </w:p>
    <w:p w14:paraId="09D65A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501</w:t>
      </w:r>
    </w:p>
    <w:p w14:paraId="7F6861B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501</w:t>
      </w:r>
    </w:p>
    <w:p w14:paraId="627A9C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14C82D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501</w:t>
      </w:r>
    </w:p>
    <w:p w14:paraId="5E8AEA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502</w:t>
      </w:r>
    </w:p>
    <w:p w14:paraId="124D64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502</w:t>
      </w:r>
    </w:p>
    <w:p w14:paraId="3E107D0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502</w:t>
      </w:r>
    </w:p>
    <w:p w14:paraId="199890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0CDF7E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502</w:t>
      </w:r>
    </w:p>
    <w:p w14:paraId="74FDA1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502</w:t>
      </w:r>
    </w:p>
    <w:p w14:paraId="4136D3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503</w:t>
      </w:r>
    </w:p>
    <w:p w14:paraId="6F4B960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503</w:t>
      </w:r>
    </w:p>
    <w:p w14:paraId="41C771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B59DE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504</w:t>
      </w:r>
    </w:p>
    <w:p w14:paraId="61C4DA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504</w:t>
      </w:r>
    </w:p>
    <w:p w14:paraId="57FC68C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504</w:t>
      </w:r>
    </w:p>
    <w:p w14:paraId="094C8AB0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504</w:t>
      </w:r>
    </w:p>
    <w:p w14:paraId="58714718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506</w:t>
      </w:r>
    </w:p>
    <w:p w14:paraId="0CC156AA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507</w:t>
      </w:r>
    </w:p>
    <w:p w14:paraId="70265D4B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509</w:t>
      </w:r>
    </w:p>
    <w:p w14:paraId="0AD606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510</w:t>
      </w:r>
    </w:p>
    <w:p w14:paraId="4FC51B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510</w:t>
      </w:r>
    </w:p>
    <w:p w14:paraId="57B5EE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514</w:t>
      </w:r>
    </w:p>
    <w:p w14:paraId="797A84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514</w:t>
      </w:r>
    </w:p>
    <w:p w14:paraId="6C28A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514</w:t>
      </w:r>
    </w:p>
    <w:p w14:paraId="6FCCA4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514</w:t>
      </w:r>
    </w:p>
    <w:p w14:paraId="18CAD9B5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514</w:t>
      </w:r>
    </w:p>
    <w:p w14:paraId="390EBEB5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516</w:t>
      </w:r>
    </w:p>
    <w:p w14:paraId="05B70A50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516</w:t>
      </w:r>
    </w:p>
    <w:p w14:paraId="5A134965" w14:textId="77777777" w:rsidR="000E3D33" w:rsidRDefault="000E3D33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517</w:t>
      </w:r>
    </w:p>
    <w:p w14:paraId="30F399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518</w:t>
      </w:r>
    </w:p>
    <w:p w14:paraId="0C57C69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518</w:t>
      </w:r>
    </w:p>
    <w:p w14:paraId="1E696F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522</w:t>
      </w:r>
    </w:p>
    <w:p w14:paraId="4DE994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522</w:t>
      </w:r>
    </w:p>
    <w:p w14:paraId="14ECD4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522</w:t>
      </w:r>
    </w:p>
    <w:p w14:paraId="5C94A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522</w:t>
      </w:r>
    </w:p>
    <w:p w14:paraId="4D8620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523</w:t>
      </w:r>
    </w:p>
    <w:p w14:paraId="2D8A99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523</w:t>
      </w:r>
    </w:p>
    <w:p w14:paraId="393E20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523</w:t>
      </w:r>
    </w:p>
    <w:p w14:paraId="1F60B8B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523</w:t>
      </w:r>
    </w:p>
    <w:p w14:paraId="5C9A1E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1F945A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523</w:t>
      </w:r>
    </w:p>
    <w:p w14:paraId="196E28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32119F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523</w:t>
      </w:r>
    </w:p>
    <w:p w14:paraId="6913B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523</w:t>
      </w:r>
    </w:p>
    <w:p w14:paraId="359D3F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524</w:t>
      </w:r>
    </w:p>
    <w:p w14:paraId="6C8FCF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524</w:t>
      </w:r>
    </w:p>
    <w:p w14:paraId="64088D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526</w:t>
      </w:r>
    </w:p>
    <w:p w14:paraId="372C5A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529</w:t>
      </w:r>
    </w:p>
    <w:p w14:paraId="3B88A0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36F58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529</w:t>
      </w:r>
    </w:p>
    <w:p w14:paraId="619F1B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529</w:t>
      </w:r>
    </w:p>
    <w:p w14:paraId="2FF17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529</w:t>
      </w:r>
    </w:p>
    <w:p w14:paraId="5CF074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529</w:t>
      </w:r>
    </w:p>
    <w:p w14:paraId="0FB97B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531</w:t>
      </w:r>
    </w:p>
    <w:p w14:paraId="59D2F8F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533</w:t>
      </w:r>
    </w:p>
    <w:p w14:paraId="0DA661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2EA7A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533</w:t>
      </w:r>
    </w:p>
    <w:p w14:paraId="385721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534</w:t>
      </w:r>
    </w:p>
    <w:p w14:paraId="01ACFAA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534</w:t>
      </w:r>
    </w:p>
    <w:p w14:paraId="64179EC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539</w:t>
      </w:r>
    </w:p>
    <w:p w14:paraId="7932D2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541</w:t>
      </w:r>
    </w:p>
    <w:p w14:paraId="2DCE98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545</w:t>
      </w:r>
    </w:p>
    <w:p w14:paraId="69B5D6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545</w:t>
      </w:r>
    </w:p>
    <w:p w14:paraId="7FE9675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545</w:t>
      </w:r>
    </w:p>
    <w:p w14:paraId="382F1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548</w:t>
      </w:r>
    </w:p>
    <w:p w14:paraId="016824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550</w:t>
      </w:r>
    </w:p>
    <w:p w14:paraId="135C47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551</w:t>
      </w:r>
    </w:p>
    <w:p w14:paraId="562439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551</w:t>
      </w:r>
    </w:p>
    <w:p w14:paraId="46BE13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553</w:t>
      </w:r>
    </w:p>
    <w:p w14:paraId="050818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555</w:t>
      </w:r>
    </w:p>
    <w:p w14:paraId="22B2BD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556</w:t>
      </w:r>
    </w:p>
    <w:p w14:paraId="3E258E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556</w:t>
      </w:r>
    </w:p>
    <w:p w14:paraId="41D47BE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556</w:t>
      </w:r>
    </w:p>
    <w:p w14:paraId="0FA224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557</w:t>
      </w:r>
    </w:p>
    <w:p w14:paraId="5A5116A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557</w:t>
      </w:r>
    </w:p>
    <w:p w14:paraId="73DFBB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557</w:t>
      </w:r>
    </w:p>
    <w:p w14:paraId="6916964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558</w:t>
      </w:r>
    </w:p>
    <w:p w14:paraId="22908F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558</w:t>
      </w:r>
    </w:p>
    <w:p w14:paraId="1ED408C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559</w:t>
      </w:r>
    </w:p>
    <w:p w14:paraId="476095A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560</w:t>
      </w:r>
    </w:p>
    <w:p w14:paraId="5F5AE5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560</w:t>
      </w:r>
    </w:p>
    <w:p w14:paraId="3D1840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561</w:t>
      </w:r>
    </w:p>
    <w:p w14:paraId="667DBF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565</w:t>
      </w:r>
    </w:p>
    <w:p w14:paraId="012EEB5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567</w:t>
      </w:r>
    </w:p>
    <w:p w14:paraId="000782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571</w:t>
      </w:r>
    </w:p>
    <w:p w14:paraId="3B1B13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571</w:t>
      </w:r>
    </w:p>
    <w:p w14:paraId="18B5EE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572</w:t>
      </w:r>
    </w:p>
    <w:p w14:paraId="16985B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572</w:t>
      </w:r>
    </w:p>
    <w:p w14:paraId="6E014D0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573</w:t>
      </w:r>
    </w:p>
    <w:p w14:paraId="42F47E8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577</w:t>
      </w:r>
    </w:p>
    <w:p w14:paraId="38A5CBA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580</w:t>
      </w:r>
    </w:p>
    <w:p w14:paraId="4B8235E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585</w:t>
      </w:r>
    </w:p>
    <w:p w14:paraId="5D5BE61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586</w:t>
      </w:r>
    </w:p>
    <w:p w14:paraId="2997F40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586</w:t>
      </w:r>
    </w:p>
    <w:p w14:paraId="45787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587</w:t>
      </w:r>
    </w:p>
    <w:p w14:paraId="3A2476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587</w:t>
      </w:r>
    </w:p>
    <w:p w14:paraId="23F2D92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587</w:t>
      </w:r>
    </w:p>
    <w:p w14:paraId="3682A2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590</w:t>
      </w:r>
    </w:p>
    <w:p w14:paraId="4C99A06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592</w:t>
      </w:r>
    </w:p>
    <w:p w14:paraId="3CABFC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593</w:t>
      </w:r>
    </w:p>
    <w:p w14:paraId="2CF0FD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593</w:t>
      </w:r>
    </w:p>
    <w:p w14:paraId="34323B8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593</w:t>
      </w:r>
    </w:p>
    <w:p w14:paraId="0621971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593</w:t>
      </w:r>
    </w:p>
    <w:p w14:paraId="51AEDF7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594</w:t>
      </w:r>
    </w:p>
    <w:p w14:paraId="3CBEDC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594</w:t>
      </w:r>
    </w:p>
    <w:p w14:paraId="012A5E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595</w:t>
      </w:r>
    </w:p>
    <w:p w14:paraId="516F72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595</w:t>
      </w:r>
    </w:p>
    <w:p w14:paraId="3B7C24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595</w:t>
      </w:r>
    </w:p>
    <w:p w14:paraId="249FAC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600</w:t>
      </w:r>
    </w:p>
    <w:p w14:paraId="1CB104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602</w:t>
      </w:r>
    </w:p>
    <w:p w14:paraId="4DF91D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606</w:t>
      </w:r>
    </w:p>
    <w:p w14:paraId="68F4DA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607</w:t>
      </w:r>
    </w:p>
    <w:p w14:paraId="1478F49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607</w:t>
      </w:r>
    </w:p>
    <w:p w14:paraId="7F4BC3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609</w:t>
      </w:r>
    </w:p>
    <w:p w14:paraId="1889C26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611</w:t>
      </w:r>
    </w:p>
    <w:p w14:paraId="77F29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612</w:t>
      </w:r>
    </w:p>
    <w:p w14:paraId="31140D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612</w:t>
      </w:r>
    </w:p>
    <w:p w14:paraId="694EEF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43D77D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613</w:t>
      </w:r>
    </w:p>
    <w:p w14:paraId="152C3E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613</w:t>
      </w:r>
    </w:p>
    <w:p w14:paraId="5D6CD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613</w:t>
      </w:r>
    </w:p>
    <w:p w14:paraId="328304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613</w:t>
      </w:r>
    </w:p>
    <w:p w14:paraId="67437A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613</w:t>
      </w:r>
    </w:p>
    <w:p w14:paraId="22BD7A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613</w:t>
      </w:r>
    </w:p>
    <w:p w14:paraId="5A1709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613</w:t>
      </w:r>
    </w:p>
    <w:p w14:paraId="40C99E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614</w:t>
      </w:r>
    </w:p>
    <w:p w14:paraId="11C545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614</w:t>
      </w:r>
    </w:p>
    <w:p w14:paraId="57FC28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7FA74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614</w:t>
      </w:r>
    </w:p>
    <w:p w14:paraId="502F2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615</w:t>
      </w:r>
    </w:p>
    <w:p w14:paraId="3D0101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615</w:t>
      </w:r>
    </w:p>
    <w:p w14:paraId="6AB31F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616</w:t>
      </w:r>
    </w:p>
    <w:p w14:paraId="74C5077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617</w:t>
      </w:r>
    </w:p>
    <w:p w14:paraId="45BC646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617</w:t>
      </w:r>
    </w:p>
    <w:p w14:paraId="6764AD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1C532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617</w:t>
      </w:r>
    </w:p>
    <w:p w14:paraId="3C7B70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617</w:t>
      </w:r>
    </w:p>
    <w:p w14:paraId="669848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618</w:t>
      </w:r>
    </w:p>
    <w:p w14:paraId="7B3099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618</w:t>
      </w:r>
    </w:p>
    <w:p w14:paraId="12896B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3CE524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619</w:t>
      </w:r>
    </w:p>
    <w:p w14:paraId="3DB965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0C6E7B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619</w:t>
      </w:r>
    </w:p>
    <w:p w14:paraId="0592431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620</w:t>
      </w:r>
    </w:p>
    <w:p w14:paraId="5724D4F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622</w:t>
      </w:r>
    </w:p>
    <w:p w14:paraId="3B0A30F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625</w:t>
      </w:r>
    </w:p>
    <w:p w14:paraId="110540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625</w:t>
      </w:r>
    </w:p>
    <w:p w14:paraId="118982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625</w:t>
      </w:r>
    </w:p>
    <w:p w14:paraId="635545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627</w:t>
      </w:r>
    </w:p>
    <w:p w14:paraId="59594C2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630</w:t>
      </w:r>
    </w:p>
    <w:p w14:paraId="51CBFE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Requirements for UE category M2 with CE mode B</w:t>
      </w:r>
      <w:r>
        <w:rPr>
          <w:noProof/>
        </w:rPr>
        <w:tab/>
        <w:t>630</w:t>
      </w:r>
    </w:p>
    <w:p w14:paraId="19F68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630</w:t>
      </w:r>
    </w:p>
    <w:p w14:paraId="211DA0A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630</w:t>
      </w:r>
    </w:p>
    <w:p w14:paraId="08A80F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633</w:t>
      </w:r>
    </w:p>
    <w:p w14:paraId="32718C6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636</w:t>
      </w:r>
    </w:p>
    <w:p w14:paraId="4924EA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636</w:t>
      </w:r>
    </w:p>
    <w:p w14:paraId="283B32A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636</w:t>
      </w:r>
    </w:p>
    <w:p w14:paraId="0212FA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638</w:t>
      </w:r>
    </w:p>
    <w:p w14:paraId="2D172AF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641</w:t>
      </w:r>
    </w:p>
    <w:p w14:paraId="6CD804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641</w:t>
      </w:r>
    </w:p>
    <w:p w14:paraId="36381B2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1761A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641</w:t>
      </w:r>
    </w:p>
    <w:p w14:paraId="4AD82C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Intrafrequency Measurements</w:t>
      </w:r>
      <w:r>
        <w:rPr>
          <w:noProof/>
        </w:rPr>
        <w:tab/>
        <w:t>642</w:t>
      </w:r>
    </w:p>
    <w:p w14:paraId="623CCF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642</w:t>
      </w:r>
    </w:p>
    <w:p w14:paraId="51EF7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6B3931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642</w:t>
      </w:r>
    </w:p>
    <w:p w14:paraId="0C1C48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182D98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182D98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643</w:t>
      </w:r>
    </w:p>
    <w:p w14:paraId="340B6D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644</w:t>
      </w:r>
    </w:p>
    <w:p w14:paraId="357B5D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644</w:t>
      </w:r>
    </w:p>
    <w:p w14:paraId="58CAD7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78C746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645</w:t>
      </w:r>
    </w:p>
    <w:p w14:paraId="0FF3C4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8.17.3</w:t>
      </w:r>
      <w:r w:rsidRPr="00182D98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645</w:t>
      </w:r>
    </w:p>
    <w:p w14:paraId="15D8353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646</w:t>
      </w:r>
    </w:p>
    <w:p w14:paraId="227F2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648</w:t>
      </w:r>
    </w:p>
    <w:p w14:paraId="024E06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648</w:t>
      </w:r>
    </w:p>
    <w:p w14:paraId="065AC3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650</w:t>
      </w:r>
    </w:p>
    <w:p w14:paraId="631CD8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652</w:t>
      </w:r>
    </w:p>
    <w:p w14:paraId="64ABEF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652</w:t>
      </w:r>
    </w:p>
    <w:p w14:paraId="3314C5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652</w:t>
      </w:r>
    </w:p>
    <w:p w14:paraId="3EE24F0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654</w:t>
      </w:r>
    </w:p>
    <w:p w14:paraId="0AFE85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654</w:t>
      </w:r>
    </w:p>
    <w:p w14:paraId="615558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655</w:t>
      </w:r>
    </w:p>
    <w:p w14:paraId="2232B7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655</w:t>
      </w:r>
    </w:p>
    <w:p w14:paraId="0EC1C4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655</w:t>
      </w:r>
    </w:p>
    <w:p w14:paraId="3AA704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656</w:t>
      </w:r>
    </w:p>
    <w:p w14:paraId="3474AA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657</w:t>
      </w:r>
    </w:p>
    <w:p w14:paraId="7ABEB9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658</w:t>
      </w:r>
    </w:p>
    <w:p w14:paraId="01EDFF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659</w:t>
      </w:r>
    </w:p>
    <w:p w14:paraId="227C0AB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659</w:t>
      </w:r>
    </w:p>
    <w:p w14:paraId="0BB39F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660</w:t>
      </w:r>
    </w:p>
    <w:p w14:paraId="04F798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660</w:t>
      </w:r>
    </w:p>
    <w:p w14:paraId="299A7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660</w:t>
      </w:r>
    </w:p>
    <w:p w14:paraId="272AFC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660</w:t>
      </w:r>
    </w:p>
    <w:p w14:paraId="371F93D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660</w:t>
      </w:r>
    </w:p>
    <w:p w14:paraId="51783B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660</w:t>
      </w:r>
    </w:p>
    <w:p w14:paraId="0C853E3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661</w:t>
      </w:r>
    </w:p>
    <w:p w14:paraId="6EB1BB5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661</w:t>
      </w:r>
    </w:p>
    <w:p w14:paraId="336E06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661</w:t>
      </w:r>
    </w:p>
    <w:p w14:paraId="1EECDE2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662</w:t>
      </w:r>
    </w:p>
    <w:p w14:paraId="001335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662</w:t>
      </w:r>
    </w:p>
    <w:p w14:paraId="7BF132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663</w:t>
      </w:r>
    </w:p>
    <w:p w14:paraId="6F229D1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663</w:t>
      </w:r>
    </w:p>
    <w:p w14:paraId="1DF0838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664</w:t>
      </w:r>
    </w:p>
    <w:p w14:paraId="2EF35A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664</w:t>
      </w:r>
    </w:p>
    <w:p w14:paraId="48EDE0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664</w:t>
      </w:r>
    </w:p>
    <w:p w14:paraId="68DAC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C3C60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664</w:t>
      </w:r>
    </w:p>
    <w:p w14:paraId="23461F7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664</w:t>
      </w:r>
    </w:p>
    <w:p w14:paraId="54310C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665</w:t>
      </w:r>
    </w:p>
    <w:p w14:paraId="78C759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665</w:t>
      </w:r>
    </w:p>
    <w:p w14:paraId="12CD97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666</w:t>
      </w:r>
    </w:p>
    <w:p w14:paraId="7438A9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666</w:t>
      </w:r>
    </w:p>
    <w:p w14:paraId="3CD86F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5635A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666</w:t>
      </w:r>
    </w:p>
    <w:p w14:paraId="626693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666</w:t>
      </w:r>
    </w:p>
    <w:p w14:paraId="143BCDA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666</w:t>
      </w:r>
    </w:p>
    <w:p w14:paraId="554C70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667</w:t>
      </w:r>
    </w:p>
    <w:p w14:paraId="708114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667</w:t>
      </w:r>
    </w:p>
    <w:p w14:paraId="22F1FC1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667</w:t>
      </w:r>
    </w:p>
    <w:p w14:paraId="3860E47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668</w:t>
      </w:r>
    </w:p>
    <w:p w14:paraId="782A32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668</w:t>
      </w:r>
    </w:p>
    <w:p w14:paraId="05E50C3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669</w:t>
      </w:r>
    </w:p>
    <w:p w14:paraId="3F11E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669</w:t>
      </w:r>
    </w:p>
    <w:p w14:paraId="2CADC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669</w:t>
      </w:r>
    </w:p>
    <w:p w14:paraId="218E19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670</w:t>
      </w:r>
    </w:p>
    <w:p w14:paraId="63822E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670</w:t>
      </w:r>
    </w:p>
    <w:p w14:paraId="1444F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670</w:t>
      </w:r>
    </w:p>
    <w:p w14:paraId="34A865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670</w:t>
      </w:r>
    </w:p>
    <w:p w14:paraId="3B4F53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670</w:t>
      </w:r>
    </w:p>
    <w:p w14:paraId="6D381F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670</w:t>
      </w:r>
    </w:p>
    <w:p w14:paraId="1D14A6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671</w:t>
      </w:r>
    </w:p>
    <w:p w14:paraId="3C40C5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671</w:t>
      </w:r>
    </w:p>
    <w:p w14:paraId="1BF380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672</w:t>
      </w:r>
    </w:p>
    <w:p w14:paraId="678A51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406C9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672</w:t>
      </w:r>
    </w:p>
    <w:p w14:paraId="21F6A11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672</w:t>
      </w:r>
    </w:p>
    <w:p w14:paraId="0D8F04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672</w:t>
      </w:r>
    </w:p>
    <w:p w14:paraId="42BC4DC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674</w:t>
      </w:r>
    </w:p>
    <w:p w14:paraId="4D0019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674</w:t>
      </w:r>
    </w:p>
    <w:p w14:paraId="17F1EB2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674</w:t>
      </w:r>
    </w:p>
    <w:p w14:paraId="36D82F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675</w:t>
      </w:r>
    </w:p>
    <w:p w14:paraId="1EA73C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675</w:t>
      </w:r>
    </w:p>
    <w:p w14:paraId="10D1893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675</w:t>
      </w:r>
    </w:p>
    <w:p w14:paraId="518A78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675</w:t>
      </w:r>
    </w:p>
    <w:p w14:paraId="4832E9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677</w:t>
      </w:r>
    </w:p>
    <w:p w14:paraId="643DD8F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677</w:t>
      </w:r>
    </w:p>
    <w:p w14:paraId="33BA60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677</w:t>
      </w:r>
    </w:p>
    <w:p w14:paraId="100AE7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677</w:t>
      </w:r>
    </w:p>
    <w:p w14:paraId="0D5DA7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677</w:t>
      </w:r>
    </w:p>
    <w:p w14:paraId="5CEAF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677</w:t>
      </w:r>
    </w:p>
    <w:p w14:paraId="3D630B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678</w:t>
      </w:r>
    </w:p>
    <w:p w14:paraId="1BAF8D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678</w:t>
      </w:r>
    </w:p>
    <w:p w14:paraId="38C869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678</w:t>
      </w:r>
    </w:p>
    <w:p w14:paraId="7B7949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678</w:t>
      </w:r>
    </w:p>
    <w:p w14:paraId="770D7F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5BE97D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679</w:t>
      </w:r>
    </w:p>
    <w:p w14:paraId="27711E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39A7DB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680</w:t>
      </w:r>
    </w:p>
    <w:p w14:paraId="779379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FADB2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680</w:t>
      </w:r>
    </w:p>
    <w:p w14:paraId="759C84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8.17.16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680</w:t>
      </w:r>
    </w:p>
    <w:p w14:paraId="10975D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680</w:t>
      </w:r>
    </w:p>
    <w:p w14:paraId="19D812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115B22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680</w:t>
      </w:r>
    </w:p>
    <w:p w14:paraId="703FEF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680</w:t>
      </w:r>
    </w:p>
    <w:p w14:paraId="5FC511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680</w:t>
      </w:r>
    </w:p>
    <w:p w14:paraId="262F51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8.17.17</w:t>
      </w:r>
      <w:r w:rsidRPr="00182D98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680</w:t>
      </w:r>
    </w:p>
    <w:p w14:paraId="004C96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680</w:t>
      </w:r>
    </w:p>
    <w:p w14:paraId="152686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680</w:t>
      </w:r>
    </w:p>
    <w:p w14:paraId="01FB67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680</w:t>
      </w:r>
    </w:p>
    <w:p w14:paraId="24AB85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632F961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681</w:t>
      </w:r>
    </w:p>
    <w:p w14:paraId="339D32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681</w:t>
      </w:r>
    </w:p>
    <w:p w14:paraId="30AFE73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681</w:t>
      </w:r>
    </w:p>
    <w:p w14:paraId="67469E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681</w:t>
      </w:r>
    </w:p>
    <w:p w14:paraId="1B30B7B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682</w:t>
      </w:r>
    </w:p>
    <w:p w14:paraId="3705AEF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683</w:t>
      </w:r>
    </w:p>
    <w:p w14:paraId="70171E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41EFED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Intra-frequency Measurements</w:t>
      </w:r>
      <w:r>
        <w:rPr>
          <w:noProof/>
        </w:rPr>
        <w:tab/>
        <w:t>683</w:t>
      </w:r>
    </w:p>
    <w:p w14:paraId="2C74D5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683</w:t>
      </w:r>
    </w:p>
    <w:p w14:paraId="192D8E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683</w:t>
      </w:r>
    </w:p>
    <w:p w14:paraId="03D293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Intra-frequency E-CID Measurements</w:t>
      </w:r>
      <w:r>
        <w:rPr>
          <w:noProof/>
        </w:rPr>
        <w:tab/>
        <w:t>683</w:t>
      </w:r>
    </w:p>
    <w:p w14:paraId="405FC3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684</w:t>
      </w:r>
    </w:p>
    <w:p w14:paraId="34D7CE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561D22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684</w:t>
      </w:r>
    </w:p>
    <w:p w14:paraId="36C5BD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8.19.6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684</w:t>
      </w:r>
    </w:p>
    <w:p w14:paraId="5B11EF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684</w:t>
      </w:r>
    </w:p>
    <w:p w14:paraId="5A2C32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C956A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684</w:t>
      </w:r>
    </w:p>
    <w:p w14:paraId="3B13A6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684</w:t>
      </w:r>
    </w:p>
    <w:p w14:paraId="7BE0EA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684</w:t>
      </w:r>
    </w:p>
    <w:p w14:paraId="7E992E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eastAsia="sv-SE"/>
        </w:rPr>
        <w:t>8.19.7</w:t>
      </w:r>
      <w:r w:rsidRPr="00182D98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684</w:t>
      </w:r>
    </w:p>
    <w:p w14:paraId="558D10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684</w:t>
      </w:r>
    </w:p>
    <w:p w14:paraId="1FC84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0C812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684</w:t>
      </w:r>
    </w:p>
    <w:p w14:paraId="766AC6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684</w:t>
      </w:r>
    </w:p>
    <w:p w14:paraId="7940E9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4A4B1F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3F056F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4E8A22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688</w:t>
      </w:r>
    </w:p>
    <w:p w14:paraId="2457753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689</w:t>
      </w:r>
    </w:p>
    <w:p w14:paraId="4A38424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689</w:t>
      </w:r>
    </w:p>
    <w:p w14:paraId="6B5377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7C15D4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689</w:t>
      </w:r>
    </w:p>
    <w:p w14:paraId="6C746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689</w:t>
      </w:r>
    </w:p>
    <w:p w14:paraId="499FA0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690</w:t>
      </w:r>
    </w:p>
    <w:p w14:paraId="0BE77E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691</w:t>
      </w:r>
    </w:p>
    <w:p w14:paraId="4AE18C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691</w:t>
      </w:r>
    </w:p>
    <w:p w14:paraId="49D8B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692</w:t>
      </w:r>
    </w:p>
    <w:p w14:paraId="1B2EF5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693</w:t>
      </w:r>
    </w:p>
    <w:p w14:paraId="7388B4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694</w:t>
      </w:r>
    </w:p>
    <w:p w14:paraId="5E8919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695</w:t>
      </w:r>
    </w:p>
    <w:p w14:paraId="4CAEF7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696</w:t>
      </w:r>
    </w:p>
    <w:p w14:paraId="6F49A9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696</w:t>
      </w:r>
    </w:p>
    <w:p w14:paraId="78081B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696</w:t>
      </w:r>
    </w:p>
    <w:p w14:paraId="6A2123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697</w:t>
      </w:r>
    </w:p>
    <w:p w14:paraId="145543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25FB2F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697</w:t>
      </w:r>
    </w:p>
    <w:p w14:paraId="3068AD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698</w:t>
      </w:r>
    </w:p>
    <w:p w14:paraId="3AE303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698</w:t>
      </w:r>
    </w:p>
    <w:p w14:paraId="320653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699</w:t>
      </w:r>
    </w:p>
    <w:p w14:paraId="37BEE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700</w:t>
      </w:r>
    </w:p>
    <w:p w14:paraId="326289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700</w:t>
      </w:r>
    </w:p>
    <w:p w14:paraId="09396A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701</w:t>
      </w:r>
    </w:p>
    <w:p w14:paraId="7AB46D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701</w:t>
      </w:r>
    </w:p>
    <w:p w14:paraId="76E71C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702</w:t>
      </w:r>
    </w:p>
    <w:p w14:paraId="1B2A74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703</w:t>
      </w:r>
    </w:p>
    <w:p w14:paraId="46C19B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0C8944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703</w:t>
      </w:r>
    </w:p>
    <w:p w14:paraId="090925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703</w:t>
      </w:r>
    </w:p>
    <w:p w14:paraId="3F02A1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704</w:t>
      </w:r>
    </w:p>
    <w:p w14:paraId="62E9DA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704</w:t>
      </w:r>
    </w:p>
    <w:p w14:paraId="406971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704</w:t>
      </w:r>
    </w:p>
    <w:p w14:paraId="2825C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705</w:t>
      </w:r>
    </w:p>
    <w:p w14:paraId="4BD173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706</w:t>
      </w:r>
    </w:p>
    <w:p w14:paraId="3D3BAA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707</w:t>
      </w:r>
    </w:p>
    <w:p w14:paraId="34FBBE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708</w:t>
      </w:r>
    </w:p>
    <w:p w14:paraId="38CA61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709</w:t>
      </w:r>
    </w:p>
    <w:p w14:paraId="4713A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709</w:t>
      </w:r>
    </w:p>
    <w:p w14:paraId="58F9C9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709</w:t>
      </w:r>
    </w:p>
    <w:p w14:paraId="01AFE6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709</w:t>
      </w:r>
    </w:p>
    <w:p w14:paraId="5429DE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709</w:t>
      </w:r>
    </w:p>
    <w:p w14:paraId="6553D6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710</w:t>
      </w:r>
    </w:p>
    <w:p w14:paraId="5C4A81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710</w:t>
      </w:r>
    </w:p>
    <w:p w14:paraId="31460A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711</w:t>
      </w:r>
    </w:p>
    <w:p w14:paraId="6719E3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712</w:t>
      </w:r>
    </w:p>
    <w:p w14:paraId="672AE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712</w:t>
      </w:r>
    </w:p>
    <w:p w14:paraId="73A0B2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713</w:t>
      </w:r>
    </w:p>
    <w:p w14:paraId="76F0AA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714</w:t>
      </w:r>
    </w:p>
    <w:p w14:paraId="09BEEB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714</w:t>
      </w:r>
    </w:p>
    <w:p w14:paraId="7C6EBF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714</w:t>
      </w:r>
    </w:p>
    <w:p w14:paraId="3FBE96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715</w:t>
      </w:r>
    </w:p>
    <w:p w14:paraId="0D93C7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716</w:t>
      </w:r>
    </w:p>
    <w:p w14:paraId="795F88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6109EB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716</w:t>
      </w:r>
    </w:p>
    <w:p w14:paraId="548ED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716</w:t>
      </w:r>
    </w:p>
    <w:p w14:paraId="06B8F1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717</w:t>
      </w:r>
    </w:p>
    <w:p w14:paraId="000443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717</w:t>
      </w:r>
    </w:p>
    <w:p w14:paraId="3E99E1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718</w:t>
      </w:r>
    </w:p>
    <w:p w14:paraId="3063BF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718</w:t>
      </w:r>
    </w:p>
    <w:p w14:paraId="7DAECD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718</w:t>
      </w:r>
    </w:p>
    <w:p w14:paraId="360520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718</w:t>
      </w:r>
    </w:p>
    <w:p w14:paraId="7DADC8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718</w:t>
      </w:r>
    </w:p>
    <w:p w14:paraId="0EFC8F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718</w:t>
      </w:r>
    </w:p>
    <w:p w14:paraId="0A0AA8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719</w:t>
      </w:r>
    </w:p>
    <w:p w14:paraId="55EAFD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720</w:t>
      </w:r>
    </w:p>
    <w:p w14:paraId="3302D3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721</w:t>
      </w:r>
    </w:p>
    <w:p w14:paraId="0E7D64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722</w:t>
      </w:r>
    </w:p>
    <w:p w14:paraId="7B7C2E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722</w:t>
      </w:r>
    </w:p>
    <w:p w14:paraId="66141E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723</w:t>
      </w:r>
    </w:p>
    <w:p w14:paraId="2CF3AD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725</w:t>
      </w:r>
    </w:p>
    <w:p w14:paraId="1B45E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725</w:t>
      </w:r>
    </w:p>
    <w:p w14:paraId="6439D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726</w:t>
      </w:r>
    </w:p>
    <w:p w14:paraId="1958EB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727</w:t>
      </w:r>
    </w:p>
    <w:p w14:paraId="03617F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728</w:t>
      </w:r>
    </w:p>
    <w:p w14:paraId="4E6D0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729</w:t>
      </w:r>
    </w:p>
    <w:p w14:paraId="484583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729</w:t>
      </w:r>
    </w:p>
    <w:p w14:paraId="2DD430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729</w:t>
      </w:r>
    </w:p>
    <w:p w14:paraId="40474A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729</w:t>
      </w:r>
    </w:p>
    <w:p w14:paraId="0A026C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729</w:t>
      </w:r>
    </w:p>
    <w:p w14:paraId="1A031C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730</w:t>
      </w:r>
    </w:p>
    <w:p w14:paraId="04786E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730</w:t>
      </w:r>
    </w:p>
    <w:p w14:paraId="1B335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730</w:t>
      </w:r>
    </w:p>
    <w:p w14:paraId="1BA141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731</w:t>
      </w:r>
    </w:p>
    <w:p w14:paraId="146B3E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732</w:t>
      </w:r>
    </w:p>
    <w:p w14:paraId="713EE6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152635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732</w:t>
      </w:r>
    </w:p>
    <w:p w14:paraId="75D0F8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732</w:t>
      </w:r>
    </w:p>
    <w:p w14:paraId="6CD815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732</w:t>
      </w:r>
    </w:p>
    <w:p w14:paraId="38CBA138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732</w:t>
      </w:r>
    </w:p>
    <w:p w14:paraId="76F4A467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733</w:t>
      </w:r>
    </w:p>
    <w:p w14:paraId="2253F3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734</w:t>
      </w:r>
    </w:p>
    <w:p w14:paraId="09A0792B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734</w:t>
      </w:r>
    </w:p>
    <w:p w14:paraId="6C551D9E" w14:textId="77777777" w:rsidR="000E3D33" w:rsidRDefault="000E3D33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734</w:t>
      </w:r>
    </w:p>
    <w:p w14:paraId="185E1C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735</w:t>
      </w:r>
    </w:p>
    <w:p w14:paraId="6D7EF0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735</w:t>
      </w:r>
    </w:p>
    <w:p w14:paraId="39DADF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735</w:t>
      </w:r>
    </w:p>
    <w:p w14:paraId="1CBCA0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736</w:t>
      </w:r>
    </w:p>
    <w:p w14:paraId="0B6012F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736</w:t>
      </w:r>
    </w:p>
    <w:p w14:paraId="7FC4035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736</w:t>
      </w:r>
    </w:p>
    <w:p w14:paraId="1DC00AC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736</w:t>
      </w:r>
    </w:p>
    <w:p w14:paraId="6B6936C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736</w:t>
      </w:r>
    </w:p>
    <w:p w14:paraId="3E682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736</w:t>
      </w:r>
    </w:p>
    <w:p w14:paraId="3BF2F7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736</w:t>
      </w:r>
    </w:p>
    <w:p w14:paraId="73071E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736</w:t>
      </w:r>
    </w:p>
    <w:p w14:paraId="731A4A9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736</w:t>
      </w:r>
    </w:p>
    <w:p w14:paraId="52AD8FC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736</w:t>
      </w:r>
    </w:p>
    <w:p w14:paraId="677098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737</w:t>
      </w:r>
    </w:p>
    <w:p w14:paraId="6594B2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737</w:t>
      </w:r>
    </w:p>
    <w:p w14:paraId="148E63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737</w:t>
      </w:r>
    </w:p>
    <w:p w14:paraId="359B80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738</w:t>
      </w:r>
    </w:p>
    <w:p w14:paraId="29985B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738</w:t>
      </w:r>
    </w:p>
    <w:p w14:paraId="5504F1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738</w:t>
      </w:r>
    </w:p>
    <w:p w14:paraId="39B1950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738</w:t>
      </w:r>
    </w:p>
    <w:p w14:paraId="6CAF7CC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739</w:t>
      </w:r>
    </w:p>
    <w:p w14:paraId="235361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740</w:t>
      </w:r>
    </w:p>
    <w:p w14:paraId="50D4DD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1144BE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740</w:t>
      </w:r>
    </w:p>
    <w:p w14:paraId="153E78D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740</w:t>
      </w:r>
    </w:p>
    <w:p w14:paraId="18AD9D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740</w:t>
      </w:r>
    </w:p>
    <w:p w14:paraId="57796A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741</w:t>
      </w:r>
    </w:p>
    <w:p w14:paraId="67ECC3D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741</w:t>
      </w:r>
    </w:p>
    <w:p w14:paraId="0122766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742</w:t>
      </w:r>
    </w:p>
    <w:p w14:paraId="222569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742</w:t>
      </w:r>
    </w:p>
    <w:p w14:paraId="104A0E7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742</w:t>
      </w:r>
    </w:p>
    <w:p w14:paraId="041962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742</w:t>
      </w:r>
    </w:p>
    <w:p w14:paraId="5CEA6F1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743</w:t>
      </w:r>
    </w:p>
    <w:p w14:paraId="28B442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743</w:t>
      </w:r>
    </w:p>
    <w:p w14:paraId="266CA2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744</w:t>
      </w:r>
    </w:p>
    <w:p w14:paraId="30A5F9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744</w:t>
      </w:r>
    </w:p>
    <w:p w14:paraId="6A59201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744</w:t>
      </w:r>
    </w:p>
    <w:p w14:paraId="7831D4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744</w:t>
      </w:r>
    </w:p>
    <w:p w14:paraId="2A9FBBB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745</w:t>
      </w:r>
    </w:p>
    <w:p w14:paraId="4CF0B3D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745</w:t>
      </w:r>
    </w:p>
    <w:p w14:paraId="49303B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746</w:t>
      </w:r>
    </w:p>
    <w:p w14:paraId="5A78313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746</w:t>
      </w:r>
    </w:p>
    <w:p w14:paraId="5003F7D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746</w:t>
      </w:r>
    </w:p>
    <w:p w14:paraId="434717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747</w:t>
      </w:r>
    </w:p>
    <w:p w14:paraId="194AEB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747</w:t>
      </w:r>
    </w:p>
    <w:p w14:paraId="6A3CD25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747</w:t>
      </w:r>
    </w:p>
    <w:p w14:paraId="3A5EA00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747</w:t>
      </w:r>
    </w:p>
    <w:p w14:paraId="5B2D5A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748</w:t>
      </w:r>
    </w:p>
    <w:p w14:paraId="75EFD8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0D4634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748</w:t>
      </w:r>
    </w:p>
    <w:p w14:paraId="59669A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748</w:t>
      </w:r>
    </w:p>
    <w:p w14:paraId="50303B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748</w:t>
      </w:r>
    </w:p>
    <w:p w14:paraId="65622E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749</w:t>
      </w:r>
    </w:p>
    <w:p w14:paraId="029C35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749</w:t>
      </w:r>
    </w:p>
    <w:p w14:paraId="3DB8E1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749</w:t>
      </w:r>
    </w:p>
    <w:p w14:paraId="78AABB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750</w:t>
      </w:r>
    </w:p>
    <w:p w14:paraId="48DA96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750</w:t>
      </w:r>
    </w:p>
    <w:p w14:paraId="04BECE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752</w:t>
      </w:r>
    </w:p>
    <w:p w14:paraId="26FD3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753</w:t>
      </w:r>
    </w:p>
    <w:p w14:paraId="5B3557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755</w:t>
      </w:r>
    </w:p>
    <w:p w14:paraId="285833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756</w:t>
      </w:r>
    </w:p>
    <w:p w14:paraId="5AB245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756</w:t>
      </w:r>
    </w:p>
    <w:p w14:paraId="041410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757</w:t>
      </w:r>
    </w:p>
    <w:p w14:paraId="10D78F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758</w:t>
      </w:r>
    </w:p>
    <w:p w14:paraId="3896E7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758</w:t>
      </w:r>
    </w:p>
    <w:p w14:paraId="10491D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759</w:t>
      </w:r>
    </w:p>
    <w:p w14:paraId="5FF669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760</w:t>
      </w:r>
    </w:p>
    <w:p w14:paraId="0B4281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761</w:t>
      </w:r>
    </w:p>
    <w:p w14:paraId="117493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762</w:t>
      </w:r>
    </w:p>
    <w:p w14:paraId="405B9D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763</w:t>
      </w:r>
    </w:p>
    <w:p w14:paraId="15BCC0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764</w:t>
      </w:r>
    </w:p>
    <w:p w14:paraId="05369E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765</w:t>
      </w:r>
    </w:p>
    <w:p w14:paraId="1B6F6A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766</w:t>
      </w:r>
    </w:p>
    <w:p w14:paraId="1C43D1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767</w:t>
      </w:r>
    </w:p>
    <w:p w14:paraId="70C094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768</w:t>
      </w:r>
    </w:p>
    <w:p w14:paraId="2702F2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769</w:t>
      </w:r>
    </w:p>
    <w:p w14:paraId="372771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772</w:t>
      </w:r>
    </w:p>
    <w:p w14:paraId="7F38A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775</w:t>
      </w:r>
    </w:p>
    <w:p w14:paraId="3A8BDE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775</w:t>
      </w:r>
    </w:p>
    <w:p w14:paraId="22E902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778</w:t>
      </w:r>
    </w:p>
    <w:p w14:paraId="600B5F0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779</w:t>
      </w:r>
    </w:p>
    <w:p w14:paraId="2F497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779</w:t>
      </w:r>
    </w:p>
    <w:p w14:paraId="311FC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780</w:t>
      </w:r>
    </w:p>
    <w:p w14:paraId="2B0D65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780</w:t>
      </w:r>
    </w:p>
    <w:p w14:paraId="3C0BEC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781</w:t>
      </w:r>
    </w:p>
    <w:p w14:paraId="3078BA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781</w:t>
      </w:r>
    </w:p>
    <w:p w14:paraId="2296C7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782</w:t>
      </w:r>
    </w:p>
    <w:p w14:paraId="0D7898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782</w:t>
      </w:r>
    </w:p>
    <w:p w14:paraId="668B3B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783</w:t>
      </w:r>
    </w:p>
    <w:p w14:paraId="06778D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783</w:t>
      </w:r>
    </w:p>
    <w:p w14:paraId="337576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783</w:t>
      </w:r>
    </w:p>
    <w:p w14:paraId="3C4F1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784</w:t>
      </w:r>
    </w:p>
    <w:p w14:paraId="4060D8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785</w:t>
      </w:r>
    </w:p>
    <w:p w14:paraId="5E60E8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786</w:t>
      </w:r>
    </w:p>
    <w:p w14:paraId="46CBF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787</w:t>
      </w:r>
    </w:p>
    <w:p w14:paraId="19471C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788</w:t>
      </w:r>
    </w:p>
    <w:p w14:paraId="5827D9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788</w:t>
      </w:r>
    </w:p>
    <w:p w14:paraId="0BC680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789</w:t>
      </w:r>
    </w:p>
    <w:p w14:paraId="592C8D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789</w:t>
      </w:r>
    </w:p>
    <w:p w14:paraId="1D4DB7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790</w:t>
      </w:r>
    </w:p>
    <w:p w14:paraId="497E0E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0411F0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790</w:t>
      </w:r>
    </w:p>
    <w:p w14:paraId="3F3405E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791</w:t>
      </w:r>
    </w:p>
    <w:p w14:paraId="49D2880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791</w:t>
      </w:r>
    </w:p>
    <w:p w14:paraId="2CB9D8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791</w:t>
      </w:r>
    </w:p>
    <w:p w14:paraId="70BE08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792</w:t>
      </w:r>
    </w:p>
    <w:p w14:paraId="45556D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792</w:t>
      </w:r>
    </w:p>
    <w:p w14:paraId="7964FA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792</w:t>
      </w:r>
    </w:p>
    <w:p w14:paraId="31D895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793</w:t>
      </w:r>
    </w:p>
    <w:p w14:paraId="5CE236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794</w:t>
      </w:r>
    </w:p>
    <w:p w14:paraId="6D416C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795</w:t>
      </w:r>
    </w:p>
    <w:p w14:paraId="01F94A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797</w:t>
      </w:r>
    </w:p>
    <w:p w14:paraId="53A055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798</w:t>
      </w:r>
    </w:p>
    <w:p w14:paraId="48EE9B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799</w:t>
      </w:r>
    </w:p>
    <w:p w14:paraId="04C5A8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801</w:t>
      </w:r>
    </w:p>
    <w:p w14:paraId="2DCE07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801</w:t>
      </w:r>
    </w:p>
    <w:p w14:paraId="53FB98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803</w:t>
      </w:r>
    </w:p>
    <w:p w14:paraId="76172E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804</w:t>
      </w:r>
    </w:p>
    <w:p w14:paraId="725880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804</w:t>
      </w:r>
    </w:p>
    <w:p w14:paraId="484801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804</w:t>
      </w:r>
    </w:p>
    <w:p w14:paraId="0D5E3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805</w:t>
      </w:r>
    </w:p>
    <w:p w14:paraId="72C176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805</w:t>
      </w:r>
    </w:p>
    <w:p w14:paraId="02E48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806</w:t>
      </w:r>
    </w:p>
    <w:p w14:paraId="1376EA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807</w:t>
      </w:r>
    </w:p>
    <w:p w14:paraId="5407DE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182D98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808</w:t>
      </w:r>
    </w:p>
    <w:p w14:paraId="4CEAD5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809</w:t>
      </w:r>
    </w:p>
    <w:p w14:paraId="68000F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809</w:t>
      </w:r>
    </w:p>
    <w:p w14:paraId="6561CB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809</w:t>
      </w:r>
    </w:p>
    <w:p w14:paraId="73C2EC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810</w:t>
      </w:r>
    </w:p>
    <w:p w14:paraId="17F6C1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811</w:t>
      </w:r>
    </w:p>
    <w:p w14:paraId="7062EE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811</w:t>
      </w:r>
    </w:p>
    <w:p w14:paraId="1E64B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813</w:t>
      </w:r>
    </w:p>
    <w:p w14:paraId="1A22D0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813</w:t>
      </w:r>
    </w:p>
    <w:p w14:paraId="449CA84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814</w:t>
      </w:r>
    </w:p>
    <w:p w14:paraId="48EFA0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814</w:t>
      </w:r>
    </w:p>
    <w:p w14:paraId="2BED3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815</w:t>
      </w:r>
    </w:p>
    <w:p w14:paraId="46172D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815</w:t>
      </w:r>
    </w:p>
    <w:p w14:paraId="02365B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815</w:t>
      </w:r>
    </w:p>
    <w:p w14:paraId="7A68EF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816</w:t>
      </w:r>
    </w:p>
    <w:p w14:paraId="26BB6C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7F2E73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341DDB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816</w:t>
      </w:r>
    </w:p>
    <w:p w14:paraId="7867E4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816</w:t>
      </w:r>
    </w:p>
    <w:p w14:paraId="44A37D2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816</w:t>
      </w:r>
    </w:p>
    <w:p w14:paraId="4F059D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816</w:t>
      </w:r>
    </w:p>
    <w:p w14:paraId="25680CE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182D98">
        <w:rPr>
          <w:rFonts w:cs="v4.2.0"/>
          <w:noProof/>
          <w:vertAlign w:val="subscript"/>
        </w:rPr>
        <w:t>CMAX,c</w:t>
      </w:r>
      <w:r>
        <w:rPr>
          <w:noProof/>
        </w:rPr>
        <w:tab/>
        <w:t>817</w:t>
      </w:r>
    </w:p>
    <w:p w14:paraId="23C34D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817</w:t>
      </w:r>
    </w:p>
    <w:p w14:paraId="168632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817</w:t>
      </w:r>
    </w:p>
    <w:p w14:paraId="3551A1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817</w:t>
      </w:r>
    </w:p>
    <w:p w14:paraId="17BD237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817</w:t>
      </w:r>
    </w:p>
    <w:p w14:paraId="4E0557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817</w:t>
      </w:r>
    </w:p>
    <w:p w14:paraId="3DFDA5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817</w:t>
      </w:r>
    </w:p>
    <w:p w14:paraId="46B2C1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818</w:t>
      </w:r>
    </w:p>
    <w:p w14:paraId="52BE4D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9C1D7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818</w:t>
      </w:r>
    </w:p>
    <w:p w14:paraId="4C6E2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818</w:t>
      </w:r>
    </w:p>
    <w:p w14:paraId="3A1DF2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819</w:t>
      </w:r>
    </w:p>
    <w:p w14:paraId="29E99E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819</w:t>
      </w:r>
    </w:p>
    <w:p w14:paraId="0271A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820</w:t>
      </w:r>
    </w:p>
    <w:p w14:paraId="5C9D6F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182D98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820</w:t>
      </w:r>
    </w:p>
    <w:p w14:paraId="1EC11E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182D98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820</w:t>
      </w:r>
    </w:p>
    <w:p w14:paraId="71AAAD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821</w:t>
      </w:r>
    </w:p>
    <w:p w14:paraId="3BD35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821</w:t>
      </w:r>
    </w:p>
    <w:p w14:paraId="35F7C3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821</w:t>
      </w:r>
    </w:p>
    <w:p w14:paraId="7D068B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822</w:t>
      </w:r>
    </w:p>
    <w:p w14:paraId="7F107F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822</w:t>
      </w:r>
    </w:p>
    <w:p w14:paraId="3707C4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182D98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822</w:t>
      </w:r>
    </w:p>
    <w:p w14:paraId="400CCE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182D98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823</w:t>
      </w:r>
    </w:p>
    <w:p w14:paraId="4649F8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823</w:t>
      </w:r>
    </w:p>
    <w:p w14:paraId="1EBE0C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823</w:t>
      </w:r>
    </w:p>
    <w:p w14:paraId="7BEF75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824</w:t>
      </w:r>
    </w:p>
    <w:p w14:paraId="2C6F5FC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825</w:t>
      </w:r>
    </w:p>
    <w:p w14:paraId="47B9DE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409448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825</w:t>
      </w:r>
    </w:p>
    <w:p w14:paraId="13ABC2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825</w:t>
      </w:r>
    </w:p>
    <w:p w14:paraId="3F4EFC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826</w:t>
      </w:r>
    </w:p>
    <w:p w14:paraId="54408FA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827</w:t>
      </w:r>
    </w:p>
    <w:p w14:paraId="4BD4D2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827</w:t>
      </w:r>
    </w:p>
    <w:p w14:paraId="3E961C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827</w:t>
      </w:r>
    </w:p>
    <w:p w14:paraId="1FBF5E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828</w:t>
      </w:r>
    </w:p>
    <w:p w14:paraId="0B896E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326A7F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828</w:t>
      </w:r>
    </w:p>
    <w:p w14:paraId="3AB519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828</w:t>
      </w:r>
    </w:p>
    <w:p w14:paraId="50931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829</w:t>
      </w:r>
    </w:p>
    <w:p w14:paraId="36D5F4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829</w:t>
      </w:r>
    </w:p>
    <w:p w14:paraId="49135F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829</w:t>
      </w:r>
    </w:p>
    <w:p w14:paraId="0747480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830</w:t>
      </w:r>
    </w:p>
    <w:p w14:paraId="54A2E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830</w:t>
      </w:r>
    </w:p>
    <w:p w14:paraId="08867B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830</w:t>
      </w:r>
    </w:p>
    <w:p w14:paraId="2A3009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831</w:t>
      </w:r>
    </w:p>
    <w:p w14:paraId="0FDE99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831</w:t>
      </w:r>
    </w:p>
    <w:p w14:paraId="69A2CD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831</w:t>
      </w:r>
    </w:p>
    <w:p w14:paraId="25C507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832</w:t>
      </w:r>
    </w:p>
    <w:p w14:paraId="12CAFE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832</w:t>
      </w:r>
    </w:p>
    <w:p w14:paraId="109AF8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832</w:t>
      </w:r>
    </w:p>
    <w:p w14:paraId="24483C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833</w:t>
      </w:r>
    </w:p>
    <w:p w14:paraId="023A34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833</w:t>
      </w:r>
    </w:p>
    <w:p w14:paraId="0E0DA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833</w:t>
      </w:r>
    </w:p>
    <w:p w14:paraId="3DF809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834</w:t>
      </w:r>
    </w:p>
    <w:p w14:paraId="6FA29C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834</w:t>
      </w:r>
    </w:p>
    <w:p w14:paraId="4C58B434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834</w:t>
      </w:r>
    </w:p>
    <w:p w14:paraId="0206133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834</w:t>
      </w:r>
    </w:p>
    <w:p w14:paraId="3E1C2D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834</w:t>
      </w:r>
    </w:p>
    <w:p w14:paraId="5A0A5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835</w:t>
      </w:r>
    </w:p>
    <w:p w14:paraId="5AFA72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835</w:t>
      </w:r>
    </w:p>
    <w:p w14:paraId="550CEC5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835</w:t>
      </w:r>
    </w:p>
    <w:p w14:paraId="6BD2F1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835</w:t>
      </w:r>
    </w:p>
    <w:p w14:paraId="1686166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182D98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835</w:t>
      </w:r>
    </w:p>
    <w:p w14:paraId="311571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1EA6F20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836</w:t>
      </w:r>
    </w:p>
    <w:p w14:paraId="059EE1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3B4F6C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836</w:t>
      </w:r>
    </w:p>
    <w:p w14:paraId="710D53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2751F8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836</w:t>
      </w:r>
    </w:p>
    <w:p w14:paraId="0EAFE4B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837</w:t>
      </w:r>
    </w:p>
    <w:p w14:paraId="0CE5F7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6D486A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837</w:t>
      </w:r>
    </w:p>
    <w:p w14:paraId="0E1BC2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837</w:t>
      </w:r>
    </w:p>
    <w:p w14:paraId="5A02E0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3B5C39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837</w:t>
      </w:r>
    </w:p>
    <w:p w14:paraId="5C19F7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837</w:t>
      </w:r>
    </w:p>
    <w:p w14:paraId="6B4431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838</w:t>
      </w:r>
    </w:p>
    <w:p w14:paraId="3237D73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838</w:t>
      </w:r>
    </w:p>
    <w:p w14:paraId="234782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097523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838</w:t>
      </w:r>
    </w:p>
    <w:p w14:paraId="6DE446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6970AD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838</w:t>
      </w:r>
    </w:p>
    <w:p w14:paraId="22C0F3B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5F5391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839</w:t>
      </w:r>
    </w:p>
    <w:p w14:paraId="23F234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DC51F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839</w:t>
      </w:r>
    </w:p>
    <w:p w14:paraId="2E4A3D3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839</w:t>
      </w:r>
    </w:p>
    <w:p w14:paraId="711A68F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D391E8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840</w:t>
      </w:r>
    </w:p>
    <w:p w14:paraId="3355CC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840</w:t>
      </w:r>
    </w:p>
    <w:p w14:paraId="7D9FD76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840</w:t>
      </w:r>
    </w:p>
    <w:p w14:paraId="781763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840</w:t>
      </w:r>
    </w:p>
    <w:p w14:paraId="34628A3E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840</w:t>
      </w:r>
    </w:p>
    <w:p w14:paraId="435E371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073C9D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841</w:t>
      </w:r>
    </w:p>
    <w:p w14:paraId="451313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7D45A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841</w:t>
      </w:r>
    </w:p>
    <w:p w14:paraId="788F8C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841</w:t>
      </w:r>
    </w:p>
    <w:p w14:paraId="360814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841</w:t>
      </w:r>
    </w:p>
    <w:p w14:paraId="6EFB57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841</w:t>
      </w:r>
    </w:p>
    <w:p w14:paraId="3B6A99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38E32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841</w:t>
      </w:r>
    </w:p>
    <w:p w14:paraId="012457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842</w:t>
      </w:r>
    </w:p>
    <w:p w14:paraId="6A3403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842</w:t>
      </w:r>
    </w:p>
    <w:p w14:paraId="686D6F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843</w:t>
      </w:r>
    </w:p>
    <w:p w14:paraId="495342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844</w:t>
      </w:r>
    </w:p>
    <w:p w14:paraId="1A234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560172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844</w:t>
      </w:r>
    </w:p>
    <w:p w14:paraId="108722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844</w:t>
      </w:r>
    </w:p>
    <w:p w14:paraId="2B3E0B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844</w:t>
      </w:r>
    </w:p>
    <w:p w14:paraId="06548C0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844</w:t>
      </w:r>
    </w:p>
    <w:p w14:paraId="748DB2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844</w:t>
      </w:r>
    </w:p>
    <w:p w14:paraId="7B00FD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844</w:t>
      </w:r>
    </w:p>
    <w:p w14:paraId="6FF865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182D98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182D98">
        <w:rPr>
          <w:rFonts w:eastAsia="Malgun Gothic"/>
          <w:noProof/>
        </w:rPr>
        <w:t>Carrier Aggregation</w:t>
      </w:r>
      <w:r>
        <w:rPr>
          <w:noProof/>
        </w:rPr>
        <w:tab/>
        <w:t>845</w:t>
      </w:r>
    </w:p>
    <w:p w14:paraId="2761F0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</w:t>
      </w:r>
      <w:r w:rsidRPr="00182D98">
        <w:rPr>
          <w:rFonts w:eastAsiaTheme="minorEastAsia"/>
          <w:noProof/>
        </w:rPr>
        <w:t>3</w:t>
      </w:r>
      <w:r>
        <w:rPr>
          <w:noProof/>
        </w:rPr>
        <w:t>.7.</w:t>
      </w:r>
      <w:r w:rsidRPr="00182D98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182D98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845</w:t>
      </w:r>
    </w:p>
    <w:p w14:paraId="73645B6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845</w:t>
      </w:r>
    </w:p>
    <w:p w14:paraId="6C14990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846</w:t>
      </w:r>
    </w:p>
    <w:p w14:paraId="6D3F64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846</w:t>
      </w:r>
    </w:p>
    <w:p w14:paraId="33EC58B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853</w:t>
      </w:r>
    </w:p>
    <w:p w14:paraId="0D1398E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853</w:t>
      </w:r>
    </w:p>
    <w:p w14:paraId="43DCBF0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853</w:t>
      </w:r>
    </w:p>
    <w:p w14:paraId="0698B6A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853</w:t>
      </w:r>
    </w:p>
    <w:p w14:paraId="2BA4C3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853</w:t>
      </w:r>
    </w:p>
    <w:p w14:paraId="6AEC9E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853</w:t>
      </w:r>
    </w:p>
    <w:p w14:paraId="1298CD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854</w:t>
      </w:r>
    </w:p>
    <w:p w14:paraId="0B1069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854</w:t>
      </w:r>
    </w:p>
    <w:p w14:paraId="0FA6E1A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855</w:t>
      </w:r>
    </w:p>
    <w:p w14:paraId="102BF8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855</w:t>
      </w:r>
    </w:p>
    <w:p w14:paraId="01DC79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855</w:t>
      </w:r>
    </w:p>
    <w:p w14:paraId="022AB1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855</w:t>
      </w:r>
    </w:p>
    <w:p w14:paraId="3AEDF4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860</w:t>
      </w:r>
    </w:p>
    <w:p w14:paraId="55C93F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863</w:t>
      </w:r>
    </w:p>
    <w:p w14:paraId="248EC5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864</w:t>
      </w:r>
    </w:p>
    <w:p w14:paraId="143950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865</w:t>
      </w:r>
    </w:p>
    <w:p w14:paraId="75D8C1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866</w:t>
      </w:r>
    </w:p>
    <w:p w14:paraId="17809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PCFICH/PDCCH/PHICH</w:t>
      </w:r>
      <w:r>
        <w:rPr>
          <w:noProof/>
        </w:rPr>
        <w:tab/>
        <w:t>867</w:t>
      </w:r>
    </w:p>
    <w:p w14:paraId="3AC794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ab/>
        <w:t>867</w:t>
      </w:r>
    </w:p>
    <w:p w14:paraId="158FB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44DA4B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 for UE category 0</w:t>
      </w:r>
      <w:r>
        <w:rPr>
          <w:noProof/>
        </w:rPr>
        <w:tab/>
        <w:t>868</w:t>
      </w:r>
    </w:p>
    <w:p w14:paraId="058A5C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FS 3</w:t>
      </w:r>
      <w:r>
        <w:rPr>
          <w:noProof/>
        </w:rPr>
        <w:tab/>
        <w:t>868</w:t>
      </w:r>
    </w:p>
    <w:p w14:paraId="281B82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868</w:t>
      </w:r>
    </w:p>
    <w:p w14:paraId="4262C9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62D8D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34502B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870</w:t>
      </w:r>
    </w:p>
    <w:p w14:paraId="029F76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870</w:t>
      </w:r>
    </w:p>
    <w:p w14:paraId="3AA04D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32CF2D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50FF22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872</w:t>
      </w:r>
    </w:p>
    <w:p w14:paraId="66DF95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872</w:t>
      </w:r>
    </w:p>
    <w:p w14:paraId="2A87D4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873</w:t>
      </w:r>
    </w:p>
    <w:p w14:paraId="37FBBA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182D98">
        <w:rPr>
          <w:rFonts w:cs="v5.0.0"/>
          <w:noProof/>
        </w:rPr>
        <w:t>in CEModeA</w:t>
      </w:r>
      <w:r>
        <w:rPr>
          <w:noProof/>
        </w:rPr>
        <w:tab/>
        <w:t>874</w:t>
      </w:r>
    </w:p>
    <w:p w14:paraId="4F346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875</w:t>
      </w:r>
    </w:p>
    <w:p w14:paraId="296D3E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HD-FDD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5F099D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182D98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0EEC3B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182D98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182D98">
        <w:rPr>
          <w:rFonts w:cs="v5.0.0"/>
          <w:noProof/>
        </w:rPr>
        <w:t>Reference Channel for UE category NB1</w:t>
      </w:r>
      <w:r>
        <w:rPr>
          <w:noProof/>
        </w:rPr>
        <w:tab/>
        <w:t>877</w:t>
      </w:r>
    </w:p>
    <w:p w14:paraId="17C59E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877</w:t>
      </w:r>
    </w:p>
    <w:p w14:paraId="1365C0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878</w:t>
      </w:r>
    </w:p>
    <w:p w14:paraId="41A8CD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878</w:t>
      </w:r>
    </w:p>
    <w:p w14:paraId="03E728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879</w:t>
      </w:r>
    </w:p>
    <w:p w14:paraId="56109C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879</w:t>
      </w:r>
    </w:p>
    <w:p w14:paraId="56498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880</w:t>
      </w:r>
    </w:p>
    <w:p w14:paraId="5CFECB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182D98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880</w:t>
      </w:r>
    </w:p>
    <w:p w14:paraId="35DCD7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880</w:t>
      </w:r>
    </w:p>
    <w:p w14:paraId="7434EE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881</w:t>
      </w:r>
    </w:p>
    <w:p w14:paraId="2DB4D1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881</w:t>
      </w:r>
    </w:p>
    <w:p w14:paraId="0CC357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881</w:t>
      </w:r>
    </w:p>
    <w:p w14:paraId="3D047D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705F8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882</w:t>
      </w:r>
    </w:p>
    <w:p w14:paraId="1C755D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5D9282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882</w:t>
      </w:r>
    </w:p>
    <w:p w14:paraId="5896DD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883</w:t>
      </w:r>
    </w:p>
    <w:p w14:paraId="2EB44D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883</w:t>
      </w:r>
    </w:p>
    <w:p w14:paraId="5613DD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883</w:t>
      </w:r>
    </w:p>
    <w:p w14:paraId="53247B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884</w:t>
      </w:r>
    </w:p>
    <w:p w14:paraId="39913A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884</w:t>
      </w:r>
    </w:p>
    <w:p w14:paraId="1370A5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885</w:t>
      </w:r>
    </w:p>
    <w:p w14:paraId="6398C6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885</w:t>
      </w:r>
    </w:p>
    <w:p w14:paraId="76FFA4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886</w:t>
      </w:r>
    </w:p>
    <w:p w14:paraId="4852AE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887</w:t>
      </w:r>
    </w:p>
    <w:p w14:paraId="26EEF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887</w:t>
      </w:r>
    </w:p>
    <w:p w14:paraId="377F92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887</w:t>
      </w:r>
    </w:p>
    <w:p w14:paraId="3418E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888</w:t>
      </w:r>
    </w:p>
    <w:p w14:paraId="39A7F4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889</w:t>
      </w:r>
    </w:p>
    <w:p w14:paraId="7B6A8D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889</w:t>
      </w:r>
    </w:p>
    <w:p w14:paraId="41CAA8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890</w:t>
      </w:r>
    </w:p>
    <w:p w14:paraId="16A951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890</w:t>
      </w:r>
    </w:p>
    <w:p w14:paraId="78AE15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891</w:t>
      </w:r>
    </w:p>
    <w:p w14:paraId="4982C6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891</w:t>
      </w:r>
    </w:p>
    <w:p w14:paraId="38FC39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892</w:t>
      </w:r>
    </w:p>
    <w:p w14:paraId="3F35C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892</w:t>
      </w:r>
    </w:p>
    <w:p w14:paraId="0D448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893</w:t>
      </w:r>
    </w:p>
    <w:p w14:paraId="19B4C9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893</w:t>
      </w:r>
    </w:p>
    <w:p w14:paraId="4799D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894</w:t>
      </w:r>
    </w:p>
    <w:p w14:paraId="74EFAE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894</w:t>
      </w:r>
    </w:p>
    <w:p w14:paraId="29FD33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895</w:t>
      </w:r>
    </w:p>
    <w:p w14:paraId="71BEF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895</w:t>
      </w:r>
    </w:p>
    <w:p w14:paraId="46D53B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896</w:t>
      </w:r>
    </w:p>
    <w:p w14:paraId="7D4ED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896</w:t>
      </w:r>
    </w:p>
    <w:p w14:paraId="55B2A7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897</w:t>
      </w:r>
    </w:p>
    <w:p w14:paraId="41C28C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897</w:t>
      </w:r>
    </w:p>
    <w:p w14:paraId="5F9CCE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898</w:t>
      </w:r>
    </w:p>
    <w:p w14:paraId="1DBB25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899</w:t>
      </w:r>
    </w:p>
    <w:p w14:paraId="2F96A8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900</w:t>
      </w:r>
    </w:p>
    <w:p w14:paraId="41DC45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901</w:t>
      </w:r>
    </w:p>
    <w:p w14:paraId="3A63F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901</w:t>
      </w:r>
    </w:p>
    <w:p w14:paraId="282C10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902</w:t>
      </w:r>
    </w:p>
    <w:p w14:paraId="3D7096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902</w:t>
      </w:r>
    </w:p>
    <w:p w14:paraId="23447C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903</w:t>
      </w:r>
    </w:p>
    <w:p w14:paraId="15717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904</w:t>
      </w:r>
    </w:p>
    <w:p w14:paraId="3CA2C9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905</w:t>
      </w:r>
    </w:p>
    <w:p w14:paraId="4C1C3C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Narrowband IoT OCNG FDD pattern 3: standalone NB-IoT</w:t>
      </w:r>
      <w:r>
        <w:rPr>
          <w:noProof/>
        </w:rPr>
        <w:tab/>
        <w:t>905</w:t>
      </w:r>
    </w:p>
    <w:p w14:paraId="724EF5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906</w:t>
      </w:r>
    </w:p>
    <w:p w14:paraId="5A1D05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907</w:t>
      </w:r>
    </w:p>
    <w:p w14:paraId="266864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908</w:t>
      </w:r>
    </w:p>
    <w:p w14:paraId="0DEDF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909</w:t>
      </w:r>
    </w:p>
    <w:p w14:paraId="7D89CF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Narrowband IoT OCNG TDD pattern 3: standalone NB-IoT</w:t>
      </w:r>
      <w:r>
        <w:rPr>
          <w:noProof/>
        </w:rPr>
        <w:tab/>
        <w:t>910</w:t>
      </w:r>
    </w:p>
    <w:p w14:paraId="2AE2F6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911</w:t>
      </w:r>
    </w:p>
    <w:p w14:paraId="6022B5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911</w:t>
      </w:r>
    </w:p>
    <w:p w14:paraId="2E9C64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912</w:t>
      </w:r>
    </w:p>
    <w:p w14:paraId="40BA016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912</w:t>
      </w:r>
    </w:p>
    <w:p w14:paraId="3AD4CE3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913</w:t>
      </w:r>
    </w:p>
    <w:p w14:paraId="10F71E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913</w:t>
      </w:r>
    </w:p>
    <w:p w14:paraId="736248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913</w:t>
      </w:r>
    </w:p>
    <w:p w14:paraId="1C8106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913</w:t>
      </w:r>
    </w:p>
    <w:p w14:paraId="1CF500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914</w:t>
      </w:r>
    </w:p>
    <w:p w14:paraId="7E1A85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914</w:t>
      </w:r>
    </w:p>
    <w:p w14:paraId="5A7160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182D98">
        <w:rPr>
          <w:noProof/>
          <w:lang w:val="en-US"/>
        </w:rPr>
        <w:t>, 2x2 antenna</w:t>
      </w:r>
      <w:r>
        <w:rPr>
          <w:noProof/>
        </w:rPr>
        <w:tab/>
        <w:t>915</w:t>
      </w:r>
    </w:p>
    <w:p w14:paraId="4A9F87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915</w:t>
      </w:r>
    </w:p>
    <w:p w14:paraId="650F2D6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915</w:t>
      </w:r>
    </w:p>
    <w:p w14:paraId="124E191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916</w:t>
      </w:r>
    </w:p>
    <w:p w14:paraId="592582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0F0DB34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916</w:t>
      </w:r>
    </w:p>
    <w:p w14:paraId="1BA3D8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77B49B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916</w:t>
      </w:r>
    </w:p>
    <w:p w14:paraId="66CA25B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916</w:t>
      </w:r>
    </w:p>
    <w:p w14:paraId="7415F5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4 Rx capable UEs</w:t>
      </w:r>
      <w:r>
        <w:rPr>
          <w:noProof/>
        </w:rPr>
        <w:tab/>
        <w:t>916</w:t>
      </w:r>
    </w:p>
    <w:p w14:paraId="097E2A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916</w:t>
      </w:r>
    </w:p>
    <w:p w14:paraId="483F2B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916</w:t>
      </w:r>
    </w:p>
    <w:p w14:paraId="3A7248A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916</w:t>
      </w:r>
    </w:p>
    <w:p w14:paraId="4D59BD6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917</w:t>
      </w:r>
    </w:p>
    <w:p w14:paraId="06C4F67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2RX is supported</w:t>
      </w:r>
      <w:r>
        <w:rPr>
          <w:noProof/>
        </w:rPr>
        <w:tab/>
        <w:t>918</w:t>
      </w:r>
    </w:p>
    <w:p w14:paraId="4D30BE8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4RX is supported</w:t>
      </w:r>
      <w:r>
        <w:rPr>
          <w:noProof/>
        </w:rPr>
        <w:tab/>
        <w:t>918</w:t>
      </w:r>
    </w:p>
    <w:p w14:paraId="62090A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8 Rx capable UEs</w:t>
      </w:r>
      <w:r>
        <w:rPr>
          <w:noProof/>
        </w:rPr>
        <w:tab/>
        <w:t>918</w:t>
      </w:r>
    </w:p>
    <w:p w14:paraId="0FF69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020F6D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918</w:t>
      </w:r>
    </w:p>
    <w:p w14:paraId="24D9622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918</w:t>
      </w:r>
    </w:p>
    <w:p w14:paraId="4298291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919</w:t>
      </w:r>
    </w:p>
    <w:p w14:paraId="626E73C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2RX is supported</w:t>
      </w:r>
      <w:r>
        <w:rPr>
          <w:noProof/>
        </w:rPr>
        <w:tab/>
        <w:t>919</w:t>
      </w:r>
    </w:p>
    <w:p w14:paraId="425BD0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4RX is supported</w:t>
      </w:r>
      <w:r>
        <w:rPr>
          <w:noProof/>
        </w:rPr>
        <w:tab/>
        <w:t>919</w:t>
      </w:r>
    </w:p>
    <w:p w14:paraId="574ACA6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Antenna connection for bands where 8RX is supported</w:t>
      </w:r>
      <w:r>
        <w:rPr>
          <w:noProof/>
        </w:rPr>
        <w:tab/>
        <w:t>919</w:t>
      </w:r>
    </w:p>
    <w:p w14:paraId="6B44FA7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919</w:t>
      </w:r>
    </w:p>
    <w:p w14:paraId="504A52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4E3A588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919</w:t>
      </w:r>
    </w:p>
    <w:p w14:paraId="2F62CF1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920</w:t>
      </w:r>
    </w:p>
    <w:p w14:paraId="7CAE96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50CF448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3A8494B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920</w:t>
      </w:r>
    </w:p>
    <w:p w14:paraId="0B4AB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4B933C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6A81AAE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920</w:t>
      </w:r>
    </w:p>
    <w:p w14:paraId="0B85B4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2365FF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920</w:t>
      </w:r>
    </w:p>
    <w:p w14:paraId="1B01DA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921</w:t>
      </w:r>
    </w:p>
    <w:p w14:paraId="313443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921</w:t>
      </w:r>
    </w:p>
    <w:p w14:paraId="3D0D07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921</w:t>
      </w:r>
    </w:p>
    <w:p w14:paraId="37DCB0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921</w:t>
      </w:r>
    </w:p>
    <w:p w14:paraId="285E39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928</w:t>
      </w:r>
    </w:p>
    <w:p w14:paraId="41C76D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931</w:t>
      </w:r>
    </w:p>
    <w:p w14:paraId="1AB4F7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2B7FFA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931</w:t>
      </w:r>
    </w:p>
    <w:p w14:paraId="67AD42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7CDC09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932</w:t>
      </w:r>
    </w:p>
    <w:p w14:paraId="206B22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932</w:t>
      </w:r>
    </w:p>
    <w:p w14:paraId="4917C3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932</w:t>
      </w:r>
    </w:p>
    <w:p w14:paraId="2FA64E3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933</w:t>
      </w:r>
    </w:p>
    <w:p w14:paraId="1A1268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4F4FE5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933</w:t>
      </w:r>
    </w:p>
    <w:p w14:paraId="471B897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933</w:t>
      </w:r>
    </w:p>
    <w:p w14:paraId="06758E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66EF1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933</w:t>
      </w:r>
    </w:p>
    <w:p w14:paraId="7DD0D0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933</w:t>
      </w:r>
    </w:p>
    <w:p w14:paraId="4ECFC7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933</w:t>
      </w:r>
    </w:p>
    <w:p w14:paraId="1435F7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933</w:t>
      </w:r>
    </w:p>
    <w:p w14:paraId="7563495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934</w:t>
      </w:r>
    </w:p>
    <w:p w14:paraId="7D00DEB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934</w:t>
      </w:r>
    </w:p>
    <w:p w14:paraId="256D5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934</w:t>
      </w:r>
    </w:p>
    <w:p w14:paraId="6F9055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934</w:t>
      </w:r>
    </w:p>
    <w:p w14:paraId="0F24CAE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935</w:t>
      </w:r>
    </w:p>
    <w:p w14:paraId="1188E3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936</w:t>
      </w:r>
    </w:p>
    <w:p w14:paraId="4B922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936</w:t>
      </w:r>
    </w:p>
    <w:p w14:paraId="411859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936</w:t>
      </w:r>
    </w:p>
    <w:p w14:paraId="5E38672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937</w:t>
      </w:r>
    </w:p>
    <w:p w14:paraId="34DA30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937</w:t>
      </w:r>
    </w:p>
    <w:p w14:paraId="318E85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937</w:t>
      </w:r>
    </w:p>
    <w:p w14:paraId="439B00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938</w:t>
      </w:r>
    </w:p>
    <w:p w14:paraId="2C7212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939</w:t>
      </w:r>
    </w:p>
    <w:p w14:paraId="2F2FE4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939</w:t>
      </w:r>
    </w:p>
    <w:p w14:paraId="5B6747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939</w:t>
      </w:r>
    </w:p>
    <w:p w14:paraId="2421A6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940</w:t>
      </w:r>
    </w:p>
    <w:p w14:paraId="39F2804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941</w:t>
      </w:r>
    </w:p>
    <w:p w14:paraId="272FAD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941</w:t>
      </w:r>
    </w:p>
    <w:p w14:paraId="6B188C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941</w:t>
      </w:r>
    </w:p>
    <w:p w14:paraId="27C5E0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945</w:t>
      </w:r>
    </w:p>
    <w:p w14:paraId="6D39E6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945</w:t>
      </w:r>
    </w:p>
    <w:p w14:paraId="614B92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945</w:t>
      </w:r>
    </w:p>
    <w:p w14:paraId="2B36FA2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182D98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algun Gothic"/>
          <w:noProof/>
        </w:rPr>
        <w:t>V2X sidelink communication</w:t>
      </w:r>
      <w:r>
        <w:rPr>
          <w:noProof/>
        </w:rPr>
        <w:tab/>
        <w:t>948</w:t>
      </w:r>
    </w:p>
    <w:p w14:paraId="772817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948</w:t>
      </w:r>
    </w:p>
    <w:p w14:paraId="5821B3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949</w:t>
      </w:r>
    </w:p>
    <w:p w14:paraId="1FEFF3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953</w:t>
      </w:r>
    </w:p>
    <w:p w14:paraId="534ABF2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954</w:t>
      </w:r>
    </w:p>
    <w:p w14:paraId="759478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5BE013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954</w:t>
      </w:r>
    </w:p>
    <w:p w14:paraId="3E5ED4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955</w:t>
      </w:r>
    </w:p>
    <w:p w14:paraId="570701A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956</w:t>
      </w:r>
    </w:p>
    <w:p w14:paraId="42D751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Introduction</w:t>
      </w:r>
      <w:r>
        <w:rPr>
          <w:noProof/>
        </w:rPr>
        <w:tab/>
        <w:t>956</w:t>
      </w:r>
    </w:p>
    <w:p w14:paraId="595094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Arial Unicode MS"/>
          <w:noProof/>
        </w:rPr>
        <w:t>Principle of testing</w:t>
      </w:r>
      <w:r>
        <w:rPr>
          <w:noProof/>
        </w:rPr>
        <w:tab/>
        <w:t>956</w:t>
      </w:r>
    </w:p>
    <w:p w14:paraId="034B31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956</w:t>
      </w:r>
    </w:p>
    <w:p w14:paraId="76AF1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956</w:t>
      </w:r>
    </w:p>
    <w:p w14:paraId="35A93E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956</w:t>
      </w:r>
    </w:p>
    <w:p w14:paraId="38CFEED9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182D98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956</w:t>
      </w:r>
    </w:p>
    <w:p w14:paraId="1C0ACA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956</w:t>
      </w:r>
    </w:p>
    <w:p w14:paraId="650F4D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956</w:t>
      </w:r>
    </w:p>
    <w:p w14:paraId="171780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7BA81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958</w:t>
      </w:r>
    </w:p>
    <w:p w14:paraId="7AAD3F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959</w:t>
      </w:r>
    </w:p>
    <w:p w14:paraId="635865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959</w:t>
      </w:r>
    </w:p>
    <w:p w14:paraId="514778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3DDF90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961</w:t>
      </w:r>
    </w:p>
    <w:p w14:paraId="44B34B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2D6F10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18D3E8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963</w:t>
      </w:r>
    </w:p>
    <w:p w14:paraId="1494D8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D3818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5BFF11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965</w:t>
      </w:r>
    </w:p>
    <w:p w14:paraId="635C7F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6EA6AB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0B07AB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967</w:t>
      </w:r>
    </w:p>
    <w:p w14:paraId="405D76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5C942C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3B7937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969</w:t>
      </w:r>
    </w:p>
    <w:p w14:paraId="345BA4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3AB52D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53ADF6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971</w:t>
      </w:r>
    </w:p>
    <w:p w14:paraId="53C4CD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01248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186E5F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973</w:t>
      </w:r>
    </w:p>
    <w:p w14:paraId="5D5314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758CC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04B208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973</w:t>
      </w:r>
    </w:p>
    <w:p w14:paraId="3CF67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55182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330AF3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977</w:t>
      </w:r>
    </w:p>
    <w:p w14:paraId="46332F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977</w:t>
      </w:r>
    </w:p>
    <w:p w14:paraId="34B150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1161C8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981</w:t>
      </w:r>
    </w:p>
    <w:p w14:paraId="6F5F4B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35DFB6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983</w:t>
      </w:r>
    </w:p>
    <w:p w14:paraId="6274BF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984</w:t>
      </w:r>
    </w:p>
    <w:p w14:paraId="33F2A3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984</w:t>
      </w:r>
    </w:p>
    <w:p w14:paraId="7E8414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2C2457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986</w:t>
      </w:r>
    </w:p>
    <w:p w14:paraId="09376C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2E544B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72E560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988</w:t>
      </w:r>
    </w:p>
    <w:p w14:paraId="64A7D3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157BDC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4BCE0E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990</w:t>
      </w:r>
    </w:p>
    <w:p w14:paraId="3B13DC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040F50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5A9FA1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992</w:t>
      </w:r>
    </w:p>
    <w:p w14:paraId="391042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3FC65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35FD78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994</w:t>
      </w:r>
    </w:p>
    <w:p w14:paraId="5815F6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5D9E0F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13B41F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997</w:t>
      </w:r>
    </w:p>
    <w:p w14:paraId="003A3F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55A537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3E3EC3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1000</w:t>
      </w:r>
    </w:p>
    <w:p w14:paraId="08EC2B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675E29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227CE7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1002</w:t>
      </w:r>
    </w:p>
    <w:p w14:paraId="2CBBED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4096F6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7A6DFB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1004</w:t>
      </w:r>
    </w:p>
    <w:p w14:paraId="685271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3DEAD8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7583D3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1006</w:t>
      </w:r>
    </w:p>
    <w:p w14:paraId="5D5F3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29D0AF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45F785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1008</w:t>
      </w:r>
    </w:p>
    <w:p w14:paraId="43BE06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1008</w:t>
      </w:r>
    </w:p>
    <w:p w14:paraId="6C0CB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3F8733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1012</w:t>
      </w:r>
    </w:p>
    <w:p w14:paraId="40C44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45E77B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5C88BC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1014</w:t>
      </w:r>
    </w:p>
    <w:p w14:paraId="04A36A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0C3230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1015</w:t>
      </w:r>
    </w:p>
    <w:p w14:paraId="7C8A6C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1016</w:t>
      </w:r>
    </w:p>
    <w:p w14:paraId="657703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21D323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3C1575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1018</w:t>
      </w:r>
    </w:p>
    <w:p w14:paraId="1E3AC0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4EFFE4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49EEE3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1020</w:t>
      </w:r>
    </w:p>
    <w:p w14:paraId="6CA580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24421F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17C90A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1022</w:t>
      </w:r>
    </w:p>
    <w:p w14:paraId="169D0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21482A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6892A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1024</w:t>
      </w:r>
    </w:p>
    <w:p w14:paraId="5DDDEE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26152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13F4AA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1026</w:t>
      </w:r>
    </w:p>
    <w:p w14:paraId="2C4B5E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1026</w:t>
      </w:r>
    </w:p>
    <w:p w14:paraId="62636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1B88F4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1028</w:t>
      </w:r>
    </w:p>
    <w:p w14:paraId="7013D5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1028</w:t>
      </w:r>
    </w:p>
    <w:p w14:paraId="43E03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0AF790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1030</w:t>
      </w:r>
    </w:p>
    <w:p w14:paraId="567977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1030</w:t>
      </w:r>
    </w:p>
    <w:p w14:paraId="0CE1FB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1031</w:t>
      </w:r>
    </w:p>
    <w:p w14:paraId="54733D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1032</w:t>
      </w:r>
    </w:p>
    <w:p w14:paraId="640840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1032</w:t>
      </w:r>
    </w:p>
    <w:p w14:paraId="2BA93B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1651F7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1035</w:t>
      </w:r>
    </w:p>
    <w:p w14:paraId="618B75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3E2FB9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47ED7E4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1038</w:t>
      </w:r>
    </w:p>
    <w:p w14:paraId="7D117A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22908A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1040</w:t>
      </w:r>
    </w:p>
    <w:p w14:paraId="1E2D3A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1041</w:t>
      </w:r>
    </w:p>
    <w:p w14:paraId="48339D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7F200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0A198B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1044</w:t>
      </w:r>
    </w:p>
    <w:p w14:paraId="110124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73D660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1045</w:t>
      </w:r>
    </w:p>
    <w:p w14:paraId="0236E8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1046</w:t>
      </w:r>
    </w:p>
    <w:p w14:paraId="0F7C25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28C6CF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6E194E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1048</w:t>
      </w:r>
    </w:p>
    <w:p w14:paraId="5BE46E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65615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63AB9C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1052</w:t>
      </w:r>
    </w:p>
    <w:p w14:paraId="49A30B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0EEE7B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6E1520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1055</w:t>
      </w:r>
    </w:p>
    <w:p w14:paraId="3B9AC2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3B22E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45CD52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1058</w:t>
      </w:r>
    </w:p>
    <w:p w14:paraId="70D83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31BAB4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62A3F4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1061</w:t>
      </w:r>
    </w:p>
    <w:p w14:paraId="46F1FA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4C292D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62C69C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1064</w:t>
      </w:r>
    </w:p>
    <w:p w14:paraId="7867E4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44C580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7DCE8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1067</w:t>
      </w:r>
    </w:p>
    <w:p w14:paraId="20CBCB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453A58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6A6A42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1070</w:t>
      </w:r>
    </w:p>
    <w:p w14:paraId="0994F9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333740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69B59F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1072</w:t>
      </w:r>
    </w:p>
    <w:p w14:paraId="77B77F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1072</w:t>
      </w:r>
    </w:p>
    <w:p w14:paraId="5595D0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1074</w:t>
      </w:r>
    </w:p>
    <w:p w14:paraId="6F6187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1075</w:t>
      </w:r>
    </w:p>
    <w:p w14:paraId="0BA1AC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545C51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74B73B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182D98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1078</w:t>
      </w:r>
    </w:p>
    <w:p w14:paraId="34789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105F4E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36458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1081</w:t>
      </w:r>
    </w:p>
    <w:p w14:paraId="2B9A94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64361E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0B3E4B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1084</w:t>
      </w:r>
    </w:p>
    <w:p w14:paraId="6FF4B5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1084</w:t>
      </w:r>
    </w:p>
    <w:p w14:paraId="19F0F0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4B34AD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1087</w:t>
      </w:r>
    </w:p>
    <w:p w14:paraId="3EF034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201462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49229F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1090</w:t>
      </w:r>
    </w:p>
    <w:p w14:paraId="505336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234FC0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45A0FF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1093</w:t>
      </w:r>
    </w:p>
    <w:p w14:paraId="4C7995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6F59D3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640438F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1095</w:t>
      </w:r>
    </w:p>
    <w:p w14:paraId="1109BE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FDD:</w:t>
      </w:r>
      <w:r>
        <w:rPr>
          <w:noProof/>
        </w:rPr>
        <w:tab/>
        <w:t>1095</w:t>
      </w:r>
    </w:p>
    <w:p w14:paraId="3DE141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1095</w:t>
      </w:r>
    </w:p>
    <w:p w14:paraId="058A8C2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2F2ED57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32BFD2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1097</w:t>
      </w:r>
    </w:p>
    <w:p w14:paraId="040BBDB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517AEE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411F6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1100</w:t>
      </w:r>
    </w:p>
    <w:p w14:paraId="702A2E4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1D3ECA1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CDB9B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1103</w:t>
      </w:r>
    </w:p>
    <w:p w14:paraId="5FF9256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741C4EC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7D0841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1104</w:t>
      </w:r>
    </w:p>
    <w:p w14:paraId="40B65D7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2F2D2C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730565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TDD:</w:t>
      </w:r>
      <w:r>
        <w:rPr>
          <w:noProof/>
        </w:rPr>
        <w:tab/>
        <w:t>1108</w:t>
      </w:r>
    </w:p>
    <w:p w14:paraId="310C7E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4750CB7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1108</w:t>
      </w:r>
    </w:p>
    <w:p w14:paraId="019AE65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1108</w:t>
      </w:r>
    </w:p>
    <w:p w14:paraId="2E830AA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Void</w:t>
      </w:r>
      <w:r>
        <w:rPr>
          <w:noProof/>
        </w:rPr>
        <w:tab/>
        <w:t>1110</w:t>
      </w:r>
    </w:p>
    <w:p w14:paraId="743C25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427852E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1110</w:t>
      </w:r>
    </w:p>
    <w:p w14:paraId="1D10E8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1110</w:t>
      </w:r>
    </w:p>
    <w:p w14:paraId="2CC35A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D74D5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63D83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UTRAN FDD:</w:t>
      </w:r>
      <w:r>
        <w:rPr>
          <w:noProof/>
        </w:rPr>
        <w:tab/>
        <w:t>1114</w:t>
      </w:r>
    </w:p>
    <w:p w14:paraId="60FA48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7CBA5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397DD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1117</w:t>
      </w:r>
    </w:p>
    <w:p w14:paraId="440651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41751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4369BE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UTRAN TDD:</w:t>
      </w:r>
      <w:r>
        <w:rPr>
          <w:noProof/>
        </w:rPr>
        <w:tab/>
        <w:t>1123</w:t>
      </w:r>
    </w:p>
    <w:p w14:paraId="4ABC60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1123</w:t>
      </w:r>
    </w:p>
    <w:p w14:paraId="37C837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17052F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D027F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1125</w:t>
      </w:r>
    </w:p>
    <w:p w14:paraId="23E6E2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6B7B377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10C68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1127</w:t>
      </w:r>
    </w:p>
    <w:p w14:paraId="040A9E0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265C57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3F8AC4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1130</w:t>
      </w:r>
    </w:p>
    <w:p w14:paraId="499E759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5F1132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31BA69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1134</w:t>
      </w:r>
    </w:p>
    <w:p w14:paraId="57687D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GSM:</w:t>
      </w:r>
      <w:r>
        <w:rPr>
          <w:noProof/>
        </w:rPr>
        <w:tab/>
        <w:t>1134</w:t>
      </w:r>
    </w:p>
    <w:p w14:paraId="5EB124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4CCF83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4FE363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GSM:</w:t>
      </w:r>
      <w:r>
        <w:rPr>
          <w:noProof/>
        </w:rPr>
        <w:tab/>
        <w:t>1136</w:t>
      </w:r>
    </w:p>
    <w:p w14:paraId="616F5C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1136</w:t>
      </w:r>
    </w:p>
    <w:p w14:paraId="084F08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1138</w:t>
      </w:r>
    </w:p>
    <w:p w14:paraId="5B16AD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1139</w:t>
      </w:r>
    </w:p>
    <w:p w14:paraId="100787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1139</w:t>
      </w:r>
    </w:p>
    <w:p w14:paraId="0BDCE1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1139</w:t>
      </w:r>
    </w:p>
    <w:p w14:paraId="33BCC14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6B50C8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151DE1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1141</w:t>
      </w:r>
    </w:p>
    <w:p w14:paraId="367372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1141</w:t>
      </w:r>
    </w:p>
    <w:p w14:paraId="05EBB0C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3DE9510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3AD7579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1144</w:t>
      </w:r>
    </w:p>
    <w:p w14:paraId="7248C7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cdma2000 1X</w:t>
      </w:r>
      <w:r>
        <w:rPr>
          <w:noProof/>
        </w:rPr>
        <w:tab/>
        <w:t>1144</w:t>
      </w:r>
    </w:p>
    <w:p w14:paraId="6D0BED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1144</w:t>
      </w:r>
    </w:p>
    <w:p w14:paraId="7D937C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E2A58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598080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cdma2000 1X</w:t>
      </w:r>
      <w:r>
        <w:rPr>
          <w:noProof/>
        </w:rPr>
        <w:tab/>
        <w:t>1147</w:t>
      </w:r>
    </w:p>
    <w:p w14:paraId="31CF8F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1147</w:t>
      </w:r>
    </w:p>
    <w:p w14:paraId="02BD9D3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3F451A4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590ED53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1150</w:t>
      </w:r>
    </w:p>
    <w:p w14:paraId="291676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1150</w:t>
      </w:r>
    </w:p>
    <w:p w14:paraId="5DC426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490063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2EF500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1156</w:t>
      </w:r>
    </w:p>
    <w:p w14:paraId="082CD5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3B0B24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3587EF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1161</w:t>
      </w:r>
    </w:p>
    <w:p w14:paraId="3AFBED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6DC96B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6328DB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1166</w:t>
      </w:r>
    </w:p>
    <w:p w14:paraId="31685C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0BBB72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31345F3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1171</w:t>
      </w:r>
    </w:p>
    <w:p w14:paraId="413488A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Handover</w:t>
      </w:r>
      <w:r>
        <w:rPr>
          <w:noProof/>
        </w:rPr>
        <w:tab/>
        <w:t>1171</w:t>
      </w:r>
    </w:p>
    <w:p w14:paraId="176B75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handover</w:t>
      </w:r>
      <w:r>
        <w:rPr>
          <w:noProof/>
        </w:rPr>
        <w:tab/>
        <w:t>1171</w:t>
      </w:r>
    </w:p>
    <w:p w14:paraId="107AA7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1171</w:t>
      </w:r>
    </w:p>
    <w:p w14:paraId="4C84FB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24BBEE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1173</w:t>
      </w:r>
    </w:p>
    <w:p w14:paraId="58CC36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2D5D51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701018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1175</w:t>
      </w:r>
    </w:p>
    <w:p w14:paraId="349BD4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592A0D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3D5BF7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lastRenderedPageBreak/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1177</w:t>
      </w:r>
    </w:p>
    <w:p w14:paraId="0C32A5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0E1025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1C712E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1179</w:t>
      </w:r>
    </w:p>
    <w:p w14:paraId="3D0894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0D3252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5E8DB7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1181</w:t>
      </w:r>
    </w:p>
    <w:p w14:paraId="7DC20E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18C1E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620E59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1183</w:t>
      </w:r>
    </w:p>
    <w:p w14:paraId="5B9D6A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410ED5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71300D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1186</w:t>
      </w:r>
    </w:p>
    <w:p w14:paraId="5B7C1B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432EF2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7B0B50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1189</w:t>
      </w:r>
    </w:p>
    <w:p w14:paraId="7C25A6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4B63D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5011A7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1190</w:t>
      </w:r>
    </w:p>
    <w:p w14:paraId="504671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398723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106CA12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1192</w:t>
      </w:r>
    </w:p>
    <w:p w14:paraId="326F64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767B14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6ACFEC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1194</w:t>
      </w:r>
    </w:p>
    <w:p w14:paraId="45C1A8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316268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2744E2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1196</w:t>
      </w:r>
    </w:p>
    <w:p w14:paraId="18AFE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2F74CC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EE6A1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1199</w:t>
      </w:r>
    </w:p>
    <w:p w14:paraId="60D9F9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253488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6B57C9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1201</w:t>
      </w:r>
    </w:p>
    <w:p w14:paraId="21CCFB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4FEA22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643A22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1203</w:t>
      </w:r>
    </w:p>
    <w:p w14:paraId="25530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7CA9D1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19C423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1205</w:t>
      </w:r>
    </w:p>
    <w:p w14:paraId="148558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5AA1DF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0F1579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1207</w:t>
      </w:r>
    </w:p>
    <w:p w14:paraId="45E2EC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2D85C2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7F7624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1209</w:t>
      </w:r>
    </w:p>
    <w:p w14:paraId="7260C7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05D0CD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366AE3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1211</w:t>
      </w:r>
    </w:p>
    <w:p w14:paraId="3D975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72AA7F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11E64C6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1213</w:t>
      </w:r>
    </w:p>
    <w:p w14:paraId="4B0E48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7E0A3A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6982967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1214</w:t>
      </w:r>
    </w:p>
    <w:p w14:paraId="51D453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598A21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233328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1216</w:t>
      </w:r>
    </w:p>
    <w:p w14:paraId="7CAF29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66C53B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3777F9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1218</w:t>
      </w:r>
    </w:p>
    <w:p w14:paraId="10A8CD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36D7C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0F1BC7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1220</w:t>
      </w:r>
    </w:p>
    <w:p w14:paraId="37B6B0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76961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7812E0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1223</w:t>
      </w:r>
    </w:p>
    <w:p w14:paraId="07432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36E63D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39D730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1225</w:t>
      </w:r>
    </w:p>
    <w:p w14:paraId="0F6A28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76A2B0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5A615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1227</w:t>
      </w:r>
    </w:p>
    <w:p w14:paraId="64A22B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3C7BF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7AA380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1229</w:t>
      </w:r>
    </w:p>
    <w:p w14:paraId="6D8085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767CC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2C677E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1231</w:t>
      </w:r>
    </w:p>
    <w:p w14:paraId="197AFC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1E3437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1232</w:t>
      </w:r>
    </w:p>
    <w:p w14:paraId="544999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1233</w:t>
      </w:r>
    </w:p>
    <w:p w14:paraId="26809A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1233</w:t>
      </w:r>
    </w:p>
    <w:p w14:paraId="2EC459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3DB6EA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1235</w:t>
      </w:r>
    </w:p>
    <w:p w14:paraId="2D5A19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749FA6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2BB22E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1237</w:t>
      </w:r>
    </w:p>
    <w:p w14:paraId="6DA8B5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7C57CA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4F115F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1239</w:t>
      </w:r>
    </w:p>
    <w:p w14:paraId="689C17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4745D6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5D4816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1241</w:t>
      </w:r>
    </w:p>
    <w:p w14:paraId="318BDE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5DD0FD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35A253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1243</w:t>
      </w:r>
    </w:p>
    <w:p w14:paraId="2F6A8F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262307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28E18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1245</w:t>
      </w:r>
    </w:p>
    <w:p w14:paraId="6F7D45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33EE37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54DCD1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1247</w:t>
      </w:r>
    </w:p>
    <w:p w14:paraId="366E7E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4805B1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1D6D398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1249</w:t>
      </w:r>
    </w:p>
    <w:p w14:paraId="02454E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37ED0F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1C72B3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1251</w:t>
      </w:r>
    </w:p>
    <w:p w14:paraId="77579B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76FDF7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07FD73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1253</w:t>
      </w:r>
    </w:p>
    <w:p w14:paraId="214C1F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0066EE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07DF7F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1256</w:t>
      </w:r>
    </w:p>
    <w:p w14:paraId="241ACB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1256</w:t>
      </w:r>
    </w:p>
    <w:p w14:paraId="32EBAC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164809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1258</w:t>
      </w:r>
    </w:p>
    <w:p w14:paraId="64B005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4FBF5D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7B66F4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lastRenderedPageBreak/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1260</w:t>
      </w:r>
    </w:p>
    <w:p w14:paraId="37B5E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1260</w:t>
      </w:r>
    </w:p>
    <w:p w14:paraId="57B54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5FD87F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DAPS handover</w:t>
      </w:r>
      <w:r>
        <w:rPr>
          <w:noProof/>
        </w:rPr>
        <w:tab/>
        <w:t>1262</w:t>
      </w:r>
    </w:p>
    <w:p w14:paraId="0F9DD2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1262</w:t>
      </w:r>
    </w:p>
    <w:p w14:paraId="349287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7477CC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1264</w:t>
      </w:r>
    </w:p>
    <w:p w14:paraId="32ED3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508938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3B58DF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1266</w:t>
      </w:r>
    </w:p>
    <w:p w14:paraId="5B7A1C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769F85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60D3B4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1268</w:t>
      </w:r>
    </w:p>
    <w:p w14:paraId="34BB1F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09B5BD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1C24BC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1270</w:t>
      </w:r>
    </w:p>
    <w:p w14:paraId="484F39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1270</w:t>
      </w:r>
    </w:p>
    <w:p w14:paraId="2261C4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1BCD8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1272</w:t>
      </w:r>
    </w:p>
    <w:p w14:paraId="380F5F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40DC4D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5EA8B4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1274</w:t>
      </w:r>
    </w:p>
    <w:p w14:paraId="091072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570284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169A93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1276</w:t>
      </w:r>
    </w:p>
    <w:p w14:paraId="432610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1276</w:t>
      </w:r>
    </w:p>
    <w:p w14:paraId="265961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4E0265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1280</w:t>
      </w:r>
    </w:p>
    <w:p w14:paraId="4CEC8E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2A1358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433BD7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1283</w:t>
      </w:r>
    </w:p>
    <w:p w14:paraId="69BEA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512E82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00497E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1286</w:t>
      </w:r>
    </w:p>
    <w:p w14:paraId="1E753D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12B4A3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1290</w:t>
      </w:r>
    </w:p>
    <w:p w14:paraId="36F309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1290</w:t>
      </w:r>
    </w:p>
    <w:p w14:paraId="24B008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103869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1294</w:t>
      </w:r>
    </w:p>
    <w:p w14:paraId="5F2A56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1294</w:t>
      </w:r>
    </w:p>
    <w:p w14:paraId="76586E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39A417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1296</w:t>
      </w:r>
    </w:p>
    <w:p w14:paraId="673957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1DDA9B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1299</w:t>
      </w:r>
    </w:p>
    <w:p w14:paraId="669226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1299</w:t>
      </w:r>
    </w:p>
    <w:p w14:paraId="0FEDAE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 Handover</w:t>
      </w:r>
      <w:r>
        <w:rPr>
          <w:noProof/>
        </w:rPr>
        <w:tab/>
        <w:t>1299</w:t>
      </w:r>
    </w:p>
    <w:p w14:paraId="2C51AC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545002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1301</w:t>
      </w:r>
    </w:p>
    <w:p w14:paraId="1C6A7D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FDD Handover</w:t>
      </w:r>
      <w:r>
        <w:rPr>
          <w:noProof/>
        </w:rPr>
        <w:tab/>
        <w:t>1302</w:t>
      </w:r>
    </w:p>
    <w:p w14:paraId="3C679D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6DFFBA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069C2F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  <w:lang w:val="sv-SE"/>
        </w:rPr>
        <w:t xml:space="preserve">A.5.2.3 </w:t>
      </w:r>
      <w:r w:rsidRPr="00182D98">
        <w:rPr>
          <w:noProof/>
          <w:lang w:val="sv-SE"/>
        </w:rPr>
        <w:t>E-UTRAN FDD- GSM Handover</w:t>
      </w:r>
      <w:r>
        <w:rPr>
          <w:noProof/>
        </w:rPr>
        <w:tab/>
        <w:t>1305</w:t>
      </w:r>
    </w:p>
    <w:p w14:paraId="30E4006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35EF68B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3C905E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TDD Handover</w:t>
      </w:r>
      <w:r>
        <w:rPr>
          <w:noProof/>
        </w:rPr>
        <w:tab/>
        <w:t>1307</w:t>
      </w:r>
    </w:p>
    <w:p w14:paraId="097C21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7A194A3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1307</w:t>
      </w:r>
    </w:p>
    <w:p w14:paraId="374056B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1307</w:t>
      </w:r>
    </w:p>
    <w:p w14:paraId="3A4AF8A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693200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3E4AF71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5CF4E73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1309</w:t>
      </w:r>
    </w:p>
    <w:p w14:paraId="3A582BD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lastRenderedPageBreak/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Void</w:t>
      </w:r>
      <w:r>
        <w:rPr>
          <w:noProof/>
        </w:rPr>
        <w:tab/>
        <w:t>1309</w:t>
      </w:r>
    </w:p>
    <w:p w14:paraId="639683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TDD Handover</w:t>
      </w:r>
      <w:r>
        <w:rPr>
          <w:noProof/>
        </w:rPr>
        <w:tab/>
        <w:t>1309</w:t>
      </w:r>
    </w:p>
    <w:p w14:paraId="203874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30D43D7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5946F4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122BCA8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3506530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1312</w:t>
      </w:r>
    </w:p>
    <w:p w14:paraId="4EABD1D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Void</w:t>
      </w:r>
      <w:r>
        <w:rPr>
          <w:noProof/>
        </w:rPr>
        <w:tab/>
        <w:t>1312</w:t>
      </w:r>
    </w:p>
    <w:p w14:paraId="309D01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GSM Handover</w:t>
      </w:r>
      <w:r>
        <w:rPr>
          <w:noProof/>
        </w:rPr>
        <w:tab/>
        <w:t>1312</w:t>
      </w:r>
    </w:p>
    <w:p w14:paraId="123F91B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2BC6FD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0BF0D7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1315</w:t>
      </w:r>
    </w:p>
    <w:p w14:paraId="31828A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77F93C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1317</w:t>
      </w:r>
    </w:p>
    <w:p w14:paraId="2F8082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1317</w:t>
      </w:r>
    </w:p>
    <w:p w14:paraId="701E3D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5337E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23E9D0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1319</w:t>
      </w:r>
    </w:p>
    <w:p w14:paraId="5BDEF1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1319</w:t>
      </w:r>
    </w:p>
    <w:p w14:paraId="12E32A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FED74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1321</w:t>
      </w:r>
    </w:p>
    <w:p w14:paraId="438ED8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5A1A9D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4A2AED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1323</w:t>
      </w:r>
    </w:p>
    <w:p w14:paraId="6BD375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2A52F2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4B1EBD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1326</w:t>
      </w:r>
    </w:p>
    <w:p w14:paraId="756A83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124386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43790A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– UTRAN FDD Handover for 5MHz Bandwidth</w:t>
      </w:r>
      <w:r>
        <w:rPr>
          <w:noProof/>
        </w:rPr>
        <w:tab/>
        <w:t>1329</w:t>
      </w:r>
    </w:p>
    <w:p w14:paraId="1583F4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0234D5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3FF55B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Handover to Non-3GPP RATs</w:t>
      </w:r>
      <w:r>
        <w:rPr>
          <w:noProof/>
        </w:rPr>
        <w:tab/>
        <w:t>1330</w:t>
      </w:r>
    </w:p>
    <w:p w14:paraId="42B8DD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– HRPD Handover</w:t>
      </w:r>
      <w:r>
        <w:rPr>
          <w:noProof/>
        </w:rPr>
        <w:tab/>
        <w:t>1330</w:t>
      </w:r>
    </w:p>
    <w:p w14:paraId="4917ED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35FD00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461BA3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FDD – cdma2000 1X Handover</w:t>
      </w:r>
      <w:r>
        <w:rPr>
          <w:noProof/>
        </w:rPr>
        <w:tab/>
        <w:t>1332</w:t>
      </w:r>
    </w:p>
    <w:p w14:paraId="2D68E5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2C39C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1335</w:t>
      </w:r>
    </w:p>
    <w:p w14:paraId="3FE897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1335</w:t>
      </w:r>
    </w:p>
    <w:p w14:paraId="591AFB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7B25D7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75CD64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1338</w:t>
      </w:r>
    </w:p>
    <w:p w14:paraId="6389BA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35D75A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21ADF0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– HRPD Handover</w:t>
      </w:r>
      <w:r>
        <w:rPr>
          <w:noProof/>
        </w:rPr>
        <w:tab/>
        <w:t>1340</w:t>
      </w:r>
    </w:p>
    <w:p w14:paraId="28F672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1182B4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5E540A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FI"/>
        </w:rPr>
        <w:t>E-UTRAN TDD – cdma2000 1X Handover</w:t>
      </w:r>
      <w:r>
        <w:rPr>
          <w:noProof/>
        </w:rPr>
        <w:tab/>
        <w:t>1343</w:t>
      </w:r>
    </w:p>
    <w:p w14:paraId="592706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492371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6FBCFD8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1346</w:t>
      </w:r>
    </w:p>
    <w:p w14:paraId="40578E0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RRC Re-establishment</w:t>
      </w:r>
      <w:r>
        <w:rPr>
          <w:noProof/>
        </w:rPr>
        <w:tab/>
        <w:t>1346</w:t>
      </w:r>
    </w:p>
    <w:p w14:paraId="79F120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1346</w:t>
      </w:r>
    </w:p>
    <w:p w14:paraId="32667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1F4FF1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58E434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1348</w:t>
      </w:r>
    </w:p>
    <w:p w14:paraId="45AF7A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77F67F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4691CD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1350</w:t>
      </w:r>
    </w:p>
    <w:p w14:paraId="629465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720284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65A972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Inter-frequency RRC Re-establishment</w:t>
      </w:r>
      <w:r>
        <w:rPr>
          <w:noProof/>
        </w:rPr>
        <w:tab/>
        <w:t>1352</w:t>
      </w:r>
    </w:p>
    <w:p w14:paraId="309CC6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097100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4F319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1354</w:t>
      </w:r>
    </w:p>
    <w:p w14:paraId="3D4E5C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2303D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0FBC81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1354</w:t>
      </w:r>
    </w:p>
    <w:p w14:paraId="4DBC2F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476F44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12B371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1357</w:t>
      </w:r>
    </w:p>
    <w:p w14:paraId="0910E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691466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4EB1B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1359</w:t>
      </w:r>
    </w:p>
    <w:p w14:paraId="1223A3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7C52BB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0CF73D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1361</w:t>
      </w:r>
    </w:p>
    <w:p w14:paraId="04062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7B3AA3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1399BB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1363</w:t>
      </w:r>
    </w:p>
    <w:p w14:paraId="0BC802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131852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272B0E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1365</w:t>
      </w:r>
    </w:p>
    <w:p w14:paraId="39D734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1010F4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757C4C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1367</w:t>
      </w:r>
    </w:p>
    <w:p w14:paraId="3CA243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37FBCB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51C02C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1369</w:t>
      </w:r>
    </w:p>
    <w:p w14:paraId="546677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79F75A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215520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1371</w:t>
      </w:r>
    </w:p>
    <w:p w14:paraId="59D36A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1EA139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1372</w:t>
      </w:r>
    </w:p>
    <w:p w14:paraId="2A23F7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1373</w:t>
      </w:r>
    </w:p>
    <w:p w14:paraId="40E6C6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706456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5447D1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 xml:space="preserve">HD-FDD Inter-frequency RRC Re-establishment for UE category NB1 in In-Band mode under </w:t>
      </w:r>
      <w:r w:rsidRPr="00182D98">
        <w:rPr>
          <w:rFonts w:cs="Intel Clear Light"/>
          <w:noProof/>
        </w:rPr>
        <w:t>normal</w:t>
      </w:r>
      <w:r w:rsidRPr="00182D98">
        <w:rPr>
          <w:rFonts w:cs="Arial"/>
          <w:noProof/>
        </w:rPr>
        <w:t xml:space="preserve"> </w:t>
      </w:r>
      <w:r w:rsidRPr="00182D98">
        <w:rPr>
          <w:noProof/>
          <w:snapToGrid w:val="0"/>
        </w:rPr>
        <w:t>coverage</w:t>
      </w:r>
      <w:r>
        <w:rPr>
          <w:noProof/>
        </w:rPr>
        <w:tab/>
        <w:t>1376</w:t>
      </w:r>
    </w:p>
    <w:p w14:paraId="623B16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0FEE1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3BCAC3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1379</w:t>
      </w:r>
    </w:p>
    <w:p w14:paraId="6CAEEF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0E33D8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1380</w:t>
      </w:r>
    </w:p>
    <w:p w14:paraId="75F47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1381</w:t>
      </w:r>
    </w:p>
    <w:p w14:paraId="3FDBB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6A844B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1382</w:t>
      </w:r>
    </w:p>
    <w:p w14:paraId="7050F2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1383</w:t>
      </w:r>
    </w:p>
    <w:p w14:paraId="6C7D58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1FB0CC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5CA9C3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1385</w:t>
      </w:r>
    </w:p>
    <w:p w14:paraId="77B707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43B68D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4D5669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1387</w:t>
      </w:r>
    </w:p>
    <w:p w14:paraId="07073C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3BA905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5E3ECA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1389</w:t>
      </w:r>
    </w:p>
    <w:p w14:paraId="29F304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6B073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0FDEDE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 xml:space="preserve">E-UTRAN TDD Inter-frequency RRC Re-establishment for UE category NB1 in In-Band mode under </w:t>
      </w:r>
      <w:r w:rsidRPr="00182D98">
        <w:rPr>
          <w:rFonts w:cs="Intel Clear Light"/>
          <w:noProof/>
        </w:rPr>
        <w:t>normal</w:t>
      </w:r>
      <w:r w:rsidRPr="00182D98">
        <w:rPr>
          <w:rFonts w:cs="Arial"/>
          <w:noProof/>
        </w:rPr>
        <w:t xml:space="preserve"> </w:t>
      </w:r>
      <w:r w:rsidRPr="00182D98">
        <w:rPr>
          <w:noProof/>
          <w:snapToGrid w:val="0"/>
        </w:rPr>
        <w:t>coverage</w:t>
      </w:r>
      <w:r>
        <w:rPr>
          <w:noProof/>
        </w:rPr>
        <w:tab/>
        <w:t>1391</w:t>
      </w:r>
    </w:p>
    <w:p w14:paraId="73F95A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400F39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3229F2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1394</w:t>
      </w:r>
    </w:p>
    <w:p w14:paraId="024017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6FC3E1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48AC9C7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1397</w:t>
      </w:r>
    </w:p>
    <w:p w14:paraId="20FA9D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1397</w:t>
      </w:r>
    </w:p>
    <w:p w14:paraId="497EDA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1397</w:t>
      </w:r>
    </w:p>
    <w:p w14:paraId="2283A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307A125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1398</w:t>
      </w:r>
    </w:p>
    <w:p w14:paraId="561F219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1398</w:t>
      </w:r>
    </w:p>
    <w:p w14:paraId="0357C93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1398</w:t>
      </w:r>
    </w:p>
    <w:p w14:paraId="59CE068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1399</w:t>
      </w:r>
    </w:p>
    <w:p w14:paraId="4FDD964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1399</w:t>
      </w:r>
    </w:p>
    <w:p w14:paraId="02DAF9D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1399</w:t>
      </w:r>
    </w:p>
    <w:p w14:paraId="25AF4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1399</w:t>
      </w:r>
    </w:p>
    <w:p w14:paraId="50CECB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1399</w:t>
      </w:r>
    </w:p>
    <w:p w14:paraId="286947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69F8336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1401</w:t>
      </w:r>
    </w:p>
    <w:p w14:paraId="71D898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1D6565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1401</w:t>
      </w:r>
    </w:p>
    <w:p w14:paraId="55F7DF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21526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7130A6C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727B4D8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1403</w:t>
      </w:r>
    </w:p>
    <w:p w14:paraId="7F5A0C1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1403</w:t>
      </w:r>
    </w:p>
    <w:p w14:paraId="3C8E6BF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3ED03F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562FD5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042E1B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1404</w:t>
      </w:r>
    </w:p>
    <w:p w14:paraId="77DFA9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1404</w:t>
      </w:r>
    </w:p>
    <w:p w14:paraId="5A6519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739EDBE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1406</w:t>
      </w:r>
    </w:p>
    <w:p w14:paraId="3067F15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1406</w:t>
      </w:r>
    </w:p>
    <w:p w14:paraId="1EA31D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1406</w:t>
      </w:r>
    </w:p>
    <w:p w14:paraId="72AAEC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2243AC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192B91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1407</w:t>
      </w:r>
    </w:p>
    <w:p w14:paraId="378889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0C0764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12A758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1408</w:t>
      </w:r>
    </w:p>
    <w:p w14:paraId="38EA6E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14A3B4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674D25B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1410</w:t>
      </w:r>
    </w:p>
    <w:p w14:paraId="15ADBEB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1410</w:t>
      </w:r>
    </w:p>
    <w:p w14:paraId="45796FE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1410</w:t>
      </w:r>
    </w:p>
    <w:p w14:paraId="5EC5F3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1411</w:t>
      </w:r>
    </w:p>
    <w:p w14:paraId="6B2C18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15C51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44B68C3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1413</w:t>
      </w:r>
    </w:p>
    <w:p w14:paraId="2A2DAD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3575A9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1413</w:t>
      </w:r>
    </w:p>
    <w:p w14:paraId="7DF91A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1414</w:t>
      </w:r>
    </w:p>
    <w:p w14:paraId="5884C1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7800EF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5701EE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1417</w:t>
      </w:r>
    </w:p>
    <w:p w14:paraId="002A91B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1418</w:t>
      </w:r>
    </w:p>
    <w:p w14:paraId="7C23D2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1418</w:t>
      </w:r>
    </w:p>
    <w:p w14:paraId="054875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1419</w:t>
      </w:r>
    </w:p>
    <w:p w14:paraId="47C7C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56FA75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616DF15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1421</w:t>
      </w:r>
    </w:p>
    <w:p w14:paraId="51CFDCE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1422</w:t>
      </w:r>
    </w:p>
    <w:p w14:paraId="2E5AB5B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1422</w:t>
      </w:r>
    </w:p>
    <w:p w14:paraId="68FA8D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1422</w:t>
      </w:r>
    </w:p>
    <w:p w14:paraId="6F199E9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1422</w:t>
      </w:r>
    </w:p>
    <w:p w14:paraId="44E57C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1422</w:t>
      </w:r>
    </w:p>
    <w:p w14:paraId="32DB2BE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1423</w:t>
      </w:r>
    </w:p>
    <w:p w14:paraId="1D3072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1423</w:t>
      </w:r>
    </w:p>
    <w:p w14:paraId="66B862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AB8D4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2FC0E6F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1425</w:t>
      </w:r>
    </w:p>
    <w:p w14:paraId="166A90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1426</w:t>
      </w:r>
    </w:p>
    <w:p w14:paraId="112F387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1426</w:t>
      </w:r>
    </w:p>
    <w:p w14:paraId="5B94DF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1426</w:t>
      </w:r>
    </w:p>
    <w:p w14:paraId="79486DA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1426</w:t>
      </w:r>
    </w:p>
    <w:p w14:paraId="6AA3C5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1426</w:t>
      </w:r>
    </w:p>
    <w:p w14:paraId="27DEDEC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1427</w:t>
      </w:r>
    </w:p>
    <w:p w14:paraId="2C1584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1427</w:t>
      </w:r>
    </w:p>
    <w:p w14:paraId="5090FC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653C5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56FFDF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311FE8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3028605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180455D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795D5B4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D84055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1CCDC45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1431</w:t>
      </w:r>
    </w:p>
    <w:p w14:paraId="1CF1AF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1431</w:t>
      </w:r>
    </w:p>
    <w:p w14:paraId="7EED15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1431</w:t>
      </w:r>
    </w:p>
    <w:p w14:paraId="68533C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1433</w:t>
      </w:r>
    </w:p>
    <w:p w14:paraId="5C50D7F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1433</w:t>
      </w:r>
    </w:p>
    <w:p w14:paraId="247B22B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1434</w:t>
      </w:r>
    </w:p>
    <w:p w14:paraId="22EF682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1434</w:t>
      </w:r>
    </w:p>
    <w:p w14:paraId="557A5C7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1434</w:t>
      </w:r>
    </w:p>
    <w:p w14:paraId="5239BD4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1434</w:t>
      </w:r>
    </w:p>
    <w:p w14:paraId="0C1E752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1434</w:t>
      </w:r>
    </w:p>
    <w:p w14:paraId="078038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1435</w:t>
      </w:r>
    </w:p>
    <w:p w14:paraId="5D1395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1435</w:t>
      </w:r>
    </w:p>
    <w:p w14:paraId="534B5C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1435</w:t>
      </w:r>
    </w:p>
    <w:p w14:paraId="0D2505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1437</w:t>
      </w:r>
    </w:p>
    <w:p w14:paraId="605C8B9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1437</w:t>
      </w:r>
    </w:p>
    <w:p w14:paraId="5965402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1438</w:t>
      </w:r>
    </w:p>
    <w:p w14:paraId="1C5B1FD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1438</w:t>
      </w:r>
    </w:p>
    <w:p w14:paraId="6EE239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1438</w:t>
      </w:r>
    </w:p>
    <w:p w14:paraId="77BB2F8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1438</w:t>
      </w:r>
    </w:p>
    <w:p w14:paraId="631B41C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1438</w:t>
      </w:r>
    </w:p>
    <w:p w14:paraId="27B86E1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1439</w:t>
      </w:r>
    </w:p>
    <w:p w14:paraId="6964B5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1439</w:t>
      </w:r>
    </w:p>
    <w:p w14:paraId="578E63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1439</w:t>
      </w:r>
    </w:p>
    <w:p w14:paraId="0C7B32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1441</w:t>
      </w:r>
    </w:p>
    <w:p w14:paraId="6D3D1E3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1441</w:t>
      </w:r>
    </w:p>
    <w:p w14:paraId="5CBD85A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1442</w:t>
      </w:r>
    </w:p>
    <w:p w14:paraId="6DBDA87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1442</w:t>
      </w:r>
    </w:p>
    <w:p w14:paraId="1FF5CC8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1442</w:t>
      </w:r>
    </w:p>
    <w:p w14:paraId="33B4407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1442</w:t>
      </w:r>
    </w:p>
    <w:p w14:paraId="251A04E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1442</w:t>
      </w:r>
    </w:p>
    <w:p w14:paraId="7239D19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1443</w:t>
      </w:r>
    </w:p>
    <w:p w14:paraId="2F29EA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1443</w:t>
      </w:r>
    </w:p>
    <w:p w14:paraId="760A2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1443</w:t>
      </w:r>
    </w:p>
    <w:p w14:paraId="7DC58A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1E698E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52902DC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00389C2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16CB903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1A682DC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29B0078F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611EB8B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72A0561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1448</w:t>
      </w:r>
    </w:p>
    <w:p w14:paraId="0C145B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1448</w:t>
      </w:r>
    </w:p>
    <w:p w14:paraId="03F4A9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5C19852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5A15F77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17C3895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4377B04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61B29B6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1C01028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6DC9F64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77F95B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1453</w:t>
      </w:r>
    </w:p>
    <w:p w14:paraId="343E04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4A3EFB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6D4D453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1456</w:t>
      </w:r>
    </w:p>
    <w:p w14:paraId="48649BC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1457</w:t>
      </w:r>
    </w:p>
    <w:p w14:paraId="56BA056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1457</w:t>
      </w:r>
    </w:p>
    <w:p w14:paraId="396F0D6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1457</w:t>
      </w:r>
    </w:p>
    <w:p w14:paraId="7461E3F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1457</w:t>
      </w:r>
    </w:p>
    <w:p w14:paraId="6A7423E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1457</w:t>
      </w:r>
    </w:p>
    <w:p w14:paraId="0491F105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1457</w:t>
      </w:r>
    </w:p>
    <w:p w14:paraId="6DD804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1458</w:t>
      </w:r>
    </w:p>
    <w:p w14:paraId="1339A7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1458</w:t>
      </w:r>
    </w:p>
    <w:p w14:paraId="25D38E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400A30E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1460</w:t>
      </w:r>
    </w:p>
    <w:p w14:paraId="6202C59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1461</w:t>
      </w:r>
    </w:p>
    <w:p w14:paraId="1F630A2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1461</w:t>
      </w:r>
    </w:p>
    <w:p w14:paraId="358820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1461</w:t>
      </w:r>
    </w:p>
    <w:p w14:paraId="424275E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1461</w:t>
      </w:r>
    </w:p>
    <w:p w14:paraId="0AB2F1D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1461</w:t>
      </w:r>
    </w:p>
    <w:p w14:paraId="0DF3CE4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1461</w:t>
      </w:r>
    </w:p>
    <w:p w14:paraId="5D3D03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1462</w:t>
      </w:r>
    </w:p>
    <w:p w14:paraId="08C609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062E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5C76759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1464</w:t>
      </w:r>
    </w:p>
    <w:p w14:paraId="478AF49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1465</w:t>
      </w:r>
    </w:p>
    <w:p w14:paraId="38D6BFB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1465</w:t>
      </w:r>
    </w:p>
    <w:p w14:paraId="2185AE6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1465</w:t>
      </w:r>
    </w:p>
    <w:p w14:paraId="2080F7A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1465</w:t>
      </w:r>
    </w:p>
    <w:p w14:paraId="0EAA28D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1465</w:t>
      </w:r>
    </w:p>
    <w:p w14:paraId="30ECE7F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1465</w:t>
      </w:r>
    </w:p>
    <w:p w14:paraId="0B8CBDB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1466</w:t>
      </w:r>
    </w:p>
    <w:p w14:paraId="3157B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0C903B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14514DE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1468</w:t>
      </w:r>
    </w:p>
    <w:p w14:paraId="0E267B4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1469</w:t>
      </w:r>
    </w:p>
    <w:p w14:paraId="7553020A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1469</w:t>
      </w:r>
    </w:p>
    <w:p w14:paraId="0C8237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1469</w:t>
      </w:r>
    </w:p>
    <w:p w14:paraId="7AA6DBD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1469</w:t>
      </w:r>
    </w:p>
    <w:p w14:paraId="6E4D129C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1469</w:t>
      </w:r>
    </w:p>
    <w:p w14:paraId="1DCFD16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1469</w:t>
      </w:r>
    </w:p>
    <w:p w14:paraId="48A111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1470</w:t>
      </w:r>
    </w:p>
    <w:p w14:paraId="661993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1470</w:t>
      </w:r>
    </w:p>
    <w:p w14:paraId="7E47B6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204176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0A64E1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1472</w:t>
      </w:r>
    </w:p>
    <w:p w14:paraId="5B2E06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0FBCA8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5388F4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1474</w:t>
      </w:r>
    </w:p>
    <w:p w14:paraId="482A58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1B86D7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1475</w:t>
      </w:r>
    </w:p>
    <w:p w14:paraId="1EF6BE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1476</w:t>
      </w:r>
    </w:p>
    <w:p w14:paraId="7B04E3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059971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6A98DC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1478</w:t>
      </w:r>
    </w:p>
    <w:p w14:paraId="055EDA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22E268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62D841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1480</w:t>
      </w:r>
    </w:p>
    <w:p w14:paraId="1D4439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5D6E5D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1483</w:t>
      </w:r>
    </w:p>
    <w:p w14:paraId="6DFBAC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1483</w:t>
      </w:r>
    </w:p>
    <w:p w14:paraId="6B148A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1483</w:t>
      </w:r>
    </w:p>
    <w:p w14:paraId="0E105E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1486</w:t>
      </w:r>
    </w:p>
    <w:p w14:paraId="250936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1486</w:t>
      </w:r>
    </w:p>
    <w:p w14:paraId="6D8BD4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1486</w:t>
      </w:r>
    </w:p>
    <w:p w14:paraId="28751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1489</w:t>
      </w:r>
    </w:p>
    <w:p w14:paraId="2EB410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1489</w:t>
      </w:r>
    </w:p>
    <w:p w14:paraId="4CF718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3E81D3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15A6CF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1491</w:t>
      </w:r>
    </w:p>
    <w:p w14:paraId="3B7C59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2C93CC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3D226C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1493</w:t>
      </w:r>
    </w:p>
    <w:p w14:paraId="6CA7EA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00CC8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411307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1495</w:t>
      </w:r>
    </w:p>
    <w:p w14:paraId="1213B0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185AFB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758083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1498</w:t>
      </w:r>
    </w:p>
    <w:p w14:paraId="5E39F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71776D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Parameters</w:t>
      </w:r>
      <w:r>
        <w:rPr>
          <w:noProof/>
        </w:rPr>
        <w:tab/>
        <w:t>1498</w:t>
      </w:r>
    </w:p>
    <w:p w14:paraId="0DC256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7385E7D2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1503</w:t>
      </w:r>
    </w:p>
    <w:p w14:paraId="731B63B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1503</w:t>
      </w:r>
    </w:p>
    <w:p w14:paraId="7CCD4A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1503</w:t>
      </w:r>
    </w:p>
    <w:p w14:paraId="6AA4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4ABF41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1504</w:t>
      </w:r>
    </w:p>
    <w:p w14:paraId="263CAA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1505</w:t>
      </w:r>
    </w:p>
    <w:p w14:paraId="0072CA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4EC40D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1507</w:t>
      </w:r>
    </w:p>
    <w:p w14:paraId="5242DA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1508</w:t>
      </w:r>
    </w:p>
    <w:p w14:paraId="69B5C0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7CA423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3FF333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1511</w:t>
      </w:r>
    </w:p>
    <w:p w14:paraId="700AB5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65F105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6A6FF4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1513</w:t>
      </w:r>
    </w:p>
    <w:p w14:paraId="6402D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B86EC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623B1A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1513</w:t>
      </w:r>
    </w:p>
    <w:p w14:paraId="106377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2EC89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576B58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1514</w:t>
      </w:r>
    </w:p>
    <w:p w14:paraId="4C3C0E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3705B2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0A541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1517</w:t>
      </w:r>
    </w:p>
    <w:p w14:paraId="0EC399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1517</w:t>
      </w:r>
    </w:p>
    <w:p w14:paraId="00EC1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7D1BB3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182D98">
        <w:rPr>
          <w:noProof/>
          <w:snapToGrid w:val="0"/>
        </w:rPr>
        <w:t xml:space="preserve"> for 20MHz +20MHz</w:t>
      </w:r>
      <w:r>
        <w:rPr>
          <w:noProof/>
        </w:rPr>
        <w:tab/>
        <w:t>1519</w:t>
      </w:r>
    </w:p>
    <w:p w14:paraId="2AB6D4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42F73C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21D45A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182D98">
        <w:rPr>
          <w:noProof/>
          <w:snapToGrid w:val="0"/>
        </w:rPr>
        <w:t>20MHz +10MHz</w:t>
      </w:r>
      <w:r>
        <w:rPr>
          <w:noProof/>
        </w:rPr>
        <w:tab/>
        <w:t>1519</w:t>
      </w:r>
    </w:p>
    <w:p w14:paraId="6AA4F8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55E99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7DC7C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750893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650C13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1B47FB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3758A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F4532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CAC91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1520</w:t>
      </w:r>
    </w:p>
    <w:p w14:paraId="63646D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1EDBED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763263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1522</w:t>
      </w:r>
    </w:p>
    <w:p w14:paraId="061EDF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6983C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008BF87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1524</w:t>
      </w:r>
    </w:p>
    <w:p w14:paraId="14C8B6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3157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18B4FD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1526</w:t>
      </w:r>
    </w:p>
    <w:p w14:paraId="727B53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00454E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7DDFFD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1529</w:t>
      </w:r>
    </w:p>
    <w:p w14:paraId="150FE2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1D638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1530</w:t>
      </w:r>
    </w:p>
    <w:p w14:paraId="0DB1F7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1530</w:t>
      </w:r>
    </w:p>
    <w:p w14:paraId="7F7DFA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1EFFE2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59B29E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1532</w:t>
      </w:r>
    </w:p>
    <w:p w14:paraId="347987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354A52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7F47F0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1534</w:t>
      </w:r>
    </w:p>
    <w:p w14:paraId="05E4B8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3287E2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204FD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1537</w:t>
      </w:r>
    </w:p>
    <w:p w14:paraId="348C7B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0C6F8F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2EE5D9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1540</w:t>
      </w:r>
    </w:p>
    <w:p w14:paraId="42D7A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65A1B4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079DC8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1541</w:t>
      </w:r>
    </w:p>
    <w:p w14:paraId="4B29C2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1C255C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60594C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1543</w:t>
      </w:r>
    </w:p>
    <w:p w14:paraId="5CDF3D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7B4AEB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043E39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1545</w:t>
      </w:r>
    </w:p>
    <w:p w14:paraId="622494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306E00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071507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1547</w:t>
      </w:r>
    </w:p>
    <w:p w14:paraId="4CBBBF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59A9E7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662884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1549</w:t>
      </w:r>
    </w:p>
    <w:p w14:paraId="3B8325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314614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1550</w:t>
      </w:r>
    </w:p>
    <w:p w14:paraId="6899F6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1551</w:t>
      </w:r>
    </w:p>
    <w:p w14:paraId="758C1B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1B0BE5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1552</w:t>
      </w:r>
    </w:p>
    <w:p w14:paraId="326C36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1553</w:t>
      </w:r>
    </w:p>
    <w:p w14:paraId="7C7A3C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78682B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1554</w:t>
      </w:r>
    </w:p>
    <w:p w14:paraId="4F5298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1555</w:t>
      </w:r>
    </w:p>
    <w:p w14:paraId="2EA0B5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66728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E8047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1557</w:t>
      </w:r>
    </w:p>
    <w:p w14:paraId="3A4271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2212C4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450BC52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1560</w:t>
      </w:r>
    </w:p>
    <w:p w14:paraId="6F96E7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1560</w:t>
      </w:r>
    </w:p>
    <w:p w14:paraId="0B39D3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44712D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44DA42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1562</w:t>
      </w:r>
    </w:p>
    <w:p w14:paraId="0443C4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36D316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5B06F6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1564</w:t>
      </w:r>
    </w:p>
    <w:p w14:paraId="3532DA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AF6AB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4272F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1564</w:t>
      </w:r>
    </w:p>
    <w:p w14:paraId="4E5D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FE0DE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70D579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1567</w:t>
      </w:r>
    </w:p>
    <w:p w14:paraId="48B154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55FEC4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29B838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1569</w:t>
      </w:r>
    </w:p>
    <w:p w14:paraId="1B50FE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0D4160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201FF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1570</w:t>
      </w:r>
    </w:p>
    <w:p w14:paraId="057CC8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1F1611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2C9F87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1570</w:t>
      </w:r>
    </w:p>
    <w:p w14:paraId="7F2CAA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6F8AD3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3BF009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1573</w:t>
      </w:r>
    </w:p>
    <w:p w14:paraId="029CEF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99BAC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443794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1575</w:t>
      </w:r>
    </w:p>
    <w:p w14:paraId="235796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7222F1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418CBC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4F16F5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1579</w:t>
      </w:r>
    </w:p>
    <w:p w14:paraId="3EE61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1C760C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1580</w:t>
      </w:r>
    </w:p>
    <w:p w14:paraId="77C878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1580</w:t>
      </w:r>
    </w:p>
    <w:p w14:paraId="60CC9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1580</w:t>
      </w:r>
    </w:p>
    <w:p w14:paraId="251AB3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1582</w:t>
      </w:r>
    </w:p>
    <w:p w14:paraId="0C6986D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1582</w:t>
      </w:r>
    </w:p>
    <w:p w14:paraId="4765F8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2E0050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1584</w:t>
      </w:r>
    </w:p>
    <w:p w14:paraId="5D20A6B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182D9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1585</w:t>
      </w:r>
    </w:p>
    <w:p w14:paraId="48A8A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0A738F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1586</w:t>
      </w:r>
    </w:p>
    <w:p w14:paraId="0E5E2C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182D9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1587</w:t>
      </w:r>
    </w:p>
    <w:p w14:paraId="4DEDCC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36B8D2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1589</w:t>
      </w:r>
    </w:p>
    <w:p w14:paraId="6B7BED6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1589</w:t>
      </w:r>
    </w:p>
    <w:p w14:paraId="0C4F1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5221E6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79A4372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Radio Link Monitoring</w:t>
      </w:r>
      <w:r>
        <w:rPr>
          <w:noProof/>
        </w:rPr>
        <w:tab/>
        <w:t>1591</w:t>
      </w:r>
    </w:p>
    <w:p w14:paraId="2BE3FF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1591</w:t>
      </w:r>
    </w:p>
    <w:p w14:paraId="64DDE2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1591</w:t>
      </w:r>
    </w:p>
    <w:p w14:paraId="2F3C3D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351EE2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1595</w:t>
      </w:r>
    </w:p>
    <w:p w14:paraId="7CD64D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1595</w:t>
      </w:r>
    </w:p>
    <w:p w14:paraId="445AB5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66EBEB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1599</w:t>
      </w:r>
    </w:p>
    <w:p w14:paraId="03BB40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1599</w:t>
      </w:r>
    </w:p>
    <w:p w14:paraId="419BC8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106822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1603</w:t>
      </w:r>
    </w:p>
    <w:p w14:paraId="05FEA6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1603</w:t>
      </w:r>
    </w:p>
    <w:p w14:paraId="153F33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34ADCA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1607</w:t>
      </w:r>
    </w:p>
    <w:p w14:paraId="0A2F8D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5D5C24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32E01B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1611</w:t>
      </w:r>
    </w:p>
    <w:p w14:paraId="5A9E3F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03F431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1614</w:t>
      </w:r>
    </w:p>
    <w:p w14:paraId="4A118F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1614</w:t>
      </w:r>
    </w:p>
    <w:p w14:paraId="1EAFB7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1614</w:t>
      </w:r>
    </w:p>
    <w:p w14:paraId="562DDB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383C30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1617</w:t>
      </w:r>
    </w:p>
    <w:p w14:paraId="7828B1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4C245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28D0DF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1620</w:t>
      </w:r>
    </w:p>
    <w:p w14:paraId="702DCB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1623</w:t>
      </w:r>
    </w:p>
    <w:p w14:paraId="27EF1C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182D98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182D98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182D98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182D98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182D98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1623</w:t>
      </w:r>
    </w:p>
    <w:p w14:paraId="1B2F10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  <w:snapToGrid w:val="0"/>
        </w:rPr>
        <w:t>A.7.3.</w:t>
      </w:r>
      <w:r w:rsidRPr="00182D98">
        <w:rPr>
          <w:noProof/>
          <w:snapToGrid w:val="0"/>
        </w:rPr>
        <w:t>10</w:t>
      </w:r>
      <w:r w:rsidRPr="00182D98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7793FA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1627</w:t>
      </w:r>
    </w:p>
    <w:p w14:paraId="030999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2241C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509972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1632</w:t>
      </w:r>
    </w:p>
    <w:p w14:paraId="29CDC0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556A7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6F6265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1637</w:t>
      </w:r>
    </w:p>
    <w:p w14:paraId="2CC9B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50BCA8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709315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1640</w:t>
      </w:r>
    </w:p>
    <w:p w14:paraId="55ABDD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3D5EA0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723186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1643</w:t>
      </w:r>
    </w:p>
    <w:p w14:paraId="70FFC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1F2894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72CF74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1647</w:t>
      </w:r>
    </w:p>
    <w:p w14:paraId="1BAF2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29F615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60B4E6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1652</w:t>
      </w:r>
    </w:p>
    <w:p w14:paraId="16FD1F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1652</w:t>
      </w:r>
    </w:p>
    <w:p w14:paraId="079F73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0B1919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1656</w:t>
      </w:r>
    </w:p>
    <w:p w14:paraId="5CE26A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5111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2AC60B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1660</w:t>
      </w:r>
    </w:p>
    <w:p w14:paraId="0AA510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79733A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549631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1665</w:t>
      </w:r>
    </w:p>
    <w:p w14:paraId="20F059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1665</w:t>
      </w:r>
    </w:p>
    <w:p w14:paraId="3F9FF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765095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1670</w:t>
      </w:r>
    </w:p>
    <w:p w14:paraId="0C94E6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47697B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34B8DD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1675</w:t>
      </w:r>
    </w:p>
    <w:p w14:paraId="331293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1675</w:t>
      </w:r>
    </w:p>
    <w:p w14:paraId="6AA9FD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167BE7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1680</w:t>
      </w:r>
    </w:p>
    <w:p w14:paraId="2A6009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1680</w:t>
      </w:r>
    </w:p>
    <w:p w14:paraId="41620B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1681</w:t>
      </w:r>
    </w:p>
    <w:p w14:paraId="69697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1681</w:t>
      </w:r>
    </w:p>
    <w:p w14:paraId="0EE572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1681</w:t>
      </w:r>
    </w:p>
    <w:p w14:paraId="1373FF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642701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1682</w:t>
      </w:r>
    </w:p>
    <w:p w14:paraId="47621D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1A14CB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2AE2AF5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1683</w:t>
      </w:r>
    </w:p>
    <w:p w14:paraId="556D24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1683</w:t>
      </w:r>
    </w:p>
    <w:p w14:paraId="571D12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115E32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1686</w:t>
      </w:r>
    </w:p>
    <w:p w14:paraId="65B0DE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4D4182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652868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1689</w:t>
      </w:r>
    </w:p>
    <w:p w14:paraId="5A4D10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1689</w:t>
      </w:r>
    </w:p>
    <w:p w14:paraId="597B18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62766B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1692</w:t>
      </w:r>
    </w:p>
    <w:p w14:paraId="73FF0A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1692</w:t>
      </w:r>
    </w:p>
    <w:p w14:paraId="1A38B8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0D1946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1695</w:t>
      </w:r>
    </w:p>
    <w:p w14:paraId="1DBE60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2B86C8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6CD28D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1698</w:t>
      </w:r>
    </w:p>
    <w:p w14:paraId="6487B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44AA1E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4D612F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1701</w:t>
      </w:r>
    </w:p>
    <w:p w14:paraId="247780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177AD8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5ED0FCB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1704</w:t>
      </w:r>
    </w:p>
    <w:p w14:paraId="127C04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AC92E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5310C5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lastRenderedPageBreak/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1707</w:t>
      </w:r>
    </w:p>
    <w:p w14:paraId="45849F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0BDE8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723741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1710</w:t>
      </w:r>
    </w:p>
    <w:p w14:paraId="4CCAD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1D15FB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6F5F8C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1713</w:t>
      </w:r>
    </w:p>
    <w:p w14:paraId="3F97A9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3856AF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709DF2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1716</w:t>
      </w:r>
    </w:p>
    <w:p w14:paraId="767E97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1716</w:t>
      </w:r>
    </w:p>
    <w:p w14:paraId="7196D0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41B7D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1719</w:t>
      </w:r>
    </w:p>
    <w:p w14:paraId="44993A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455F86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1722</w:t>
      </w:r>
    </w:p>
    <w:p w14:paraId="7CAB482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1722</w:t>
      </w:r>
    </w:p>
    <w:p w14:paraId="51FB2D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1722</w:t>
      </w:r>
    </w:p>
    <w:p w14:paraId="2C16D9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03AB3F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1726</w:t>
      </w:r>
    </w:p>
    <w:p w14:paraId="5BBBCB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4E79F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389F66F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1729</w:t>
      </w:r>
    </w:p>
    <w:p w14:paraId="563D4F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0919BF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3BCEDE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1732</w:t>
      </w:r>
    </w:p>
    <w:p w14:paraId="0A39AE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61EF4A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340B57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1735</w:t>
      </w:r>
    </w:p>
    <w:p w14:paraId="321EA7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5D0B2D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10E582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1738</w:t>
      </w:r>
    </w:p>
    <w:p w14:paraId="4FD6AF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7A2095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4F240A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1742</w:t>
      </w:r>
    </w:p>
    <w:p w14:paraId="34C4D7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7E7DF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41B0A6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1745</w:t>
      </w:r>
    </w:p>
    <w:p w14:paraId="30E881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62C4DD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35692B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1748</w:t>
      </w:r>
    </w:p>
    <w:p w14:paraId="1EB212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1748</w:t>
      </w:r>
    </w:p>
    <w:p w14:paraId="307C0E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1751</w:t>
      </w:r>
    </w:p>
    <w:p w14:paraId="224988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1751</w:t>
      </w:r>
    </w:p>
    <w:p w14:paraId="7A0B82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1751</w:t>
      </w:r>
    </w:p>
    <w:p w14:paraId="26964A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6EC1CE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1754</w:t>
      </w:r>
    </w:p>
    <w:p w14:paraId="1C0F9D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1E2447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70C9E8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1757</w:t>
      </w:r>
    </w:p>
    <w:p w14:paraId="0CF7A7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13D16B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41CBB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1760</w:t>
      </w:r>
    </w:p>
    <w:p w14:paraId="3D575C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1760</w:t>
      </w:r>
    </w:p>
    <w:p w14:paraId="5B8CC6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4295C3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1763</w:t>
      </w:r>
    </w:p>
    <w:p w14:paraId="0677E2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1763</w:t>
      </w:r>
    </w:p>
    <w:p w14:paraId="40392C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6C6E23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1766</w:t>
      </w:r>
    </w:p>
    <w:p w14:paraId="585BFF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5C5E7A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2F9FA2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1769</w:t>
      </w:r>
    </w:p>
    <w:p w14:paraId="1A3498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1769</w:t>
      </w:r>
    </w:p>
    <w:p w14:paraId="6ED377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41AD8C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1772</w:t>
      </w:r>
    </w:p>
    <w:p w14:paraId="39F21C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184101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10F055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1775</w:t>
      </w:r>
    </w:p>
    <w:p w14:paraId="6F0038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1775</w:t>
      </w:r>
    </w:p>
    <w:p w14:paraId="767408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5C76B0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1778</w:t>
      </w:r>
    </w:p>
    <w:p w14:paraId="5063B9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1CC7C4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36DD02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1781</w:t>
      </w:r>
    </w:p>
    <w:p w14:paraId="57C2BF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1781</w:t>
      </w:r>
    </w:p>
    <w:p w14:paraId="65310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256A70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1784</w:t>
      </w:r>
    </w:p>
    <w:p w14:paraId="7F655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6D7CFF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6F7251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1787</w:t>
      </w:r>
    </w:p>
    <w:p w14:paraId="0F9A78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341121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10516D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1791</w:t>
      </w:r>
    </w:p>
    <w:p w14:paraId="1EF406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1791</w:t>
      </w:r>
    </w:p>
    <w:p w14:paraId="12A392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2835CF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1795</w:t>
      </w:r>
    </w:p>
    <w:p w14:paraId="335E4C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43B19B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0F9970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1799</w:t>
      </w:r>
    </w:p>
    <w:p w14:paraId="0C76D5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1799</w:t>
      </w:r>
    </w:p>
    <w:p w14:paraId="45DB16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1803</w:t>
      </w:r>
    </w:p>
    <w:p w14:paraId="00FDD9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1803</w:t>
      </w:r>
    </w:p>
    <w:p w14:paraId="257E69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7DADAF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0B3362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1807</w:t>
      </w:r>
    </w:p>
    <w:p w14:paraId="4D5DC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1807</w:t>
      </w:r>
    </w:p>
    <w:p w14:paraId="20F1A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1F5F4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1811</w:t>
      </w:r>
    </w:p>
    <w:p w14:paraId="03B987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7F7E68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2F8DBF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1814</w:t>
      </w:r>
    </w:p>
    <w:p w14:paraId="6C0696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1814</w:t>
      </w:r>
    </w:p>
    <w:p w14:paraId="53C745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1ED052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1818</w:t>
      </w:r>
    </w:p>
    <w:p w14:paraId="38FBE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3255B3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CE16F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1820</w:t>
      </w:r>
    </w:p>
    <w:p w14:paraId="0F9017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1820</w:t>
      </w:r>
    </w:p>
    <w:p w14:paraId="25E007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1E9D83B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1822</w:t>
      </w:r>
    </w:p>
    <w:p w14:paraId="1BD3C5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265333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60E88B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1824</w:t>
      </w:r>
    </w:p>
    <w:p w14:paraId="543122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7C17CF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388F86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1827</w:t>
      </w:r>
    </w:p>
    <w:p w14:paraId="7532E4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C6D2D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43792A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1829</w:t>
      </w:r>
    </w:p>
    <w:p w14:paraId="1A5103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310FBA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4378EE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1831</w:t>
      </w:r>
    </w:p>
    <w:p w14:paraId="115D41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41982C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05E4E7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1834</w:t>
      </w:r>
    </w:p>
    <w:p w14:paraId="398ABD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1A9F7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722696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1837</w:t>
      </w:r>
    </w:p>
    <w:p w14:paraId="4D5F41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5A7248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6D439B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1840</w:t>
      </w:r>
    </w:p>
    <w:p w14:paraId="55BFC9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399687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5EE6F7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1843</w:t>
      </w:r>
    </w:p>
    <w:p w14:paraId="5DA0E9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011C08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2B82DA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182D9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1846</w:t>
      </w:r>
    </w:p>
    <w:p w14:paraId="560849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16F551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C38B9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1849</w:t>
      </w:r>
    </w:p>
    <w:p w14:paraId="07387C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1D0F82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77018E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1852</w:t>
      </w:r>
    </w:p>
    <w:p w14:paraId="11B18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61F39C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59B6BE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1855</w:t>
      </w:r>
    </w:p>
    <w:p w14:paraId="52A4A6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1184F6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34F482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1858</w:t>
      </w:r>
    </w:p>
    <w:p w14:paraId="233A8B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17FF98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1859</w:t>
      </w:r>
    </w:p>
    <w:p w14:paraId="438D9D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1860</w:t>
      </w:r>
    </w:p>
    <w:p w14:paraId="2ADFAC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61FA35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56E61F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1862</w:t>
      </w:r>
    </w:p>
    <w:p w14:paraId="555ABA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14B525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0463AF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1864</w:t>
      </w:r>
    </w:p>
    <w:p w14:paraId="7F609A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381E4D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7D933B0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1866</w:t>
      </w:r>
    </w:p>
    <w:p w14:paraId="144D27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6EE21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72D074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1869</w:t>
      </w:r>
    </w:p>
    <w:p w14:paraId="421331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757193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213DE2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1873</w:t>
      </w:r>
    </w:p>
    <w:p w14:paraId="5E1D7F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2CAD57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10F735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1877</w:t>
      </w:r>
    </w:p>
    <w:p w14:paraId="76DF0B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1877</w:t>
      </w:r>
    </w:p>
    <w:p w14:paraId="65C5DF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1881</w:t>
      </w:r>
    </w:p>
    <w:p w14:paraId="732BD7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1881</w:t>
      </w:r>
    </w:p>
    <w:p w14:paraId="740915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1B81B9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5AAFAD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1885</w:t>
      </w:r>
    </w:p>
    <w:p w14:paraId="209DD7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626B3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46FD64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1889</w:t>
      </w:r>
    </w:p>
    <w:p w14:paraId="01FCC6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596518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165C2E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1893</w:t>
      </w:r>
    </w:p>
    <w:p w14:paraId="697CDD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764CF5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016459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1896</w:t>
      </w:r>
    </w:p>
    <w:p w14:paraId="01D939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05723E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AE4BA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1900</w:t>
      </w:r>
    </w:p>
    <w:p w14:paraId="03C3C1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07D394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1901</w:t>
      </w:r>
    </w:p>
    <w:p w14:paraId="5AE406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78E775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2A017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1904</w:t>
      </w:r>
    </w:p>
    <w:p w14:paraId="32B6B4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26389E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52DE6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182D9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1907</w:t>
      </w:r>
    </w:p>
    <w:p w14:paraId="2CEF33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F885E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5D9AC6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1910</w:t>
      </w:r>
    </w:p>
    <w:p w14:paraId="15BFD1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AE784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1912</w:t>
      </w:r>
    </w:p>
    <w:p w14:paraId="1ECBF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182D9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1912</w:t>
      </w:r>
    </w:p>
    <w:p w14:paraId="1160CA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1912</w:t>
      </w:r>
    </w:p>
    <w:p w14:paraId="4946C6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3B4C638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1914</w:t>
      </w:r>
    </w:p>
    <w:p w14:paraId="7C92EB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1914</w:t>
      </w:r>
    </w:p>
    <w:p w14:paraId="2B5F06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7793A0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758A3F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1917</w:t>
      </w:r>
    </w:p>
    <w:p w14:paraId="53A313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322913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6CCB85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1919</w:t>
      </w:r>
    </w:p>
    <w:p w14:paraId="56D416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1919</w:t>
      </w:r>
    </w:p>
    <w:p w14:paraId="215E4F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A1DDC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1921</w:t>
      </w:r>
    </w:p>
    <w:p w14:paraId="269AB7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187D43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18923A5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1924</w:t>
      </w:r>
    </w:p>
    <w:p w14:paraId="3CD617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1924</w:t>
      </w:r>
    </w:p>
    <w:p w14:paraId="7C6152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3CAE1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1926</w:t>
      </w:r>
    </w:p>
    <w:p w14:paraId="7DC7B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7214F8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297EFF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1928</w:t>
      </w:r>
    </w:p>
    <w:p w14:paraId="082617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385DB7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7E430F6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1932</w:t>
      </w:r>
    </w:p>
    <w:p w14:paraId="6DB30B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1932</w:t>
      </w:r>
    </w:p>
    <w:p w14:paraId="08D6D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3539F4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1933</w:t>
      </w:r>
    </w:p>
    <w:p w14:paraId="0B6FBF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1934</w:t>
      </w:r>
    </w:p>
    <w:p w14:paraId="592192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1934</w:t>
      </w:r>
    </w:p>
    <w:p w14:paraId="781052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1934</w:t>
      </w:r>
    </w:p>
    <w:p w14:paraId="252845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1935</w:t>
      </w:r>
    </w:p>
    <w:p w14:paraId="150FEF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1F58E1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2FCDFC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1937</w:t>
      </w:r>
    </w:p>
    <w:p w14:paraId="0C4E41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1937</w:t>
      </w:r>
    </w:p>
    <w:p w14:paraId="3130B8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1938</w:t>
      </w:r>
    </w:p>
    <w:p w14:paraId="351D59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1939</w:t>
      </w:r>
    </w:p>
    <w:p w14:paraId="41ECE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3844C3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1941</w:t>
      </w:r>
    </w:p>
    <w:p w14:paraId="410ACF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1942</w:t>
      </w:r>
    </w:p>
    <w:p w14:paraId="56BD6D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1942</w:t>
      </w:r>
    </w:p>
    <w:p w14:paraId="3C28D5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059E7B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1944</w:t>
      </w:r>
    </w:p>
    <w:p w14:paraId="2BE945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2F0A9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447447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1946</w:t>
      </w:r>
    </w:p>
    <w:p w14:paraId="3BD98E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1946</w:t>
      </w:r>
    </w:p>
    <w:p w14:paraId="243D03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53AA93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1949</w:t>
      </w:r>
    </w:p>
    <w:p w14:paraId="51E807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4D6A5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045144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1952</w:t>
      </w:r>
    </w:p>
    <w:p w14:paraId="3CC3B1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1952</w:t>
      </w:r>
    </w:p>
    <w:p w14:paraId="3A88FE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3491DC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182D98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1955</w:t>
      </w:r>
    </w:p>
    <w:p w14:paraId="5AB931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0DA9CC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460819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1957</w:t>
      </w:r>
    </w:p>
    <w:p w14:paraId="3FD1A5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68C097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3F6DD52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1962</w:t>
      </w:r>
    </w:p>
    <w:p w14:paraId="739656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1962</w:t>
      </w:r>
    </w:p>
    <w:p w14:paraId="696F8B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7749C3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63D20B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1965</w:t>
      </w:r>
    </w:p>
    <w:p w14:paraId="0C06E8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0020A3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F2F51AE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1969</w:t>
      </w:r>
    </w:p>
    <w:p w14:paraId="555D6AE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1969</w:t>
      </w:r>
    </w:p>
    <w:p w14:paraId="7BDB47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1969</w:t>
      </w:r>
    </w:p>
    <w:p w14:paraId="2659D2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5EF30E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2D853F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1971</w:t>
      </w:r>
    </w:p>
    <w:p w14:paraId="6BCF07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00641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1A7B5B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1973</w:t>
      </w:r>
    </w:p>
    <w:p w14:paraId="09748E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577EA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3060AF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1975</w:t>
      </w:r>
    </w:p>
    <w:p w14:paraId="084813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1975</w:t>
      </w:r>
    </w:p>
    <w:p w14:paraId="5031F0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26D6B5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15F805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182D98">
        <w:rPr>
          <w:rFonts w:cs="v4.2.0"/>
          <w:noProof/>
        </w:rPr>
        <w:t xml:space="preserve"> with DRX</w:t>
      </w:r>
      <w:r>
        <w:rPr>
          <w:noProof/>
        </w:rPr>
        <w:tab/>
        <w:t>1977</w:t>
      </w:r>
    </w:p>
    <w:p w14:paraId="66F6F3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2AEC7C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D7C38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1979</w:t>
      </w:r>
    </w:p>
    <w:p w14:paraId="318CE4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052B5E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6BD0BF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1982</w:t>
      </w:r>
    </w:p>
    <w:p w14:paraId="424B98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919D4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1EF58B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1985</w:t>
      </w:r>
    </w:p>
    <w:p w14:paraId="4D039C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1E9557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6259B28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1985</w:t>
      </w:r>
    </w:p>
    <w:p w14:paraId="262394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3DF9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23BAE5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1986</w:t>
      </w:r>
    </w:p>
    <w:p w14:paraId="53F177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717A36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7892B6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1989</w:t>
      </w:r>
    </w:p>
    <w:p w14:paraId="2F7E44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1A088B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54EE64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1991</w:t>
      </w:r>
    </w:p>
    <w:p w14:paraId="589B70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5E3C1B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42FB40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1993</w:t>
      </w:r>
    </w:p>
    <w:p w14:paraId="3BE853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5AC95C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7A0083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1996</w:t>
      </w:r>
    </w:p>
    <w:p w14:paraId="00BB7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325E04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5BD727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1998</w:t>
      </w:r>
    </w:p>
    <w:p w14:paraId="681933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29E456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37D45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2000</w:t>
      </w:r>
    </w:p>
    <w:p w14:paraId="67AB9F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2000</w:t>
      </w:r>
    </w:p>
    <w:p w14:paraId="3E025A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2000</w:t>
      </w:r>
    </w:p>
    <w:p w14:paraId="7B60FA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526D5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487F2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182D98">
        <w:rPr>
          <w:rFonts w:cs="v4.2.0"/>
          <w:noProof/>
        </w:rPr>
        <w:t xml:space="preserve"> with DRX for UE category 0</w:t>
      </w:r>
      <w:r>
        <w:rPr>
          <w:noProof/>
        </w:rPr>
        <w:tab/>
        <w:t>2003</w:t>
      </w:r>
    </w:p>
    <w:p w14:paraId="5249E3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77B6D17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B8F00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2005</w:t>
      </w:r>
    </w:p>
    <w:p w14:paraId="780F23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77C5FC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016EAB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182D98">
        <w:rPr>
          <w:rFonts w:cs="v4.2.0"/>
          <w:noProof/>
        </w:rPr>
        <w:t xml:space="preserve"> with DRX for UE category 0</w:t>
      </w:r>
      <w:r>
        <w:rPr>
          <w:noProof/>
        </w:rPr>
        <w:tab/>
        <w:t>2008</w:t>
      </w:r>
    </w:p>
    <w:p w14:paraId="0DB1D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79ECF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141D90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2010</w:t>
      </w:r>
    </w:p>
    <w:p w14:paraId="4D3AB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615B94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114CFE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2012</w:t>
      </w:r>
    </w:p>
    <w:p w14:paraId="51D83D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6FC937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1562ED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2014</w:t>
      </w:r>
    </w:p>
    <w:p w14:paraId="0F3F77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10E809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30AE19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2016</w:t>
      </w:r>
    </w:p>
    <w:p w14:paraId="220D39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705DE2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2019</w:t>
      </w:r>
    </w:p>
    <w:p w14:paraId="5CD19E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70C5BC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CCCCE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2021</w:t>
      </w:r>
    </w:p>
    <w:p w14:paraId="082303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25371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164786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2023</w:t>
      </w:r>
    </w:p>
    <w:p w14:paraId="511280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DDBCA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040082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2026</w:t>
      </w:r>
    </w:p>
    <w:p w14:paraId="22AD7C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748DFF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069003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2028</w:t>
      </w:r>
    </w:p>
    <w:p w14:paraId="5DD8C2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5FAD80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1E380A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2031</w:t>
      </w:r>
    </w:p>
    <w:p w14:paraId="66EA05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3AE409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5958E8E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2033</w:t>
      </w:r>
    </w:p>
    <w:p w14:paraId="42EC6B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02DEDE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3B1D8FD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2035</w:t>
      </w:r>
    </w:p>
    <w:p w14:paraId="7822FA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70F98C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307FEB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2037</w:t>
      </w:r>
    </w:p>
    <w:p w14:paraId="368040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133AE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66B45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2039</w:t>
      </w:r>
    </w:p>
    <w:p w14:paraId="3005CB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69626E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0027C5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2041</w:t>
      </w:r>
    </w:p>
    <w:p w14:paraId="10C22E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046B73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293B7C0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2043</w:t>
      </w:r>
    </w:p>
    <w:p w14:paraId="6A120C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516B66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205007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2045</w:t>
      </w:r>
    </w:p>
    <w:p w14:paraId="394023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6CADBB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5FF421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FDD-FDD intra-frequency event triggered reporting with DRX for UE configured with </w:t>
      </w:r>
      <w:r w:rsidRPr="00182D98">
        <w:rPr>
          <w:rFonts w:cs="Arial"/>
          <w:i/>
          <w:noProof/>
        </w:rPr>
        <w:t>highSpeedEnhancedMeasFlag</w:t>
      </w:r>
      <w:r>
        <w:rPr>
          <w:noProof/>
        </w:rPr>
        <w:tab/>
        <w:t>2047</w:t>
      </w:r>
    </w:p>
    <w:p w14:paraId="33B8A9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4E569C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6BC746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2049</w:t>
      </w:r>
    </w:p>
    <w:p w14:paraId="56D8B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529FCB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2051</w:t>
      </w:r>
    </w:p>
    <w:p w14:paraId="573C49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2051</w:t>
      </w:r>
    </w:p>
    <w:p w14:paraId="3EEBB0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72D2B4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2052</w:t>
      </w:r>
    </w:p>
    <w:p w14:paraId="185C7EF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A.8.1.4</w:t>
      </w:r>
      <w:r w:rsidRPr="00182D98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FDD-FDD intra-frequency event triggered reporting with DRX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2052</w:t>
      </w:r>
    </w:p>
    <w:p w14:paraId="2F7E8C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24D6CB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F56BC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2055</w:t>
      </w:r>
    </w:p>
    <w:p w14:paraId="1D7B89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275847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0B347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2059</w:t>
      </w:r>
    </w:p>
    <w:p w14:paraId="78DC61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399C7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424370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2062</w:t>
      </w:r>
    </w:p>
    <w:p w14:paraId="303EE2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778C83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64B03D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2064</w:t>
      </w:r>
    </w:p>
    <w:p w14:paraId="58439B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34AC0D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478D37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2067</w:t>
      </w:r>
    </w:p>
    <w:p w14:paraId="0F8660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313C08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671F6F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2070</w:t>
      </w:r>
    </w:p>
    <w:p w14:paraId="3BFF50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4CAF98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0787EC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2072</w:t>
      </w:r>
    </w:p>
    <w:p w14:paraId="049B8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5CB757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0B676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2075</w:t>
      </w:r>
    </w:p>
    <w:p w14:paraId="72EEAE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499DD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47393C8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2078</w:t>
      </w:r>
    </w:p>
    <w:p w14:paraId="79D371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3FA370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7C2D69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2080</w:t>
      </w:r>
    </w:p>
    <w:p w14:paraId="753A51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2080</w:t>
      </w:r>
    </w:p>
    <w:p w14:paraId="594835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422D3B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2083</w:t>
      </w:r>
    </w:p>
    <w:p w14:paraId="5C44A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51F88C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4734C2C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2086</w:t>
      </w:r>
    </w:p>
    <w:p w14:paraId="4E2055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497E20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06A107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2088</w:t>
      </w:r>
    </w:p>
    <w:p w14:paraId="6ABB55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2088</w:t>
      </w:r>
    </w:p>
    <w:p w14:paraId="2FD5FB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3F119E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220BB3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2090</w:t>
      </w:r>
    </w:p>
    <w:p w14:paraId="35F442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2090</w:t>
      </w:r>
    </w:p>
    <w:p w14:paraId="769F62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2092</w:t>
      </w:r>
    </w:p>
    <w:p w14:paraId="5B9877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2092</w:t>
      </w:r>
    </w:p>
    <w:p w14:paraId="033643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53D528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33886C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2095</w:t>
      </w:r>
    </w:p>
    <w:p w14:paraId="13B437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03C552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44085B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2097</w:t>
      </w:r>
    </w:p>
    <w:p w14:paraId="0FAA08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0913E9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5BFCD0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2100</w:t>
      </w:r>
    </w:p>
    <w:p w14:paraId="0CD51B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66851E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1BFBA9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2104</w:t>
      </w:r>
    </w:p>
    <w:p w14:paraId="20AC91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175213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42C3DA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2106</w:t>
      </w:r>
    </w:p>
    <w:p w14:paraId="6EB4F7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2F8995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4C322E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for Cat-M1 UE in CEModeB</w:t>
      </w:r>
      <w:r>
        <w:rPr>
          <w:noProof/>
        </w:rPr>
        <w:tab/>
        <w:t>2108</w:t>
      </w:r>
    </w:p>
    <w:p w14:paraId="3C214C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649235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580B5D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182D98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2111</w:t>
      </w:r>
    </w:p>
    <w:p w14:paraId="471EBA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00E3522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2BD25D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TDD-TDD intra-frequency event triggered reporting with DRX for UE configured with </w:t>
      </w:r>
      <w:r w:rsidRPr="00182D98">
        <w:rPr>
          <w:rFonts w:cs="Arial"/>
          <w:i/>
          <w:noProof/>
        </w:rPr>
        <w:t>highSpeedEnhancedMeasFlag</w:t>
      </w:r>
      <w:r>
        <w:rPr>
          <w:noProof/>
        </w:rPr>
        <w:tab/>
        <w:t>2113</w:t>
      </w:r>
    </w:p>
    <w:p w14:paraId="405ED8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11AB85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7C3A0C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2115</w:t>
      </w:r>
    </w:p>
    <w:p w14:paraId="5A0BE4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53DA2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789321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2118</w:t>
      </w:r>
    </w:p>
    <w:p w14:paraId="3F6E3B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02E14BD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182697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2120</w:t>
      </w:r>
    </w:p>
    <w:p w14:paraId="1B9485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2BCEF0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2122</w:t>
      </w:r>
    </w:p>
    <w:p w14:paraId="3CE493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</w:rPr>
        <w:t>A.8.2.1</w:t>
      </w:r>
      <w:r w:rsidRPr="00182D98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</w:rPr>
        <w:t xml:space="preserve">E-UTRAN TDD-TDD intra-frequency event triggered reporting with DRX for UE configured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2122</w:t>
      </w:r>
    </w:p>
    <w:p w14:paraId="27EF3F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205777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569698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2124</w:t>
      </w:r>
    </w:p>
    <w:p w14:paraId="6A5944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2124</w:t>
      </w:r>
    </w:p>
    <w:p w14:paraId="7DAD6A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00C8A6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2CA9F7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2126</w:t>
      </w:r>
    </w:p>
    <w:p w14:paraId="0F95C8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04064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415AC9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2129</w:t>
      </w:r>
    </w:p>
    <w:p w14:paraId="52E7EE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26C82F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68DB1D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2132</w:t>
      </w:r>
    </w:p>
    <w:p w14:paraId="391137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64826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78D6F9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2134</w:t>
      </w:r>
    </w:p>
    <w:p w14:paraId="6A1B66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383017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2136</w:t>
      </w:r>
    </w:p>
    <w:p w14:paraId="27FAA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55D0CD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465F7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2139</w:t>
      </w:r>
    </w:p>
    <w:p w14:paraId="58B3A3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7E9E5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1C2C6A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2142</w:t>
      </w:r>
    </w:p>
    <w:p w14:paraId="6F10B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6F805C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2A62F2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2145</w:t>
      </w:r>
    </w:p>
    <w:p w14:paraId="310ABA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038EB6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14F808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2150</w:t>
      </w:r>
    </w:p>
    <w:p w14:paraId="0A5B8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740608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682EE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2151</w:t>
      </w:r>
    </w:p>
    <w:p w14:paraId="07FFBB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78B9D9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0CE04D5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2154</w:t>
      </w:r>
    </w:p>
    <w:p w14:paraId="1402C7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9BDF0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16B87B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2156</w:t>
      </w:r>
    </w:p>
    <w:p w14:paraId="3E738D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720CCE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2157</w:t>
      </w:r>
    </w:p>
    <w:p w14:paraId="704E5D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2158</w:t>
      </w:r>
    </w:p>
    <w:p w14:paraId="097075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3A55EA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0D1526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2160</w:t>
      </w:r>
    </w:p>
    <w:p w14:paraId="7F5FBF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17544B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2161</w:t>
      </w:r>
    </w:p>
    <w:p w14:paraId="17D340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2162</w:t>
      </w:r>
    </w:p>
    <w:p w14:paraId="1E5D5C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7EA2BB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2164</w:t>
      </w:r>
    </w:p>
    <w:p w14:paraId="43EE62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2164</w:t>
      </w:r>
    </w:p>
    <w:p w14:paraId="2B55CD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15CBCC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2167</w:t>
      </w:r>
    </w:p>
    <w:p w14:paraId="4668C5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2167</w:t>
      </w:r>
    </w:p>
    <w:p w14:paraId="3C6F21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E6E2B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2170</w:t>
      </w:r>
    </w:p>
    <w:p w14:paraId="3374629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2170</w:t>
      </w:r>
    </w:p>
    <w:p w14:paraId="12F6E8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25364F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2173</w:t>
      </w:r>
    </w:p>
    <w:p w14:paraId="2F87839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2173</w:t>
      </w:r>
    </w:p>
    <w:p w14:paraId="7CCF9A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2173</w:t>
      </w:r>
    </w:p>
    <w:p w14:paraId="436C18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250197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491BB1C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2175</w:t>
      </w:r>
    </w:p>
    <w:p w14:paraId="467EFB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08614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02D384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2178</w:t>
      </w:r>
    </w:p>
    <w:p w14:paraId="07917B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732C78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0C223D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182D98">
        <w:rPr>
          <w:noProof/>
          <w:lang w:val="en-US"/>
        </w:rPr>
        <w:t>using autonomous gaps</w:t>
      </w:r>
      <w:r>
        <w:rPr>
          <w:noProof/>
        </w:rPr>
        <w:tab/>
        <w:t>2181</w:t>
      </w:r>
    </w:p>
    <w:p w14:paraId="188E0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1CC542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569625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182D98">
        <w:rPr>
          <w:noProof/>
          <w:lang w:val="en-US"/>
        </w:rPr>
        <w:t>using autonomous gaps with DRX</w:t>
      </w:r>
      <w:r>
        <w:rPr>
          <w:noProof/>
        </w:rPr>
        <w:tab/>
        <w:t>2184</w:t>
      </w:r>
    </w:p>
    <w:p w14:paraId="59241E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59C52D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7C7012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2186</w:t>
      </w:r>
    </w:p>
    <w:p w14:paraId="728FC5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10A81C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1C502A9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2187</w:t>
      </w:r>
    </w:p>
    <w:p w14:paraId="4A7F12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7FAD6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3CF08F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2191</w:t>
      </w:r>
    </w:p>
    <w:p w14:paraId="73B353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419CEE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3C6D23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2194</w:t>
      </w:r>
    </w:p>
    <w:p w14:paraId="41FCC6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195930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0DA9DAE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2199</w:t>
      </w:r>
    </w:p>
    <w:p w14:paraId="483EFB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3347F5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6AA9C6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2201</w:t>
      </w:r>
    </w:p>
    <w:p w14:paraId="0E290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56B7CE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2203</w:t>
      </w:r>
    </w:p>
    <w:p w14:paraId="647B33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2203</w:t>
      </w:r>
    </w:p>
    <w:p w14:paraId="6561D5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753E27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2205</w:t>
      </w:r>
    </w:p>
    <w:p w14:paraId="6C6C15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2206</w:t>
      </w:r>
    </w:p>
    <w:p w14:paraId="097927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07F1EF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2207</w:t>
      </w:r>
    </w:p>
    <w:p w14:paraId="676DB6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2208</w:t>
      </w:r>
    </w:p>
    <w:p w14:paraId="770B66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B7AC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2210</w:t>
      </w:r>
    </w:p>
    <w:p w14:paraId="7FA87D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2210</w:t>
      </w:r>
    </w:p>
    <w:p w14:paraId="7DD4FB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6EC17D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1002DC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- UTRAN FDD Measurements</w:t>
      </w:r>
      <w:r>
        <w:rPr>
          <w:noProof/>
        </w:rPr>
        <w:tab/>
        <w:t>2213</w:t>
      </w:r>
    </w:p>
    <w:p w14:paraId="58DCEC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2213</w:t>
      </w:r>
    </w:p>
    <w:p w14:paraId="2E6410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4FE006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606CE8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2215</w:t>
      </w:r>
    </w:p>
    <w:p w14:paraId="4D13CB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0B6787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1DBF31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2217</w:t>
      </w:r>
    </w:p>
    <w:p w14:paraId="4ACE63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6AD61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322C93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2220</w:t>
      </w:r>
    </w:p>
    <w:p w14:paraId="7328C1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7DA0FE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2454BF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2222</w:t>
      </w:r>
    </w:p>
    <w:p w14:paraId="623607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4DBFD7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53AF69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2225</w:t>
      </w:r>
    </w:p>
    <w:p w14:paraId="0B718F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1E9477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40B6C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2227</w:t>
      </w:r>
    </w:p>
    <w:p w14:paraId="3F4C99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78973A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5CB47F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2227</w:t>
      </w:r>
    </w:p>
    <w:p w14:paraId="139ACF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350DB5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69F4DA2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TDD - UTRAN FDD Measurements</w:t>
      </w:r>
      <w:r>
        <w:rPr>
          <w:noProof/>
        </w:rPr>
        <w:tab/>
        <w:t>2230</w:t>
      </w:r>
    </w:p>
    <w:p w14:paraId="7161EA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2230</w:t>
      </w:r>
    </w:p>
    <w:p w14:paraId="5474C6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1EFEDC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326901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2232</w:t>
      </w:r>
    </w:p>
    <w:p w14:paraId="016D8C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62A315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258591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2235</w:t>
      </w:r>
    </w:p>
    <w:p w14:paraId="102DEC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4CC74A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1470E62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2238</w:t>
      </w:r>
    </w:p>
    <w:p w14:paraId="4A3A7C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2238</w:t>
      </w:r>
    </w:p>
    <w:p w14:paraId="40B4D6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2238</w:t>
      </w:r>
    </w:p>
    <w:p w14:paraId="74A19AD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2238</w:t>
      </w:r>
    </w:p>
    <w:p w14:paraId="76BEFE0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2238</w:t>
      </w:r>
    </w:p>
    <w:p w14:paraId="18253CF9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2240</w:t>
      </w:r>
    </w:p>
    <w:p w14:paraId="67A0E6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Requirements</w:t>
      </w:r>
      <w:r>
        <w:rPr>
          <w:noProof/>
        </w:rPr>
        <w:tab/>
        <w:t>2240</w:t>
      </w:r>
    </w:p>
    <w:p w14:paraId="22C56DED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0B16D513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2240</w:t>
      </w:r>
    </w:p>
    <w:p w14:paraId="05F8E152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37E8A8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2240</w:t>
      </w:r>
    </w:p>
    <w:p w14:paraId="739DF2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0D7235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7188AF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2244</w:t>
      </w:r>
    </w:p>
    <w:p w14:paraId="23C3BF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279F97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Parameters</w:t>
      </w:r>
      <w:r>
        <w:rPr>
          <w:noProof/>
        </w:rPr>
        <w:tab/>
        <w:t>2244</w:t>
      </w:r>
    </w:p>
    <w:p w14:paraId="3092E4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0E5C0C2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2246</w:t>
      </w:r>
    </w:p>
    <w:p w14:paraId="7C4A1F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2246</w:t>
      </w:r>
    </w:p>
    <w:p w14:paraId="42B32F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6F3314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2248</w:t>
      </w:r>
    </w:p>
    <w:p w14:paraId="1596FC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5C7184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09EE9D3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2250</w:t>
      </w:r>
    </w:p>
    <w:p w14:paraId="221286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2250</w:t>
      </w:r>
    </w:p>
    <w:p w14:paraId="3BC17A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087F13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0E13631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2253</w:t>
      </w:r>
    </w:p>
    <w:p w14:paraId="18CC0F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lastRenderedPageBreak/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2253</w:t>
      </w:r>
    </w:p>
    <w:p w14:paraId="67717A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07702E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75B4FA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2255</w:t>
      </w:r>
    </w:p>
    <w:p w14:paraId="3AEF99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14F1B8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84F1D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2258</w:t>
      </w:r>
    </w:p>
    <w:p w14:paraId="2E1F4E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021132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68B7E18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  <w:lang w:val="sv-SE"/>
        </w:rPr>
        <w:t>A.8</w:t>
      </w:r>
      <w:r w:rsidRPr="00182D98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sv-SE"/>
        </w:rPr>
        <w:t>E-UTRAN FDD - UTRAN TDD measurements</w:t>
      </w:r>
      <w:r>
        <w:rPr>
          <w:noProof/>
        </w:rPr>
        <w:tab/>
        <w:t>2260</w:t>
      </w:r>
    </w:p>
    <w:p w14:paraId="71539C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182D98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2260</w:t>
      </w:r>
    </w:p>
    <w:p w14:paraId="2F94F0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7FE542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19305F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2262</w:t>
      </w:r>
    </w:p>
    <w:p w14:paraId="6FC8B6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01FDF7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071D37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TDD – GSM Measurements</w:t>
      </w:r>
      <w:r>
        <w:rPr>
          <w:noProof/>
        </w:rPr>
        <w:tab/>
        <w:t>2264</w:t>
      </w:r>
    </w:p>
    <w:p w14:paraId="06DBCC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2264</w:t>
      </w:r>
    </w:p>
    <w:p w14:paraId="394584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3AEAE6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609A4A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2266</w:t>
      </w:r>
    </w:p>
    <w:p w14:paraId="1A38E1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1333AE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40C12B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</w:t>
      </w:r>
      <w:r>
        <w:rPr>
          <w:noProof/>
        </w:rPr>
        <w:t>8.</w:t>
      </w:r>
      <w:r w:rsidRPr="00182D98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Monitoring of Multiple Layers</w:t>
      </w:r>
      <w:r>
        <w:rPr>
          <w:noProof/>
        </w:rPr>
        <w:tab/>
        <w:t>2268</w:t>
      </w:r>
    </w:p>
    <w:p w14:paraId="4DC08C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2268</w:t>
      </w:r>
    </w:p>
    <w:p w14:paraId="6EC7E4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05855AF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680044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2271</w:t>
      </w:r>
    </w:p>
    <w:p w14:paraId="6D48ED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21D6C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46AEC2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2273</w:t>
      </w:r>
    </w:p>
    <w:p w14:paraId="396C5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0B63E3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121772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2275</w:t>
      </w:r>
    </w:p>
    <w:p w14:paraId="28871C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6254A2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2278</w:t>
      </w:r>
    </w:p>
    <w:p w14:paraId="63EB69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2278</w:t>
      </w:r>
    </w:p>
    <w:p w14:paraId="59470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158F58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37430D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2281</w:t>
      </w:r>
    </w:p>
    <w:p w14:paraId="22792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1C61EA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7369E9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2284</w:t>
      </w:r>
    </w:p>
    <w:p w14:paraId="4142DC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2284</w:t>
      </w:r>
    </w:p>
    <w:p w14:paraId="3D1277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2284</w:t>
      </w:r>
    </w:p>
    <w:p w14:paraId="08839C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2288</w:t>
      </w:r>
    </w:p>
    <w:p w14:paraId="3C1F50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2288</w:t>
      </w:r>
    </w:p>
    <w:p w14:paraId="1864DC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2288</w:t>
      </w:r>
    </w:p>
    <w:p w14:paraId="706DB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2288</w:t>
      </w:r>
    </w:p>
    <w:p w14:paraId="3C66F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2293</w:t>
      </w:r>
    </w:p>
    <w:p w14:paraId="5450A3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2293</w:t>
      </w:r>
    </w:p>
    <w:p w14:paraId="349D42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2293</w:t>
      </w:r>
    </w:p>
    <w:p w14:paraId="100F58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2293</w:t>
      </w:r>
    </w:p>
    <w:p w14:paraId="37CB4C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2299</w:t>
      </w:r>
    </w:p>
    <w:p w14:paraId="0D41E90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2299</w:t>
      </w:r>
    </w:p>
    <w:p w14:paraId="349532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2299</w:t>
      </w:r>
    </w:p>
    <w:p w14:paraId="5AC2B9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2304</w:t>
      </w:r>
    </w:p>
    <w:p w14:paraId="7B542E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2304</w:t>
      </w:r>
    </w:p>
    <w:p w14:paraId="678444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2304</w:t>
      </w:r>
    </w:p>
    <w:p w14:paraId="583A9B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2309</w:t>
      </w:r>
    </w:p>
    <w:p w14:paraId="5B6D22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2309</w:t>
      </w:r>
    </w:p>
    <w:p w14:paraId="04D037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42F4B8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41613E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2314</w:t>
      </w:r>
    </w:p>
    <w:p w14:paraId="4A9457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37DD3B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3D5022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2319</w:t>
      </w:r>
    </w:p>
    <w:p w14:paraId="46476B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2319</w:t>
      </w:r>
    </w:p>
    <w:p w14:paraId="3CE3A0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037FFF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2324</w:t>
      </w:r>
    </w:p>
    <w:p w14:paraId="606642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4E055B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2329</w:t>
      </w:r>
    </w:p>
    <w:p w14:paraId="3E826C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2329</w:t>
      </w:r>
    </w:p>
    <w:p w14:paraId="2C8155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78A801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6046C84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2334</w:t>
      </w:r>
    </w:p>
    <w:p w14:paraId="167F3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286FBD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61B73D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2339</w:t>
      </w:r>
    </w:p>
    <w:p w14:paraId="4DCBD9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20682F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57F62E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2344</w:t>
      </w:r>
    </w:p>
    <w:p w14:paraId="1A727A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34E2F7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024EBF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2349</w:t>
      </w:r>
    </w:p>
    <w:p w14:paraId="221861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2349</w:t>
      </w:r>
    </w:p>
    <w:p w14:paraId="1C573E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59F8123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2354</w:t>
      </w:r>
    </w:p>
    <w:p w14:paraId="1CE0B7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2354</w:t>
      </w:r>
    </w:p>
    <w:p w14:paraId="73EF87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472FFD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171AD4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2359</w:t>
      </w:r>
    </w:p>
    <w:p w14:paraId="7B518E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2359</w:t>
      </w:r>
    </w:p>
    <w:p w14:paraId="02C1D2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60B8F2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32382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2365</w:t>
      </w:r>
    </w:p>
    <w:p w14:paraId="2EB4CEF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2365</w:t>
      </w:r>
    </w:p>
    <w:p w14:paraId="6973B7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1742AD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740860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2372</w:t>
      </w:r>
    </w:p>
    <w:p w14:paraId="007D0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56C785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3F5A683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2378</w:t>
      </w:r>
    </w:p>
    <w:p w14:paraId="0A5C88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1AE30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1222C8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2384</w:t>
      </w:r>
    </w:p>
    <w:p w14:paraId="5B756D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42FD1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0179D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2390</w:t>
      </w:r>
    </w:p>
    <w:p w14:paraId="3B180F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250BB4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4D1969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2396</w:t>
      </w:r>
    </w:p>
    <w:p w14:paraId="62E962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2E7B47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4A61FD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2402</w:t>
      </w:r>
    </w:p>
    <w:p w14:paraId="2C53F0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2B3C79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4A1556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2408</w:t>
      </w:r>
    </w:p>
    <w:p w14:paraId="2F9855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0225C4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7DF4682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2414</w:t>
      </w:r>
    </w:p>
    <w:p w14:paraId="244C14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5B1F7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675E933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2420</w:t>
      </w:r>
    </w:p>
    <w:p w14:paraId="3242B6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44686F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7589BC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2426</w:t>
      </w:r>
    </w:p>
    <w:p w14:paraId="40057C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D97EF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38CE4D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2432</w:t>
      </w:r>
    </w:p>
    <w:p w14:paraId="5D7AD1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4BCDEB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35D70A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2438</w:t>
      </w:r>
    </w:p>
    <w:p w14:paraId="15B751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2438</w:t>
      </w:r>
    </w:p>
    <w:p w14:paraId="34C583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18606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4671A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2440</w:t>
      </w:r>
    </w:p>
    <w:p w14:paraId="116FF7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0F637E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2443</w:t>
      </w:r>
    </w:p>
    <w:p w14:paraId="76EDB4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2443</w:t>
      </w:r>
    </w:p>
    <w:p w14:paraId="183F39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4C957E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1E2821A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2446</w:t>
      </w:r>
    </w:p>
    <w:p w14:paraId="04A020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2446</w:t>
      </w:r>
    </w:p>
    <w:p w14:paraId="0DFFE2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2CAC94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73CEF3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2447</w:t>
      </w:r>
    </w:p>
    <w:p w14:paraId="656432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4FE819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2450</w:t>
      </w:r>
    </w:p>
    <w:p w14:paraId="161A33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2450</w:t>
      </w:r>
    </w:p>
    <w:p w14:paraId="062E0E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2FEFF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2452</w:t>
      </w:r>
    </w:p>
    <w:p w14:paraId="248E63A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2453</w:t>
      </w:r>
    </w:p>
    <w:p w14:paraId="05913D8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2453</w:t>
      </w:r>
    </w:p>
    <w:p w14:paraId="2FF251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7E33B6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20F2307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2455</w:t>
      </w:r>
    </w:p>
    <w:p w14:paraId="0639B6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6F1FBB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2F68A0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2457</w:t>
      </w:r>
    </w:p>
    <w:p w14:paraId="5BDF2C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1BB609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2459</w:t>
      </w:r>
    </w:p>
    <w:p w14:paraId="31A606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2460</w:t>
      </w:r>
    </w:p>
    <w:p w14:paraId="4966A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2460</w:t>
      </w:r>
    </w:p>
    <w:p w14:paraId="029080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2461</w:t>
      </w:r>
    </w:p>
    <w:p w14:paraId="7C9C6F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2462</w:t>
      </w:r>
    </w:p>
    <w:p w14:paraId="186D81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3C1D38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2463</w:t>
      </w:r>
    </w:p>
    <w:p w14:paraId="481098C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2464</w:t>
      </w:r>
    </w:p>
    <w:p w14:paraId="3FC1CC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08C7A7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2466</w:t>
      </w:r>
    </w:p>
    <w:p w14:paraId="6E643C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2467</w:t>
      </w:r>
    </w:p>
    <w:p w14:paraId="166B9F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39DDB5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097FC3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2467</w:t>
      </w:r>
    </w:p>
    <w:p w14:paraId="058E12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365E35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572628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2468</w:t>
      </w:r>
    </w:p>
    <w:p w14:paraId="6DF96F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2468</w:t>
      </w:r>
    </w:p>
    <w:p w14:paraId="154713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2469</w:t>
      </w:r>
    </w:p>
    <w:p w14:paraId="62B609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2469</w:t>
      </w:r>
    </w:p>
    <w:p w14:paraId="7C8F6B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2469</w:t>
      </w:r>
    </w:p>
    <w:p w14:paraId="2519CF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2470</w:t>
      </w:r>
    </w:p>
    <w:p w14:paraId="6A2CE3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2470</w:t>
      </w:r>
    </w:p>
    <w:p w14:paraId="572C51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A3E37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1FD841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2471</w:t>
      </w:r>
    </w:p>
    <w:p w14:paraId="46519D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441141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650502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2472</w:t>
      </w:r>
    </w:p>
    <w:p w14:paraId="0C4FC5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2472</w:t>
      </w:r>
    </w:p>
    <w:p w14:paraId="6B641D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7ADC8F0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2473</w:t>
      </w:r>
    </w:p>
    <w:p w14:paraId="7A688E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2473</w:t>
      </w:r>
    </w:p>
    <w:p w14:paraId="18379D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289D742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2473</w:t>
      </w:r>
    </w:p>
    <w:p w14:paraId="3B7E7E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2473</w:t>
      </w:r>
    </w:p>
    <w:p w14:paraId="7ED9D8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65DCD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2474</w:t>
      </w:r>
    </w:p>
    <w:p w14:paraId="57B072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2733ED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2475</w:t>
      </w:r>
    </w:p>
    <w:p w14:paraId="0E27E6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2475</w:t>
      </w:r>
    </w:p>
    <w:p w14:paraId="2BD12AB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12618F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2475</w:t>
      </w:r>
    </w:p>
    <w:p w14:paraId="43BE3DC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2475</w:t>
      </w:r>
    </w:p>
    <w:p w14:paraId="745527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01E0FC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2476</w:t>
      </w:r>
    </w:p>
    <w:p w14:paraId="2F43D21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2476</w:t>
      </w:r>
    </w:p>
    <w:p w14:paraId="57DF3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28F62D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072CB8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2479</w:t>
      </w:r>
    </w:p>
    <w:p w14:paraId="59B59F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27A9B6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4D2F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2479</w:t>
      </w:r>
    </w:p>
    <w:p w14:paraId="1CD90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4CD98F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5174F2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2480</w:t>
      </w:r>
    </w:p>
    <w:p w14:paraId="0E7FC8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573C3C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3CE259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2480</w:t>
      </w:r>
    </w:p>
    <w:p w14:paraId="5297E7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28A9E0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1805C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2483</w:t>
      </w:r>
    </w:p>
    <w:p w14:paraId="31704E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3C8B11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2483</w:t>
      </w:r>
    </w:p>
    <w:p w14:paraId="3E2249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2483</w:t>
      </w:r>
    </w:p>
    <w:p w14:paraId="4479E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12CC1F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3BD6AA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2484</w:t>
      </w:r>
    </w:p>
    <w:p w14:paraId="356AB1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92B7CC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745E4A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2484</w:t>
      </w:r>
    </w:p>
    <w:p w14:paraId="60631E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5A7E7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25648B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2485</w:t>
      </w:r>
    </w:p>
    <w:p w14:paraId="1D579C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2485</w:t>
      </w:r>
    </w:p>
    <w:p w14:paraId="4511DE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2487</w:t>
      </w:r>
    </w:p>
    <w:p w14:paraId="598CD9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2487</w:t>
      </w:r>
    </w:p>
    <w:p w14:paraId="0B7828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1BB48B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785227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2488</w:t>
      </w:r>
    </w:p>
    <w:p w14:paraId="02C706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8554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6BA9288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2488</w:t>
      </w:r>
    </w:p>
    <w:p w14:paraId="5384A4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2946F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338B9FA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2489</w:t>
      </w:r>
    </w:p>
    <w:p w14:paraId="0E7973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643FDD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0127A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2492</w:t>
      </w:r>
    </w:p>
    <w:p w14:paraId="6A27CE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143575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61FACAA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2492</w:t>
      </w:r>
    </w:p>
    <w:p w14:paraId="6D3D97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6EFD13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7DDBB4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2493</w:t>
      </w:r>
    </w:p>
    <w:p w14:paraId="709F6F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2F831A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53A3CDA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2493</w:t>
      </w:r>
    </w:p>
    <w:p w14:paraId="4E1508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17F44D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1255AA2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2494</w:t>
      </w:r>
    </w:p>
    <w:p w14:paraId="7B6CDF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1AD841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7566C4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2496</w:t>
      </w:r>
    </w:p>
    <w:p w14:paraId="0292BE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52AB45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0F87C3E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2498</w:t>
      </w:r>
    </w:p>
    <w:p w14:paraId="667264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4D902E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2F42D4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2501</w:t>
      </w:r>
    </w:p>
    <w:p w14:paraId="31E4EC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36445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764C2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2504</w:t>
      </w:r>
    </w:p>
    <w:p w14:paraId="61B936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1978FA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513361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2507</w:t>
      </w:r>
    </w:p>
    <w:p w14:paraId="3B325C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161290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614368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2510</w:t>
      </w:r>
    </w:p>
    <w:p w14:paraId="720516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483B61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2515</w:t>
      </w:r>
    </w:p>
    <w:p w14:paraId="2908A0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2515</w:t>
      </w:r>
    </w:p>
    <w:p w14:paraId="4AFF2C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2515</w:t>
      </w:r>
    </w:p>
    <w:p w14:paraId="3A6469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2520</w:t>
      </w:r>
    </w:p>
    <w:p w14:paraId="392618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2520</w:t>
      </w:r>
    </w:p>
    <w:p w14:paraId="05843A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3CD4B5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473BBE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2525</w:t>
      </w:r>
    </w:p>
    <w:p w14:paraId="59F542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310B82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218E9D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2530</w:t>
      </w:r>
    </w:p>
    <w:p w14:paraId="773BC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4C6435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2535</w:t>
      </w:r>
    </w:p>
    <w:p w14:paraId="3B75CC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2535</w:t>
      </w:r>
    </w:p>
    <w:p w14:paraId="313E5F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40EAAC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05E492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2540</w:t>
      </w:r>
    </w:p>
    <w:p w14:paraId="2CD07E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55904B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1BBDEC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2545</w:t>
      </w:r>
    </w:p>
    <w:p w14:paraId="601BAC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20A395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3EB042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2550</w:t>
      </w:r>
    </w:p>
    <w:p w14:paraId="0B0013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1CE702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654C7F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2553</w:t>
      </w:r>
    </w:p>
    <w:p w14:paraId="42B4C5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2C12A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639584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2556</w:t>
      </w:r>
    </w:p>
    <w:p w14:paraId="7A1651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454BE3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0B6B7B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2559</w:t>
      </w:r>
    </w:p>
    <w:p w14:paraId="356936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2053BC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47724B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2562</w:t>
      </w:r>
    </w:p>
    <w:p w14:paraId="06D187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2F5874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6F709D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2565</w:t>
      </w:r>
    </w:p>
    <w:p w14:paraId="4E5096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04B616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589993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2568</w:t>
      </w:r>
    </w:p>
    <w:p w14:paraId="16B6D2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7EA59F01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32D1D8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2571</w:t>
      </w:r>
    </w:p>
    <w:p w14:paraId="376ACE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17908D86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1F920F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2574</w:t>
      </w:r>
    </w:p>
    <w:p w14:paraId="4159D5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2E52EC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3E58C7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2577</w:t>
      </w:r>
    </w:p>
    <w:p w14:paraId="6EDAD2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5BDD03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48E141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2580</w:t>
      </w:r>
    </w:p>
    <w:p w14:paraId="04A941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2580</w:t>
      </w:r>
    </w:p>
    <w:p w14:paraId="6C3E34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298335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2583</w:t>
      </w:r>
    </w:p>
    <w:p w14:paraId="29AD67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C640B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50C5D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2586</w:t>
      </w:r>
    </w:p>
    <w:p w14:paraId="666D3B8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079217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0A8DA8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2589</w:t>
      </w:r>
    </w:p>
    <w:p w14:paraId="778BBE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Test Purpose and Environment</w:t>
      </w:r>
      <w:r>
        <w:rPr>
          <w:noProof/>
        </w:rPr>
        <w:tab/>
        <w:t>2589</w:t>
      </w:r>
    </w:p>
    <w:p w14:paraId="4716FD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Test Requirements</w:t>
      </w:r>
      <w:r>
        <w:rPr>
          <w:noProof/>
        </w:rPr>
        <w:tab/>
        <w:t>2591</w:t>
      </w:r>
    </w:p>
    <w:p w14:paraId="580608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2592</w:t>
      </w:r>
    </w:p>
    <w:p w14:paraId="7A7B74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6D27E2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2E315F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2595</w:t>
      </w:r>
    </w:p>
    <w:p w14:paraId="371AFD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217FF8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57B93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2598</w:t>
      </w:r>
    </w:p>
    <w:p w14:paraId="30E3C9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2DC701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469C50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2603</w:t>
      </w:r>
    </w:p>
    <w:p w14:paraId="75D053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420D8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0B112A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2608</w:t>
      </w:r>
    </w:p>
    <w:p w14:paraId="2CA7DE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3F1CF9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2612</w:t>
      </w:r>
    </w:p>
    <w:p w14:paraId="558E60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2612</w:t>
      </w:r>
    </w:p>
    <w:p w14:paraId="520880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2B4073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2616</w:t>
      </w:r>
    </w:p>
    <w:p w14:paraId="62A4C4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2616</w:t>
      </w:r>
    </w:p>
    <w:p w14:paraId="660B58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5C54A5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2622</w:t>
      </w:r>
    </w:p>
    <w:p w14:paraId="36549D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2622</w:t>
      </w:r>
    </w:p>
    <w:p w14:paraId="672597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283ABB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7035EE6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2628</w:t>
      </w:r>
    </w:p>
    <w:p w14:paraId="600919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81E63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20D9C6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2631</w:t>
      </w:r>
    </w:p>
    <w:p w14:paraId="5D9D74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7C81876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10335C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2634</w:t>
      </w:r>
    </w:p>
    <w:p w14:paraId="1D77E5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B99A7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70C7BC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2639</w:t>
      </w:r>
    </w:p>
    <w:p w14:paraId="39A45B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715BC2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684527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2643</w:t>
      </w:r>
    </w:p>
    <w:p w14:paraId="40006B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6B1D0A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542B5F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2646</w:t>
      </w:r>
    </w:p>
    <w:p w14:paraId="1F0430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7EC82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60A3259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2649</w:t>
      </w:r>
    </w:p>
    <w:p w14:paraId="6DE5F1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2975D2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282C1D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2653</w:t>
      </w:r>
    </w:p>
    <w:p w14:paraId="3F62B6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48EE7A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7FD769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2657</w:t>
      </w:r>
    </w:p>
    <w:p w14:paraId="05FF67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323B00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1C985F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2662</w:t>
      </w:r>
    </w:p>
    <w:p w14:paraId="1C8FC4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526CD9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34D2D3C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2667</w:t>
      </w:r>
    </w:p>
    <w:p w14:paraId="17135E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5D269C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2D6109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2672</w:t>
      </w:r>
    </w:p>
    <w:p w14:paraId="7EBAFA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663041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45366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2677</w:t>
      </w:r>
    </w:p>
    <w:p w14:paraId="6E81D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073804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0B007FF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2681</w:t>
      </w:r>
    </w:p>
    <w:p w14:paraId="2D3978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10D37D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1C8009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2685</w:t>
      </w:r>
    </w:p>
    <w:p w14:paraId="770AAE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FD29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7CB158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2690</w:t>
      </w:r>
    </w:p>
    <w:p w14:paraId="3AAF5E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74BF27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646A5E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2695</w:t>
      </w:r>
    </w:p>
    <w:p w14:paraId="5FC953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498EF9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2702</w:t>
      </w:r>
    </w:p>
    <w:p w14:paraId="0D1545A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2702</w:t>
      </w:r>
    </w:p>
    <w:p w14:paraId="041E80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213643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39B5C7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2708</w:t>
      </w:r>
    </w:p>
    <w:p w14:paraId="0DA896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2708</w:t>
      </w:r>
    </w:p>
    <w:p w14:paraId="1797CB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355CEE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2714</w:t>
      </w:r>
    </w:p>
    <w:p w14:paraId="494024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3CD099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2994F3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2720</w:t>
      </w:r>
    </w:p>
    <w:p w14:paraId="524438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1E4077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2A43E3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2724</w:t>
      </w:r>
    </w:p>
    <w:p w14:paraId="098733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22C9AB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2DB8F9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2727</w:t>
      </w:r>
    </w:p>
    <w:p w14:paraId="2C42AB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14CA0F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2734</w:t>
      </w:r>
    </w:p>
    <w:p w14:paraId="26AEF2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2734</w:t>
      </w:r>
    </w:p>
    <w:p w14:paraId="209D07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433D92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2741</w:t>
      </w:r>
    </w:p>
    <w:p w14:paraId="2C36B45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2741</w:t>
      </w:r>
    </w:p>
    <w:p w14:paraId="49B077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11E319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2747</w:t>
      </w:r>
    </w:p>
    <w:p w14:paraId="50468E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2747</w:t>
      </w:r>
    </w:p>
    <w:p w14:paraId="3DE4FD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2747</w:t>
      </w:r>
    </w:p>
    <w:p w14:paraId="14EF18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2753</w:t>
      </w:r>
    </w:p>
    <w:p w14:paraId="33894D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2753</w:t>
      </w:r>
    </w:p>
    <w:p w14:paraId="3565F59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238C15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2758</w:t>
      </w:r>
    </w:p>
    <w:p w14:paraId="501704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2758</w:t>
      </w:r>
    </w:p>
    <w:p w14:paraId="1E0E9F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320DA5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2764</w:t>
      </w:r>
    </w:p>
    <w:p w14:paraId="5094B4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2764</w:t>
      </w:r>
    </w:p>
    <w:p w14:paraId="73CDB4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3582B9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730450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2768</w:t>
      </w:r>
    </w:p>
    <w:p w14:paraId="0794C6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2768</w:t>
      </w:r>
    </w:p>
    <w:p w14:paraId="719DD8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2771</w:t>
      </w:r>
    </w:p>
    <w:p w14:paraId="4F8CC29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2771</w:t>
      </w:r>
    </w:p>
    <w:p w14:paraId="661167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2771</w:t>
      </w:r>
    </w:p>
    <w:p w14:paraId="44C915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2777</w:t>
      </w:r>
    </w:p>
    <w:p w14:paraId="714974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2777</w:t>
      </w:r>
    </w:p>
    <w:p w14:paraId="29FB15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2777</w:t>
      </w:r>
    </w:p>
    <w:p w14:paraId="208314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2785</w:t>
      </w:r>
    </w:p>
    <w:p w14:paraId="5FAEDD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2785</w:t>
      </w:r>
    </w:p>
    <w:p w14:paraId="527B6B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2785</w:t>
      </w:r>
    </w:p>
    <w:p w14:paraId="63CE4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7B7644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2792</w:t>
      </w:r>
    </w:p>
    <w:p w14:paraId="032CE1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6BDFFA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0A97DA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2799</w:t>
      </w:r>
    </w:p>
    <w:p w14:paraId="7EA0B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76C12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2805</w:t>
      </w:r>
    </w:p>
    <w:p w14:paraId="6C46241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2805</w:t>
      </w:r>
    </w:p>
    <w:p w14:paraId="59E48E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304B25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4DE7F4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2813</w:t>
      </w:r>
    </w:p>
    <w:p w14:paraId="569349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6B7D10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37ED70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2820</w:t>
      </w:r>
    </w:p>
    <w:p w14:paraId="2B08C0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09BF10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1F709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2827</w:t>
      </w:r>
    </w:p>
    <w:p w14:paraId="7D4413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37B67A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6E734D4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2835</w:t>
      </w:r>
    </w:p>
    <w:p w14:paraId="5867AF1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1CB52E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2845</w:t>
      </w:r>
    </w:p>
    <w:p w14:paraId="6DD5C9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2845</w:t>
      </w:r>
    </w:p>
    <w:p w14:paraId="3D95D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2845</w:t>
      </w:r>
    </w:p>
    <w:p w14:paraId="3777FF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118DA5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2852</w:t>
      </w:r>
    </w:p>
    <w:p w14:paraId="01FFCC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4D5A68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206E781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2860</w:t>
      </w:r>
    </w:p>
    <w:p w14:paraId="4900C5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3DAC12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2870</w:t>
      </w:r>
    </w:p>
    <w:p w14:paraId="0D49E4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2870</w:t>
      </w:r>
    </w:p>
    <w:p w14:paraId="66C5B9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A5EA6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2880</w:t>
      </w:r>
    </w:p>
    <w:p w14:paraId="2C25851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2880</w:t>
      </w:r>
    </w:p>
    <w:p w14:paraId="366EA2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4D5C49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687EDC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2890</w:t>
      </w:r>
    </w:p>
    <w:p w14:paraId="65F017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46B3D1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7B86B7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2901</w:t>
      </w:r>
    </w:p>
    <w:p w14:paraId="7A347D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4AB85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1D10294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2907</w:t>
      </w:r>
    </w:p>
    <w:p w14:paraId="100C81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4AC29D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272FF1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2912</w:t>
      </w:r>
    </w:p>
    <w:p w14:paraId="75533B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2912</w:t>
      </w:r>
    </w:p>
    <w:p w14:paraId="15166A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</w:t>
      </w:r>
      <w:r>
        <w:rPr>
          <w:noProof/>
        </w:rPr>
        <w:t>8.16.105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2916</w:t>
      </w:r>
    </w:p>
    <w:p w14:paraId="17F29C0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2917</w:t>
      </w:r>
    </w:p>
    <w:p w14:paraId="515988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72DD02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23A974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182D98">
        <w:rPr>
          <w:rFonts w:cs="Arial"/>
          <w:noProof/>
        </w:rPr>
        <w:t xml:space="preserve">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2921</w:t>
      </w:r>
    </w:p>
    <w:p w14:paraId="36E472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2921</w:t>
      </w:r>
    </w:p>
    <w:p w14:paraId="74F68C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317C833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182D98">
        <w:rPr>
          <w:i/>
          <w:noProof/>
        </w:rPr>
        <w:t>highSpeedEnhMeasFlag</w:t>
      </w:r>
      <w:r w:rsidRPr="00182D98">
        <w:rPr>
          <w:i/>
          <w:noProof/>
          <w:lang w:eastAsia="ja-JP"/>
        </w:rPr>
        <w:t>2</w:t>
      </w:r>
      <w:r w:rsidRPr="00182D98">
        <w:rPr>
          <w:i/>
          <w:noProof/>
        </w:rPr>
        <w:t>-</w:t>
      </w:r>
      <w:r w:rsidRPr="00182D98">
        <w:rPr>
          <w:i/>
          <w:noProof/>
          <w:lang w:eastAsia="ja-JP"/>
        </w:rPr>
        <w:t>r16</w:t>
      </w:r>
      <w:r>
        <w:rPr>
          <w:noProof/>
        </w:rPr>
        <w:tab/>
        <w:t>2924</w:t>
      </w:r>
    </w:p>
    <w:p w14:paraId="10C22F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04A89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53647F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2927</w:t>
      </w:r>
    </w:p>
    <w:p w14:paraId="5178BD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2927</w:t>
      </w:r>
    </w:p>
    <w:p w14:paraId="200705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486E3E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2933</w:t>
      </w:r>
    </w:p>
    <w:p w14:paraId="485834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2933</w:t>
      </w:r>
    </w:p>
    <w:p w14:paraId="7AE25B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58D1B1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7F9E220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2940</w:t>
      </w:r>
    </w:p>
    <w:p w14:paraId="708CD8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66571A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36AEB8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2941</w:t>
      </w:r>
    </w:p>
    <w:p w14:paraId="67D798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550DAE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08E421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2942</w:t>
      </w:r>
    </w:p>
    <w:p w14:paraId="32D6C2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2942</w:t>
      </w:r>
    </w:p>
    <w:p w14:paraId="73F383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600206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2943</w:t>
      </w:r>
    </w:p>
    <w:p w14:paraId="48AD42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39CEF0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52E03E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2945</w:t>
      </w:r>
    </w:p>
    <w:p w14:paraId="7FCF18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46EDBB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2937705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2946</w:t>
      </w:r>
    </w:p>
    <w:p w14:paraId="4EDD5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1BF71B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71D7C9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2947</w:t>
      </w:r>
    </w:p>
    <w:p w14:paraId="7E5C11E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2D2758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2948</w:t>
      </w:r>
    </w:p>
    <w:p w14:paraId="5985BB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2948</w:t>
      </w:r>
    </w:p>
    <w:p w14:paraId="7A7195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2948</w:t>
      </w:r>
    </w:p>
    <w:p w14:paraId="7291BF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5C731F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2956</w:t>
      </w:r>
    </w:p>
    <w:p w14:paraId="4780A8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2DD82F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599919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2963</w:t>
      </w:r>
    </w:p>
    <w:p w14:paraId="6175AF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2963</w:t>
      </w:r>
    </w:p>
    <w:p w14:paraId="7AEB0D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2963</w:t>
      </w:r>
    </w:p>
    <w:p w14:paraId="266E47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2965</w:t>
      </w:r>
    </w:p>
    <w:p w14:paraId="6FC217E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2965</w:t>
      </w:r>
    </w:p>
    <w:p w14:paraId="041C3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2965</w:t>
      </w:r>
    </w:p>
    <w:p w14:paraId="4A601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6356F3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2966</w:t>
      </w:r>
    </w:p>
    <w:p w14:paraId="19D34CE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2967</w:t>
      </w:r>
    </w:p>
    <w:p w14:paraId="5A39D6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2967</w:t>
      </w:r>
    </w:p>
    <w:p w14:paraId="77D71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1163DE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2968</w:t>
      </w:r>
    </w:p>
    <w:p w14:paraId="3F4F57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2968</w:t>
      </w:r>
    </w:p>
    <w:p w14:paraId="61E2DD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574A73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2970</w:t>
      </w:r>
    </w:p>
    <w:p w14:paraId="5E3977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2971</w:t>
      </w:r>
    </w:p>
    <w:p w14:paraId="5DA96D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2971</w:t>
      </w:r>
    </w:p>
    <w:p w14:paraId="47D4A3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2971</w:t>
      </w:r>
    </w:p>
    <w:p w14:paraId="43964F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2971</w:t>
      </w:r>
    </w:p>
    <w:p w14:paraId="7872C1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2971</w:t>
      </w:r>
    </w:p>
    <w:p w14:paraId="656A9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44B7C3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2974</w:t>
      </w:r>
    </w:p>
    <w:p w14:paraId="58E072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2974</w:t>
      </w:r>
    </w:p>
    <w:p w14:paraId="3594C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2976</w:t>
      </w:r>
    </w:p>
    <w:p w14:paraId="281827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2976</w:t>
      </w:r>
    </w:p>
    <w:p w14:paraId="41B987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0599C7E4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779621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55A1B3AE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377707D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2978</w:t>
      </w:r>
    </w:p>
    <w:p w14:paraId="6C7446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2978</w:t>
      </w:r>
    </w:p>
    <w:p w14:paraId="43B7F737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0393D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2978</w:t>
      </w:r>
    </w:p>
    <w:p w14:paraId="5AA3C198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2978</w:t>
      </w:r>
    </w:p>
    <w:p w14:paraId="5746DA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2979</w:t>
      </w:r>
    </w:p>
    <w:p w14:paraId="542EE6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2979</w:t>
      </w:r>
    </w:p>
    <w:p w14:paraId="264D608B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2979</w:t>
      </w:r>
    </w:p>
    <w:p w14:paraId="017D76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4529D4B0" w14:textId="77777777" w:rsidR="000E3D33" w:rsidRDefault="000E3D33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2981</w:t>
      </w:r>
    </w:p>
    <w:p w14:paraId="70D131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2981</w:t>
      </w:r>
    </w:p>
    <w:p w14:paraId="246D0D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</w:rPr>
        <w:t>Test Purpose and Environment</w:t>
      </w:r>
      <w:r>
        <w:rPr>
          <w:noProof/>
        </w:rPr>
        <w:tab/>
        <w:t>2981</w:t>
      </w:r>
    </w:p>
    <w:p w14:paraId="06A22D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2985</w:t>
      </w:r>
    </w:p>
    <w:p w14:paraId="16A880D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2985</w:t>
      </w:r>
    </w:p>
    <w:p w14:paraId="59641F8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2985</w:t>
      </w:r>
    </w:p>
    <w:p w14:paraId="711B8E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2985</w:t>
      </w:r>
    </w:p>
    <w:p w14:paraId="492993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2988</w:t>
      </w:r>
    </w:p>
    <w:p w14:paraId="5B0244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2988</w:t>
      </w:r>
    </w:p>
    <w:p w14:paraId="010FBA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53742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2A59DD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2991</w:t>
      </w:r>
    </w:p>
    <w:p w14:paraId="54805FC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2991</w:t>
      </w:r>
    </w:p>
    <w:p w14:paraId="5BE65A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2994</w:t>
      </w:r>
    </w:p>
    <w:p w14:paraId="2F2FEB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2994</w:t>
      </w:r>
    </w:p>
    <w:p w14:paraId="5C7596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262138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2997</w:t>
      </w:r>
    </w:p>
    <w:p w14:paraId="637694F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182D9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2997</w:t>
      </w:r>
    </w:p>
    <w:p w14:paraId="573E5C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2997</w:t>
      </w:r>
    </w:p>
    <w:p w14:paraId="0E7B8C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3001</w:t>
      </w:r>
    </w:p>
    <w:p w14:paraId="34CADF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182D9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3001</w:t>
      </w:r>
    </w:p>
    <w:p w14:paraId="65E45E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3001</w:t>
      </w:r>
    </w:p>
    <w:p w14:paraId="04FD54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058CE0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182D98">
        <w:rPr>
          <w:bCs/>
          <w:noProof/>
        </w:rPr>
        <w:t xml:space="preserve"> CSI-RS based discovery signal</w:t>
      </w:r>
      <w:r>
        <w:rPr>
          <w:noProof/>
        </w:rPr>
        <w:tab/>
        <w:t>3005</w:t>
      </w:r>
    </w:p>
    <w:p w14:paraId="088831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6BDF8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78B9CA0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3009</w:t>
      </w:r>
    </w:p>
    <w:p w14:paraId="0A87F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3009</w:t>
      </w:r>
    </w:p>
    <w:p w14:paraId="1C3BBF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3013</w:t>
      </w:r>
    </w:p>
    <w:p w14:paraId="3B3D22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3013</w:t>
      </w:r>
    </w:p>
    <w:p w14:paraId="3372F36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5BEFE3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3015</w:t>
      </w:r>
    </w:p>
    <w:p w14:paraId="1CF3900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3016</w:t>
      </w:r>
    </w:p>
    <w:p w14:paraId="46E848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5842D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3018</w:t>
      </w:r>
    </w:p>
    <w:p w14:paraId="178FCA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3019</w:t>
      </w:r>
    </w:p>
    <w:p w14:paraId="025108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79D11A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65ED0B3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3022</w:t>
      </w:r>
    </w:p>
    <w:p w14:paraId="51D465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3022</w:t>
      </w:r>
    </w:p>
    <w:p w14:paraId="5C40C0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3026</w:t>
      </w:r>
    </w:p>
    <w:p w14:paraId="3B22FF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3026</w:t>
      </w:r>
    </w:p>
    <w:p w14:paraId="48A412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3026</w:t>
      </w:r>
    </w:p>
    <w:p w14:paraId="595B18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3026</w:t>
      </w:r>
    </w:p>
    <w:p w14:paraId="16D533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C2084A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3029</w:t>
      </w:r>
    </w:p>
    <w:p w14:paraId="568CC2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3029</w:t>
      </w:r>
    </w:p>
    <w:p w14:paraId="70FD0A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368D3B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3032</w:t>
      </w:r>
    </w:p>
    <w:p w14:paraId="632E5B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3032</w:t>
      </w:r>
    </w:p>
    <w:p w14:paraId="047B39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3035</w:t>
      </w:r>
    </w:p>
    <w:p w14:paraId="066AA6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3035</w:t>
      </w:r>
    </w:p>
    <w:p w14:paraId="448F93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3035</w:t>
      </w:r>
    </w:p>
    <w:p w14:paraId="531D1F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3038</w:t>
      </w:r>
    </w:p>
    <w:p w14:paraId="1F4D8A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3038</w:t>
      </w:r>
    </w:p>
    <w:p w14:paraId="7CC907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3038</w:t>
      </w:r>
    </w:p>
    <w:p w14:paraId="471FA6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3041</w:t>
      </w:r>
    </w:p>
    <w:p w14:paraId="2443929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3041</w:t>
      </w:r>
    </w:p>
    <w:p w14:paraId="4F5B31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787F22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3044</w:t>
      </w:r>
    </w:p>
    <w:p w14:paraId="4052C6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3044</w:t>
      </w:r>
    </w:p>
    <w:p w14:paraId="428F31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3044</w:t>
      </w:r>
    </w:p>
    <w:p w14:paraId="0A66E8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3046</w:t>
      </w:r>
    </w:p>
    <w:p w14:paraId="28EBA2E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3047</w:t>
      </w:r>
    </w:p>
    <w:p w14:paraId="72D631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1E3E2E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528E537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3050</w:t>
      </w:r>
    </w:p>
    <w:p w14:paraId="3924B2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4FDA1F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7E069D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3053</w:t>
      </w:r>
    </w:p>
    <w:p w14:paraId="5EC80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3053</w:t>
      </w:r>
    </w:p>
    <w:p w14:paraId="3B1706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7D5F91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3056</w:t>
      </w:r>
    </w:p>
    <w:p w14:paraId="5650F0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7A1C66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3059</w:t>
      </w:r>
    </w:p>
    <w:p w14:paraId="2EA21F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3059</w:t>
      </w:r>
    </w:p>
    <w:p w14:paraId="1C9C39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305666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3062</w:t>
      </w:r>
    </w:p>
    <w:p w14:paraId="7DACB9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3062</w:t>
      </w:r>
    </w:p>
    <w:p w14:paraId="6664DD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3062</w:t>
      </w:r>
    </w:p>
    <w:p w14:paraId="46996B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3065</w:t>
      </w:r>
    </w:p>
    <w:p w14:paraId="06C585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3065</w:t>
      </w:r>
    </w:p>
    <w:p w14:paraId="62AABF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4B8CC3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3068</w:t>
      </w:r>
    </w:p>
    <w:p w14:paraId="722306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3068</w:t>
      </w:r>
    </w:p>
    <w:p w14:paraId="44BDAC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3B7E4E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778D04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3071</w:t>
      </w:r>
    </w:p>
    <w:p w14:paraId="77E545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3071</w:t>
      </w:r>
    </w:p>
    <w:p w14:paraId="31ACF5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3072</w:t>
      </w:r>
    </w:p>
    <w:p w14:paraId="53624C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3073</w:t>
      </w:r>
    </w:p>
    <w:p w14:paraId="7D1408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04A8E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5E450F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3075</w:t>
      </w:r>
    </w:p>
    <w:p w14:paraId="1A5E19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270F64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147EE7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3077</w:t>
      </w:r>
    </w:p>
    <w:p w14:paraId="63898E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3077</w:t>
      </w:r>
    </w:p>
    <w:p w14:paraId="2F2775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3078</w:t>
      </w:r>
    </w:p>
    <w:p w14:paraId="17D0C9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3079</w:t>
      </w:r>
    </w:p>
    <w:p w14:paraId="3FC21F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3079</w:t>
      </w:r>
    </w:p>
    <w:p w14:paraId="154644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43C790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3081</w:t>
      </w:r>
    </w:p>
    <w:p w14:paraId="5A0709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5B13CB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A.8.23.21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3082</w:t>
      </w:r>
    </w:p>
    <w:p w14:paraId="217EF6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3083</w:t>
      </w:r>
    </w:p>
    <w:p w14:paraId="1EB61F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3083</w:t>
      </w:r>
    </w:p>
    <w:p w14:paraId="4BD874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</w:rPr>
        <w:t>A.8.23.22</w:t>
      </w:r>
      <w:r w:rsidRPr="00182D98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49EC90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3085</w:t>
      </w:r>
    </w:p>
    <w:p w14:paraId="1366B4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3085</w:t>
      </w:r>
    </w:p>
    <w:p w14:paraId="6632F6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3086</w:t>
      </w:r>
    </w:p>
    <w:p w14:paraId="4C1D4CD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3087</w:t>
      </w:r>
    </w:p>
    <w:p w14:paraId="1B1A97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663E3A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7C68BE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3090</w:t>
      </w:r>
    </w:p>
    <w:p w14:paraId="59667A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4B6955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231444E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3093</w:t>
      </w:r>
    </w:p>
    <w:p w14:paraId="5BA4B0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58209D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7645C00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3096</w:t>
      </w:r>
    </w:p>
    <w:p w14:paraId="6CE40E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040D35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09C7198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3099</w:t>
      </w:r>
    </w:p>
    <w:p w14:paraId="362AE0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3099</w:t>
      </w:r>
    </w:p>
    <w:p w14:paraId="25EEB3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3103</w:t>
      </w:r>
    </w:p>
    <w:p w14:paraId="516E82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3103</w:t>
      </w:r>
    </w:p>
    <w:p w14:paraId="179446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3103</w:t>
      </w:r>
    </w:p>
    <w:p w14:paraId="2E5221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1FD1500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3107</w:t>
      </w:r>
    </w:p>
    <w:p w14:paraId="3BF767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3107</w:t>
      </w:r>
    </w:p>
    <w:p w14:paraId="1D55B5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7C1C33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60FF69A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3109</w:t>
      </w:r>
    </w:p>
    <w:p w14:paraId="4184E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234E8A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1729BBC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3110</w:t>
      </w:r>
    </w:p>
    <w:p w14:paraId="371580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4F0206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1BB318B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3113</w:t>
      </w:r>
    </w:p>
    <w:p w14:paraId="40C87C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3113</w:t>
      </w:r>
    </w:p>
    <w:p w14:paraId="665D07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19FC55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3115</w:t>
      </w:r>
    </w:p>
    <w:p w14:paraId="005AD8A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3115</w:t>
      </w:r>
    </w:p>
    <w:p w14:paraId="3836A7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23B2BD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Test Requirements</w:t>
      </w:r>
      <w:r>
        <w:rPr>
          <w:noProof/>
        </w:rPr>
        <w:tab/>
        <w:t>3117</w:t>
      </w:r>
    </w:p>
    <w:p w14:paraId="1B1790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3117</w:t>
      </w:r>
    </w:p>
    <w:p w14:paraId="7218C1C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3117</w:t>
      </w:r>
    </w:p>
    <w:p w14:paraId="3ACFF4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56E56A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3A2C55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3120</w:t>
      </w:r>
    </w:p>
    <w:p w14:paraId="51DA0D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54148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47A56F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3123</w:t>
      </w:r>
    </w:p>
    <w:p w14:paraId="0467F8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23BC241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03C09F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3126</w:t>
      </w:r>
    </w:p>
    <w:p w14:paraId="0FC15B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07EC30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3129</w:t>
      </w:r>
    </w:p>
    <w:p w14:paraId="0B18F4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3129</w:t>
      </w:r>
    </w:p>
    <w:p w14:paraId="575861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3129</w:t>
      </w:r>
    </w:p>
    <w:p w14:paraId="7499D6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3133</w:t>
      </w:r>
    </w:p>
    <w:p w14:paraId="4CC540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3133</w:t>
      </w:r>
    </w:p>
    <w:p w14:paraId="464D8A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3133</w:t>
      </w:r>
    </w:p>
    <w:p w14:paraId="27B5F0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09DB787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3137</w:t>
      </w:r>
    </w:p>
    <w:p w14:paraId="43AA56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78D7D9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0BCEB9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3140</w:t>
      </w:r>
    </w:p>
    <w:p w14:paraId="14A49E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0A7258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3144</w:t>
      </w:r>
    </w:p>
    <w:p w14:paraId="5FAF3F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3144</w:t>
      </w:r>
    </w:p>
    <w:p w14:paraId="613429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3144</w:t>
      </w:r>
    </w:p>
    <w:p w14:paraId="293990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3148</w:t>
      </w:r>
    </w:p>
    <w:p w14:paraId="206BBC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3148</w:t>
      </w:r>
    </w:p>
    <w:p w14:paraId="6039D2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3148</w:t>
      </w:r>
    </w:p>
    <w:p w14:paraId="253B9C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7AEA16E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3152</w:t>
      </w:r>
    </w:p>
    <w:p w14:paraId="017DF0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577731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12C047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3155</w:t>
      </w:r>
    </w:p>
    <w:p w14:paraId="757733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78F26D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074CB9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3159</w:t>
      </w:r>
    </w:p>
    <w:p w14:paraId="257DB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63429F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0DDF3B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3162</w:t>
      </w:r>
    </w:p>
    <w:p w14:paraId="47FABC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791E3E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18604444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3165</w:t>
      </w:r>
    </w:p>
    <w:p w14:paraId="4027B37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3165</w:t>
      </w:r>
    </w:p>
    <w:p w14:paraId="4E1C3F4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3165</w:t>
      </w:r>
    </w:p>
    <w:p w14:paraId="2CB58F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4C432E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3165</w:t>
      </w:r>
    </w:p>
    <w:p w14:paraId="485448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6470C1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3168</w:t>
      </w:r>
    </w:p>
    <w:p w14:paraId="54BD7C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046FBB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D6D07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6ACFB02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3170</w:t>
      </w:r>
    </w:p>
    <w:p w14:paraId="3CA6ED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6B02F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6C7981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0C7B41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3173</w:t>
      </w:r>
    </w:p>
    <w:p w14:paraId="6F9795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2545EBA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066D53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2B2E47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3176</w:t>
      </w:r>
    </w:p>
    <w:p w14:paraId="296744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79ADCA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1B4B18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2AED7A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3178</w:t>
      </w:r>
    </w:p>
    <w:p w14:paraId="7392D5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3178</w:t>
      </w:r>
    </w:p>
    <w:p w14:paraId="631881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3178</w:t>
      </w:r>
    </w:p>
    <w:p w14:paraId="3E1AE9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298BD5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3181</w:t>
      </w:r>
    </w:p>
    <w:p w14:paraId="7495EA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3656A4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34FAAB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0F92E46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3184</w:t>
      </w:r>
    </w:p>
    <w:p w14:paraId="11505F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537F45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549367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3604FD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3188</w:t>
      </w:r>
    </w:p>
    <w:p w14:paraId="7885A9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3AC455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190E7D8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5BF2AE0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3191</w:t>
      </w:r>
    </w:p>
    <w:p w14:paraId="080C65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5EA335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3635B3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452FF47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3194</w:t>
      </w:r>
    </w:p>
    <w:p w14:paraId="5BC284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505196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650C948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EA9CF9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3198</w:t>
      </w:r>
    </w:p>
    <w:p w14:paraId="438C91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02BF0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74A8AA0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058F4F9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3199</w:t>
      </w:r>
    </w:p>
    <w:p w14:paraId="65ED59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5D934B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76C63B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2DE7C6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3200</w:t>
      </w:r>
    </w:p>
    <w:p w14:paraId="2FC6396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6294E1B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04A3CC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1AF950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3204</w:t>
      </w:r>
    </w:p>
    <w:p w14:paraId="698C65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4A23E8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5EAE3C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5D5D81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3207</w:t>
      </w:r>
    </w:p>
    <w:p w14:paraId="674B0B1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44F65A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3A0C59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3208</w:t>
      </w:r>
    </w:p>
    <w:p w14:paraId="06DCC2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3209</w:t>
      </w:r>
    </w:p>
    <w:p w14:paraId="5E211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35E327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667D37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6CD870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3211</w:t>
      </w:r>
    </w:p>
    <w:p w14:paraId="465ABE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224F03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4C4C9C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32140B8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3213</w:t>
      </w:r>
    </w:p>
    <w:p w14:paraId="460A71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19B18F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4BC8AA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6C38479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3213</w:t>
      </w:r>
    </w:p>
    <w:p w14:paraId="462067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6432FA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12D30A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454AC89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3215</w:t>
      </w:r>
    </w:p>
    <w:p w14:paraId="60FDC1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01FB5F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23978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07EB428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3215</w:t>
      </w:r>
    </w:p>
    <w:p w14:paraId="6762E0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573ED0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3216</w:t>
      </w:r>
    </w:p>
    <w:p w14:paraId="1FC800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56B662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3220</w:t>
      </w:r>
    </w:p>
    <w:p w14:paraId="2DFA98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1B7D6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3220</w:t>
      </w:r>
    </w:p>
    <w:p w14:paraId="04A1AC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495C329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3224</w:t>
      </w:r>
    </w:p>
    <w:p w14:paraId="710E68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50C504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3224</w:t>
      </w:r>
    </w:p>
    <w:p w14:paraId="315066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746772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3225</w:t>
      </w:r>
    </w:p>
    <w:p w14:paraId="3FA5AB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51ABC1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3225</w:t>
      </w:r>
    </w:p>
    <w:p w14:paraId="4531570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10E53B5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3228</w:t>
      </w:r>
    </w:p>
    <w:p w14:paraId="4522DD4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659021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655FE9C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2B986F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3231</w:t>
      </w:r>
    </w:p>
    <w:p w14:paraId="11FC628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A5C4A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619693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68A8C9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3234</w:t>
      </w:r>
    </w:p>
    <w:p w14:paraId="2E3E25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213153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7C5491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5370EC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3237</w:t>
      </w:r>
    </w:p>
    <w:p w14:paraId="2E366B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78C1E0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3237</w:t>
      </w:r>
    </w:p>
    <w:p w14:paraId="40C0D3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4090938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3240</w:t>
      </w:r>
    </w:p>
    <w:p w14:paraId="05798C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231D2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30868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348F89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3244</w:t>
      </w:r>
    </w:p>
    <w:p w14:paraId="01A22D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45B6B9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0DF334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461EE7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3248</w:t>
      </w:r>
    </w:p>
    <w:p w14:paraId="2A9B4B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3248</w:t>
      </w:r>
    </w:p>
    <w:p w14:paraId="22A313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3248</w:t>
      </w:r>
    </w:p>
    <w:p w14:paraId="652528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5DA007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3251</w:t>
      </w:r>
    </w:p>
    <w:p w14:paraId="5F4420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39857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1667A3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20F8F6D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3254</w:t>
      </w:r>
    </w:p>
    <w:p w14:paraId="0A2261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640581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3254</w:t>
      </w:r>
    </w:p>
    <w:p w14:paraId="4242B0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138854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3257</w:t>
      </w:r>
    </w:p>
    <w:p w14:paraId="701A8A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453D22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3257</w:t>
      </w:r>
    </w:p>
    <w:p w14:paraId="554E79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3E9318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3261</w:t>
      </w:r>
    </w:p>
    <w:p w14:paraId="2C29D6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5C0BF2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5174D8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0AA860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3264</w:t>
      </w:r>
    </w:p>
    <w:p w14:paraId="788057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6EAC9F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3264</w:t>
      </w:r>
    </w:p>
    <w:p w14:paraId="6F76CB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3B5785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3268</w:t>
      </w:r>
    </w:p>
    <w:p w14:paraId="27B928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0559E6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64F0DB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0717BA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3272</w:t>
      </w:r>
    </w:p>
    <w:p w14:paraId="346B1B6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0C06D0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3272</w:t>
      </w:r>
    </w:p>
    <w:p w14:paraId="7C8708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636D20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3278</w:t>
      </w:r>
    </w:p>
    <w:p w14:paraId="6C93B3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95FEB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3279</w:t>
      </w:r>
    </w:p>
    <w:p w14:paraId="6FEAD0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1E4A735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3285</w:t>
      </w:r>
    </w:p>
    <w:p w14:paraId="293680D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3285</w:t>
      </w:r>
    </w:p>
    <w:p w14:paraId="2AF92A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3285</w:t>
      </w:r>
    </w:p>
    <w:p w14:paraId="33EA94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49563A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3288</w:t>
      </w:r>
    </w:p>
    <w:p w14:paraId="0C0CBE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5FE660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3288</w:t>
      </w:r>
    </w:p>
    <w:p w14:paraId="2403E7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44E3543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3291</w:t>
      </w:r>
    </w:p>
    <w:p w14:paraId="6021B1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0795AE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14416D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2D071B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3293</w:t>
      </w:r>
    </w:p>
    <w:p w14:paraId="04BC1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3F75DF7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3293</w:t>
      </w:r>
    </w:p>
    <w:p w14:paraId="2809FB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221528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3298</w:t>
      </w:r>
    </w:p>
    <w:p w14:paraId="20BE84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7F5793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2F389A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2994F10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3303</w:t>
      </w:r>
    </w:p>
    <w:p w14:paraId="51EF14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5BF8EBB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7778A9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6AF90C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3313</w:t>
      </w:r>
    </w:p>
    <w:p w14:paraId="6F568D4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677651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0D6D098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2B135D6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3322</w:t>
      </w:r>
    </w:p>
    <w:p w14:paraId="20F31E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29ED6A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140F46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3333</w:t>
      </w:r>
    </w:p>
    <w:p w14:paraId="291228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3334</w:t>
      </w:r>
    </w:p>
    <w:p w14:paraId="38AA6B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7CF7B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46240A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6FAD2C2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3345</w:t>
      </w:r>
    </w:p>
    <w:p w14:paraId="6182D2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72C86F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0E7834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349122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3353</w:t>
      </w:r>
    </w:p>
    <w:p w14:paraId="3EF30F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0D9B7A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20C24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5843112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3360</w:t>
      </w:r>
    </w:p>
    <w:p w14:paraId="1FF5F65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9F719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78DC3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748F95B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3363</w:t>
      </w:r>
    </w:p>
    <w:p w14:paraId="436ED1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0D5829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0A4C9F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3884FD7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3364</w:t>
      </w:r>
    </w:p>
    <w:p w14:paraId="60FB80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2B727F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62884F6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225A1E9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3368</w:t>
      </w:r>
    </w:p>
    <w:p w14:paraId="765580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4923CE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7DA7012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0AE528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3370</w:t>
      </w:r>
    </w:p>
    <w:p w14:paraId="14614A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738311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064CD5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4CA4BF5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3373</w:t>
      </w:r>
    </w:p>
    <w:p w14:paraId="674D59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1D6B94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4327AC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6419EF2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3377</w:t>
      </w:r>
    </w:p>
    <w:p w14:paraId="51F78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202E03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057707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5582084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3381</w:t>
      </w:r>
    </w:p>
    <w:p w14:paraId="78855CF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2F4C7E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24A25C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03B8D4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3384</w:t>
      </w:r>
    </w:p>
    <w:p w14:paraId="64CEF4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72960E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01B12A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04B087D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3385</w:t>
      </w:r>
    </w:p>
    <w:p w14:paraId="035821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671BEF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35CFC3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7E9A09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3389</w:t>
      </w:r>
    </w:p>
    <w:p w14:paraId="765CAC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5C46F45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2919C4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5C8A4F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3390</w:t>
      </w:r>
    </w:p>
    <w:p w14:paraId="4110E9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40CB8A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5B7EB4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26EE11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3393</w:t>
      </w:r>
    </w:p>
    <w:p w14:paraId="16346F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4A366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3BA564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530731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3397</w:t>
      </w:r>
    </w:p>
    <w:p w14:paraId="5600EC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7C7B28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1BBF50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158423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3400</w:t>
      </w:r>
    </w:p>
    <w:p w14:paraId="094919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3400</w:t>
      </w:r>
    </w:p>
    <w:p w14:paraId="545206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3400</w:t>
      </w:r>
    </w:p>
    <w:p w14:paraId="69BDDD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3403</w:t>
      </w:r>
    </w:p>
    <w:p w14:paraId="33F703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3403</w:t>
      </w:r>
    </w:p>
    <w:p w14:paraId="2646314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6DDE6E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0932C3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7B80CA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3406</w:t>
      </w:r>
    </w:p>
    <w:p w14:paraId="16EEF5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684E04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3406</w:t>
      </w:r>
    </w:p>
    <w:p w14:paraId="140F6E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2F199EB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3408</w:t>
      </w:r>
    </w:p>
    <w:p w14:paraId="04E989F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0E5EEC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6AA78CE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38D6A7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3414</w:t>
      </w:r>
    </w:p>
    <w:p w14:paraId="1DE400C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4EFEF6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2641E5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4917211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3420</w:t>
      </w:r>
    </w:p>
    <w:p w14:paraId="175DF1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0A0312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32E98BA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44A010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3422</w:t>
      </w:r>
    </w:p>
    <w:p w14:paraId="4BB0DD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5B3E2D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7B5AE8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69A510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3426</w:t>
      </w:r>
    </w:p>
    <w:p w14:paraId="7C8535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1D51C9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3426</w:t>
      </w:r>
    </w:p>
    <w:p w14:paraId="65A2BB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2EEDAB0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3431</w:t>
      </w:r>
    </w:p>
    <w:p w14:paraId="6EC7CB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1D0BC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3FDFF3F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0D9E9E3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3444</w:t>
      </w:r>
    </w:p>
    <w:p w14:paraId="1928E5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50FCDF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3444</w:t>
      </w:r>
    </w:p>
    <w:p w14:paraId="1024435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3456</w:t>
      </w:r>
    </w:p>
    <w:p w14:paraId="5A37A9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3457</w:t>
      </w:r>
    </w:p>
    <w:p w14:paraId="246FB3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6C3AA1D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3457</w:t>
      </w:r>
    </w:p>
    <w:p w14:paraId="205F87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3469</w:t>
      </w:r>
    </w:p>
    <w:p w14:paraId="0BE4D8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3470</w:t>
      </w:r>
    </w:p>
    <w:p w14:paraId="654A13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3470</w:t>
      </w:r>
    </w:p>
    <w:p w14:paraId="65D086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3470</w:t>
      </w:r>
    </w:p>
    <w:p w14:paraId="0BC265E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3BCB57D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3473</w:t>
      </w:r>
    </w:p>
    <w:p w14:paraId="02F654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3F1C90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3473</w:t>
      </w:r>
    </w:p>
    <w:p w14:paraId="45CE22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3474</w:t>
      </w:r>
    </w:p>
    <w:p w14:paraId="0FFE395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3474</w:t>
      </w:r>
    </w:p>
    <w:p w14:paraId="26E9F9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791EF0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3475</w:t>
      </w:r>
    </w:p>
    <w:p w14:paraId="331053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1471B8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3476</w:t>
      </w:r>
    </w:p>
    <w:p w14:paraId="69BDAA1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3476</w:t>
      </w:r>
    </w:p>
    <w:p w14:paraId="2C33AC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3476</w:t>
      </w:r>
    </w:p>
    <w:p w14:paraId="557114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3479</w:t>
      </w:r>
    </w:p>
    <w:p w14:paraId="6E2A08F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3479</w:t>
      </w:r>
    </w:p>
    <w:p w14:paraId="5DA7DF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3479</w:t>
      </w:r>
    </w:p>
    <w:p w14:paraId="0C2B7D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7B8311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3482</w:t>
      </w:r>
    </w:p>
    <w:p w14:paraId="6E39A5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3482</w:t>
      </w:r>
    </w:p>
    <w:p w14:paraId="348C5D6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07E911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134447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3485</w:t>
      </w:r>
    </w:p>
    <w:p w14:paraId="3D7ECC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3485</w:t>
      </w:r>
    </w:p>
    <w:p w14:paraId="4480F8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3485</w:t>
      </w:r>
    </w:p>
    <w:p w14:paraId="22D1D1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3485</w:t>
      </w:r>
    </w:p>
    <w:p w14:paraId="666E73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365DFE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3488</w:t>
      </w:r>
    </w:p>
    <w:p w14:paraId="4EEC07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3488</w:t>
      </w:r>
    </w:p>
    <w:p w14:paraId="4FDDBC2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3488</w:t>
      </w:r>
    </w:p>
    <w:p w14:paraId="0887B84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3491</w:t>
      </w:r>
    </w:p>
    <w:p w14:paraId="59B43C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3491</w:t>
      </w:r>
    </w:p>
    <w:p w14:paraId="728D5E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3491</w:t>
      </w:r>
    </w:p>
    <w:p w14:paraId="346514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3491</w:t>
      </w:r>
    </w:p>
    <w:p w14:paraId="24DE3F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3494</w:t>
      </w:r>
    </w:p>
    <w:p w14:paraId="7D4522D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3494</w:t>
      </w:r>
    </w:p>
    <w:p w14:paraId="6056108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3494</w:t>
      </w:r>
    </w:p>
    <w:p w14:paraId="60C512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3494</w:t>
      </w:r>
    </w:p>
    <w:p w14:paraId="036135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434099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205ABF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3497</w:t>
      </w:r>
    </w:p>
    <w:p w14:paraId="546999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7234B9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6BB7603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3499</w:t>
      </w:r>
    </w:p>
    <w:p w14:paraId="74F363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3499</w:t>
      </w:r>
    </w:p>
    <w:p w14:paraId="38340B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FAD31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7260AF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022F406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3502</w:t>
      </w:r>
    </w:p>
    <w:p w14:paraId="69C589E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5A4833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3502</w:t>
      </w:r>
    </w:p>
    <w:p w14:paraId="1EE877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3504</w:t>
      </w:r>
    </w:p>
    <w:p w14:paraId="57363F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3505</w:t>
      </w:r>
    </w:p>
    <w:p w14:paraId="5721CE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46FAFC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5AA47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3507</w:t>
      </w:r>
    </w:p>
    <w:p w14:paraId="1089002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3508</w:t>
      </w:r>
    </w:p>
    <w:p w14:paraId="72D807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3508</w:t>
      </w:r>
    </w:p>
    <w:p w14:paraId="649ED51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3508</w:t>
      </w:r>
    </w:p>
    <w:p w14:paraId="3C61EB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13A6FC7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3511</w:t>
      </w:r>
    </w:p>
    <w:p w14:paraId="083013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376937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5A82D1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67B507E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3515</w:t>
      </w:r>
    </w:p>
    <w:p w14:paraId="26FC93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42B5DE1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3515</w:t>
      </w:r>
    </w:p>
    <w:p w14:paraId="56151B7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3519</w:t>
      </w:r>
    </w:p>
    <w:p w14:paraId="02CAEC7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3519</w:t>
      </w:r>
    </w:p>
    <w:p w14:paraId="3DDF257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3519</w:t>
      </w:r>
    </w:p>
    <w:p w14:paraId="34AE21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17461E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781F53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3523</w:t>
      </w:r>
    </w:p>
    <w:p w14:paraId="64DC10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6980BA4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3523</w:t>
      </w:r>
    </w:p>
    <w:p w14:paraId="0A77A3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3527</w:t>
      </w:r>
    </w:p>
    <w:p w14:paraId="2AC12CA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3527</w:t>
      </w:r>
    </w:p>
    <w:p w14:paraId="4FD9B3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3527</w:t>
      </w:r>
    </w:p>
    <w:p w14:paraId="6DCA99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3527</w:t>
      </w:r>
    </w:p>
    <w:p w14:paraId="106C6C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2A8186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3531</w:t>
      </w:r>
    </w:p>
    <w:p w14:paraId="461A5F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7CC4A6E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1F442D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158822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3532</w:t>
      </w:r>
    </w:p>
    <w:p w14:paraId="22A247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469250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3533</w:t>
      </w:r>
    </w:p>
    <w:p w14:paraId="7623A0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3533</w:t>
      </w:r>
    </w:p>
    <w:p w14:paraId="4FD76F6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6D98D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3318FA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6061E41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2679712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BF68A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5C22DC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406FCC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3534</w:t>
      </w:r>
    </w:p>
    <w:p w14:paraId="1C01F7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3534</w:t>
      </w:r>
    </w:p>
    <w:p w14:paraId="128FC9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13443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3D16E2B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3538</w:t>
      </w:r>
    </w:p>
    <w:p w14:paraId="3203EC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3538</w:t>
      </w:r>
    </w:p>
    <w:p w14:paraId="5B9CA3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3538</w:t>
      </w:r>
    </w:p>
    <w:p w14:paraId="232679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3538</w:t>
      </w:r>
    </w:p>
    <w:p w14:paraId="1621C4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3543</w:t>
      </w:r>
    </w:p>
    <w:p w14:paraId="2875D54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3543</w:t>
      </w:r>
    </w:p>
    <w:p w14:paraId="4B841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3543</w:t>
      </w:r>
    </w:p>
    <w:p w14:paraId="250AE1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3543</w:t>
      </w:r>
    </w:p>
    <w:p w14:paraId="2D8A1D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26A575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3545</w:t>
      </w:r>
    </w:p>
    <w:p w14:paraId="34AA9B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100F29F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3545</w:t>
      </w:r>
    </w:p>
    <w:p w14:paraId="30CAD4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704D13A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3548</w:t>
      </w:r>
    </w:p>
    <w:p w14:paraId="57F72F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40E81E3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23DD31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77C2BFD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3550</w:t>
      </w:r>
    </w:p>
    <w:p w14:paraId="0545AD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5D25F1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13AD2D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75BB89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3553</w:t>
      </w:r>
    </w:p>
    <w:p w14:paraId="368A2C1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3553</w:t>
      </w:r>
    </w:p>
    <w:p w14:paraId="6DCB00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3553</w:t>
      </w:r>
    </w:p>
    <w:p w14:paraId="1FEB39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1DFD58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3556</w:t>
      </w:r>
    </w:p>
    <w:p w14:paraId="1B4767F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1D6B1E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317E1D2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4E31E07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3557</w:t>
      </w:r>
    </w:p>
    <w:p w14:paraId="6A7C6F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42DBAA0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0016B2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01C4D81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3560</w:t>
      </w:r>
    </w:p>
    <w:p w14:paraId="77A21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2196CE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316EF9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09607C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3561</w:t>
      </w:r>
    </w:p>
    <w:p w14:paraId="559A40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19ADF1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3561</w:t>
      </w:r>
    </w:p>
    <w:p w14:paraId="411957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3566</w:t>
      </w:r>
    </w:p>
    <w:p w14:paraId="0448B8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3566</w:t>
      </w:r>
    </w:p>
    <w:p w14:paraId="74EDCA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3566</w:t>
      </w:r>
    </w:p>
    <w:p w14:paraId="6178D5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3566</w:t>
      </w:r>
    </w:p>
    <w:p w14:paraId="73B5DE9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232A24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3570</w:t>
      </w:r>
    </w:p>
    <w:p w14:paraId="22C5FE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20B2754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3570</w:t>
      </w:r>
    </w:p>
    <w:p w14:paraId="794AF1D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4B2CFA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3571</w:t>
      </w:r>
    </w:p>
    <w:p w14:paraId="179BBD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3571</w:t>
      </w:r>
    </w:p>
    <w:p w14:paraId="4CB4B6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3571</w:t>
      </w:r>
    </w:p>
    <w:p w14:paraId="4BDB2EB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329C03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3574</w:t>
      </w:r>
    </w:p>
    <w:p w14:paraId="2636FB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2658AB1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3574</w:t>
      </w:r>
    </w:p>
    <w:p w14:paraId="32A85C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7FE088F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3577</w:t>
      </w:r>
    </w:p>
    <w:p w14:paraId="63F3133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3577</w:t>
      </w:r>
    </w:p>
    <w:p w14:paraId="7F351AB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3577</w:t>
      </w:r>
    </w:p>
    <w:p w14:paraId="334DDF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3580</w:t>
      </w:r>
    </w:p>
    <w:p w14:paraId="4D9189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3580</w:t>
      </w:r>
    </w:p>
    <w:p w14:paraId="634A90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3EA49F3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3580</w:t>
      </w:r>
    </w:p>
    <w:p w14:paraId="4C7BEF0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3583</w:t>
      </w:r>
    </w:p>
    <w:p w14:paraId="498D72F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3583</w:t>
      </w:r>
    </w:p>
    <w:p w14:paraId="527FAF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0789A3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3583</w:t>
      </w:r>
    </w:p>
    <w:p w14:paraId="4655EB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3586</w:t>
      </w:r>
    </w:p>
    <w:p w14:paraId="694846D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3586</w:t>
      </w:r>
    </w:p>
    <w:p w14:paraId="14D2E0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3586</w:t>
      </w:r>
    </w:p>
    <w:p w14:paraId="790231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3586</w:t>
      </w:r>
    </w:p>
    <w:p w14:paraId="6436ACB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3590</w:t>
      </w:r>
    </w:p>
    <w:p w14:paraId="208D411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3590</w:t>
      </w:r>
    </w:p>
    <w:p w14:paraId="66073A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3590</w:t>
      </w:r>
    </w:p>
    <w:p w14:paraId="3E6188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3590</w:t>
      </w:r>
    </w:p>
    <w:p w14:paraId="3EB52E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47BD65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3593</w:t>
      </w:r>
    </w:p>
    <w:p w14:paraId="47FE489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0134A7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3593</w:t>
      </w:r>
    </w:p>
    <w:p w14:paraId="5C0E56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3596</w:t>
      </w:r>
    </w:p>
    <w:p w14:paraId="2D06FBE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3596</w:t>
      </w:r>
    </w:p>
    <w:p w14:paraId="7FFB66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3596</w:t>
      </w:r>
    </w:p>
    <w:p w14:paraId="6A9AE71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3596</w:t>
      </w:r>
    </w:p>
    <w:p w14:paraId="539F9D7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2D67D4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3598</w:t>
      </w:r>
    </w:p>
    <w:p w14:paraId="0345057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09F07F8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A582B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5383914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3600</w:t>
      </w:r>
    </w:p>
    <w:p w14:paraId="7968EB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3600</w:t>
      </w:r>
    </w:p>
    <w:p w14:paraId="491E27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3600</w:t>
      </w:r>
    </w:p>
    <w:p w14:paraId="24DFEE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DC665B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3604</w:t>
      </w:r>
    </w:p>
    <w:p w14:paraId="7F388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35B1630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7131E73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22807F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3608</w:t>
      </w:r>
    </w:p>
    <w:p w14:paraId="36A54D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3608</w:t>
      </w:r>
    </w:p>
    <w:p w14:paraId="7E896D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3608</w:t>
      </w:r>
    </w:p>
    <w:p w14:paraId="79412E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3611</w:t>
      </w:r>
    </w:p>
    <w:p w14:paraId="54A8C94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3612</w:t>
      </w:r>
    </w:p>
    <w:p w14:paraId="6A3DF9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3612</w:t>
      </w:r>
    </w:p>
    <w:p w14:paraId="6699FF3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3612</w:t>
      </w:r>
    </w:p>
    <w:p w14:paraId="3CDFC4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3615</w:t>
      </w:r>
    </w:p>
    <w:p w14:paraId="6F7505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3615</w:t>
      </w:r>
    </w:p>
    <w:p w14:paraId="776895B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3615</w:t>
      </w:r>
    </w:p>
    <w:p w14:paraId="024396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3615</w:t>
      </w:r>
    </w:p>
    <w:p w14:paraId="75E8AF5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3618</w:t>
      </w:r>
    </w:p>
    <w:p w14:paraId="7A9C0B2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3618</w:t>
      </w:r>
    </w:p>
    <w:p w14:paraId="4F65BB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0CD51F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6729C4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3621</w:t>
      </w:r>
    </w:p>
    <w:p w14:paraId="4864BB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3621</w:t>
      </w:r>
    </w:p>
    <w:p w14:paraId="5B7C8B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3621</w:t>
      </w:r>
    </w:p>
    <w:p w14:paraId="5407828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3621</w:t>
      </w:r>
    </w:p>
    <w:p w14:paraId="3F2759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63A5134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3623</w:t>
      </w:r>
    </w:p>
    <w:p w14:paraId="4EE17C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3B79230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3623</w:t>
      </w:r>
    </w:p>
    <w:p w14:paraId="3140F0F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236953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3628</w:t>
      </w:r>
    </w:p>
    <w:p w14:paraId="1AC2B2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3628</w:t>
      </w:r>
    </w:p>
    <w:p w14:paraId="3A42FB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36C86DA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422341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3633</w:t>
      </w:r>
    </w:p>
    <w:p w14:paraId="5D81E36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5AFE0C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F2DF2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3637</w:t>
      </w:r>
    </w:p>
    <w:p w14:paraId="00B37B9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3637</w:t>
      </w:r>
    </w:p>
    <w:p w14:paraId="0099DA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3637</w:t>
      </w:r>
    </w:p>
    <w:p w14:paraId="296F91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3638</w:t>
      </w:r>
    </w:p>
    <w:p w14:paraId="382CFE8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312E30C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3643</w:t>
      </w:r>
    </w:p>
    <w:p w14:paraId="5411A09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434A0B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0A9FA7D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3649</w:t>
      </w:r>
    </w:p>
    <w:p w14:paraId="29F7B9E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3650</w:t>
      </w:r>
    </w:p>
    <w:p w14:paraId="1FA3ACF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652FFF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7D73A8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3656</w:t>
      </w:r>
    </w:p>
    <w:p w14:paraId="59221B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3656</w:t>
      </w:r>
    </w:p>
    <w:p w14:paraId="0C98ED4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3656</w:t>
      </w:r>
    </w:p>
    <w:p w14:paraId="61D305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777B318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C288E4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3661</w:t>
      </w:r>
    </w:p>
    <w:p w14:paraId="4AE7A3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336C87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5A0179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3664</w:t>
      </w:r>
    </w:p>
    <w:p w14:paraId="49B572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3665</w:t>
      </w:r>
    </w:p>
    <w:p w14:paraId="50ED6AF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3F2CDA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36CFBB0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5A4600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3672</w:t>
      </w:r>
    </w:p>
    <w:p w14:paraId="4A88B1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791F79A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78B46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450B2BB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3678</w:t>
      </w:r>
    </w:p>
    <w:p w14:paraId="589951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CDBF19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3679</w:t>
      </w:r>
    </w:p>
    <w:p w14:paraId="6CCFD84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CA87B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3684</w:t>
      </w:r>
    </w:p>
    <w:p w14:paraId="668B2C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044701A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3317F6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394D171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3689</w:t>
      </w:r>
    </w:p>
    <w:p w14:paraId="5D7C6E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09A542F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3690</w:t>
      </w:r>
    </w:p>
    <w:p w14:paraId="240698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C119A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3695</w:t>
      </w:r>
    </w:p>
    <w:p w14:paraId="3A69E6A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3695</w:t>
      </w:r>
    </w:p>
    <w:p w14:paraId="0BC3668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3695</w:t>
      </w:r>
    </w:p>
    <w:p w14:paraId="6240D6D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6C7E6D0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3700</w:t>
      </w:r>
    </w:p>
    <w:p w14:paraId="4929F34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69677C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3700</w:t>
      </w:r>
    </w:p>
    <w:p w14:paraId="421A8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0FFCC5F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3706</w:t>
      </w:r>
    </w:p>
    <w:p w14:paraId="6F43D3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3706</w:t>
      </w:r>
    </w:p>
    <w:p w14:paraId="1826D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3706</w:t>
      </w:r>
    </w:p>
    <w:p w14:paraId="257BCDA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3709</w:t>
      </w:r>
    </w:p>
    <w:p w14:paraId="198D36A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3709</w:t>
      </w:r>
    </w:p>
    <w:p w14:paraId="5976FE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44FC76C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3709</w:t>
      </w:r>
    </w:p>
    <w:p w14:paraId="2465D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72D67D3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3712</w:t>
      </w:r>
    </w:p>
    <w:p w14:paraId="298FC2D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0B335E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3712</w:t>
      </w:r>
    </w:p>
    <w:p w14:paraId="4CB169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3715</w:t>
      </w:r>
    </w:p>
    <w:p w14:paraId="4D30C1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3715</w:t>
      </w:r>
    </w:p>
    <w:p w14:paraId="626C20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  <w:lang w:val="sv-SE"/>
        </w:rPr>
        <w:t>E-UTRAN FDD</w:t>
      </w:r>
      <w:r>
        <w:rPr>
          <w:noProof/>
        </w:rPr>
        <w:tab/>
        <w:t>3715</w:t>
      </w:r>
    </w:p>
    <w:p w14:paraId="691F92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3715</w:t>
      </w:r>
    </w:p>
    <w:p w14:paraId="7B4A978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3715</w:t>
      </w:r>
    </w:p>
    <w:p w14:paraId="77A384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3718</w:t>
      </w:r>
    </w:p>
    <w:p w14:paraId="5716BC8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182D98">
        <w:rPr>
          <w:bCs/>
          <w:noProof/>
        </w:rPr>
        <w:t>E-UTRAN TDD</w:t>
      </w:r>
      <w:r>
        <w:rPr>
          <w:noProof/>
        </w:rPr>
        <w:tab/>
        <w:t>3718</w:t>
      </w:r>
    </w:p>
    <w:p w14:paraId="1E4CA4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3718</w:t>
      </w:r>
    </w:p>
    <w:p w14:paraId="7D46E1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3718</w:t>
      </w:r>
    </w:p>
    <w:p w14:paraId="2349B86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3721</w:t>
      </w:r>
    </w:p>
    <w:p w14:paraId="5E34DB3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E-UTRAN FDD for 5MHz Bandwidth</w:t>
      </w:r>
      <w:r>
        <w:rPr>
          <w:noProof/>
        </w:rPr>
        <w:tab/>
        <w:t>3721</w:t>
      </w:r>
    </w:p>
    <w:p w14:paraId="2CCB31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3721</w:t>
      </w:r>
    </w:p>
    <w:p w14:paraId="0A3D08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3721</w:t>
      </w:r>
    </w:p>
    <w:p w14:paraId="627509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3722</w:t>
      </w:r>
    </w:p>
    <w:p w14:paraId="3EED156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SimSun"/>
          <w:noProof/>
        </w:rPr>
        <w:t>UTRAN FDD CPICH Ec/No</w:t>
      </w:r>
      <w:r>
        <w:rPr>
          <w:noProof/>
        </w:rPr>
        <w:tab/>
        <w:t>3723</w:t>
      </w:r>
    </w:p>
    <w:p w14:paraId="285BE4E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3723</w:t>
      </w:r>
    </w:p>
    <w:p w14:paraId="6868E70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3723</w:t>
      </w:r>
    </w:p>
    <w:p w14:paraId="1B74D0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3723</w:t>
      </w:r>
    </w:p>
    <w:p w14:paraId="6B8155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3725</w:t>
      </w:r>
    </w:p>
    <w:p w14:paraId="5BAC35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3726</w:t>
      </w:r>
    </w:p>
    <w:p w14:paraId="789B862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3726</w:t>
      </w:r>
    </w:p>
    <w:p w14:paraId="01764D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3726</w:t>
      </w:r>
    </w:p>
    <w:p w14:paraId="32823E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3728</w:t>
      </w:r>
    </w:p>
    <w:p w14:paraId="49AE296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de-DE"/>
        </w:rPr>
        <w:t>E-UTRAN FDD for 5MHz Bandwidth</w:t>
      </w:r>
      <w:r>
        <w:rPr>
          <w:noProof/>
        </w:rPr>
        <w:tab/>
        <w:t>3729</w:t>
      </w:r>
    </w:p>
    <w:p w14:paraId="3977886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lastRenderedPageBreak/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Purpose and Environment</w:t>
      </w:r>
      <w:r>
        <w:rPr>
          <w:noProof/>
        </w:rPr>
        <w:tab/>
        <w:t>3729</w:t>
      </w:r>
    </w:p>
    <w:p w14:paraId="39B9E0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Parameters</w:t>
      </w:r>
      <w:r>
        <w:rPr>
          <w:noProof/>
        </w:rPr>
        <w:tab/>
        <w:t>3729</w:t>
      </w:r>
    </w:p>
    <w:p w14:paraId="2AD4D8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3730</w:t>
      </w:r>
    </w:p>
    <w:p w14:paraId="4270F3D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3730</w:t>
      </w:r>
    </w:p>
    <w:p w14:paraId="0248454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3730</w:t>
      </w:r>
    </w:p>
    <w:p w14:paraId="299635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0296A8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3730</w:t>
      </w:r>
    </w:p>
    <w:p w14:paraId="68B93ED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25AD2C6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3733</w:t>
      </w:r>
    </w:p>
    <w:p w14:paraId="7F8C676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4867659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3733</w:t>
      </w:r>
    </w:p>
    <w:p w14:paraId="41B0E1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3734</w:t>
      </w:r>
    </w:p>
    <w:p w14:paraId="39C85D5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it-IT"/>
        </w:rPr>
        <w:t>GSM Carrier RSSI</w:t>
      </w:r>
      <w:r>
        <w:rPr>
          <w:noProof/>
        </w:rPr>
        <w:tab/>
        <w:t>3735</w:t>
      </w:r>
    </w:p>
    <w:p w14:paraId="56B2C5E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  <w:lang w:val="it-IT"/>
        </w:rPr>
        <w:t>E-UTRAN FDD</w:t>
      </w:r>
      <w:r>
        <w:rPr>
          <w:noProof/>
        </w:rPr>
        <w:tab/>
        <w:t>3735</w:t>
      </w:r>
    </w:p>
    <w:p w14:paraId="235DFD5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Purpose and Environment</w:t>
      </w:r>
      <w:r>
        <w:rPr>
          <w:noProof/>
        </w:rPr>
        <w:tab/>
        <w:t>3735</w:t>
      </w:r>
    </w:p>
    <w:p w14:paraId="67CCB9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Requirements</w:t>
      </w:r>
      <w:r>
        <w:rPr>
          <w:noProof/>
        </w:rPr>
        <w:tab/>
        <w:t>3736</w:t>
      </w:r>
    </w:p>
    <w:p w14:paraId="33FD63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E-UTRAN TDD</w:t>
      </w:r>
      <w:r>
        <w:rPr>
          <w:noProof/>
        </w:rPr>
        <w:tab/>
        <w:t>3736</w:t>
      </w:r>
    </w:p>
    <w:p w14:paraId="1ADBD3B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Purpose and Environment</w:t>
      </w:r>
      <w:r>
        <w:rPr>
          <w:noProof/>
        </w:rPr>
        <w:tab/>
        <w:t>3736</w:t>
      </w:r>
    </w:p>
    <w:p w14:paraId="7E55F72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bCs/>
          <w:noProof/>
        </w:rPr>
        <w:t>Test Requirements</w:t>
      </w:r>
      <w:r>
        <w:rPr>
          <w:noProof/>
        </w:rPr>
        <w:tab/>
        <w:t>3738</w:t>
      </w:r>
    </w:p>
    <w:p w14:paraId="42F6C38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3739</w:t>
      </w:r>
    </w:p>
    <w:p w14:paraId="0FB79C0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3739</w:t>
      </w:r>
    </w:p>
    <w:p w14:paraId="11E8D8A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2CCBAB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1C8D6E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78E300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182D9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3740</w:t>
      </w:r>
    </w:p>
    <w:p w14:paraId="37A4B2F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44728CA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798B34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6C79E9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3742</w:t>
      </w:r>
    </w:p>
    <w:p w14:paraId="1BEF3F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445CCFE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37A1BE9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5318AA1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3745</w:t>
      </w:r>
    </w:p>
    <w:p w14:paraId="744270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3EB5BC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672C8A6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32C76D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182D98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3748</w:t>
      </w:r>
    </w:p>
    <w:p w14:paraId="27B0B7A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4181CF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2C00ED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3AA84A4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3751</w:t>
      </w:r>
    </w:p>
    <w:p w14:paraId="65370A2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0B8DF52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6003AC3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07F2B7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3754</w:t>
      </w:r>
    </w:p>
    <w:p w14:paraId="056D53C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4E344D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3754</w:t>
      </w:r>
    </w:p>
    <w:p w14:paraId="477C5E9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094668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3756</w:t>
      </w:r>
    </w:p>
    <w:p w14:paraId="6D2AA52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80F20D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176A9C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6FFF419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3757</w:t>
      </w:r>
    </w:p>
    <w:p w14:paraId="2E84D2D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389A565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3757</w:t>
      </w:r>
    </w:p>
    <w:p w14:paraId="13EFB46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6DE7C67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3759</w:t>
      </w:r>
    </w:p>
    <w:p w14:paraId="6FB61C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3759</w:t>
      </w:r>
    </w:p>
    <w:p w14:paraId="3882509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3759</w:t>
      </w:r>
    </w:p>
    <w:p w14:paraId="7A5AFD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3761</w:t>
      </w:r>
    </w:p>
    <w:p w14:paraId="0FAFDAB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3761</w:t>
      </w:r>
    </w:p>
    <w:p w14:paraId="6866E5B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3762</w:t>
      </w:r>
    </w:p>
    <w:p w14:paraId="4E8776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DDF77A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40FD0D3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3765</w:t>
      </w:r>
    </w:p>
    <w:p w14:paraId="46F1CE6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FDD-FDD RSTD inter frequency case</w:t>
      </w:r>
      <w:r>
        <w:rPr>
          <w:noProof/>
        </w:rPr>
        <w:tab/>
        <w:t>3766</w:t>
      </w:r>
    </w:p>
    <w:p w14:paraId="4587245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6C8949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3768</w:t>
      </w:r>
    </w:p>
    <w:p w14:paraId="69DF8DD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3768</w:t>
      </w:r>
    </w:p>
    <w:p w14:paraId="405230D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TDD-TDD RSTD inter frequency case</w:t>
      </w:r>
      <w:r>
        <w:rPr>
          <w:noProof/>
        </w:rPr>
        <w:tab/>
        <w:t>3769</w:t>
      </w:r>
    </w:p>
    <w:p w14:paraId="2C27EA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1268177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3E57F0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3771</w:t>
      </w:r>
    </w:p>
    <w:p w14:paraId="4EAEEC5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3772</w:t>
      </w:r>
    </w:p>
    <w:p w14:paraId="27ADE4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3772</w:t>
      </w:r>
    </w:p>
    <w:p w14:paraId="5510D3C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0198615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3774</w:t>
      </w:r>
    </w:p>
    <w:p w14:paraId="4DDB12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685C1F6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12D786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3777</w:t>
      </w:r>
    </w:p>
    <w:p w14:paraId="3870D3E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B7EC9A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A0B83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3778</w:t>
      </w:r>
    </w:p>
    <w:p w14:paraId="16B36DC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7C8803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090A71C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3779</w:t>
      </w:r>
    </w:p>
    <w:p w14:paraId="70BB0C3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52CFC98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0872571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3780</w:t>
      </w:r>
    </w:p>
    <w:p w14:paraId="2583150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30CA45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5ADCBD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3781</w:t>
      </w:r>
    </w:p>
    <w:p w14:paraId="616B06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61F15E7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3782</w:t>
      </w:r>
    </w:p>
    <w:p w14:paraId="03C29D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3782</w:t>
      </w:r>
    </w:p>
    <w:p w14:paraId="5C29CA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3782</w:t>
      </w:r>
    </w:p>
    <w:p w14:paraId="4A58D9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4D9173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3783</w:t>
      </w:r>
    </w:p>
    <w:p w14:paraId="601A76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724356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1C4B94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3784</w:t>
      </w:r>
    </w:p>
    <w:p w14:paraId="1A92260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73C9BB3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1D1F798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3791</w:t>
      </w:r>
    </w:p>
    <w:p w14:paraId="5B852B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1EF3B3D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3797</w:t>
      </w:r>
    </w:p>
    <w:p w14:paraId="0646F92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3797</w:t>
      </w:r>
    </w:p>
    <w:p w14:paraId="6BD204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73006B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721EF2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3800</w:t>
      </w:r>
    </w:p>
    <w:p w14:paraId="284735C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4EE63E8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71FA70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3803</w:t>
      </w:r>
    </w:p>
    <w:p w14:paraId="2FB511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506674E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059F43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3806</w:t>
      </w:r>
    </w:p>
    <w:p w14:paraId="49EFEB5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142538E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730417B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3809</w:t>
      </w:r>
    </w:p>
    <w:p w14:paraId="7F0F54C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0A3402E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085F283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3813</w:t>
      </w:r>
    </w:p>
    <w:p w14:paraId="45967B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390BEBA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195D75C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3817</w:t>
      </w:r>
    </w:p>
    <w:p w14:paraId="317C785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0F22412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302B60C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3821</w:t>
      </w:r>
    </w:p>
    <w:p w14:paraId="0B2D38D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60EA7BE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1EA11B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3824</w:t>
      </w:r>
    </w:p>
    <w:p w14:paraId="25AAABA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1F878DF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2E5F13D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3829</w:t>
      </w:r>
    </w:p>
    <w:p w14:paraId="10887B9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5EFA25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3D8EA9C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3833</w:t>
      </w:r>
    </w:p>
    <w:p w14:paraId="2515051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27171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452CE69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3835</w:t>
      </w:r>
    </w:p>
    <w:p w14:paraId="6696357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2B8E32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0943C0D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3838</w:t>
      </w:r>
    </w:p>
    <w:p w14:paraId="074A4B7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483E70D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1E7AF88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3841</w:t>
      </w:r>
    </w:p>
    <w:p w14:paraId="6E9D8E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2D65A3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3845</w:t>
      </w:r>
    </w:p>
    <w:p w14:paraId="2F48F45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3846</w:t>
      </w:r>
    </w:p>
    <w:p w14:paraId="1CD383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3846</w:t>
      </w:r>
    </w:p>
    <w:p w14:paraId="79601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3849</w:t>
      </w:r>
    </w:p>
    <w:p w14:paraId="77A249E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3850</w:t>
      </w:r>
    </w:p>
    <w:p w14:paraId="27F9EA7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39A50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0C5B2DB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3854</w:t>
      </w:r>
    </w:p>
    <w:p w14:paraId="20F6B3C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335CC14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086E7EC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3857</w:t>
      </w:r>
    </w:p>
    <w:p w14:paraId="1203746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2995B63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F7D10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3860</w:t>
      </w:r>
    </w:p>
    <w:p w14:paraId="2BF5F13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1533137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3863</w:t>
      </w:r>
    </w:p>
    <w:p w14:paraId="637E58D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3863</w:t>
      </w:r>
    </w:p>
    <w:p w14:paraId="01238BE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3863</w:t>
      </w:r>
    </w:p>
    <w:p w14:paraId="4BB9BA5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2F2E444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3866</w:t>
      </w:r>
    </w:p>
    <w:p w14:paraId="1CFEC8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3866</w:t>
      </w:r>
    </w:p>
    <w:p w14:paraId="755A615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27545B1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6A371BC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5F328C3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3869</w:t>
      </w:r>
    </w:p>
    <w:p w14:paraId="313B2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4486080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64EF265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459EFF7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3871</w:t>
      </w:r>
    </w:p>
    <w:p w14:paraId="7FBA8D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3871</w:t>
      </w:r>
    </w:p>
    <w:p w14:paraId="32D1A19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2F2FE60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5B9991A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snapToGrid w:val="0"/>
        </w:rPr>
        <w:t>Test Requirements</w:t>
      </w:r>
      <w:r>
        <w:rPr>
          <w:noProof/>
        </w:rPr>
        <w:tab/>
        <w:t>3873</w:t>
      </w:r>
    </w:p>
    <w:p w14:paraId="2D74D8E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76B2FD9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4BB6C57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noProof/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3DC1868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3873</w:t>
      </w:r>
    </w:p>
    <w:p w14:paraId="4453846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3873</w:t>
      </w:r>
    </w:p>
    <w:p w14:paraId="530BFBB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0DC4D5E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534ED5C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26B615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3876</w:t>
      </w:r>
    </w:p>
    <w:p w14:paraId="3C816B9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4C087F4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7D07AC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3879</w:t>
      </w:r>
    </w:p>
    <w:p w14:paraId="2A6AA45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3879</w:t>
      </w:r>
    </w:p>
    <w:p w14:paraId="582FCD2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3CDE8E2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40FFB24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2C6808C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3882</w:t>
      </w:r>
    </w:p>
    <w:p w14:paraId="2E261EE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077C3E8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4477031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24BDE7C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3885</w:t>
      </w:r>
    </w:p>
    <w:p w14:paraId="2471FBD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3885</w:t>
      </w:r>
    </w:p>
    <w:p w14:paraId="43D7173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2DA23D9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4422CF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068A0F6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3888</w:t>
      </w:r>
    </w:p>
    <w:p w14:paraId="797D19B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4F513A2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3888</w:t>
      </w:r>
    </w:p>
    <w:p w14:paraId="7A30E9E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418AD0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3891</w:t>
      </w:r>
    </w:p>
    <w:p w14:paraId="057F392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7CBF263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4C2AD3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21EF219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3894</w:t>
      </w:r>
    </w:p>
    <w:p w14:paraId="6DE87A7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AAF148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3894</w:t>
      </w:r>
    </w:p>
    <w:p w14:paraId="79B43FA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12FB197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3899</w:t>
      </w:r>
    </w:p>
    <w:p w14:paraId="460C2FB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5C8F384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3899</w:t>
      </w:r>
    </w:p>
    <w:p w14:paraId="7D6EC97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E34CE7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3905</w:t>
      </w:r>
    </w:p>
    <w:p w14:paraId="6AE1E0C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767936E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3905</w:t>
      </w:r>
    </w:p>
    <w:p w14:paraId="233C9C5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67461C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3909</w:t>
      </w:r>
    </w:p>
    <w:p w14:paraId="07D19F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3909</w:t>
      </w:r>
    </w:p>
    <w:p w14:paraId="0FE84E7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E166300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3910</w:t>
      </w:r>
    </w:p>
    <w:p w14:paraId="1BE0CCF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1A23208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3911</w:t>
      </w:r>
    </w:p>
    <w:p w14:paraId="50A2BE5E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0E6DFD4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3911</w:t>
      </w:r>
    </w:p>
    <w:p w14:paraId="2C99900A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1A3798E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3912</w:t>
      </w:r>
    </w:p>
    <w:p w14:paraId="61F2153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1F24880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3912</w:t>
      </w:r>
    </w:p>
    <w:p w14:paraId="5783D627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77BB6CE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3913</w:t>
      </w:r>
    </w:p>
    <w:p w14:paraId="6C4EF3B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2BE803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3913</w:t>
      </w:r>
    </w:p>
    <w:p w14:paraId="7EC8034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5A3259F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3937</w:t>
      </w:r>
    </w:p>
    <w:p w14:paraId="58B221C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3937</w:t>
      </w:r>
    </w:p>
    <w:p w14:paraId="44C6F9A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06564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6CBA1B0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3939</w:t>
      </w:r>
    </w:p>
    <w:p w14:paraId="3AABE33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6F39733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A0555C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3940</w:t>
      </w:r>
    </w:p>
    <w:p w14:paraId="09B87CA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0592BF7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69C8769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3943</w:t>
      </w:r>
    </w:p>
    <w:p w14:paraId="4A7BA0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3943</w:t>
      </w:r>
    </w:p>
    <w:p w14:paraId="03CF204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3C161611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3945</w:t>
      </w:r>
    </w:p>
    <w:p w14:paraId="36594E9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3945</w:t>
      </w:r>
    </w:p>
    <w:p w14:paraId="1B28A41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012CBB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3946</w:t>
      </w:r>
    </w:p>
    <w:p w14:paraId="2C19B5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noProof/>
          <w:lang w:val="en-US"/>
        </w:rPr>
        <w:t>Interruptions due to V2V sidelink communication</w:t>
      </w:r>
      <w:r>
        <w:rPr>
          <w:noProof/>
        </w:rPr>
        <w:tab/>
        <w:t>3946</w:t>
      </w:r>
    </w:p>
    <w:p w14:paraId="715BF66E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7009C8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426F9CA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3948</w:t>
      </w:r>
    </w:p>
    <w:p w14:paraId="4ED95BF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3948</w:t>
      </w:r>
    </w:p>
    <w:p w14:paraId="03A97C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3948</w:t>
      </w:r>
    </w:p>
    <w:p w14:paraId="1821CF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642D86BF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41972BB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3950</w:t>
      </w:r>
    </w:p>
    <w:p w14:paraId="5F7525F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2C3EFCD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07771BE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3951</w:t>
      </w:r>
    </w:p>
    <w:p w14:paraId="7F76253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3951</w:t>
      </w:r>
    </w:p>
    <w:p w14:paraId="727D8C1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557406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5F23925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3953</w:t>
      </w:r>
    </w:p>
    <w:p w14:paraId="72B2EF6B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597E2D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3954</w:t>
      </w:r>
    </w:p>
    <w:p w14:paraId="3EE54B0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3954</w:t>
      </w:r>
    </w:p>
    <w:p w14:paraId="7D7B78D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3954</w:t>
      </w:r>
    </w:p>
    <w:p w14:paraId="04D6FC1D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3954</w:t>
      </w:r>
    </w:p>
    <w:p w14:paraId="4692A6B2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0311E36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3958</w:t>
      </w:r>
    </w:p>
    <w:p w14:paraId="604E30CC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2B2F36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1630997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3960</w:t>
      </w:r>
    </w:p>
    <w:p w14:paraId="617C95B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03896B4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49E425D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3962</w:t>
      </w:r>
    </w:p>
    <w:p w14:paraId="508C1CF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2A401F9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790911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3964</w:t>
      </w:r>
    </w:p>
    <w:p w14:paraId="6BF876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3964</w:t>
      </w:r>
    </w:p>
    <w:p w14:paraId="35E19724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2A701353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28A2296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3966</w:t>
      </w:r>
    </w:p>
    <w:p w14:paraId="701BFF0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7D12C358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53DCFC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3968</w:t>
      </w:r>
    </w:p>
    <w:p w14:paraId="5FBF87D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51CC527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3971</w:t>
      </w:r>
    </w:p>
    <w:p w14:paraId="2684CB5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3972</w:t>
      </w:r>
    </w:p>
    <w:p w14:paraId="4F79AB3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3972</w:t>
      </w:r>
    </w:p>
    <w:p w14:paraId="09AA11F5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5C7FA796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84D1F8D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3973</w:t>
      </w:r>
    </w:p>
    <w:p w14:paraId="31C039F1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367BA499" w14:textId="77777777" w:rsidR="000E3D33" w:rsidRDefault="000E3D3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4066577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3976</w:t>
      </w:r>
    </w:p>
    <w:p w14:paraId="3135B6C3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3976</w:t>
      </w:r>
    </w:p>
    <w:p w14:paraId="74B1247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3976</w:t>
      </w:r>
    </w:p>
    <w:p w14:paraId="4AD0C9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3976</w:t>
      </w:r>
    </w:p>
    <w:p w14:paraId="46E0CF6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3976</w:t>
      </w:r>
    </w:p>
    <w:p w14:paraId="3980EDD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3978</w:t>
      </w:r>
    </w:p>
    <w:p w14:paraId="2230578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3979</w:t>
      </w:r>
    </w:p>
    <w:p w14:paraId="3399848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3979</w:t>
      </w:r>
    </w:p>
    <w:p w14:paraId="237EA76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3979</w:t>
      </w:r>
    </w:p>
    <w:p w14:paraId="4CEA061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3979</w:t>
      </w:r>
    </w:p>
    <w:p w14:paraId="48F9A0F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3981</w:t>
      </w:r>
    </w:p>
    <w:p w14:paraId="2BA0E51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3982</w:t>
      </w:r>
    </w:p>
    <w:p w14:paraId="5680A600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3982</w:t>
      </w:r>
    </w:p>
    <w:p w14:paraId="206D2C4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3982</w:t>
      </w:r>
    </w:p>
    <w:p w14:paraId="1747CD2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3983</w:t>
      </w:r>
    </w:p>
    <w:p w14:paraId="3895F73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3983</w:t>
      </w:r>
    </w:p>
    <w:p w14:paraId="6C3A76C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3984</w:t>
      </w:r>
    </w:p>
    <w:p w14:paraId="19EAF90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3984</w:t>
      </w:r>
    </w:p>
    <w:p w14:paraId="665F26A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3984</w:t>
      </w:r>
    </w:p>
    <w:p w14:paraId="6B5BA51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3985</w:t>
      </w:r>
    </w:p>
    <w:p w14:paraId="35D9794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3985</w:t>
      </w:r>
    </w:p>
    <w:p w14:paraId="730ED13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3986</w:t>
      </w:r>
    </w:p>
    <w:p w14:paraId="1A7C1F5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3986</w:t>
      </w:r>
    </w:p>
    <w:p w14:paraId="26CA2A17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3986</w:t>
      </w:r>
    </w:p>
    <w:p w14:paraId="34BD68A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3986</w:t>
      </w:r>
    </w:p>
    <w:p w14:paraId="6164C6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3987</w:t>
      </w:r>
    </w:p>
    <w:p w14:paraId="7224E0E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3987</w:t>
      </w:r>
    </w:p>
    <w:p w14:paraId="0BD51CF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3987</w:t>
      </w:r>
    </w:p>
    <w:p w14:paraId="09C607B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3988</w:t>
      </w:r>
    </w:p>
    <w:p w14:paraId="0D23410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3988</w:t>
      </w:r>
    </w:p>
    <w:p w14:paraId="1C82E7A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3988</w:t>
      </w:r>
    </w:p>
    <w:p w14:paraId="64FD2B3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3989</w:t>
      </w:r>
    </w:p>
    <w:p w14:paraId="5F70808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3989</w:t>
      </w:r>
    </w:p>
    <w:p w14:paraId="79FF8BD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3990</w:t>
      </w:r>
    </w:p>
    <w:p w14:paraId="5BA3A36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3991</w:t>
      </w:r>
    </w:p>
    <w:p w14:paraId="2FC13FA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3992</w:t>
      </w:r>
    </w:p>
    <w:p w14:paraId="23B2AB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3993</w:t>
      </w:r>
    </w:p>
    <w:p w14:paraId="18646773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3994</w:t>
      </w:r>
    </w:p>
    <w:p w14:paraId="5EE172C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3994</w:t>
      </w:r>
    </w:p>
    <w:p w14:paraId="09FC3700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3994</w:t>
      </w:r>
    </w:p>
    <w:p w14:paraId="2BD6A92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3994</w:t>
      </w:r>
    </w:p>
    <w:p w14:paraId="6524392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3995</w:t>
      </w:r>
    </w:p>
    <w:p w14:paraId="39B23E6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3995</w:t>
      </w:r>
    </w:p>
    <w:p w14:paraId="0611B59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3997</w:t>
      </w:r>
    </w:p>
    <w:p w14:paraId="70701B1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3997</w:t>
      </w:r>
    </w:p>
    <w:p w14:paraId="17CC859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3997</w:t>
      </w:r>
    </w:p>
    <w:p w14:paraId="1C2DE745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3997</w:t>
      </w:r>
    </w:p>
    <w:p w14:paraId="280E0DB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3997</w:t>
      </w:r>
    </w:p>
    <w:p w14:paraId="3E321D6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3998</w:t>
      </w:r>
    </w:p>
    <w:p w14:paraId="239E90B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3998</w:t>
      </w:r>
    </w:p>
    <w:p w14:paraId="1521D0D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3998</w:t>
      </w:r>
    </w:p>
    <w:p w14:paraId="4D546E5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3998</w:t>
      </w:r>
    </w:p>
    <w:p w14:paraId="3B1AC57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3998</w:t>
      </w:r>
    </w:p>
    <w:p w14:paraId="0D1664B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3998</w:t>
      </w:r>
    </w:p>
    <w:p w14:paraId="2F2264F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3999</w:t>
      </w:r>
    </w:p>
    <w:p w14:paraId="5588698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3999</w:t>
      </w:r>
    </w:p>
    <w:p w14:paraId="6D45BF1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3999</w:t>
      </w:r>
    </w:p>
    <w:p w14:paraId="27C13ED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3999</w:t>
      </w:r>
    </w:p>
    <w:p w14:paraId="3B944AE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4000</w:t>
      </w:r>
    </w:p>
    <w:p w14:paraId="430AF58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4000</w:t>
      </w:r>
    </w:p>
    <w:p w14:paraId="167A4C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4000</w:t>
      </w:r>
    </w:p>
    <w:p w14:paraId="6CCD32E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4000</w:t>
      </w:r>
    </w:p>
    <w:p w14:paraId="1725E1F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4000</w:t>
      </w:r>
    </w:p>
    <w:p w14:paraId="2359AC4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4001</w:t>
      </w:r>
    </w:p>
    <w:p w14:paraId="4233BF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4001</w:t>
      </w:r>
    </w:p>
    <w:p w14:paraId="56585732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4001</w:t>
      </w:r>
    </w:p>
    <w:p w14:paraId="16160BA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4001</w:t>
      </w:r>
    </w:p>
    <w:p w14:paraId="66C9F47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4001</w:t>
      </w:r>
    </w:p>
    <w:p w14:paraId="6CB52BAF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4001</w:t>
      </w:r>
    </w:p>
    <w:p w14:paraId="7D59D554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4002</w:t>
      </w:r>
    </w:p>
    <w:p w14:paraId="7A59E1F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4002</w:t>
      </w:r>
    </w:p>
    <w:p w14:paraId="653F851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4002</w:t>
      </w:r>
    </w:p>
    <w:p w14:paraId="50E1CFF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4002</w:t>
      </w:r>
    </w:p>
    <w:p w14:paraId="01F5412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4002</w:t>
      </w:r>
    </w:p>
    <w:p w14:paraId="38D1550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4002</w:t>
      </w:r>
    </w:p>
    <w:p w14:paraId="51B6C70E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4002</w:t>
      </w:r>
    </w:p>
    <w:p w14:paraId="6BFF3DB3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4002</w:t>
      </w:r>
    </w:p>
    <w:p w14:paraId="39EEDF2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4003</w:t>
      </w:r>
    </w:p>
    <w:p w14:paraId="1BF3E75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76FF887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4003</w:t>
      </w:r>
    </w:p>
    <w:p w14:paraId="44241BF8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4003</w:t>
      </w:r>
    </w:p>
    <w:p w14:paraId="3851DCF9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4003</w:t>
      </w:r>
    </w:p>
    <w:p w14:paraId="37971B2B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3AFA0AE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4004</w:t>
      </w:r>
    </w:p>
    <w:p w14:paraId="25800D7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4004</w:t>
      </w:r>
    </w:p>
    <w:p w14:paraId="3C90684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4004</w:t>
      </w:r>
    </w:p>
    <w:p w14:paraId="0AFCC5BC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4004</w:t>
      </w:r>
    </w:p>
    <w:p w14:paraId="1E3A664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4004</w:t>
      </w:r>
    </w:p>
    <w:p w14:paraId="4172BFB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4004</w:t>
      </w:r>
    </w:p>
    <w:p w14:paraId="6A315DA4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4004</w:t>
      </w:r>
    </w:p>
    <w:p w14:paraId="02E24316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4004</w:t>
      </w:r>
    </w:p>
    <w:p w14:paraId="3D3442B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4005</w:t>
      </w:r>
    </w:p>
    <w:p w14:paraId="18EF2D6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4005</w:t>
      </w:r>
    </w:p>
    <w:p w14:paraId="2AADECF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4005</w:t>
      </w:r>
    </w:p>
    <w:p w14:paraId="6D686EB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4005</w:t>
      </w:r>
    </w:p>
    <w:p w14:paraId="5A6C11A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4006</w:t>
      </w:r>
    </w:p>
    <w:p w14:paraId="7EEF513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4006</w:t>
      </w:r>
    </w:p>
    <w:p w14:paraId="3E0AD73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4006</w:t>
      </w:r>
    </w:p>
    <w:p w14:paraId="40EF09C2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4006</w:t>
      </w:r>
    </w:p>
    <w:p w14:paraId="2D563AD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4006</w:t>
      </w:r>
    </w:p>
    <w:p w14:paraId="601BD1A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4006</w:t>
      </w:r>
    </w:p>
    <w:p w14:paraId="26479A96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4007</w:t>
      </w:r>
    </w:p>
    <w:p w14:paraId="240243EF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4007</w:t>
      </w:r>
    </w:p>
    <w:p w14:paraId="05F500B1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4007</w:t>
      </w:r>
    </w:p>
    <w:p w14:paraId="23284A1D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4007</w:t>
      </w:r>
    </w:p>
    <w:p w14:paraId="5BAFFCC5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182D98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182D98">
        <w:rPr>
          <w:rFonts w:eastAsia="MS Mincho"/>
          <w:noProof/>
        </w:rPr>
        <w:t>Inter-band carrier aggregation</w:t>
      </w:r>
      <w:r>
        <w:rPr>
          <w:noProof/>
        </w:rPr>
        <w:tab/>
        <w:t>4007</w:t>
      </w:r>
    </w:p>
    <w:p w14:paraId="0981014A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4007</w:t>
      </w:r>
    </w:p>
    <w:p w14:paraId="351B20B1" w14:textId="77777777" w:rsidR="000E3D33" w:rsidRDefault="000E3D3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4007</w:t>
      </w:r>
    </w:p>
    <w:p w14:paraId="6CC1F19A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4008</w:t>
      </w:r>
    </w:p>
    <w:p w14:paraId="675E8FD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4008</w:t>
      </w:r>
    </w:p>
    <w:p w14:paraId="31C0FE5A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4008</w:t>
      </w:r>
    </w:p>
    <w:p w14:paraId="53EA94F7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4008</w:t>
      </w:r>
    </w:p>
    <w:p w14:paraId="6961B280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4009</w:t>
      </w:r>
    </w:p>
    <w:p w14:paraId="6409D27B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4009</w:t>
      </w:r>
    </w:p>
    <w:p w14:paraId="67DCADCB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4010</w:t>
      </w:r>
    </w:p>
    <w:p w14:paraId="180441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4010</w:t>
      </w:r>
    </w:p>
    <w:p w14:paraId="76491648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4010</w:t>
      </w:r>
    </w:p>
    <w:p w14:paraId="6CE8D206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4010</w:t>
      </w:r>
    </w:p>
    <w:p w14:paraId="3ACE1269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4010</w:t>
      </w:r>
    </w:p>
    <w:p w14:paraId="0EA52515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4011</w:t>
      </w:r>
    </w:p>
    <w:p w14:paraId="708C4F6C" w14:textId="77777777" w:rsidR="000E3D33" w:rsidRDefault="000E3D3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4011</w:t>
      </w:r>
    </w:p>
    <w:p w14:paraId="51CFD64C" w14:textId="77777777" w:rsidR="000E3D33" w:rsidRDefault="000E3D3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4011</w:t>
      </w:r>
    </w:p>
    <w:p w14:paraId="2D5D0963" w14:textId="77777777" w:rsidR="000E3D33" w:rsidRDefault="000E3D33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history:</w:t>
      </w:r>
      <w:r>
        <w:rPr>
          <w:noProof/>
        </w:rPr>
        <w:tab/>
        <w:t>4013</w:t>
      </w:r>
    </w:p>
    <w:p w14:paraId="6B7D5F00" w14:textId="653DE465" w:rsidR="00080512" w:rsidRPr="004D3578" w:rsidRDefault="00F679CA">
      <w:r>
        <w:rPr>
          <w:noProof/>
          <w:sz w:val="22"/>
        </w:rPr>
        <w:fldChar w:fldCharType="end"/>
      </w:r>
    </w:p>
    <w:p w14:paraId="43B27F4E" w14:textId="63A62D6A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D719B">
        <w:rPr>
          <w:noProof/>
        </w:rPr>
        <w:instrText>c</w:instrText>
      </w:r>
      <w:r w:rsidR="00BB0152">
        <w:rPr>
          <w:noProof/>
        </w:rPr>
        <w:instrText>1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0B1B02">
        <w:rPr>
          <w:noProof/>
        </w:rPr>
        <w:instrText>\</w:instrText>
      </w:r>
      <w:r w:rsidR="00DC0BE5">
        <w:rPr>
          <w:noProof/>
        </w:rPr>
        <w:instrText>f</w:instrText>
      </w:r>
      <w:r w:rsidR="004D719B">
        <w:rPr>
          <w:noProof/>
        </w:rPr>
        <w:instrText xml:space="preserve">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D719B">
        <w:rPr>
          <w:noProof/>
        </w:rPr>
        <w:instrText>c</w:instrText>
      </w:r>
      <w:r w:rsidR="00BB0152">
        <w:rPr>
          <w:noProof/>
        </w:rPr>
        <w:instrText>1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D719B">
        <w:rPr>
          <w:noProof/>
        </w:rPr>
        <w:instrText>c</w:instrText>
      </w:r>
      <w:r w:rsidR="00BB0152">
        <w:rPr>
          <w:noProof/>
        </w:rPr>
        <w:instrText>1</w:instrText>
      </w:r>
      <w:r w:rsidRPr="001D185D">
        <w:rPr>
          <w:noProof/>
        </w:rPr>
        <w:instrText>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4D719B">
        <w:rPr>
          <w:noProof/>
        </w:rPr>
        <w:instrText>c</w:instrText>
      </w:r>
      <w:r w:rsidR="00BB0152">
        <w:rPr>
          <w:noProof/>
        </w:rPr>
        <w:instrText>1</w:instrText>
      </w:r>
      <w:r w:rsidR="00E8403D" w:rsidRPr="001D185D">
        <w:rPr>
          <w:noProof/>
        </w:rPr>
        <w:instrText>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4D719B">
        <w:rPr>
          <w:noProof/>
        </w:rPr>
        <w:instrText>c</w:instrText>
      </w:r>
      <w:r w:rsidR="00BB0152">
        <w:rPr>
          <w:noProof/>
        </w:rPr>
        <w:instrText>1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C0CE6" w14:textId="77777777" w:rsidR="00FC639C" w:rsidRDefault="00FC639C">
      <w:r>
        <w:separator/>
      </w:r>
    </w:p>
  </w:endnote>
  <w:endnote w:type="continuationSeparator" w:id="0">
    <w:p w14:paraId="147382A7" w14:textId="77777777" w:rsidR="00FC639C" w:rsidRDefault="00FC639C">
      <w:r>
        <w:continuationSeparator/>
      </w:r>
    </w:p>
  </w:endnote>
  <w:endnote w:type="continuationNotice" w:id="1">
    <w:p w14:paraId="642AEB54" w14:textId="77777777" w:rsidR="00FC639C" w:rsidRDefault="00FC6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C83E" w14:textId="77777777" w:rsidR="00FC639C" w:rsidRDefault="00FC639C">
      <w:r>
        <w:separator/>
      </w:r>
    </w:p>
  </w:footnote>
  <w:footnote w:type="continuationSeparator" w:id="0">
    <w:p w14:paraId="6C451FAB" w14:textId="77777777" w:rsidR="00FC639C" w:rsidRDefault="00FC639C">
      <w:r>
        <w:continuationSeparator/>
      </w:r>
    </w:p>
  </w:footnote>
  <w:footnote w:type="continuationNotice" w:id="1">
    <w:p w14:paraId="5EF879AC" w14:textId="77777777" w:rsidR="00FC639C" w:rsidRDefault="00FC63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4CBFF86C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0152">
      <w:rPr>
        <w:rFonts w:ascii="Arial" w:hAnsi="Arial" w:cs="Arial"/>
        <w:b/>
        <w:noProof/>
        <w:sz w:val="18"/>
        <w:szCs w:val="18"/>
      </w:rPr>
      <w:t>3GPP TS 36.133 V17.12.1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95920D9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0152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F203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4C5B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124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CE3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EA4E9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9A9E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001F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426E6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26AC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45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36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390468">
    <w:abstractNumId w:val="11"/>
  </w:num>
  <w:num w:numId="4" w16cid:durableId="1811898106">
    <w:abstractNumId w:val="12"/>
  </w:num>
  <w:num w:numId="5" w16cid:durableId="1648587887">
    <w:abstractNumId w:val="9"/>
  </w:num>
  <w:num w:numId="6" w16cid:durableId="1747217512">
    <w:abstractNumId w:val="7"/>
  </w:num>
  <w:num w:numId="7" w16cid:durableId="11273517">
    <w:abstractNumId w:val="6"/>
  </w:num>
  <w:num w:numId="8" w16cid:durableId="1058473088">
    <w:abstractNumId w:val="5"/>
  </w:num>
  <w:num w:numId="9" w16cid:durableId="1940867888">
    <w:abstractNumId w:val="4"/>
  </w:num>
  <w:num w:numId="10" w16cid:durableId="1401757081">
    <w:abstractNumId w:val="8"/>
  </w:num>
  <w:num w:numId="11" w16cid:durableId="810093189">
    <w:abstractNumId w:val="3"/>
  </w:num>
  <w:num w:numId="12" w16cid:durableId="741022678">
    <w:abstractNumId w:val="2"/>
  </w:num>
  <w:num w:numId="13" w16cid:durableId="1497384904">
    <w:abstractNumId w:val="1"/>
  </w:num>
  <w:num w:numId="14" w16cid:durableId="98732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1B02"/>
    <w:rsid w:val="000C47C3"/>
    <w:rsid w:val="000C63C2"/>
    <w:rsid w:val="000D58AB"/>
    <w:rsid w:val="000D5EC5"/>
    <w:rsid w:val="000D6668"/>
    <w:rsid w:val="000E3D33"/>
    <w:rsid w:val="000F76D4"/>
    <w:rsid w:val="001007CA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6D07"/>
    <w:rsid w:val="002B06F2"/>
    <w:rsid w:val="002B6339"/>
    <w:rsid w:val="002E00EE"/>
    <w:rsid w:val="002E638F"/>
    <w:rsid w:val="002F51A4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129B9"/>
    <w:rsid w:val="00423334"/>
    <w:rsid w:val="004345EC"/>
    <w:rsid w:val="0043747A"/>
    <w:rsid w:val="00442A0E"/>
    <w:rsid w:val="004604A6"/>
    <w:rsid w:val="00465515"/>
    <w:rsid w:val="00496EF1"/>
    <w:rsid w:val="004D3578"/>
    <w:rsid w:val="004D719B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078B4"/>
    <w:rsid w:val="0061218F"/>
    <w:rsid w:val="00614FDF"/>
    <w:rsid w:val="006277D7"/>
    <w:rsid w:val="0063543D"/>
    <w:rsid w:val="00642398"/>
    <w:rsid w:val="00647114"/>
    <w:rsid w:val="006A1BE3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C494B"/>
    <w:rsid w:val="007E7D0F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A61A3"/>
    <w:rsid w:val="00BB0152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55217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0BE5"/>
    <w:rsid w:val="00DC309B"/>
    <w:rsid w:val="00DC4DA2"/>
    <w:rsid w:val="00DD4C17"/>
    <w:rsid w:val="00DD74A5"/>
    <w:rsid w:val="00DE794E"/>
    <w:rsid w:val="00DF2B1F"/>
    <w:rsid w:val="00DF62CD"/>
    <w:rsid w:val="00E154B4"/>
    <w:rsid w:val="00E16509"/>
    <w:rsid w:val="00E25AF8"/>
    <w:rsid w:val="00E44582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D2EBA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C1192"/>
    <w:rsid w:val="00FC3051"/>
    <w:rsid w:val="00FC382E"/>
    <w:rsid w:val="00FC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9B9"/>
  </w:style>
  <w:style w:type="paragraph" w:styleId="BlockText">
    <w:name w:val="Block Text"/>
    <w:basedOn w:val="Normal"/>
    <w:rsid w:val="004129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12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29B9"/>
    <w:rPr>
      <w:lang w:eastAsia="en-US"/>
    </w:rPr>
  </w:style>
  <w:style w:type="paragraph" w:styleId="BodyText2">
    <w:name w:val="Body Text 2"/>
    <w:basedOn w:val="Normal"/>
    <w:link w:val="BodyText2Char"/>
    <w:rsid w:val="00412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29B9"/>
    <w:rPr>
      <w:lang w:eastAsia="en-US"/>
    </w:rPr>
  </w:style>
  <w:style w:type="paragraph" w:styleId="BodyText3">
    <w:name w:val="Body Text 3"/>
    <w:basedOn w:val="Normal"/>
    <w:link w:val="BodyText3Char"/>
    <w:rsid w:val="00412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9B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12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29B9"/>
    <w:rPr>
      <w:lang w:eastAsia="en-US"/>
    </w:rPr>
  </w:style>
  <w:style w:type="paragraph" w:styleId="BodyTextIndent">
    <w:name w:val="Body Text Indent"/>
    <w:basedOn w:val="Normal"/>
    <w:link w:val="BodyTextIndentChar"/>
    <w:rsid w:val="004129B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29B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129B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9B9"/>
    <w:rPr>
      <w:lang w:eastAsia="en-US"/>
    </w:rPr>
  </w:style>
  <w:style w:type="paragraph" w:styleId="BodyTextIndent2">
    <w:name w:val="Body Text Indent 2"/>
    <w:basedOn w:val="Normal"/>
    <w:link w:val="BodyTextIndent2Char"/>
    <w:rsid w:val="00412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29B9"/>
    <w:rPr>
      <w:lang w:eastAsia="en-US"/>
    </w:rPr>
  </w:style>
  <w:style w:type="paragraph" w:styleId="BodyTextIndent3">
    <w:name w:val="Body Text Indent 3"/>
    <w:basedOn w:val="Normal"/>
    <w:link w:val="BodyTextIndent3Char"/>
    <w:rsid w:val="004129B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9B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129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129B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129B9"/>
    <w:rPr>
      <w:lang w:eastAsia="en-US"/>
    </w:rPr>
  </w:style>
  <w:style w:type="paragraph" w:styleId="CommentText">
    <w:name w:val="annotation text"/>
    <w:basedOn w:val="Normal"/>
    <w:link w:val="CommentTextChar"/>
    <w:rsid w:val="004129B9"/>
  </w:style>
  <w:style w:type="character" w:customStyle="1" w:styleId="CommentTextChar">
    <w:name w:val="Comment Text Char"/>
    <w:basedOn w:val="DefaultParagraphFont"/>
    <w:link w:val="CommentText"/>
    <w:rsid w:val="00412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2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9B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129B9"/>
  </w:style>
  <w:style w:type="character" w:customStyle="1" w:styleId="DateChar">
    <w:name w:val="Date Char"/>
    <w:basedOn w:val="DefaultParagraphFont"/>
    <w:link w:val="Date"/>
    <w:rsid w:val="004129B9"/>
    <w:rPr>
      <w:lang w:eastAsia="en-US"/>
    </w:rPr>
  </w:style>
  <w:style w:type="paragraph" w:styleId="DocumentMap">
    <w:name w:val="Document Map"/>
    <w:basedOn w:val="Normal"/>
    <w:link w:val="DocumentMapChar"/>
    <w:rsid w:val="004129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29B9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12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129B9"/>
    <w:rPr>
      <w:lang w:eastAsia="en-US"/>
    </w:rPr>
  </w:style>
  <w:style w:type="paragraph" w:styleId="EndnoteText">
    <w:name w:val="endnote text"/>
    <w:basedOn w:val="Normal"/>
    <w:link w:val="EndnoteTextChar"/>
    <w:rsid w:val="00412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129B9"/>
    <w:rPr>
      <w:lang w:eastAsia="en-US"/>
    </w:rPr>
  </w:style>
  <w:style w:type="paragraph" w:styleId="EnvelopeAddress">
    <w:name w:val="envelope address"/>
    <w:basedOn w:val="Normal"/>
    <w:rsid w:val="00412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9B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129B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129B9"/>
    <w:rPr>
      <w:lang w:eastAsia="en-US"/>
    </w:rPr>
  </w:style>
  <w:style w:type="paragraph" w:styleId="HTMLAddress">
    <w:name w:val="HTML Address"/>
    <w:basedOn w:val="Normal"/>
    <w:link w:val="HTMLAddressChar"/>
    <w:rsid w:val="00412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29B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12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129B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129B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129B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12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12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12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12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12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12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12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12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9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9B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129B9"/>
    <w:pPr>
      <w:ind w:left="360" w:hanging="360"/>
      <w:contextualSpacing/>
    </w:pPr>
  </w:style>
  <w:style w:type="paragraph" w:styleId="List2">
    <w:name w:val="List 2"/>
    <w:basedOn w:val="Normal"/>
    <w:rsid w:val="004129B9"/>
    <w:pPr>
      <w:ind w:left="720" w:hanging="360"/>
      <w:contextualSpacing/>
    </w:pPr>
  </w:style>
  <w:style w:type="paragraph" w:styleId="List3">
    <w:name w:val="List 3"/>
    <w:basedOn w:val="Normal"/>
    <w:rsid w:val="004129B9"/>
    <w:pPr>
      <w:ind w:left="1080" w:hanging="360"/>
      <w:contextualSpacing/>
    </w:pPr>
  </w:style>
  <w:style w:type="paragraph" w:styleId="List4">
    <w:name w:val="List 4"/>
    <w:basedOn w:val="Normal"/>
    <w:rsid w:val="004129B9"/>
    <w:pPr>
      <w:ind w:left="1440" w:hanging="360"/>
      <w:contextualSpacing/>
    </w:pPr>
  </w:style>
  <w:style w:type="paragraph" w:styleId="List5">
    <w:name w:val="List 5"/>
    <w:basedOn w:val="Normal"/>
    <w:rsid w:val="004129B9"/>
    <w:pPr>
      <w:ind w:left="1800" w:hanging="360"/>
      <w:contextualSpacing/>
    </w:pPr>
  </w:style>
  <w:style w:type="paragraph" w:styleId="ListBullet">
    <w:name w:val="List Bullet"/>
    <w:basedOn w:val="Normal"/>
    <w:rsid w:val="004129B9"/>
    <w:pPr>
      <w:numPr>
        <w:numId w:val="5"/>
      </w:numPr>
      <w:contextualSpacing/>
    </w:pPr>
  </w:style>
  <w:style w:type="paragraph" w:styleId="ListBullet2">
    <w:name w:val="List Bullet 2"/>
    <w:basedOn w:val="Normal"/>
    <w:rsid w:val="004129B9"/>
    <w:pPr>
      <w:numPr>
        <w:numId w:val="6"/>
      </w:numPr>
      <w:contextualSpacing/>
    </w:pPr>
  </w:style>
  <w:style w:type="paragraph" w:styleId="ListBullet3">
    <w:name w:val="List Bullet 3"/>
    <w:basedOn w:val="Normal"/>
    <w:rsid w:val="004129B9"/>
    <w:pPr>
      <w:numPr>
        <w:numId w:val="7"/>
      </w:numPr>
      <w:contextualSpacing/>
    </w:pPr>
  </w:style>
  <w:style w:type="paragraph" w:styleId="ListBullet4">
    <w:name w:val="List Bullet 4"/>
    <w:basedOn w:val="Normal"/>
    <w:rsid w:val="004129B9"/>
    <w:pPr>
      <w:numPr>
        <w:numId w:val="8"/>
      </w:numPr>
      <w:contextualSpacing/>
    </w:pPr>
  </w:style>
  <w:style w:type="paragraph" w:styleId="ListBullet5">
    <w:name w:val="List Bullet 5"/>
    <w:basedOn w:val="Normal"/>
    <w:rsid w:val="004129B9"/>
    <w:pPr>
      <w:numPr>
        <w:numId w:val="9"/>
      </w:numPr>
      <w:contextualSpacing/>
    </w:pPr>
  </w:style>
  <w:style w:type="paragraph" w:styleId="ListContinue">
    <w:name w:val="List Continue"/>
    <w:basedOn w:val="Normal"/>
    <w:rsid w:val="004129B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129B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129B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129B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129B9"/>
    <w:pPr>
      <w:spacing w:after="120"/>
      <w:ind w:left="1800"/>
      <w:contextualSpacing/>
    </w:pPr>
  </w:style>
  <w:style w:type="paragraph" w:styleId="ListNumber">
    <w:name w:val="List Number"/>
    <w:basedOn w:val="Normal"/>
    <w:rsid w:val="004129B9"/>
    <w:pPr>
      <w:numPr>
        <w:numId w:val="10"/>
      </w:numPr>
      <w:contextualSpacing/>
    </w:pPr>
  </w:style>
  <w:style w:type="paragraph" w:styleId="ListNumber2">
    <w:name w:val="List Number 2"/>
    <w:basedOn w:val="Normal"/>
    <w:rsid w:val="004129B9"/>
    <w:pPr>
      <w:numPr>
        <w:numId w:val="11"/>
      </w:numPr>
      <w:contextualSpacing/>
    </w:pPr>
  </w:style>
  <w:style w:type="paragraph" w:styleId="ListNumber3">
    <w:name w:val="List Number 3"/>
    <w:basedOn w:val="Normal"/>
    <w:rsid w:val="004129B9"/>
    <w:pPr>
      <w:numPr>
        <w:numId w:val="12"/>
      </w:numPr>
      <w:contextualSpacing/>
    </w:pPr>
  </w:style>
  <w:style w:type="paragraph" w:styleId="ListNumber4">
    <w:name w:val="List Number 4"/>
    <w:basedOn w:val="Normal"/>
    <w:rsid w:val="004129B9"/>
    <w:pPr>
      <w:numPr>
        <w:numId w:val="13"/>
      </w:numPr>
      <w:contextualSpacing/>
    </w:pPr>
  </w:style>
  <w:style w:type="paragraph" w:styleId="ListNumber5">
    <w:name w:val="List Number 5"/>
    <w:basedOn w:val="Normal"/>
    <w:rsid w:val="004129B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129B9"/>
    <w:pPr>
      <w:ind w:left="720"/>
      <w:contextualSpacing/>
    </w:pPr>
  </w:style>
  <w:style w:type="paragraph" w:styleId="MacroText">
    <w:name w:val="macro"/>
    <w:link w:val="MacroTextChar"/>
    <w:rsid w:val="00412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129B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12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9B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129B9"/>
    <w:rPr>
      <w:lang w:eastAsia="en-US"/>
    </w:rPr>
  </w:style>
  <w:style w:type="paragraph" w:styleId="NormalWeb">
    <w:name w:val="Normal (Web)"/>
    <w:basedOn w:val="Normal"/>
    <w:rsid w:val="004129B9"/>
    <w:rPr>
      <w:sz w:val="24"/>
      <w:szCs w:val="24"/>
    </w:rPr>
  </w:style>
  <w:style w:type="paragraph" w:styleId="NormalIndent">
    <w:name w:val="Normal Indent"/>
    <w:basedOn w:val="Normal"/>
    <w:rsid w:val="00412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2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129B9"/>
    <w:rPr>
      <w:lang w:eastAsia="en-US"/>
    </w:rPr>
  </w:style>
  <w:style w:type="paragraph" w:styleId="PlainText">
    <w:name w:val="Plain Text"/>
    <w:basedOn w:val="Normal"/>
    <w:link w:val="PlainTextChar"/>
    <w:rsid w:val="00412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29B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9B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129B9"/>
  </w:style>
  <w:style w:type="character" w:customStyle="1" w:styleId="SalutationChar">
    <w:name w:val="Salutation Char"/>
    <w:basedOn w:val="DefaultParagraphFont"/>
    <w:link w:val="Salutation"/>
    <w:rsid w:val="004129B9"/>
    <w:rPr>
      <w:lang w:eastAsia="en-US"/>
    </w:rPr>
  </w:style>
  <w:style w:type="paragraph" w:styleId="Signature">
    <w:name w:val="Signature"/>
    <w:basedOn w:val="Normal"/>
    <w:link w:val="SignatureChar"/>
    <w:rsid w:val="004129B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129B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12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12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12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129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129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9B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12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9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93</Pages>
  <Words>43886</Words>
  <Characters>250155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41</cp:revision>
  <cp:lastPrinted>2019-02-25T14:05:00Z</cp:lastPrinted>
  <dcterms:created xsi:type="dcterms:W3CDTF">2021-09-30T15:24:00Z</dcterms:created>
  <dcterms:modified xsi:type="dcterms:W3CDTF">2024-03-08T21:00:00Z</dcterms:modified>
</cp:coreProperties>
</file>