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5BA9A9E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2B06F2">
              <w:t>11</w:t>
            </w:r>
            <w:r w:rsidRPr="00174903">
              <w:t>.</w:t>
            </w:r>
            <w:bookmarkEnd w:id="3"/>
            <w:r w:rsidR="00C55217">
              <w:t>2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326AA4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C55217">
              <w:rPr>
                <w:sz w:val="32"/>
              </w:rPr>
              <w:t>10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A30779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326AA4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76AE31DF" w14:textId="77777777" w:rsidR="007C494B" w:rsidRDefault="00F679C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7C494B">
        <w:rPr>
          <w:noProof/>
        </w:rPr>
        <w:t>Foreword</w:t>
      </w:r>
      <w:r w:rsidR="007C494B">
        <w:rPr>
          <w:noProof/>
        </w:rPr>
        <w:tab/>
        <w:t>94</w:t>
      </w:r>
    </w:p>
    <w:p w14:paraId="13BC33DF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6B1F76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361EAF3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52352D45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5D168AC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44D7D96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27BC12B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7526EF9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71C1558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20FB23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5D96E1B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05D7A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1D28BF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3F3428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4EF867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2AB033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44C4A7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474947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614FD39F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4E766CC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3038DFD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10F046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6CCC64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782912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5ABBCA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71549C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561785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5F76E4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6F25D01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18ADA9F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595D98C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76BB11C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01A54F4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3DDEAD0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22A1EB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38D9098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794F66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762C2E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17F7F2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1E171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75DBE0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0F3806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736B5A7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787A8A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102BD9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7D377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534A91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6EC6CE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5BFEAD8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5452E4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0B0E93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492E40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0E7922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5829EE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5BAEEA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6072BF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2D39877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130ECC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 w:rsidRPr="006B1F76">
        <w:rPr>
          <w:i/>
          <w:noProof/>
        </w:rPr>
        <w:t>timeSinceFailure</w:t>
      </w:r>
      <w:r>
        <w:rPr>
          <w:noProof/>
        </w:rPr>
        <w:tab/>
        <w:t>144</w:t>
      </w:r>
    </w:p>
    <w:p w14:paraId="39B6F72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3B3534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03361E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4E415D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3CBE29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6640101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42B594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4B1765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5BA3BF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340269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5BA866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666C40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61F151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01DEA6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55A7BD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1F19AD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3723CD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7385A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696E39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449C5D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3DC010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0C5613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5D2810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6500B9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157</w:t>
      </w:r>
    </w:p>
    <w:p w14:paraId="67D778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</w:t>
      </w:r>
      <w:r>
        <w:rPr>
          <w:noProof/>
          <w:lang w:eastAsia="zh-CN"/>
        </w:rPr>
        <w:t>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157</w:t>
      </w:r>
    </w:p>
    <w:p w14:paraId="503E31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7CFF2B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643BCD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65432F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5D89AC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05AFBA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4194CA4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0420E6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7D440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370472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40AC3D4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2AB8B34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0AC176E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3AFADE1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452733A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0BF688C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0BEB24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56E6D7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70F1700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7963518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723B561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6963D85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3670B1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1C47A8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0412B0C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5C15B1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474517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409F1A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2D856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174</w:t>
      </w:r>
    </w:p>
    <w:p w14:paraId="30830D1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Requirements for UE category NB1</w:t>
      </w:r>
      <w:r>
        <w:rPr>
          <w:noProof/>
        </w:rPr>
        <w:tab/>
        <w:t>175</w:t>
      </w:r>
    </w:p>
    <w:p w14:paraId="2E9ABD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Intra-Frequency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175</w:t>
      </w:r>
    </w:p>
    <w:p w14:paraId="0159E3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706E6E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ra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177</w:t>
      </w:r>
    </w:p>
    <w:p w14:paraId="5795D7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2A7BE8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179</w:t>
      </w:r>
    </w:p>
    <w:p w14:paraId="6E8C0A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180</w:t>
      </w:r>
    </w:p>
    <w:p w14:paraId="0D7F58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181</w:t>
      </w:r>
    </w:p>
    <w:p w14:paraId="697842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182</w:t>
      </w:r>
    </w:p>
    <w:p w14:paraId="45AD47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183</w:t>
      </w:r>
    </w:p>
    <w:p w14:paraId="238AE7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22D3B1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184</w:t>
      </w:r>
    </w:p>
    <w:p w14:paraId="2E4A2A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185</w:t>
      </w:r>
    </w:p>
    <w:p w14:paraId="6E4634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186</w:t>
      </w:r>
    </w:p>
    <w:p w14:paraId="164998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2071CB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187</w:t>
      </w:r>
    </w:p>
    <w:p w14:paraId="489DC9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188</w:t>
      </w:r>
    </w:p>
    <w:p w14:paraId="684B611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CA Measurement</w:t>
      </w:r>
      <w:r>
        <w:rPr>
          <w:noProof/>
        </w:rPr>
        <w:tab/>
        <w:t>189</w:t>
      </w:r>
    </w:p>
    <w:p w14:paraId="2ED9D6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75F776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</w:t>
      </w:r>
      <w:r>
        <w:rPr>
          <w:noProof/>
        </w:rPr>
        <w:tab/>
        <w:t>189</w:t>
      </w:r>
    </w:p>
    <w:p w14:paraId="317FF7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189</w:t>
      </w:r>
    </w:p>
    <w:p w14:paraId="1540EE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190</w:t>
      </w:r>
    </w:p>
    <w:p w14:paraId="770942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serving cell</w:t>
      </w:r>
      <w:r>
        <w:rPr>
          <w:noProof/>
        </w:rPr>
        <w:tab/>
        <w:t>190</w:t>
      </w:r>
    </w:p>
    <w:p w14:paraId="395AE19C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191</w:t>
      </w:r>
    </w:p>
    <w:p w14:paraId="6E8DFC7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191</w:t>
      </w:r>
    </w:p>
    <w:p w14:paraId="581AE5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1AEBE6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Requirements</w:t>
      </w:r>
      <w:r>
        <w:rPr>
          <w:noProof/>
        </w:rPr>
        <w:tab/>
        <w:t>192</w:t>
      </w:r>
    </w:p>
    <w:p w14:paraId="66F716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UE measurement capability</w:t>
      </w:r>
      <w:r>
        <w:rPr>
          <w:noProof/>
        </w:rPr>
        <w:tab/>
        <w:t>192</w:t>
      </w:r>
    </w:p>
    <w:p w14:paraId="30289C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Measurement and evaluation of serving cell</w:t>
      </w:r>
      <w:r>
        <w:rPr>
          <w:noProof/>
        </w:rPr>
        <w:tab/>
        <w:t>192</w:t>
      </w:r>
    </w:p>
    <w:p w14:paraId="20F58D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Measurements of intra-frequency E-UTRAN cells</w:t>
      </w:r>
      <w:r>
        <w:rPr>
          <w:noProof/>
        </w:rPr>
        <w:tab/>
        <w:t>192</w:t>
      </w:r>
    </w:p>
    <w:p w14:paraId="07332E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Measurements of inter-frequency E-UTRAN cells</w:t>
      </w:r>
      <w:r>
        <w:rPr>
          <w:noProof/>
        </w:rPr>
        <w:tab/>
        <w:t>192</w:t>
      </w:r>
    </w:p>
    <w:p w14:paraId="51817D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Evaluation of cell re-selection criteria</w:t>
      </w:r>
      <w:r>
        <w:rPr>
          <w:noProof/>
        </w:rPr>
        <w:tab/>
        <w:t>192</w:t>
      </w:r>
    </w:p>
    <w:p w14:paraId="6FA834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192</w:t>
      </w:r>
    </w:p>
    <w:p w14:paraId="22F1AF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</w:t>
      </w:r>
      <w:r>
        <w:rPr>
          <w:noProof/>
        </w:rPr>
        <w:tab/>
        <w:t>192</w:t>
      </w:r>
    </w:p>
    <w:p w14:paraId="2CD41A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UE measurement capability for RedCap</w:t>
      </w:r>
      <w:r>
        <w:rPr>
          <w:noProof/>
        </w:rPr>
        <w:tab/>
        <w:t>192</w:t>
      </w:r>
    </w:p>
    <w:p w14:paraId="601B99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 for RedCap</w:t>
      </w:r>
      <w:r>
        <w:rPr>
          <w:noProof/>
        </w:rPr>
        <w:tab/>
        <w:t>192</w:t>
      </w:r>
    </w:p>
    <w:p w14:paraId="1DD2069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193</w:t>
      </w:r>
    </w:p>
    <w:p w14:paraId="1D536B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43DD0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Cell Selection</w:t>
      </w:r>
      <w:r>
        <w:rPr>
          <w:noProof/>
        </w:rPr>
        <w:tab/>
        <w:t>193</w:t>
      </w:r>
    </w:p>
    <w:p w14:paraId="727EFE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Cell Reselection</w:t>
      </w:r>
      <w:r>
        <w:rPr>
          <w:noProof/>
        </w:rPr>
        <w:tab/>
        <w:t>193</w:t>
      </w:r>
    </w:p>
    <w:p w14:paraId="0CFAC0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193</w:t>
      </w:r>
    </w:p>
    <w:p w14:paraId="0AAC456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193</w:t>
      </w:r>
    </w:p>
    <w:p w14:paraId="0DEFA1A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194</w:t>
      </w:r>
    </w:p>
    <w:p w14:paraId="3D19CC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194</w:t>
      </w:r>
    </w:p>
    <w:p w14:paraId="21C3568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194</w:t>
      </w:r>
    </w:p>
    <w:p w14:paraId="5DDA202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194</w:t>
      </w:r>
    </w:p>
    <w:p w14:paraId="140F4B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196</w:t>
      </w:r>
    </w:p>
    <w:p w14:paraId="29C60DF2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196</w:t>
      </w:r>
    </w:p>
    <w:p w14:paraId="2E11CBE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</w:t>
      </w:r>
      <w:r>
        <w:rPr>
          <w:noProof/>
        </w:rPr>
        <w:tab/>
        <w:t>197</w:t>
      </w:r>
    </w:p>
    <w:p w14:paraId="7BC7AE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367FAD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197</w:t>
      </w:r>
    </w:p>
    <w:p w14:paraId="5B26C7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197</w:t>
      </w:r>
    </w:p>
    <w:p w14:paraId="79D24CC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197</w:t>
      </w:r>
    </w:p>
    <w:p w14:paraId="13D79C4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197</w:t>
      </w:r>
    </w:p>
    <w:p w14:paraId="5191FA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198</w:t>
      </w:r>
    </w:p>
    <w:p w14:paraId="684E48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1E36ED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3C2F48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FDD</w:t>
      </w:r>
      <w:r>
        <w:rPr>
          <w:noProof/>
        </w:rPr>
        <w:tab/>
        <w:t>199</w:t>
      </w:r>
    </w:p>
    <w:p w14:paraId="7CF100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44AC14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(Void)</w:t>
      </w:r>
      <w:r>
        <w:rPr>
          <w:noProof/>
        </w:rPr>
        <w:tab/>
        <w:t>199</w:t>
      </w:r>
    </w:p>
    <w:p w14:paraId="188DC8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TDD</w:t>
      </w:r>
      <w:r>
        <w:rPr>
          <w:noProof/>
        </w:rPr>
        <w:tab/>
        <w:t>199</w:t>
      </w:r>
    </w:p>
    <w:p w14:paraId="125B4A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5346587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4CBD5F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HD–FDD</w:t>
      </w:r>
      <w:r>
        <w:rPr>
          <w:noProof/>
        </w:rPr>
        <w:tab/>
        <w:t>201</w:t>
      </w:r>
    </w:p>
    <w:p w14:paraId="17F8D17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201</w:t>
      </w:r>
    </w:p>
    <w:p w14:paraId="3F88515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201</w:t>
      </w:r>
    </w:p>
    <w:p w14:paraId="6BA651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202</w:t>
      </w:r>
    </w:p>
    <w:p w14:paraId="6683FC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Handover delay</w:t>
      </w:r>
      <w:r>
        <w:rPr>
          <w:noProof/>
        </w:rPr>
        <w:tab/>
        <w:t>202</w:t>
      </w:r>
    </w:p>
    <w:p w14:paraId="7067FDC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Measurement time</w:t>
      </w:r>
      <w:r>
        <w:rPr>
          <w:noProof/>
        </w:rPr>
        <w:tab/>
        <w:t>203</w:t>
      </w:r>
    </w:p>
    <w:p w14:paraId="6080348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Preparation time</w:t>
      </w:r>
      <w:r>
        <w:rPr>
          <w:noProof/>
        </w:rPr>
        <w:tab/>
        <w:t>203</w:t>
      </w:r>
    </w:p>
    <w:p w14:paraId="316B181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Interruption time</w:t>
      </w:r>
      <w:r>
        <w:rPr>
          <w:noProof/>
        </w:rPr>
        <w:tab/>
        <w:t>203</w:t>
      </w:r>
    </w:p>
    <w:p w14:paraId="74884B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203</w:t>
      </w:r>
    </w:p>
    <w:p w14:paraId="2BCEE8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204</w:t>
      </w:r>
    </w:p>
    <w:p w14:paraId="3BB3C7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204</w:t>
      </w:r>
    </w:p>
    <w:p w14:paraId="7B04721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204</w:t>
      </w:r>
    </w:p>
    <w:p w14:paraId="7499B0C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other RATs</w:t>
      </w:r>
      <w:r>
        <w:rPr>
          <w:noProof/>
        </w:rPr>
        <w:tab/>
        <w:t>204</w:t>
      </w:r>
    </w:p>
    <w:p w14:paraId="472077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204</w:t>
      </w:r>
    </w:p>
    <w:p w14:paraId="438A9B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378D95B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4DB6530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669CAF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- UTRAN TDD Handover</w:t>
      </w:r>
      <w:r>
        <w:rPr>
          <w:noProof/>
        </w:rPr>
        <w:tab/>
        <w:t>205</w:t>
      </w:r>
    </w:p>
    <w:p w14:paraId="240982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Introduction</w:t>
      </w:r>
      <w:r>
        <w:rPr>
          <w:noProof/>
        </w:rPr>
        <w:tab/>
        <w:t>205</w:t>
      </w:r>
    </w:p>
    <w:p w14:paraId="1BD7EE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45D6558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4A9B0B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391825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GSM Handover</w:t>
      </w:r>
      <w:r>
        <w:rPr>
          <w:noProof/>
        </w:rPr>
        <w:tab/>
        <w:t>206</w:t>
      </w:r>
    </w:p>
    <w:p w14:paraId="6E5705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1B6FEE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206</w:t>
      </w:r>
    </w:p>
    <w:p w14:paraId="302F476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206</w:t>
      </w:r>
    </w:p>
    <w:p w14:paraId="20D42E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206</w:t>
      </w:r>
    </w:p>
    <w:p w14:paraId="070EF2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NR FR1 Handover</w:t>
      </w:r>
      <w:r>
        <w:rPr>
          <w:noProof/>
        </w:rPr>
        <w:tab/>
        <w:t>206</w:t>
      </w:r>
    </w:p>
    <w:p w14:paraId="636F2C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Introduction</w:t>
      </w:r>
      <w:r>
        <w:rPr>
          <w:noProof/>
        </w:rPr>
        <w:tab/>
        <w:t>206</w:t>
      </w:r>
    </w:p>
    <w:p w14:paraId="3B0EFD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Handover delay</w:t>
      </w:r>
      <w:r>
        <w:rPr>
          <w:noProof/>
        </w:rPr>
        <w:tab/>
        <w:t>207</w:t>
      </w:r>
    </w:p>
    <w:p w14:paraId="491134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Interruption time</w:t>
      </w:r>
      <w:r>
        <w:rPr>
          <w:noProof/>
        </w:rPr>
        <w:tab/>
        <w:t>207</w:t>
      </w:r>
    </w:p>
    <w:p w14:paraId="341138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E-UTRAN - NR FR1 Handover to target cell using CCA</w:t>
      </w:r>
      <w:r>
        <w:rPr>
          <w:noProof/>
        </w:rPr>
        <w:tab/>
        <w:t>207</w:t>
      </w:r>
    </w:p>
    <w:p w14:paraId="13B0A8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Introduction</w:t>
      </w:r>
      <w:r>
        <w:rPr>
          <w:noProof/>
        </w:rPr>
        <w:tab/>
        <w:t>207</w:t>
      </w:r>
    </w:p>
    <w:p w14:paraId="7B4A17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Handover delay</w:t>
      </w:r>
      <w:r>
        <w:rPr>
          <w:noProof/>
        </w:rPr>
        <w:tab/>
        <w:t>208</w:t>
      </w:r>
    </w:p>
    <w:p w14:paraId="64876D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Interruption time</w:t>
      </w:r>
      <w:r>
        <w:rPr>
          <w:noProof/>
        </w:rPr>
        <w:tab/>
        <w:t>208</w:t>
      </w:r>
    </w:p>
    <w:p w14:paraId="3A91D4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- NR FR1 Handover</w:t>
      </w:r>
      <w:r w:rsidRPr="006B1F76">
        <w:rPr>
          <w:noProof/>
          <w:lang w:val="sv-SE" w:eastAsia="ko-KR"/>
        </w:rPr>
        <w:t xml:space="preserve"> for </w:t>
      </w:r>
      <w:r w:rsidRPr="006B1F76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209</w:t>
      </w:r>
    </w:p>
    <w:p w14:paraId="079AA8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Introduction</w:t>
      </w:r>
      <w:r>
        <w:rPr>
          <w:noProof/>
        </w:rPr>
        <w:tab/>
        <w:t>209</w:t>
      </w:r>
    </w:p>
    <w:p w14:paraId="532DFB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Requirements</w:t>
      </w:r>
      <w:r>
        <w:rPr>
          <w:noProof/>
        </w:rPr>
        <w:tab/>
        <w:t>209</w:t>
      </w:r>
    </w:p>
    <w:p w14:paraId="261CE6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- NR FR2 Handover</w:t>
      </w:r>
      <w:r>
        <w:rPr>
          <w:noProof/>
        </w:rPr>
        <w:tab/>
        <w:t>209</w:t>
      </w:r>
    </w:p>
    <w:p w14:paraId="3DC2AC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 w:eastAsia="zh-CN"/>
        </w:rPr>
        <w:t>Introduction</w:t>
      </w:r>
      <w:r>
        <w:rPr>
          <w:noProof/>
        </w:rPr>
        <w:tab/>
        <w:t>209</w:t>
      </w:r>
    </w:p>
    <w:p w14:paraId="706E6C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Handover delay</w:t>
      </w:r>
      <w:r>
        <w:rPr>
          <w:noProof/>
        </w:rPr>
        <w:tab/>
        <w:t>209</w:t>
      </w:r>
    </w:p>
    <w:p w14:paraId="573BEE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Interruption time</w:t>
      </w:r>
      <w:r>
        <w:rPr>
          <w:noProof/>
        </w:rPr>
        <w:tab/>
        <w:t>209</w:t>
      </w:r>
    </w:p>
    <w:p w14:paraId="3147EB8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Non-3GPP RATs</w:t>
      </w:r>
      <w:r>
        <w:rPr>
          <w:noProof/>
        </w:rPr>
        <w:tab/>
        <w:t>210</w:t>
      </w:r>
    </w:p>
    <w:p w14:paraId="2F247AC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– HRPD Handover</w:t>
      </w:r>
      <w:r>
        <w:rPr>
          <w:noProof/>
        </w:rPr>
        <w:tab/>
        <w:t>210</w:t>
      </w:r>
    </w:p>
    <w:p w14:paraId="258810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6FFFD5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44B4668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57CDEA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– cdma2000 1X Handover</w:t>
      </w:r>
      <w:r>
        <w:rPr>
          <w:noProof/>
        </w:rPr>
        <w:tab/>
        <w:t>211</w:t>
      </w:r>
    </w:p>
    <w:p w14:paraId="119A2BC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Introduction</w:t>
      </w:r>
      <w:r>
        <w:rPr>
          <w:noProof/>
        </w:rPr>
        <w:tab/>
        <w:t>211</w:t>
      </w:r>
    </w:p>
    <w:p w14:paraId="628F413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2CC5005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1CAA058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211</w:t>
      </w:r>
    </w:p>
    <w:p w14:paraId="41A21D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03451B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212</w:t>
      </w:r>
    </w:p>
    <w:p w14:paraId="0D32C4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212</w:t>
      </w:r>
    </w:p>
    <w:p w14:paraId="6F9EF9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212</w:t>
      </w:r>
    </w:p>
    <w:p w14:paraId="40E233A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212</w:t>
      </w:r>
    </w:p>
    <w:p w14:paraId="40E4B1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212</w:t>
      </w:r>
    </w:p>
    <w:p w14:paraId="207038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213</w:t>
      </w:r>
    </w:p>
    <w:p w14:paraId="0C39D05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20FB18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5BEDF0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213</w:t>
      </w:r>
    </w:p>
    <w:p w14:paraId="52406C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213</w:t>
      </w:r>
    </w:p>
    <w:p w14:paraId="0C875BE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213</w:t>
      </w:r>
    </w:p>
    <w:p w14:paraId="3FDE75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213</w:t>
      </w:r>
    </w:p>
    <w:p w14:paraId="544AD6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214</w:t>
      </w:r>
    </w:p>
    <w:p w14:paraId="560A02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214</w:t>
      </w:r>
    </w:p>
    <w:p w14:paraId="5920433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214</w:t>
      </w:r>
    </w:p>
    <w:p w14:paraId="45BEDF5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DAPS Handover</w:t>
      </w:r>
      <w:r>
        <w:rPr>
          <w:noProof/>
        </w:rPr>
        <w:tab/>
        <w:t>214</w:t>
      </w:r>
    </w:p>
    <w:p w14:paraId="468A97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214</w:t>
      </w:r>
    </w:p>
    <w:p w14:paraId="4DE77D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214</w:t>
      </w:r>
    </w:p>
    <w:p w14:paraId="44B881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214</w:t>
      </w:r>
    </w:p>
    <w:p w14:paraId="754936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DAPS Handover delay</w:t>
      </w:r>
      <w:r>
        <w:rPr>
          <w:noProof/>
        </w:rPr>
        <w:tab/>
        <w:t>214</w:t>
      </w:r>
    </w:p>
    <w:p w14:paraId="14BD479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215</w:t>
      </w:r>
    </w:p>
    <w:p w14:paraId="3C7013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215</w:t>
      </w:r>
    </w:p>
    <w:p w14:paraId="329766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</w:t>
      </w:r>
      <w:r>
        <w:rPr>
          <w:noProof/>
        </w:rPr>
        <w:tab/>
        <w:t>216</w:t>
      </w:r>
    </w:p>
    <w:p w14:paraId="754E11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</w:t>
      </w:r>
      <w:r>
        <w:rPr>
          <w:noProof/>
        </w:rPr>
        <w:tab/>
        <w:t>216</w:t>
      </w:r>
    </w:p>
    <w:p w14:paraId="4F03DF0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EN-DC Handover with PSCell</w:t>
      </w:r>
      <w:r>
        <w:rPr>
          <w:noProof/>
        </w:rPr>
        <w:tab/>
        <w:t>216</w:t>
      </w:r>
    </w:p>
    <w:p w14:paraId="628F1D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76E86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216</w:t>
      </w:r>
    </w:p>
    <w:p w14:paraId="56190E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216</w:t>
      </w:r>
    </w:p>
    <w:p w14:paraId="1A4332F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217</w:t>
      </w:r>
    </w:p>
    <w:p w14:paraId="1F07FA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217</w:t>
      </w:r>
    </w:p>
    <w:p w14:paraId="10101B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218</w:t>
      </w:r>
    </w:p>
    <w:p w14:paraId="54F0CE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218</w:t>
      </w:r>
    </w:p>
    <w:p w14:paraId="3536419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219</w:t>
      </w:r>
    </w:p>
    <w:p w14:paraId="7D7FA0F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</w:rPr>
        <w:tab/>
        <w:t>219</w:t>
      </w:r>
    </w:p>
    <w:p w14:paraId="244EE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02D059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0E0575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219</w:t>
      </w:r>
    </w:p>
    <w:p w14:paraId="027154C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220</w:t>
      </w:r>
    </w:p>
    <w:p w14:paraId="50CF20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352A3A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301821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220</w:t>
      </w:r>
    </w:p>
    <w:p w14:paraId="28C57F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220</w:t>
      </w:r>
    </w:p>
    <w:p w14:paraId="3BC67A1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220</w:t>
      </w:r>
    </w:p>
    <w:p w14:paraId="4847223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220</w:t>
      </w:r>
    </w:p>
    <w:p w14:paraId="6BF891F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3A047F7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220</w:t>
      </w:r>
    </w:p>
    <w:p w14:paraId="599B67E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221</w:t>
      </w:r>
    </w:p>
    <w:p w14:paraId="39EECB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221</w:t>
      </w:r>
    </w:p>
    <w:p w14:paraId="19040C5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221</w:t>
      </w:r>
    </w:p>
    <w:p w14:paraId="4B59FB7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</w:t>
      </w:r>
      <w:r>
        <w:rPr>
          <w:noProof/>
        </w:rPr>
        <w:t>receiving Random Access Response</w:t>
      </w:r>
      <w:r>
        <w:rPr>
          <w:noProof/>
        </w:rPr>
        <w:tab/>
        <w:t>221</w:t>
      </w:r>
    </w:p>
    <w:p w14:paraId="56119F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Cat-M1 UEs</w:t>
      </w:r>
      <w:r>
        <w:rPr>
          <w:noProof/>
        </w:rPr>
        <w:tab/>
        <w:t>221</w:t>
      </w:r>
    </w:p>
    <w:p w14:paraId="7D1C5C8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221</w:t>
      </w:r>
    </w:p>
    <w:p w14:paraId="441760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4FEDED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221</w:t>
      </w:r>
    </w:p>
    <w:p w14:paraId="75B03D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221</w:t>
      </w:r>
    </w:p>
    <w:p w14:paraId="052B78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222</w:t>
      </w:r>
    </w:p>
    <w:p w14:paraId="6FAE36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UTRAN </w:t>
      </w:r>
      <w:r>
        <w:rPr>
          <w:noProof/>
          <w:lang w:eastAsia="zh-CN"/>
        </w:rPr>
        <w:t>T</w:t>
      </w:r>
      <w:r>
        <w:rPr>
          <w:noProof/>
        </w:rPr>
        <w:t>DD</w:t>
      </w:r>
      <w:r>
        <w:rPr>
          <w:noProof/>
        </w:rPr>
        <w:tab/>
        <w:t>222</w:t>
      </w:r>
    </w:p>
    <w:p w14:paraId="097867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223</w:t>
      </w:r>
    </w:p>
    <w:p w14:paraId="6B3039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NR </w:t>
      </w:r>
      <w:r w:rsidRPr="006B1F76">
        <w:rPr>
          <w:noProof/>
          <w:lang w:val="en-US" w:eastAsia="zh-CN"/>
        </w:rPr>
        <w:t>carrier subject to CCA</w:t>
      </w:r>
      <w:r>
        <w:rPr>
          <w:noProof/>
        </w:rPr>
        <w:tab/>
        <w:t>223</w:t>
      </w:r>
    </w:p>
    <w:p w14:paraId="340AFE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225</w:t>
      </w:r>
    </w:p>
    <w:p w14:paraId="24C3D24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226</w:t>
      </w:r>
    </w:p>
    <w:p w14:paraId="076731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CDD4D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226</w:t>
      </w:r>
    </w:p>
    <w:p w14:paraId="70E188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NB-IoT UEs</w:t>
      </w:r>
      <w:r>
        <w:rPr>
          <w:noProof/>
        </w:rPr>
        <w:tab/>
        <w:t>226</w:t>
      </w:r>
    </w:p>
    <w:p w14:paraId="1749BF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035285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226</w:t>
      </w:r>
    </w:p>
    <w:p w14:paraId="0FDF62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6.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226</w:t>
      </w:r>
    </w:p>
    <w:p w14:paraId="07DFAA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227</w:t>
      </w:r>
    </w:p>
    <w:p w14:paraId="2AAC0D6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227</w:t>
      </w:r>
    </w:p>
    <w:p w14:paraId="258AE5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5C9B40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4B1674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228</w:t>
      </w:r>
    </w:p>
    <w:p w14:paraId="377A79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228</w:t>
      </w:r>
    </w:p>
    <w:p w14:paraId="70992C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228</w:t>
      </w:r>
    </w:p>
    <w:p w14:paraId="3F5FF0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228</w:t>
      </w:r>
    </w:p>
    <w:p w14:paraId="5EA3E5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228</w:t>
      </w:r>
    </w:p>
    <w:p w14:paraId="50B83E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228</w:t>
      </w:r>
    </w:p>
    <w:p w14:paraId="475548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>
        <w:rPr>
          <w:noProof/>
          <w:lang w:eastAsia="zh-CN"/>
        </w:rPr>
        <w:t>NPRACH configuration</w:t>
      </w:r>
      <w:r>
        <w:rPr>
          <w:noProof/>
        </w:rPr>
        <w:tab/>
        <w:t>229</w:t>
      </w:r>
    </w:p>
    <w:p w14:paraId="2DD89DF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Cat-M1 UEs</w:t>
      </w:r>
      <w:r>
        <w:rPr>
          <w:noProof/>
        </w:rPr>
        <w:tab/>
        <w:t>229</w:t>
      </w:r>
    </w:p>
    <w:p w14:paraId="6A313D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7E21E9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229</w:t>
      </w:r>
    </w:p>
    <w:p w14:paraId="7617AC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229</w:t>
      </w:r>
    </w:p>
    <w:p w14:paraId="052F18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UE Re-establishment delay requirement for CEModeB</w:t>
      </w:r>
      <w:r>
        <w:rPr>
          <w:noProof/>
        </w:rPr>
        <w:tab/>
        <w:t>230</w:t>
      </w:r>
    </w:p>
    <w:p w14:paraId="7ADD1A1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230</w:t>
      </w:r>
    </w:p>
    <w:p w14:paraId="0F3EA8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71E01A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3D72A9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231</w:t>
      </w:r>
    </w:p>
    <w:p w14:paraId="72CB8CB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231</w:t>
      </w:r>
    </w:p>
    <w:p w14:paraId="05E24F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5610C7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5CC73511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232</w:t>
      </w:r>
    </w:p>
    <w:p w14:paraId="614BB54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232</w:t>
      </w:r>
    </w:p>
    <w:p w14:paraId="30753D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Introduction</w:t>
      </w:r>
      <w:r>
        <w:rPr>
          <w:noProof/>
        </w:rPr>
        <w:tab/>
        <w:t>232</w:t>
      </w:r>
    </w:p>
    <w:p w14:paraId="1CC73A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Requirements</w:t>
      </w:r>
      <w:r>
        <w:rPr>
          <w:noProof/>
        </w:rPr>
        <w:tab/>
        <w:t>233</w:t>
      </w:r>
    </w:p>
    <w:p w14:paraId="2212253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</w:rPr>
        <w:tab/>
        <w:t>234</w:t>
      </w:r>
    </w:p>
    <w:p w14:paraId="2D2A1D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234</w:t>
      </w:r>
    </w:p>
    <w:p w14:paraId="43AA2B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Requirements</w:t>
      </w:r>
      <w:r>
        <w:rPr>
          <w:noProof/>
        </w:rPr>
        <w:tab/>
        <w:t>234</w:t>
      </w:r>
    </w:p>
    <w:p w14:paraId="726434F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</w:t>
      </w:r>
      <w:r>
        <w:rPr>
          <w:noProof/>
        </w:rPr>
        <w:tab/>
        <w:t>234</w:t>
      </w:r>
    </w:p>
    <w:p w14:paraId="0951742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234</w:t>
      </w:r>
    </w:p>
    <w:p w14:paraId="14E0BB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0C8CC3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?? ??"/>
          <w:noProof/>
        </w:rPr>
        <w:t>Timing Advance adjustment delay</w:t>
      </w:r>
      <w:r>
        <w:rPr>
          <w:noProof/>
        </w:rPr>
        <w:tab/>
        <w:t>234</w:t>
      </w:r>
    </w:p>
    <w:p w14:paraId="0F3C7A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235</w:t>
      </w:r>
    </w:p>
    <w:p w14:paraId="1E317D9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 xml:space="preserve">Cell </w:t>
      </w:r>
      <w:r w:rsidRPr="006B1F76">
        <w:rPr>
          <w:rFonts w:cs="v4.2.0"/>
          <w:noProof/>
          <w:lang w:eastAsia="zh-CN"/>
        </w:rPr>
        <w:t xml:space="preserve">phase </w:t>
      </w:r>
      <w:r w:rsidRPr="006B1F76">
        <w:rPr>
          <w:rFonts w:cs="v4.2.0"/>
          <w:noProof/>
        </w:rPr>
        <w:t>synchronization accuracy</w:t>
      </w:r>
      <w:r w:rsidRPr="006B1F76">
        <w:rPr>
          <w:rFonts w:cs="v4.2.0"/>
          <w:noProof/>
          <w:lang w:eastAsia="zh-CN"/>
        </w:rPr>
        <w:t xml:space="preserve"> (TDD)</w:t>
      </w:r>
      <w:r>
        <w:rPr>
          <w:noProof/>
        </w:rPr>
        <w:tab/>
        <w:t>235</w:t>
      </w:r>
    </w:p>
    <w:p w14:paraId="6BACDD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4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Definition</w:t>
      </w:r>
      <w:r>
        <w:rPr>
          <w:noProof/>
        </w:rPr>
        <w:tab/>
        <w:t>235</w:t>
      </w:r>
    </w:p>
    <w:p w14:paraId="61CBC5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4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Minimum requirements</w:t>
      </w:r>
      <w:r>
        <w:rPr>
          <w:noProof/>
        </w:rPr>
        <w:tab/>
        <w:t>235</w:t>
      </w:r>
    </w:p>
    <w:p w14:paraId="6160489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236</w:t>
      </w:r>
    </w:p>
    <w:p w14:paraId="45CDE3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068C89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236</w:t>
      </w:r>
    </w:p>
    <w:p w14:paraId="587A04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Synchronized E-UTRAN</w:t>
      </w:r>
      <w:r>
        <w:rPr>
          <w:noProof/>
        </w:rPr>
        <w:tab/>
        <w:t>236</w:t>
      </w:r>
    </w:p>
    <w:p w14:paraId="5C139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Non-Synchronized E-UTRAN</w:t>
      </w:r>
      <w:r>
        <w:rPr>
          <w:noProof/>
        </w:rPr>
        <w:tab/>
        <w:t>236</w:t>
      </w:r>
    </w:p>
    <w:p w14:paraId="769E69F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</w:rPr>
        <w:tab/>
        <w:t>236</w:t>
      </w:r>
    </w:p>
    <w:p w14:paraId="3654CC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236</w:t>
      </w:r>
    </w:p>
    <w:p w14:paraId="6E3350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238</w:t>
      </w:r>
    </w:p>
    <w:p w14:paraId="419F90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238</w:t>
      </w:r>
    </w:p>
    <w:p w14:paraId="2183C4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238</w:t>
      </w:r>
    </w:p>
    <w:p w14:paraId="5719E2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240</w:t>
      </w:r>
    </w:p>
    <w:p w14:paraId="17067B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240</w:t>
      </w:r>
    </w:p>
    <w:p w14:paraId="6EBC4B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240</w:t>
      </w:r>
    </w:p>
    <w:p w14:paraId="48A9F06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241</w:t>
      </w:r>
    </w:p>
    <w:p w14:paraId="3A7782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5D9D4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241</w:t>
      </w:r>
    </w:p>
    <w:p w14:paraId="60B5CB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242</w:t>
      </w:r>
    </w:p>
    <w:p w14:paraId="3951CE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243</w:t>
      </w:r>
    </w:p>
    <w:p w14:paraId="126758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245</w:t>
      </w:r>
    </w:p>
    <w:p w14:paraId="21C84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246</w:t>
      </w:r>
    </w:p>
    <w:p w14:paraId="1C8F83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246</w:t>
      </w:r>
    </w:p>
    <w:p w14:paraId="48A9CE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247</w:t>
      </w:r>
    </w:p>
    <w:p w14:paraId="3575A8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247</w:t>
      </w:r>
    </w:p>
    <w:p w14:paraId="7DCD4C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247</w:t>
      </w:r>
    </w:p>
    <w:p w14:paraId="480A1C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249</w:t>
      </w:r>
    </w:p>
    <w:p w14:paraId="46FB6F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249</w:t>
      </w:r>
    </w:p>
    <w:p w14:paraId="36F204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250</w:t>
      </w:r>
    </w:p>
    <w:p w14:paraId="7D9626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251</w:t>
      </w:r>
    </w:p>
    <w:p w14:paraId="045F6A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252</w:t>
      </w:r>
    </w:p>
    <w:p w14:paraId="5B92D5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253</w:t>
      </w:r>
    </w:p>
    <w:p w14:paraId="2B0D0B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254</w:t>
      </w:r>
    </w:p>
    <w:p w14:paraId="2E8B10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254</w:t>
      </w:r>
    </w:p>
    <w:p w14:paraId="280660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256</w:t>
      </w:r>
    </w:p>
    <w:p w14:paraId="17A30F0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258</w:t>
      </w:r>
    </w:p>
    <w:p w14:paraId="65848A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28C0A1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259</w:t>
      </w:r>
    </w:p>
    <w:p w14:paraId="010303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259</w:t>
      </w:r>
    </w:p>
    <w:p w14:paraId="6B9EBF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259</w:t>
      </w:r>
    </w:p>
    <w:p w14:paraId="441EC0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259</w:t>
      </w:r>
    </w:p>
    <w:p w14:paraId="6AC7E7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259</w:t>
      </w:r>
    </w:p>
    <w:p w14:paraId="121BB4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259</w:t>
      </w:r>
    </w:p>
    <w:p w14:paraId="4BD7E4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259</w:t>
      </w:r>
    </w:p>
    <w:p w14:paraId="34619F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260</w:t>
      </w:r>
    </w:p>
    <w:p w14:paraId="2034B7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260</w:t>
      </w:r>
    </w:p>
    <w:p w14:paraId="217195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260</w:t>
      </w:r>
    </w:p>
    <w:p w14:paraId="1D6FF9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261</w:t>
      </w:r>
    </w:p>
    <w:p w14:paraId="6BD0E9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one SCC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261</w:t>
      </w:r>
    </w:p>
    <w:p w14:paraId="48A539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multiple SCCs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262</w:t>
      </w:r>
    </w:p>
    <w:p w14:paraId="0588C0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</w:t>
      </w:r>
      <w:r>
        <w:rPr>
          <w:noProof/>
        </w:rPr>
        <w:t xml:space="preserve"> </w:t>
      </w:r>
      <w:r w:rsidRPr="006B1F76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262</w:t>
      </w:r>
    </w:p>
    <w:p w14:paraId="6A5709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263</w:t>
      </w:r>
    </w:p>
    <w:p w14:paraId="2819E9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263</w:t>
      </w:r>
    </w:p>
    <w:p w14:paraId="052DA4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263</w:t>
      </w:r>
    </w:p>
    <w:p w14:paraId="4319B8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264</w:t>
      </w:r>
    </w:p>
    <w:p w14:paraId="4CDA25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264</w:t>
      </w:r>
    </w:p>
    <w:p w14:paraId="67E692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264</w:t>
      </w:r>
    </w:p>
    <w:p w14:paraId="13801C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264</w:t>
      </w:r>
    </w:p>
    <w:p w14:paraId="34DED6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265</w:t>
      </w:r>
    </w:p>
    <w:p w14:paraId="63EAB04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265</w:t>
      </w:r>
    </w:p>
    <w:p w14:paraId="3D7984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9CE0A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265</w:t>
      </w:r>
    </w:p>
    <w:p w14:paraId="707E52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266</w:t>
      </w:r>
    </w:p>
    <w:p w14:paraId="3926EC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266</w:t>
      </w:r>
    </w:p>
    <w:p w14:paraId="2552409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266</w:t>
      </w:r>
    </w:p>
    <w:p w14:paraId="5F851D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10D045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266</w:t>
      </w:r>
    </w:p>
    <w:p w14:paraId="2106F6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267</w:t>
      </w:r>
    </w:p>
    <w:p w14:paraId="231FCC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267</w:t>
      </w:r>
    </w:p>
    <w:p w14:paraId="1605AE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267</w:t>
      </w:r>
    </w:p>
    <w:p w14:paraId="7302C3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268</w:t>
      </w:r>
    </w:p>
    <w:p w14:paraId="4C076FA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268</w:t>
      </w:r>
    </w:p>
    <w:p w14:paraId="5453BB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268</w:t>
      </w:r>
    </w:p>
    <w:p w14:paraId="2B4FE9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</w:t>
      </w:r>
      <w:r>
        <w:rPr>
          <w:noProof/>
        </w:rPr>
        <w:tab/>
        <w:t>269</w:t>
      </w:r>
    </w:p>
    <w:p w14:paraId="33AC21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269</w:t>
      </w:r>
    </w:p>
    <w:p w14:paraId="6D89BD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270</w:t>
      </w:r>
    </w:p>
    <w:p w14:paraId="58326F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270</w:t>
      </w:r>
    </w:p>
    <w:p w14:paraId="21FCBA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</w:t>
      </w:r>
      <w:r>
        <w:rPr>
          <w:noProof/>
        </w:rPr>
        <w:tab/>
        <w:t>271</w:t>
      </w:r>
    </w:p>
    <w:p w14:paraId="778CA8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271</w:t>
      </w:r>
    </w:p>
    <w:p w14:paraId="6A219B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271</w:t>
      </w:r>
    </w:p>
    <w:p w14:paraId="26504A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7.11.3.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272</w:t>
      </w:r>
    </w:p>
    <w:p w14:paraId="713FE1B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with </w:t>
      </w:r>
      <w:r>
        <w:rPr>
          <w:noProof/>
          <w:lang w:eastAsia="zh-CN"/>
        </w:rPr>
        <w:t>Dual Connectivity</w:t>
      </w:r>
      <w:r>
        <w:rPr>
          <w:noProof/>
        </w:rPr>
        <w:tab/>
        <w:t>272</w:t>
      </w:r>
    </w:p>
    <w:p w14:paraId="3AC3E1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272</w:t>
      </w:r>
    </w:p>
    <w:p w14:paraId="079FB3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272</w:t>
      </w:r>
    </w:p>
    <w:p w14:paraId="14BEEE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272</w:t>
      </w:r>
    </w:p>
    <w:p w14:paraId="7BD01E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272</w:t>
      </w:r>
    </w:p>
    <w:p w14:paraId="7A2687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273</w:t>
      </w:r>
    </w:p>
    <w:p w14:paraId="3318B2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273</w:t>
      </w:r>
    </w:p>
    <w:p w14:paraId="557F0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273</w:t>
      </w:r>
    </w:p>
    <w:p w14:paraId="054CCD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274</w:t>
      </w:r>
    </w:p>
    <w:p w14:paraId="6E762B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274</w:t>
      </w:r>
    </w:p>
    <w:p w14:paraId="466B18E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 xml:space="preserve">Cell </w:t>
      </w:r>
      <w:r w:rsidRPr="006B1F76">
        <w:rPr>
          <w:rFonts w:cs="v4.2.0"/>
          <w:noProof/>
          <w:lang w:eastAsia="zh-CN"/>
        </w:rPr>
        <w:t xml:space="preserve">phase </w:t>
      </w:r>
      <w:r w:rsidRPr="006B1F76">
        <w:rPr>
          <w:rFonts w:cs="v4.2.0"/>
          <w:noProof/>
        </w:rPr>
        <w:t>synchronization accuracy</w:t>
      </w:r>
      <w:r w:rsidRPr="006B1F76">
        <w:rPr>
          <w:rFonts w:cs="v4.2.0"/>
          <w:noProof/>
          <w:lang w:eastAsia="zh-CN"/>
        </w:rPr>
        <w:t xml:space="preserve"> (</w:t>
      </w:r>
      <w:r w:rsidRPr="006B1F76">
        <w:rPr>
          <w:rFonts w:cs="v4.2.0"/>
          <w:noProof/>
        </w:rPr>
        <w:t>Synchronized mode of dual connectivity</w:t>
      </w:r>
      <w:r w:rsidRPr="006B1F76">
        <w:rPr>
          <w:rFonts w:cs="v4.2.0"/>
          <w:noProof/>
          <w:lang w:eastAsia="zh-CN"/>
        </w:rPr>
        <w:t>)</w:t>
      </w:r>
      <w:r>
        <w:rPr>
          <w:noProof/>
        </w:rPr>
        <w:tab/>
        <w:t>275</w:t>
      </w:r>
    </w:p>
    <w:p w14:paraId="15A843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Definition</w:t>
      </w:r>
      <w:r>
        <w:rPr>
          <w:noProof/>
        </w:rPr>
        <w:tab/>
        <w:t>275</w:t>
      </w:r>
    </w:p>
    <w:p w14:paraId="73321B3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Minimum requirements</w:t>
      </w:r>
      <w:r>
        <w:rPr>
          <w:noProof/>
        </w:rPr>
        <w:tab/>
        <w:t>275</w:t>
      </w:r>
    </w:p>
    <w:p w14:paraId="644B73D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</w:t>
      </w:r>
      <w:r>
        <w:rPr>
          <w:noProof/>
          <w:lang w:eastAsia="zh-CN"/>
        </w:rPr>
        <w:t>Dual Connectivity</w:t>
      </w:r>
      <w:r>
        <w:rPr>
          <w:noProof/>
        </w:rPr>
        <w:tab/>
        <w:t>275</w:t>
      </w:r>
    </w:p>
    <w:p w14:paraId="3DA7A4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636427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275</w:t>
      </w:r>
    </w:p>
    <w:p w14:paraId="1459D5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276</w:t>
      </w:r>
    </w:p>
    <w:p w14:paraId="5554DA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276</w:t>
      </w:r>
    </w:p>
    <w:p w14:paraId="335A92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34BB18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276</w:t>
      </w:r>
    </w:p>
    <w:p w14:paraId="08A1EC1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276</w:t>
      </w:r>
    </w:p>
    <w:p w14:paraId="46EA2A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207DD5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167D6F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276</w:t>
      </w:r>
    </w:p>
    <w:p w14:paraId="65184DC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277</w:t>
      </w:r>
    </w:p>
    <w:p w14:paraId="706DCC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277</w:t>
      </w:r>
    </w:p>
    <w:p w14:paraId="3F597C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</w:t>
      </w:r>
      <w:r>
        <w:rPr>
          <w:noProof/>
        </w:rPr>
        <w:tab/>
        <w:t>277</w:t>
      </w:r>
    </w:p>
    <w:p w14:paraId="670CED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277</w:t>
      </w:r>
    </w:p>
    <w:p w14:paraId="75F075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278</w:t>
      </w:r>
    </w:p>
    <w:p w14:paraId="24D6C4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278</w:t>
      </w:r>
    </w:p>
    <w:p w14:paraId="5E47AD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278</w:t>
      </w:r>
    </w:p>
    <w:p w14:paraId="7ED721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279</w:t>
      </w:r>
    </w:p>
    <w:p w14:paraId="1E2B03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279</w:t>
      </w:r>
    </w:p>
    <w:p w14:paraId="733163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279</w:t>
      </w:r>
    </w:p>
    <w:p w14:paraId="48BA22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279</w:t>
      </w:r>
    </w:p>
    <w:p w14:paraId="27D929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280</w:t>
      </w:r>
    </w:p>
    <w:p w14:paraId="511E73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280</w:t>
      </w:r>
    </w:p>
    <w:p w14:paraId="183C458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280</w:t>
      </w:r>
    </w:p>
    <w:p w14:paraId="5B44DD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7BEDC4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281</w:t>
      </w:r>
    </w:p>
    <w:p w14:paraId="6B8723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A6BC9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281</w:t>
      </w:r>
    </w:p>
    <w:p w14:paraId="542738B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281</w:t>
      </w:r>
    </w:p>
    <w:p w14:paraId="7FB6C0C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M1</w:t>
      </w:r>
      <w:r>
        <w:rPr>
          <w:noProof/>
        </w:rPr>
        <w:tab/>
        <w:t>281</w:t>
      </w:r>
    </w:p>
    <w:p w14:paraId="210D9F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281</w:t>
      </w:r>
    </w:p>
    <w:p w14:paraId="22BB46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CE mode A</w:t>
      </w:r>
      <w:r>
        <w:rPr>
          <w:noProof/>
        </w:rPr>
        <w:tab/>
        <w:t>282</w:t>
      </w:r>
    </w:p>
    <w:p w14:paraId="0591DB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283</w:t>
      </w:r>
    </w:p>
    <w:p w14:paraId="479E49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284</w:t>
      </w:r>
    </w:p>
    <w:p w14:paraId="1E733C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285</w:t>
      </w:r>
    </w:p>
    <w:p w14:paraId="45EF6C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A</w:t>
      </w:r>
      <w:r>
        <w:rPr>
          <w:noProof/>
        </w:rPr>
        <w:tab/>
        <w:t>285</w:t>
      </w:r>
    </w:p>
    <w:p w14:paraId="0D3155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286</w:t>
      </w:r>
    </w:p>
    <w:p w14:paraId="38A6ED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286</w:t>
      </w:r>
    </w:p>
    <w:p w14:paraId="770425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287</w:t>
      </w:r>
    </w:p>
    <w:p w14:paraId="752CDF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with CE mode B</w:t>
      </w:r>
      <w:r>
        <w:rPr>
          <w:noProof/>
        </w:rPr>
        <w:tab/>
        <w:t>287</w:t>
      </w:r>
    </w:p>
    <w:p w14:paraId="5577F0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289</w:t>
      </w:r>
    </w:p>
    <w:p w14:paraId="7555AC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290</w:t>
      </w:r>
    </w:p>
    <w:p w14:paraId="72C17D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291</w:t>
      </w:r>
    </w:p>
    <w:p w14:paraId="03F816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B</w:t>
      </w:r>
      <w:r>
        <w:rPr>
          <w:noProof/>
        </w:rPr>
        <w:tab/>
        <w:t>291</w:t>
      </w:r>
    </w:p>
    <w:p w14:paraId="5F7985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291</w:t>
      </w:r>
    </w:p>
    <w:p w14:paraId="5407AA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6B1F76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292</w:t>
      </w:r>
    </w:p>
    <w:p w14:paraId="4511DD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7.19.5.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293</w:t>
      </w:r>
    </w:p>
    <w:p w14:paraId="5970273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293</w:t>
      </w:r>
    </w:p>
    <w:p w14:paraId="3E9DCF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73550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636AB03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294</w:t>
      </w:r>
    </w:p>
    <w:p w14:paraId="0EF696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507F7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3DBC618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NB-IoT</w:t>
      </w:r>
      <w:r>
        <w:rPr>
          <w:noProof/>
        </w:rPr>
        <w:tab/>
        <w:t>294</w:t>
      </w:r>
    </w:p>
    <w:p w14:paraId="7EF6512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294</w:t>
      </w:r>
    </w:p>
    <w:p w14:paraId="4A935E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294</w:t>
      </w:r>
    </w:p>
    <w:p w14:paraId="128C8E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  <w:lang w:eastAsia="zh-CN"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?? ??"/>
          <w:noProof/>
          <w:lang w:eastAsia="zh-CN"/>
        </w:rPr>
        <w:t>Timing Advance adjustment delay</w:t>
      </w:r>
      <w:r>
        <w:rPr>
          <w:noProof/>
        </w:rPr>
        <w:tab/>
        <w:t>294</w:t>
      </w:r>
    </w:p>
    <w:p w14:paraId="354042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Timing Advance adjustment accuracy</w:t>
      </w:r>
      <w:r>
        <w:rPr>
          <w:noProof/>
        </w:rPr>
        <w:tab/>
        <w:t>294</w:t>
      </w:r>
    </w:p>
    <w:p w14:paraId="7D56AC8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295</w:t>
      </w:r>
    </w:p>
    <w:p w14:paraId="01251E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080325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295</w:t>
      </w:r>
    </w:p>
    <w:p w14:paraId="7BCCE1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7.23.2.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295</w:t>
      </w:r>
    </w:p>
    <w:p w14:paraId="7DFC05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7.23.2.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296</w:t>
      </w:r>
    </w:p>
    <w:p w14:paraId="485BBF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?? ??"/>
          <w:noProof/>
        </w:rPr>
        <w:t>7.23.2.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296</w:t>
      </w:r>
    </w:p>
    <w:p w14:paraId="02CFBA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296</w:t>
      </w:r>
    </w:p>
    <w:p w14:paraId="763537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72A5AA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58780E7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Cell </w:t>
      </w:r>
      <w:r>
        <w:rPr>
          <w:noProof/>
          <w:lang w:eastAsia="zh-CN"/>
        </w:rPr>
        <w:t xml:space="preserve">phase </w:t>
      </w:r>
      <w:r>
        <w:rPr>
          <w:noProof/>
        </w:rPr>
        <w:t>synchronization accuracy</w:t>
      </w:r>
      <w:r>
        <w:rPr>
          <w:noProof/>
          <w:lang w:eastAsia="zh-CN"/>
        </w:rPr>
        <w:t xml:space="preserve"> for MBMS services (FDD)</w:t>
      </w:r>
      <w:r>
        <w:rPr>
          <w:noProof/>
        </w:rPr>
        <w:tab/>
        <w:t>298</w:t>
      </w:r>
    </w:p>
    <w:p w14:paraId="10D052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298</w:t>
      </w:r>
    </w:p>
    <w:p w14:paraId="230C60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7.</w:t>
      </w:r>
      <w:r w:rsidRPr="006B1F76">
        <w:rPr>
          <w:rFonts w:cs="v4.2.0"/>
          <w:noProof/>
          <w:lang w:eastAsia="zh-CN"/>
        </w:rPr>
        <w:t>25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2CD5FEE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298</w:t>
      </w:r>
    </w:p>
    <w:p w14:paraId="28A184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5777D5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2B3D9F7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  <w:lang w:eastAsia="zh-CN"/>
        </w:rPr>
        <w:t xml:space="preserve"> for category M1</w:t>
      </w:r>
      <w:r>
        <w:rPr>
          <w:noProof/>
        </w:rPr>
        <w:tab/>
        <w:t>299</w:t>
      </w:r>
    </w:p>
    <w:p w14:paraId="761B8B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</w:t>
      </w:r>
      <w:r w:rsidRPr="006B1F76">
        <w:rPr>
          <w:rFonts w:cs="v3.7.0"/>
          <w:noProof/>
          <w:lang w:eastAsia="zh-CN"/>
        </w:rPr>
        <w:t>27</w:t>
      </w:r>
      <w:r w:rsidRPr="006B1F76">
        <w:rPr>
          <w:rFonts w:cs="v3.7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19C542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</w:t>
      </w:r>
      <w:r w:rsidRPr="006B1F76">
        <w:rPr>
          <w:rFonts w:cs="v3.7.0"/>
          <w:noProof/>
          <w:lang w:eastAsia="zh-CN"/>
        </w:rPr>
        <w:t>27</w:t>
      </w:r>
      <w:r w:rsidRPr="006B1F76">
        <w:rPr>
          <w:rFonts w:cs="v3.7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Requirements</w:t>
      </w:r>
      <w:r>
        <w:rPr>
          <w:noProof/>
        </w:rPr>
        <w:tab/>
        <w:t>299</w:t>
      </w:r>
    </w:p>
    <w:p w14:paraId="3F8B09F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299</w:t>
      </w:r>
    </w:p>
    <w:p w14:paraId="540ACA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3D0C8A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252F444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299</w:t>
      </w:r>
    </w:p>
    <w:p w14:paraId="215AAF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2F0246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0559655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299</w:t>
      </w:r>
    </w:p>
    <w:p w14:paraId="5190A2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4C82B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7E491EC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300</w:t>
      </w:r>
    </w:p>
    <w:p w14:paraId="562E74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4F30E7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300</w:t>
      </w:r>
    </w:p>
    <w:p w14:paraId="2230A2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301</w:t>
      </w:r>
    </w:p>
    <w:p w14:paraId="3EE85F7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Addition and Release Delay of NR PSCell Operating with CCA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301</w:t>
      </w:r>
    </w:p>
    <w:p w14:paraId="73A2C5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468B09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301</w:t>
      </w:r>
    </w:p>
    <w:p w14:paraId="5EE873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302</w:t>
      </w:r>
    </w:p>
    <w:p w14:paraId="169370D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EN-DC</w:t>
      </w:r>
      <w:r>
        <w:rPr>
          <w:noProof/>
        </w:rPr>
        <w:tab/>
        <w:t>302</w:t>
      </w:r>
    </w:p>
    <w:p w14:paraId="315C2F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388730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303</w:t>
      </w:r>
    </w:p>
    <w:p w14:paraId="354BC4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303</w:t>
      </w:r>
    </w:p>
    <w:p w14:paraId="36B207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303</w:t>
      </w:r>
    </w:p>
    <w:p w14:paraId="66E618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303</w:t>
      </w:r>
    </w:p>
    <w:p w14:paraId="2434F9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303</w:t>
      </w:r>
    </w:p>
    <w:p w14:paraId="1F516A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304</w:t>
      </w:r>
    </w:p>
    <w:p w14:paraId="1161D2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304</w:t>
      </w:r>
    </w:p>
    <w:p w14:paraId="70E789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304</w:t>
      </w:r>
    </w:p>
    <w:p w14:paraId="7DA134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304</w:t>
      </w:r>
    </w:p>
    <w:p w14:paraId="2C5619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305</w:t>
      </w:r>
    </w:p>
    <w:p w14:paraId="7E11DB4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305</w:t>
      </w:r>
    </w:p>
    <w:p w14:paraId="0E16D2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305</w:t>
      </w:r>
    </w:p>
    <w:p w14:paraId="1C9CBE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306</w:t>
      </w:r>
    </w:p>
    <w:p w14:paraId="44530E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306</w:t>
      </w:r>
    </w:p>
    <w:p w14:paraId="416CE6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306</w:t>
      </w:r>
    </w:p>
    <w:p w14:paraId="09D1F1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306</w:t>
      </w:r>
    </w:p>
    <w:p w14:paraId="562F0F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306</w:t>
      </w:r>
    </w:p>
    <w:p w14:paraId="667042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307</w:t>
      </w:r>
    </w:p>
    <w:p w14:paraId="7BA500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308</w:t>
      </w:r>
    </w:p>
    <w:p w14:paraId="041B3BD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308</w:t>
      </w:r>
    </w:p>
    <w:p w14:paraId="23D287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308</w:t>
      </w:r>
    </w:p>
    <w:p w14:paraId="5EB3C3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308</w:t>
      </w:r>
    </w:p>
    <w:p w14:paraId="315E88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308</w:t>
      </w:r>
    </w:p>
    <w:p w14:paraId="12A06E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SCG</w:t>
      </w:r>
      <w:r>
        <w:rPr>
          <w:noProof/>
        </w:rPr>
        <w:t xml:space="preserve"> </w:t>
      </w:r>
      <w:r>
        <w:rPr>
          <w:noProof/>
          <w:lang w:eastAsia="zh-CN"/>
        </w:rPr>
        <w:t>activation/deactivation</w:t>
      </w:r>
      <w:r>
        <w:rPr>
          <w:noProof/>
        </w:rPr>
        <w:tab/>
        <w:t>309</w:t>
      </w:r>
    </w:p>
    <w:p w14:paraId="2FB583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2.</w:t>
      </w:r>
      <w:r>
        <w:rPr>
          <w:noProof/>
          <w:lang w:eastAsia="zh-CN"/>
        </w:rPr>
        <w:t>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 xml:space="preserve">due to </w:t>
      </w:r>
      <w:r>
        <w:rPr>
          <w:noProof/>
        </w:rPr>
        <w:t xml:space="preserve">NR SRS </w:t>
      </w:r>
      <w:r>
        <w:rPr>
          <w:noProof/>
          <w:lang w:eastAsia="zh-CN"/>
        </w:rPr>
        <w:t xml:space="preserve">antenna port </w:t>
      </w:r>
      <w:r>
        <w:rPr>
          <w:noProof/>
        </w:rPr>
        <w:t>switching</w:t>
      </w:r>
      <w:r>
        <w:rPr>
          <w:noProof/>
        </w:rPr>
        <w:tab/>
        <w:t>309</w:t>
      </w:r>
    </w:p>
    <w:p w14:paraId="618B500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fast SCell activation/deactivation</w:t>
      </w:r>
      <w:r>
        <w:rPr>
          <w:noProof/>
        </w:rPr>
        <w:tab/>
        <w:t>310</w:t>
      </w:r>
    </w:p>
    <w:p w14:paraId="388A3E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310</w:t>
      </w:r>
    </w:p>
    <w:p w14:paraId="2A8B22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Transmit/Receive Timing Difference in Carrier Aggregation for</w:t>
      </w:r>
      <w:r w:rsidRPr="006B1F76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310</w:t>
      </w:r>
    </w:p>
    <w:p w14:paraId="36C544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48E6FE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311</w:t>
      </w:r>
    </w:p>
    <w:p w14:paraId="60C133A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6EE871B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311</w:t>
      </w:r>
    </w:p>
    <w:p w14:paraId="665FCC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043171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311</w:t>
      </w:r>
    </w:p>
    <w:p w14:paraId="77DDD17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NE-DC</w:t>
      </w:r>
      <w:r>
        <w:rPr>
          <w:noProof/>
        </w:rPr>
        <w:tab/>
        <w:t>311</w:t>
      </w:r>
    </w:p>
    <w:p w14:paraId="13B89D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2C8927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24B25F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312</w:t>
      </w:r>
    </w:p>
    <w:p w14:paraId="6A1871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312</w:t>
      </w:r>
    </w:p>
    <w:p w14:paraId="46CCF5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312</w:t>
      </w:r>
    </w:p>
    <w:p w14:paraId="3FE878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312</w:t>
      </w:r>
    </w:p>
    <w:p w14:paraId="54669C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313</w:t>
      </w:r>
    </w:p>
    <w:p w14:paraId="7F95B40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313</w:t>
      </w:r>
    </w:p>
    <w:p w14:paraId="2D282A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313</w:t>
      </w:r>
    </w:p>
    <w:p w14:paraId="790039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313</w:t>
      </w:r>
    </w:p>
    <w:p w14:paraId="18B8E99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313</w:t>
      </w:r>
    </w:p>
    <w:p w14:paraId="08E62E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313</w:t>
      </w:r>
    </w:p>
    <w:p w14:paraId="0182A8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314</w:t>
      </w:r>
    </w:p>
    <w:p w14:paraId="0C8744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315</w:t>
      </w:r>
    </w:p>
    <w:p w14:paraId="3C6111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315</w:t>
      </w:r>
    </w:p>
    <w:p w14:paraId="72D65F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315</w:t>
      </w:r>
    </w:p>
    <w:p w14:paraId="25156F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315</w:t>
      </w:r>
    </w:p>
    <w:p w14:paraId="4250CC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316</w:t>
      </w:r>
    </w:p>
    <w:p w14:paraId="30C5720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316</w:t>
      </w:r>
    </w:p>
    <w:p w14:paraId="21B55B9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316</w:t>
      </w:r>
    </w:p>
    <w:p w14:paraId="458704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E-UTRA measurement with autonomous gaps</w:t>
      </w:r>
      <w:r>
        <w:rPr>
          <w:noProof/>
        </w:rPr>
        <w:tab/>
        <w:t>316</w:t>
      </w:r>
    </w:p>
    <w:p w14:paraId="67B509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317</w:t>
      </w:r>
    </w:p>
    <w:p w14:paraId="274A90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317</w:t>
      </w:r>
    </w:p>
    <w:p w14:paraId="729962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noProof/>
        </w:rPr>
        <w:t>.</w:t>
      </w:r>
      <w:r>
        <w:rPr>
          <w:noProof/>
          <w:lang w:eastAsia="zh-CN"/>
        </w:rPr>
        <w:t>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 xml:space="preserve">due to </w:t>
      </w:r>
      <w:r>
        <w:rPr>
          <w:noProof/>
        </w:rPr>
        <w:t xml:space="preserve">NR SRS </w:t>
      </w:r>
      <w:r>
        <w:rPr>
          <w:noProof/>
          <w:lang w:eastAsia="zh-CN"/>
        </w:rPr>
        <w:t xml:space="preserve">antenna port </w:t>
      </w:r>
      <w:r>
        <w:rPr>
          <w:noProof/>
        </w:rPr>
        <w:t>switching</w:t>
      </w:r>
      <w:r>
        <w:rPr>
          <w:noProof/>
        </w:rPr>
        <w:tab/>
        <w:t>318</w:t>
      </w:r>
    </w:p>
    <w:p w14:paraId="0166541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during NR measurement with autonomous gaps</w:t>
      </w:r>
      <w:r>
        <w:rPr>
          <w:noProof/>
        </w:rPr>
        <w:tab/>
        <w:t>318</w:t>
      </w:r>
    </w:p>
    <w:p w14:paraId="4DB528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39E3C7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318</w:t>
      </w:r>
    </w:p>
    <w:p w14:paraId="725F109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 SCG Activation and Deactivation Delay</w:t>
      </w:r>
      <w:r>
        <w:rPr>
          <w:noProof/>
        </w:rPr>
        <w:tab/>
        <w:t>319</w:t>
      </w:r>
    </w:p>
    <w:p w14:paraId="440BD8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56C66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319</w:t>
      </w:r>
    </w:p>
    <w:p w14:paraId="7A9C9F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320</w:t>
      </w:r>
    </w:p>
    <w:p w14:paraId="65AAD4BC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320</w:t>
      </w:r>
    </w:p>
    <w:p w14:paraId="65B00D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320</w:t>
      </w:r>
    </w:p>
    <w:p w14:paraId="2E0BAC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10D934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77B0D0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321</w:t>
      </w:r>
    </w:p>
    <w:p w14:paraId="55290BF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329</w:t>
      </w:r>
    </w:p>
    <w:p w14:paraId="22BD96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330</w:t>
      </w:r>
    </w:p>
    <w:p w14:paraId="5E565CF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</w:t>
      </w:r>
      <w:r>
        <w:rPr>
          <w:noProof/>
          <w:lang w:eastAsia="zh-CN"/>
        </w:rPr>
        <w:t>EN-DC</w:t>
      </w:r>
      <w:r>
        <w:rPr>
          <w:noProof/>
        </w:rPr>
        <w:t>)</w:t>
      </w:r>
      <w:r>
        <w:rPr>
          <w:noProof/>
        </w:rPr>
        <w:tab/>
        <w:t>331</w:t>
      </w:r>
    </w:p>
    <w:p w14:paraId="3238A57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333</w:t>
      </w:r>
    </w:p>
    <w:p w14:paraId="423112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334</w:t>
      </w:r>
    </w:p>
    <w:p w14:paraId="6FB03DF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334</w:t>
      </w:r>
    </w:p>
    <w:p w14:paraId="57459F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336</w:t>
      </w:r>
    </w:p>
    <w:p w14:paraId="2500B2F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336</w:t>
      </w:r>
    </w:p>
    <w:p w14:paraId="26DDABC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341</w:t>
      </w:r>
    </w:p>
    <w:p w14:paraId="2114D90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345</w:t>
      </w:r>
    </w:p>
    <w:p w14:paraId="37D697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346</w:t>
      </w:r>
    </w:p>
    <w:p w14:paraId="3E730EB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347</w:t>
      </w:r>
    </w:p>
    <w:p w14:paraId="5F093D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347</w:t>
      </w:r>
    </w:p>
    <w:p w14:paraId="008E22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348</w:t>
      </w:r>
    </w:p>
    <w:p w14:paraId="67D1607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353</w:t>
      </w:r>
    </w:p>
    <w:p w14:paraId="666F2AE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360</w:t>
      </w:r>
    </w:p>
    <w:p w14:paraId="51CE75A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360</w:t>
      </w:r>
    </w:p>
    <w:p w14:paraId="788554C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360</w:t>
      </w:r>
    </w:p>
    <w:p w14:paraId="2E1305F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361</w:t>
      </w:r>
    </w:p>
    <w:p w14:paraId="2AD929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363</w:t>
      </w:r>
    </w:p>
    <w:p w14:paraId="6806D5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364</w:t>
      </w:r>
    </w:p>
    <w:p w14:paraId="693548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365</w:t>
      </w:r>
    </w:p>
    <w:p w14:paraId="3C389F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372</w:t>
      </w:r>
    </w:p>
    <w:p w14:paraId="63563A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 RAT measurements</w:t>
      </w:r>
      <w:r>
        <w:rPr>
          <w:noProof/>
        </w:rPr>
        <w:tab/>
        <w:t>372</w:t>
      </w:r>
    </w:p>
    <w:p w14:paraId="7E1BD7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372</w:t>
      </w:r>
    </w:p>
    <w:p w14:paraId="0D1F30E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377</w:t>
      </w:r>
    </w:p>
    <w:p w14:paraId="00A349D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377</w:t>
      </w:r>
    </w:p>
    <w:p w14:paraId="13535FC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381</w:t>
      </w:r>
    </w:p>
    <w:p w14:paraId="008DCCA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381</w:t>
      </w:r>
    </w:p>
    <w:p w14:paraId="5AF1F27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386</w:t>
      </w:r>
    </w:p>
    <w:p w14:paraId="0EEF60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386</w:t>
      </w:r>
    </w:p>
    <w:p w14:paraId="105196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388</w:t>
      </w:r>
    </w:p>
    <w:p w14:paraId="250957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388</w:t>
      </w:r>
    </w:p>
    <w:p w14:paraId="727CC5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388</w:t>
      </w:r>
    </w:p>
    <w:p w14:paraId="37BC2CE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389</w:t>
      </w:r>
    </w:p>
    <w:p w14:paraId="49124F3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389</w:t>
      </w:r>
    </w:p>
    <w:p w14:paraId="5E76A40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389</w:t>
      </w:r>
    </w:p>
    <w:p w14:paraId="087FD50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389</w:t>
      </w:r>
    </w:p>
    <w:p w14:paraId="2B1CF6C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391</w:t>
      </w:r>
    </w:p>
    <w:p w14:paraId="11347D8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</w:t>
      </w:r>
      <w:r w:rsidRPr="006B1F76">
        <w:rPr>
          <w:noProof/>
          <w:lang w:val="en-US"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 xml:space="preserve">E-UTRAN </w:t>
      </w:r>
      <w:r w:rsidRPr="006B1F76">
        <w:rPr>
          <w:noProof/>
          <w:lang w:val="en-US" w:eastAsia="zh-CN"/>
        </w:rPr>
        <w:t>F</w:t>
      </w:r>
      <w:r w:rsidRPr="006B1F76">
        <w:rPr>
          <w:noProof/>
          <w:lang w:val="en-US"/>
        </w:rPr>
        <w:t>DD – cdma2000 1xRTT measurements</w:t>
      </w:r>
      <w:r w:rsidRPr="006B1F76">
        <w:rPr>
          <w:noProof/>
          <w:lang w:val="en-US" w:eastAsia="zh-CN"/>
        </w:rPr>
        <w:t xml:space="preserve"> for SON ANR</w:t>
      </w:r>
      <w:r>
        <w:rPr>
          <w:noProof/>
        </w:rPr>
        <w:tab/>
        <w:t>391</w:t>
      </w:r>
    </w:p>
    <w:p w14:paraId="25C044D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</w:t>
      </w:r>
      <w:r w:rsidRPr="006B1F76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 xml:space="preserve">E-UTRAN </w:t>
      </w:r>
      <w:r w:rsidRPr="006B1F76">
        <w:rPr>
          <w:noProof/>
          <w:lang w:val="en-US" w:eastAsia="zh-CN"/>
        </w:rPr>
        <w:t>T</w:t>
      </w:r>
      <w:r w:rsidRPr="006B1F76">
        <w:rPr>
          <w:noProof/>
          <w:lang w:val="en-US"/>
        </w:rPr>
        <w:t>DD – cdma2000 1xRTT measurements</w:t>
      </w:r>
      <w:r w:rsidRPr="006B1F76">
        <w:rPr>
          <w:noProof/>
          <w:lang w:val="en-US" w:eastAsia="zh-CN"/>
        </w:rPr>
        <w:t xml:space="preserve"> for SON ANR</w:t>
      </w:r>
      <w:r>
        <w:rPr>
          <w:noProof/>
        </w:rPr>
        <w:tab/>
        <w:t>391</w:t>
      </w:r>
    </w:p>
    <w:p w14:paraId="5C1E9B3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391</w:t>
      </w:r>
    </w:p>
    <w:p w14:paraId="1D3476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392</w:t>
      </w:r>
    </w:p>
    <w:p w14:paraId="00B3D6B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392</w:t>
      </w:r>
    </w:p>
    <w:p w14:paraId="0E40CA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394</w:t>
      </w:r>
    </w:p>
    <w:p w14:paraId="66A193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394</w:t>
      </w:r>
    </w:p>
    <w:p w14:paraId="5FA1C9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398</w:t>
      </w:r>
    </w:p>
    <w:p w14:paraId="5CB3709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402</w:t>
      </w:r>
    </w:p>
    <w:p w14:paraId="6AF291B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402</w:t>
      </w:r>
    </w:p>
    <w:p w14:paraId="76CC086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402</w:t>
      </w:r>
    </w:p>
    <w:p w14:paraId="0C6BD7E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402</w:t>
      </w:r>
    </w:p>
    <w:p w14:paraId="2046631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E-UTRAN FDD – NR SFTD Measurements</w:t>
      </w:r>
      <w:r>
        <w:rPr>
          <w:noProof/>
        </w:rPr>
        <w:tab/>
        <w:t>402</w:t>
      </w:r>
    </w:p>
    <w:p w14:paraId="4754C06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E-UTRAN TDD – NR SFTD Measurements</w:t>
      </w:r>
      <w:r>
        <w:rPr>
          <w:noProof/>
        </w:rPr>
        <w:tab/>
        <w:t>404</w:t>
      </w:r>
    </w:p>
    <w:p w14:paraId="1965EEB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 FDD - NR measurements with autonomous gaps</w:t>
      </w:r>
      <w:r>
        <w:rPr>
          <w:noProof/>
        </w:rPr>
        <w:tab/>
        <w:t>404</w:t>
      </w:r>
    </w:p>
    <w:p w14:paraId="7684686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E-UTRA TDD - NR measurements with autonomous gaps</w:t>
      </w:r>
      <w:r>
        <w:rPr>
          <w:noProof/>
        </w:rPr>
        <w:tab/>
        <w:t>405</w:t>
      </w:r>
    </w:p>
    <w:p w14:paraId="50A71E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405</w:t>
      </w:r>
    </w:p>
    <w:p w14:paraId="3646123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406</w:t>
      </w:r>
    </w:p>
    <w:p w14:paraId="39347AD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407</w:t>
      </w:r>
    </w:p>
    <w:p w14:paraId="2D58E4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409</w:t>
      </w:r>
    </w:p>
    <w:p w14:paraId="4634293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411</w:t>
      </w:r>
    </w:p>
    <w:p w14:paraId="5A1E066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4CE8C56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18EA09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658555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412</w:t>
      </w:r>
    </w:p>
    <w:p w14:paraId="4733E3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412</w:t>
      </w:r>
    </w:p>
    <w:p w14:paraId="2CA6AF7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ab/>
        <w:t>413</w:t>
      </w:r>
    </w:p>
    <w:p w14:paraId="11A56C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ab/>
        <w:t>414</w:t>
      </w:r>
    </w:p>
    <w:p w14:paraId="12412E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ab/>
        <w:t>416</w:t>
      </w:r>
    </w:p>
    <w:p w14:paraId="69ACDA9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ab/>
        <w:t>418</w:t>
      </w:r>
    </w:p>
    <w:p w14:paraId="274BB41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420</w:t>
      </w:r>
    </w:p>
    <w:p w14:paraId="1E47D3C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422</w:t>
      </w:r>
    </w:p>
    <w:p w14:paraId="44937C5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424</w:t>
      </w:r>
    </w:p>
    <w:p w14:paraId="6914E3C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425</w:t>
      </w:r>
    </w:p>
    <w:p w14:paraId="617408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</w:rPr>
        <w:tab/>
        <w:t>427</w:t>
      </w:r>
    </w:p>
    <w:p w14:paraId="3B6535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427</w:t>
      </w:r>
    </w:p>
    <w:p w14:paraId="34D2E4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428</w:t>
      </w:r>
    </w:p>
    <w:p w14:paraId="199696B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430</w:t>
      </w:r>
    </w:p>
    <w:p w14:paraId="4120CBB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430</w:t>
      </w:r>
    </w:p>
    <w:p w14:paraId="2234E2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431</w:t>
      </w:r>
    </w:p>
    <w:p w14:paraId="61E82E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431</w:t>
      </w:r>
    </w:p>
    <w:p w14:paraId="234A254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434</w:t>
      </w:r>
    </w:p>
    <w:p w14:paraId="6E84DD2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437</w:t>
      </w:r>
    </w:p>
    <w:p w14:paraId="7A25CC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440</w:t>
      </w:r>
    </w:p>
    <w:p w14:paraId="172923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444</w:t>
      </w:r>
    </w:p>
    <w:p w14:paraId="204855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444</w:t>
      </w:r>
    </w:p>
    <w:p w14:paraId="120393B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444</w:t>
      </w:r>
    </w:p>
    <w:p w14:paraId="2E47ADE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445</w:t>
      </w:r>
    </w:p>
    <w:p w14:paraId="0EE639A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445</w:t>
      </w:r>
    </w:p>
    <w:p w14:paraId="313E75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446</w:t>
      </w:r>
    </w:p>
    <w:p w14:paraId="443D647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446</w:t>
      </w:r>
    </w:p>
    <w:p w14:paraId="02445C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446</w:t>
      </w:r>
    </w:p>
    <w:p w14:paraId="138D81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446</w:t>
      </w:r>
    </w:p>
    <w:p w14:paraId="36B0A61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450</w:t>
      </w:r>
    </w:p>
    <w:p w14:paraId="31E1A2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450</w:t>
      </w:r>
    </w:p>
    <w:p w14:paraId="3830F9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450</w:t>
      </w:r>
    </w:p>
    <w:p w14:paraId="49CF7D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450</w:t>
      </w:r>
    </w:p>
    <w:p w14:paraId="381FDA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450</w:t>
      </w:r>
    </w:p>
    <w:p w14:paraId="3917BA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451</w:t>
      </w:r>
    </w:p>
    <w:p w14:paraId="5E6686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451</w:t>
      </w:r>
    </w:p>
    <w:p w14:paraId="1E4FD8A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452</w:t>
      </w:r>
    </w:p>
    <w:p w14:paraId="78380D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454</w:t>
      </w:r>
    </w:p>
    <w:p w14:paraId="197A6B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454</w:t>
      </w:r>
    </w:p>
    <w:p w14:paraId="08866E5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OTDOA</w:t>
      </w:r>
      <w:r>
        <w:rPr>
          <w:noProof/>
        </w:rPr>
        <w:t xml:space="preserve"> RSTD Measurements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E-UTRAN </w:t>
      </w:r>
      <w:r>
        <w:rPr>
          <w:noProof/>
          <w:lang w:eastAsia="zh-CN"/>
        </w:rPr>
        <w:t>c</w:t>
      </w:r>
      <w:r>
        <w:rPr>
          <w:noProof/>
        </w:rPr>
        <w:t xml:space="preserve">arrier </w:t>
      </w:r>
      <w:r>
        <w:rPr>
          <w:noProof/>
          <w:lang w:eastAsia="zh-CN"/>
        </w:rPr>
        <w:t>a</w:t>
      </w:r>
      <w:r>
        <w:rPr>
          <w:noProof/>
        </w:rPr>
        <w:t>ggregation</w:t>
      </w:r>
      <w:r>
        <w:rPr>
          <w:noProof/>
        </w:rPr>
        <w:tab/>
        <w:t>454</w:t>
      </w:r>
    </w:p>
    <w:p w14:paraId="2842E0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28BB09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the primary component carrier</w:t>
      </w:r>
      <w:r>
        <w:rPr>
          <w:noProof/>
        </w:rPr>
        <w:tab/>
        <w:t>455</w:t>
      </w:r>
    </w:p>
    <w:p w14:paraId="2A576A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a secondary component carrier</w:t>
      </w:r>
      <w:r>
        <w:rPr>
          <w:noProof/>
        </w:rPr>
        <w:tab/>
        <w:t>456</w:t>
      </w:r>
    </w:p>
    <w:p w14:paraId="768C5A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both primary component carrier and a secondary component carrier</w:t>
      </w:r>
      <w:r>
        <w:rPr>
          <w:noProof/>
        </w:rPr>
        <w:tab/>
        <w:t>456</w:t>
      </w:r>
    </w:p>
    <w:p w14:paraId="016F27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different secondary component carriers</w:t>
      </w:r>
      <w:r>
        <w:rPr>
          <w:noProof/>
        </w:rPr>
        <w:tab/>
        <w:t>457</w:t>
      </w:r>
    </w:p>
    <w:p w14:paraId="2057130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458</w:t>
      </w:r>
    </w:p>
    <w:p w14:paraId="4781E3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5D0C7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437512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459</w:t>
      </w:r>
    </w:p>
    <w:p w14:paraId="7D4C69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459</w:t>
      </w:r>
    </w:p>
    <w:p w14:paraId="7770411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462</w:t>
      </w:r>
    </w:p>
    <w:p w14:paraId="287E812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464</w:t>
      </w:r>
    </w:p>
    <w:p w14:paraId="182D6EA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468</w:t>
      </w:r>
    </w:p>
    <w:p w14:paraId="21FA494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469</w:t>
      </w:r>
    </w:p>
    <w:p w14:paraId="19D99EA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469</w:t>
      </w:r>
    </w:p>
    <w:p w14:paraId="4CA93F0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</w:t>
      </w:r>
      <w:r>
        <w:rPr>
          <w:noProof/>
        </w:rPr>
        <w:tab/>
        <w:t>470</w:t>
      </w:r>
    </w:p>
    <w:p w14:paraId="13E46D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3D59EA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ab/>
        <w:t>470</w:t>
      </w:r>
    </w:p>
    <w:p w14:paraId="3D7D5C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470</w:t>
      </w:r>
    </w:p>
    <w:p w14:paraId="0D5AB7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470</w:t>
      </w:r>
    </w:p>
    <w:p w14:paraId="6C499C0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473</w:t>
      </w:r>
    </w:p>
    <w:p w14:paraId="5EF34B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475</w:t>
      </w:r>
    </w:p>
    <w:p w14:paraId="369BA62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8.6.2.2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476</w:t>
      </w:r>
    </w:p>
    <w:p w14:paraId="0C420B5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8.6.2.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478</w:t>
      </w:r>
    </w:p>
    <w:p w14:paraId="5CB92A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481</w:t>
      </w:r>
    </w:p>
    <w:p w14:paraId="46AE7D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481</w:t>
      </w:r>
    </w:p>
    <w:p w14:paraId="2F221A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.6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</w:t>
      </w:r>
      <w:r>
        <w:rPr>
          <w:noProof/>
        </w:rPr>
        <w:tab/>
        <w:t>481</w:t>
      </w:r>
    </w:p>
    <w:p w14:paraId="4A5627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481</w:t>
      </w:r>
    </w:p>
    <w:p w14:paraId="6624E5B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482</w:t>
      </w:r>
    </w:p>
    <w:p w14:paraId="308DFF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484</w:t>
      </w:r>
    </w:p>
    <w:p w14:paraId="5299CA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486</w:t>
      </w:r>
    </w:p>
    <w:p w14:paraId="710C012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8.6.3.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487</w:t>
      </w:r>
    </w:p>
    <w:p w14:paraId="7495217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8.6.3.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489</w:t>
      </w:r>
    </w:p>
    <w:p w14:paraId="1830B1A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492</w:t>
      </w:r>
    </w:p>
    <w:p w14:paraId="1F1C707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492</w:t>
      </w:r>
    </w:p>
    <w:p w14:paraId="2114724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</w:t>
      </w:r>
      <w:r>
        <w:rPr>
          <w:noProof/>
        </w:rPr>
        <w:tab/>
        <w:t>492</w:t>
      </w:r>
    </w:p>
    <w:p w14:paraId="28710C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13EDC4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493</w:t>
      </w:r>
    </w:p>
    <w:p w14:paraId="2394DF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493</w:t>
      </w:r>
    </w:p>
    <w:p w14:paraId="215734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493</w:t>
      </w:r>
    </w:p>
    <w:p w14:paraId="298E24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493</w:t>
      </w:r>
    </w:p>
    <w:p w14:paraId="4D08E8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493</w:t>
      </w:r>
    </w:p>
    <w:p w14:paraId="69C5927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493</w:t>
      </w:r>
    </w:p>
    <w:p w14:paraId="5B8FCE2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495</w:t>
      </w:r>
    </w:p>
    <w:p w14:paraId="36E52E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496</w:t>
      </w:r>
    </w:p>
    <w:p w14:paraId="113B66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496</w:t>
      </w:r>
    </w:p>
    <w:p w14:paraId="2EE2BD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496</w:t>
      </w:r>
    </w:p>
    <w:p w14:paraId="4B8436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496</w:t>
      </w:r>
    </w:p>
    <w:p w14:paraId="2A2F2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496</w:t>
      </w:r>
    </w:p>
    <w:p w14:paraId="6E9096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496</w:t>
      </w:r>
    </w:p>
    <w:p w14:paraId="3BF547F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498</w:t>
      </w:r>
    </w:p>
    <w:p w14:paraId="4BD638A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499</w:t>
      </w:r>
    </w:p>
    <w:p w14:paraId="74473B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6BD2B8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500</w:t>
      </w:r>
    </w:p>
    <w:p w14:paraId="0E0A87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500</w:t>
      </w:r>
    </w:p>
    <w:p w14:paraId="4500AA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500</w:t>
      </w:r>
    </w:p>
    <w:p w14:paraId="459C0FB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measurements with autonomous gaps</w:t>
      </w:r>
      <w:r>
        <w:rPr>
          <w:noProof/>
        </w:rPr>
        <w:tab/>
        <w:t>500</w:t>
      </w:r>
    </w:p>
    <w:p w14:paraId="0F1371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500</w:t>
      </w:r>
    </w:p>
    <w:p w14:paraId="78030B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501</w:t>
      </w:r>
    </w:p>
    <w:p w14:paraId="27E9FC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measurements with autonomous gaps</w:t>
      </w:r>
      <w:r>
        <w:rPr>
          <w:noProof/>
        </w:rPr>
        <w:tab/>
        <w:t>501</w:t>
      </w:r>
    </w:p>
    <w:p w14:paraId="568B08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501</w:t>
      </w:r>
    </w:p>
    <w:p w14:paraId="2EDEE2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502</w:t>
      </w:r>
    </w:p>
    <w:p w14:paraId="37A3D3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Measurements</w:t>
      </w:r>
      <w:r>
        <w:rPr>
          <w:noProof/>
        </w:rPr>
        <w:tab/>
        <w:t>502</w:t>
      </w:r>
    </w:p>
    <w:p w14:paraId="22E4FE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8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502</w:t>
      </w:r>
    </w:p>
    <w:p w14:paraId="45F51D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502</w:t>
      </w:r>
    </w:p>
    <w:p w14:paraId="678768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503</w:t>
      </w:r>
    </w:p>
    <w:p w14:paraId="50CB44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503</w:t>
      </w:r>
    </w:p>
    <w:p w14:paraId="2109208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503</w:t>
      </w:r>
    </w:p>
    <w:p w14:paraId="7631EF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74B72E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504</w:t>
      </w:r>
    </w:p>
    <w:p w14:paraId="328F0F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504</w:t>
      </w:r>
    </w:p>
    <w:p w14:paraId="354671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504</w:t>
      </w:r>
    </w:p>
    <w:p w14:paraId="6A8FD0A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504</w:t>
      </w:r>
    </w:p>
    <w:p w14:paraId="2A4547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3ED6C9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504</w:t>
      </w:r>
    </w:p>
    <w:p w14:paraId="5105FF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504</w:t>
      </w:r>
    </w:p>
    <w:p w14:paraId="6E1A24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505</w:t>
      </w:r>
    </w:p>
    <w:p w14:paraId="7BE6F3D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Discovery Signal </w:t>
      </w:r>
      <w:r>
        <w:rPr>
          <w:noProof/>
          <w:lang w:eastAsia="zh-CN"/>
        </w:rPr>
        <w:t>Measurements under Operation with Frame Structure 3</w:t>
      </w:r>
      <w:r>
        <w:rPr>
          <w:noProof/>
        </w:rPr>
        <w:tab/>
        <w:t>506</w:t>
      </w:r>
    </w:p>
    <w:p w14:paraId="6625AA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4E1AC0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ab/>
        <w:t>506</w:t>
      </w:r>
    </w:p>
    <w:p w14:paraId="734B71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506</w:t>
      </w:r>
    </w:p>
    <w:p w14:paraId="3040300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506</w:t>
      </w:r>
    </w:p>
    <w:p w14:paraId="297FF83B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506</w:t>
      </w:r>
    </w:p>
    <w:p w14:paraId="2D62A7EE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508</w:t>
      </w:r>
    </w:p>
    <w:p w14:paraId="3CD12DA7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509</w:t>
      </w:r>
    </w:p>
    <w:p w14:paraId="3FD1317D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511</w:t>
      </w:r>
    </w:p>
    <w:p w14:paraId="57646F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er-</w:t>
      </w:r>
      <w:r>
        <w:rPr>
          <w:noProof/>
        </w:rPr>
        <w:t>frequency measurements</w:t>
      </w:r>
      <w:r>
        <w:rPr>
          <w:noProof/>
        </w:rPr>
        <w:tab/>
        <w:t>512</w:t>
      </w:r>
    </w:p>
    <w:p w14:paraId="431F6BA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512</w:t>
      </w:r>
    </w:p>
    <w:p w14:paraId="2771657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8.11.2.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516</w:t>
      </w:r>
    </w:p>
    <w:p w14:paraId="444D8B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 based discovery signal measurements</w:t>
      </w:r>
      <w:r>
        <w:rPr>
          <w:noProof/>
        </w:rPr>
        <w:tab/>
        <w:t>516</w:t>
      </w:r>
    </w:p>
    <w:p w14:paraId="6DE7B3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516</w:t>
      </w:r>
    </w:p>
    <w:p w14:paraId="6CD8F56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516</w:t>
      </w:r>
    </w:p>
    <w:p w14:paraId="5A4BBC72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516</w:t>
      </w:r>
    </w:p>
    <w:p w14:paraId="268952A2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518</w:t>
      </w:r>
    </w:p>
    <w:p w14:paraId="7D33D5EF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518</w:t>
      </w:r>
    </w:p>
    <w:p w14:paraId="48A31DCC" w14:textId="77777777" w:rsidR="007C494B" w:rsidRDefault="007C494B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519</w:t>
      </w:r>
    </w:p>
    <w:p w14:paraId="34BAEB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520</w:t>
      </w:r>
    </w:p>
    <w:p w14:paraId="01DE30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8.11.3.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520</w:t>
      </w:r>
    </w:p>
    <w:p w14:paraId="440180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8.11.3.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524</w:t>
      </w:r>
    </w:p>
    <w:p w14:paraId="08BA21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524</w:t>
      </w:r>
    </w:p>
    <w:p w14:paraId="67B6C7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524</w:t>
      </w:r>
    </w:p>
    <w:p w14:paraId="6A01AC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524</w:t>
      </w:r>
    </w:p>
    <w:p w14:paraId="5D40CC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  <w:lang w:eastAsia="zh-CN"/>
        </w:rPr>
        <w:t xml:space="preserve"> measurements</w:t>
      </w:r>
      <w:r>
        <w:rPr>
          <w:noProof/>
        </w:rPr>
        <w:tab/>
        <w:t>525</w:t>
      </w:r>
    </w:p>
    <w:p w14:paraId="19EBA0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525</w:t>
      </w:r>
    </w:p>
    <w:p w14:paraId="7F7C6D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525</w:t>
      </w:r>
    </w:p>
    <w:p w14:paraId="638D9DC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 under Operation with Frame Structure 3</w:t>
      </w:r>
      <w:r>
        <w:rPr>
          <w:noProof/>
        </w:rPr>
        <w:tab/>
        <w:t>525</w:t>
      </w:r>
    </w:p>
    <w:p w14:paraId="4AEBA8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4DA0877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525</w:t>
      </w:r>
    </w:p>
    <w:p w14:paraId="227AB3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525</w:t>
      </w:r>
    </w:p>
    <w:p w14:paraId="5853A7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526</w:t>
      </w:r>
    </w:p>
    <w:p w14:paraId="1C3BFE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526</w:t>
      </w:r>
    </w:p>
    <w:p w14:paraId="449E71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526</w:t>
      </w:r>
    </w:p>
    <w:p w14:paraId="0D874DA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526</w:t>
      </w:r>
    </w:p>
    <w:p w14:paraId="1AB9C9B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529</w:t>
      </w:r>
    </w:p>
    <w:p w14:paraId="647D56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532</w:t>
      </w:r>
    </w:p>
    <w:p w14:paraId="377E0C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532</w:t>
      </w:r>
    </w:p>
    <w:p w14:paraId="79B2BB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532</w:t>
      </w:r>
    </w:p>
    <w:p w14:paraId="58D7D8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532</w:t>
      </w:r>
    </w:p>
    <w:p w14:paraId="6B98DC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532</w:t>
      </w:r>
    </w:p>
    <w:p w14:paraId="625775B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532</w:t>
      </w:r>
    </w:p>
    <w:p w14:paraId="504C2B2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534</w:t>
      </w:r>
    </w:p>
    <w:p w14:paraId="151F3A3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536</w:t>
      </w:r>
    </w:p>
    <w:p w14:paraId="6A088C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65077E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536</w:t>
      </w:r>
    </w:p>
    <w:p w14:paraId="6B849E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537</w:t>
      </w:r>
    </w:p>
    <w:p w14:paraId="59B3D34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537</w:t>
      </w:r>
    </w:p>
    <w:p w14:paraId="62BDED2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2B3F52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374ACD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4BB9E1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548</w:t>
      </w:r>
    </w:p>
    <w:p w14:paraId="3507AC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548</w:t>
      </w:r>
    </w:p>
    <w:p w14:paraId="026D38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551</w:t>
      </w:r>
    </w:p>
    <w:p w14:paraId="3321D96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553</w:t>
      </w:r>
    </w:p>
    <w:p w14:paraId="349DC2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554</w:t>
      </w:r>
    </w:p>
    <w:p w14:paraId="234BB04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554</w:t>
      </w:r>
    </w:p>
    <w:p w14:paraId="29B748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556</w:t>
      </w:r>
    </w:p>
    <w:p w14:paraId="775C78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558</w:t>
      </w:r>
    </w:p>
    <w:p w14:paraId="317A38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>Requirements for UE category M1 with CE mode A</w:t>
      </w:r>
      <w:r>
        <w:rPr>
          <w:noProof/>
        </w:rPr>
        <w:tab/>
        <w:t>559</w:t>
      </w:r>
    </w:p>
    <w:p w14:paraId="38C41F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559</w:t>
      </w:r>
    </w:p>
    <w:p w14:paraId="56F9BC8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559</w:t>
      </w:r>
    </w:p>
    <w:p w14:paraId="45C376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560</w:t>
      </w:r>
    </w:p>
    <w:p w14:paraId="76B3EF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560</w:t>
      </w:r>
    </w:p>
    <w:p w14:paraId="700A0EA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560</w:t>
      </w:r>
    </w:p>
    <w:p w14:paraId="4CE2005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561</w:t>
      </w:r>
    </w:p>
    <w:p w14:paraId="1534602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561</w:t>
      </w:r>
    </w:p>
    <w:p w14:paraId="155886E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562</w:t>
      </w:r>
    </w:p>
    <w:p w14:paraId="003B95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563</w:t>
      </w:r>
    </w:p>
    <w:p w14:paraId="08E10E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563</w:t>
      </w:r>
    </w:p>
    <w:p w14:paraId="3CEBC2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564</w:t>
      </w:r>
    </w:p>
    <w:p w14:paraId="3B9C303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568</w:t>
      </w:r>
    </w:p>
    <w:p w14:paraId="71F36A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570</w:t>
      </w:r>
    </w:p>
    <w:p w14:paraId="224B8D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574</w:t>
      </w:r>
    </w:p>
    <w:p w14:paraId="4784E3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574</w:t>
      </w:r>
    </w:p>
    <w:p w14:paraId="5027F8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575</w:t>
      </w:r>
    </w:p>
    <w:p w14:paraId="286C69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575</w:t>
      </w:r>
    </w:p>
    <w:p w14:paraId="6220C54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576</w:t>
      </w:r>
    </w:p>
    <w:p w14:paraId="1E3E3F2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580</w:t>
      </w:r>
    </w:p>
    <w:p w14:paraId="550920F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583</w:t>
      </w:r>
    </w:p>
    <w:p w14:paraId="5A41A7B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588</w:t>
      </w:r>
    </w:p>
    <w:p w14:paraId="23CC4CC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589</w:t>
      </w:r>
    </w:p>
    <w:p w14:paraId="6FAB6A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589</w:t>
      </w:r>
    </w:p>
    <w:p w14:paraId="1E239C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574189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590</w:t>
      </w:r>
    </w:p>
    <w:p w14:paraId="085545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590</w:t>
      </w:r>
    </w:p>
    <w:p w14:paraId="4A68867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593</w:t>
      </w:r>
    </w:p>
    <w:p w14:paraId="26FB564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595</w:t>
      </w:r>
    </w:p>
    <w:p w14:paraId="1328B8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Requirements for UE category M1 with CE mode </w:t>
      </w:r>
      <w:r>
        <w:rPr>
          <w:noProof/>
          <w:lang w:eastAsia="zh-CN"/>
        </w:rPr>
        <w:t>B</w:t>
      </w:r>
      <w:r>
        <w:rPr>
          <w:noProof/>
        </w:rPr>
        <w:tab/>
        <w:t>596</w:t>
      </w:r>
    </w:p>
    <w:p w14:paraId="1C4D45F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596</w:t>
      </w:r>
    </w:p>
    <w:p w14:paraId="5B819A8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596</w:t>
      </w:r>
    </w:p>
    <w:p w14:paraId="1610F9D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244C8E2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27F770F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5AB4E5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598</w:t>
      </w:r>
    </w:p>
    <w:p w14:paraId="68E3CD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598</w:t>
      </w:r>
    </w:p>
    <w:p w14:paraId="0641C7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598</w:t>
      </w:r>
    </w:p>
    <w:p w14:paraId="2483E9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603</w:t>
      </w:r>
    </w:p>
    <w:p w14:paraId="73A7D51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605</w:t>
      </w:r>
    </w:p>
    <w:p w14:paraId="08A654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610</w:t>
      </w:r>
    </w:p>
    <w:p w14:paraId="7006A1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610</w:t>
      </w:r>
    </w:p>
    <w:p w14:paraId="497B1E7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610</w:t>
      </w:r>
    </w:p>
    <w:p w14:paraId="134D0DD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612</w:t>
      </w:r>
    </w:p>
    <w:p w14:paraId="0E1954B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615</w:t>
      </w:r>
    </w:p>
    <w:p w14:paraId="7CD4A9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615</w:t>
      </w:r>
    </w:p>
    <w:p w14:paraId="05813B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</w:t>
      </w:r>
      <w:r>
        <w:rPr>
          <w:noProof/>
          <w:lang w:eastAsia="zh-CN"/>
        </w:rPr>
        <w:t xml:space="preserve"> UE</w:t>
      </w:r>
      <w:r>
        <w:rPr>
          <w:noProof/>
        </w:rPr>
        <w:t xml:space="preserve"> </w:t>
      </w:r>
      <w:r>
        <w:rPr>
          <w:noProof/>
          <w:lang w:eastAsia="zh-CN"/>
        </w:rPr>
        <w:t>category NB1</w:t>
      </w:r>
      <w:r>
        <w:rPr>
          <w:noProof/>
        </w:rPr>
        <w:tab/>
        <w:t>616</w:t>
      </w:r>
    </w:p>
    <w:p w14:paraId="49E067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0E47B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normal coverage</w:t>
      </w:r>
      <w:r>
        <w:rPr>
          <w:noProof/>
        </w:rPr>
        <w:tab/>
        <w:t>616</w:t>
      </w:r>
    </w:p>
    <w:p w14:paraId="18702F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616</w:t>
      </w:r>
    </w:p>
    <w:p w14:paraId="22EDD5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616</w:t>
      </w:r>
    </w:p>
    <w:p w14:paraId="1934B6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enhanced coverage</w:t>
      </w:r>
      <w:r>
        <w:rPr>
          <w:noProof/>
        </w:rPr>
        <w:tab/>
        <w:t>616</w:t>
      </w:r>
    </w:p>
    <w:p w14:paraId="16575C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616</w:t>
      </w:r>
    </w:p>
    <w:p w14:paraId="3090FB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616</w:t>
      </w:r>
    </w:p>
    <w:p w14:paraId="44FEA0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616</w:t>
      </w:r>
    </w:p>
    <w:p w14:paraId="775BE4C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617</w:t>
      </w:r>
    </w:p>
    <w:p w14:paraId="1B64BF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618</w:t>
      </w:r>
    </w:p>
    <w:p w14:paraId="030B9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6F98B3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618</w:t>
      </w:r>
    </w:p>
    <w:p w14:paraId="501D3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618</w:t>
      </w:r>
    </w:p>
    <w:p w14:paraId="0C6C83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</w:t>
      </w:r>
      <w:r>
        <w:rPr>
          <w:noProof/>
          <w:lang w:eastAsia="zh-CN"/>
        </w:rPr>
        <w:t>4</w:t>
      </w:r>
      <w:r>
        <w:rPr>
          <w:noProof/>
        </w:rPr>
        <w:t>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neighbour cell measurements</w:t>
      </w:r>
      <w:r>
        <w:rPr>
          <w:noProof/>
        </w:rPr>
        <w:tab/>
        <w:t>619</w:t>
      </w:r>
    </w:p>
    <w:p w14:paraId="3A0E05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620</w:t>
      </w:r>
    </w:p>
    <w:p w14:paraId="46FB700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620</w:t>
      </w:r>
    </w:p>
    <w:p w14:paraId="37054AE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</w:t>
      </w:r>
      <w:r>
        <w:rPr>
          <w:noProof/>
          <w:lang w:eastAsia="zh-CN"/>
        </w:rPr>
        <w:t>2</w:t>
      </w:r>
      <w:r>
        <w:rPr>
          <w:noProof/>
        </w:rPr>
        <w:tab/>
        <w:t>620</w:t>
      </w:r>
    </w:p>
    <w:p w14:paraId="611861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7F6171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</w:t>
      </w:r>
      <w:r>
        <w:rPr>
          <w:noProof/>
          <w:lang w:eastAsia="zh-CN"/>
        </w:rPr>
        <w:t>2</w:t>
      </w:r>
      <w:r>
        <w:rPr>
          <w:noProof/>
        </w:rPr>
        <w:t xml:space="preserve"> with CE mode A</w:t>
      </w:r>
      <w:r>
        <w:rPr>
          <w:noProof/>
        </w:rPr>
        <w:tab/>
        <w:t>620</w:t>
      </w:r>
    </w:p>
    <w:p w14:paraId="585C3F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620</w:t>
      </w:r>
    </w:p>
    <w:p w14:paraId="65F656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621</w:t>
      </w:r>
    </w:p>
    <w:p w14:paraId="3655D6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621</w:t>
      </w:r>
    </w:p>
    <w:p w14:paraId="161EE62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622</w:t>
      </w:r>
    </w:p>
    <w:p w14:paraId="3A70DC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622</w:t>
      </w:r>
    </w:p>
    <w:p w14:paraId="16B7F10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622</w:t>
      </w:r>
    </w:p>
    <w:p w14:paraId="29A5E2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623</w:t>
      </w:r>
    </w:p>
    <w:p w14:paraId="5BF6A20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623</w:t>
      </w:r>
    </w:p>
    <w:p w14:paraId="1FB1C3F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625</w:t>
      </w:r>
    </w:p>
    <w:p w14:paraId="01B714F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628</w:t>
      </w:r>
    </w:p>
    <w:p w14:paraId="67AC6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628</w:t>
      </w:r>
    </w:p>
    <w:p w14:paraId="5C72126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629</w:t>
      </w:r>
    </w:p>
    <w:p w14:paraId="1F38999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631</w:t>
      </w:r>
    </w:p>
    <w:p w14:paraId="5968003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633</w:t>
      </w:r>
    </w:p>
    <w:p w14:paraId="05DDA5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Requirements for UE category M2 with CE mode B</w:t>
      </w:r>
      <w:r>
        <w:rPr>
          <w:noProof/>
        </w:rPr>
        <w:tab/>
        <w:t>634</w:t>
      </w:r>
    </w:p>
    <w:p w14:paraId="2331AF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634</w:t>
      </w:r>
    </w:p>
    <w:p w14:paraId="44308B7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634</w:t>
      </w:r>
    </w:p>
    <w:p w14:paraId="1562C3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636</w:t>
      </w:r>
    </w:p>
    <w:p w14:paraId="08E552C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639</w:t>
      </w:r>
    </w:p>
    <w:p w14:paraId="60A4C1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639</w:t>
      </w:r>
    </w:p>
    <w:p w14:paraId="2B8E209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640</w:t>
      </w:r>
    </w:p>
    <w:p w14:paraId="0685A5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642</w:t>
      </w:r>
    </w:p>
    <w:p w14:paraId="5037E02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644</w:t>
      </w:r>
    </w:p>
    <w:p w14:paraId="0AA00B9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645</w:t>
      </w:r>
    </w:p>
    <w:p w14:paraId="38E999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74B6FC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Gap Sharing</w:t>
      </w:r>
      <w:r>
        <w:rPr>
          <w:noProof/>
        </w:rPr>
        <w:tab/>
        <w:t>645</w:t>
      </w:r>
    </w:p>
    <w:p w14:paraId="2AF7B9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Intrafrequency Measurements</w:t>
      </w:r>
      <w:r>
        <w:rPr>
          <w:noProof/>
        </w:rPr>
        <w:tab/>
        <w:t>645</w:t>
      </w:r>
    </w:p>
    <w:p w14:paraId="7C8322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Measurements</w:t>
      </w:r>
      <w:r>
        <w:rPr>
          <w:noProof/>
        </w:rPr>
        <w:tab/>
        <w:t>646</w:t>
      </w:r>
    </w:p>
    <w:p w14:paraId="4DD08A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17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646</w:t>
      </w:r>
    </w:p>
    <w:p w14:paraId="544E16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646</w:t>
      </w:r>
    </w:p>
    <w:p w14:paraId="52D45C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 w:rsidRPr="006B1F76">
        <w:rPr>
          <w:rFonts w:eastAsia="SimSun"/>
          <w:noProof/>
          <w:lang w:val="en-US" w:eastAsia="zh-CN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 w:rsidRPr="006B1F76">
        <w:rPr>
          <w:rFonts w:eastAsia="SimSun"/>
          <w:noProof/>
          <w:lang w:val="en-US" w:eastAsia="zh-CN"/>
        </w:rPr>
        <w:t xml:space="preserve"> with CCA on target frequency</w:t>
      </w:r>
      <w:r>
        <w:rPr>
          <w:noProof/>
        </w:rPr>
        <w:tab/>
        <w:t>646</w:t>
      </w:r>
    </w:p>
    <w:p w14:paraId="37E883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648</w:t>
      </w:r>
    </w:p>
    <w:p w14:paraId="6E05C6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648</w:t>
      </w:r>
    </w:p>
    <w:p w14:paraId="6E9F22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9E87A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648</w:t>
      </w:r>
    </w:p>
    <w:p w14:paraId="16A797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8.17.3</w:t>
      </w:r>
      <w:r w:rsidRPr="006B1F76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648</w:t>
      </w:r>
    </w:p>
    <w:p w14:paraId="3663AC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650</w:t>
      </w:r>
    </w:p>
    <w:p w14:paraId="28E81F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652</w:t>
      </w:r>
    </w:p>
    <w:p w14:paraId="6C05414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652</w:t>
      </w:r>
    </w:p>
    <w:p w14:paraId="20A65A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653</w:t>
      </w:r>
    </w:p>
    <w:p w14:paraId="28E99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655</w:t>
      </w:r>
    </w:p>
    <w:p w14:paraId="25225A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655</w:t>
      </w:r>
    </w:p>
    <w:p w14:paraId="3201A76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656</w:t>
      </w:r>
    </w:p>
    <w:p w14:paraId="048051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657</w:t>
      </w:r>
    </w:p>
    <w:p w14:paraId="49C518A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658</w:t>
      </w:r>
    </w:p>
    <w:p w14:paraId="294F08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659</w:t>
      </w:r>
    </w:p>
    <w:p w14:paraId="58089D5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659</w:t>
      </w:r>
    </w:p>
    <w:p w14:paraId="5D88AC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659</w:t>
      </w:r>
    </w:p>
    <w:p w14:paraId="5F60F0A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660</w:t>
      </w:r>
    </w:p>
    <w:p w14:paraId="24FC02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661</w:t>
      </w:r>
    </w:p>
    <w:p w14:paraId="730B8E1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662</w:t>
      </w:r>
    </w:p>
    <w:p w14:paraId="1D56A43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662</w:t>
      </w:r>
    </w:p>
    <w:p w14:paraId="1FE734C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663</w:t>
      </w:r>
    </w:p>
    <w:p w14:paraId="03E0FC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663</w:t>
      </w:r>
    </w:p>
    <w:p w14:paraId="69459E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664</w:t>
      </w:r>
    </w:p>
    <w:p w14:paraId="2EED59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6289F1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664</w:t>
      </w:r>
    </w:p>
    <w:p w14:paraId="6108FF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664</w:t>
      </w:r>
    </w:p>
    <w:p w14:paraId="313A8A1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664</w:t>
      </w:r>
    </w:p>
    <w:p w14:paraId="2DD0DB1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664</w:t>
      </w:r>
    </w:p>
    <w:p w14:paraId="4070E9E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665</w:t>
      </w:r>
    </w:p>
    <w:p w14:paraId="46CAFF4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665</w:t>
      </w:r>
    </w:p>
    <w:p w14:paraId="74AFA93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665</w:t>
      </w:r>
    </w:p>
    <w:p w14:paraId="11FAC6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666</w:t>
      </w:r>
    </w:p>
    <w:p w14:paraId="5CA4705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667</w:t>
      </w:r>
    </w:p>
    <w:p w14:paraId="2B770B8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667</w:t>
      </w:r>
    </w:p>
    <w:p w14:paraId="11031EC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667</w:t>
      </w:r>
    </w:p>
    <w:p w14:paraId="3FC08A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668</w:t>
      </w:r>
    </w:p>
    <w:p w14:paraId="587F61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668</w:t>
      </w:r>
    </w:p>
    <w:p w14:paraId="29DA21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303B20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668</w:t>
      </w:r>
    </w:p>
    <w:p w14:paraId="675D45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668</w:t>
      </w:r>
    </w:p>
    <w:p w14:paraId="00523F7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668</w:t>
      </w:r>
    </w:p>
    <w:p w14:paraId="6E5A9D0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669</w:t>
      </w:r>
    </w:p>
    <w:p w14:paraId="254761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670</w:t>
      </w:r>
    </w:p>
    <w:p w14:paraId="3E715D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670</w:t>
      </w:r>
    </w:p>
    <w:p w14:paraId="1E2C2F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670</w:t>
      </w:r>
    </w:p>
    <w:p w14:paraId="202522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670</w:t>
      </w:r>
    </w:p>
    <w:p w14:paraId="4B9712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670</w:t>
      </w:r>
    </w:p>
    <w:p w14:paraId="7DABB0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Enhanced UTRA </w:t>
      </w:r>
      <w:r>
        <w:rPr>
          <w:noProof/>
          <w:lang w:eastAsia="zh-CN"/>
        </w:rPr>
        <w:t>T</w:t>
      </w:r>
      <w:r>
        <w:rPr>
          <w:noProof/>
        </w:rPr>
        <w:t>DD cell identification requirements</w:t>
      </w:r>
      <w:r>
        <w:rPr>
          <w:noProof/>
        </w:rPr>
        <w:tab/>
        <w:t>670</w:t>
      </w:r>
    </w:p>
    <w:p w14:paraId="3EA0E4D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UE UTRA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>P-</w:t>
      </w:r>
      <w:r>
        <w:rPr>
          <w:noProof/>
        </w:rPr>
        <w:t>C</w:t>
      </w:r>
      <w:r>
        <w:rPr>
          <w:noProof/>
          <w:lang w:eastAsia="zh-CN"/>
        </w:rPr>
        <w:t>C</w:t>
      </w:r>
      <w:r>
        <w:rPr>
          <w:noProof/>
        </w:rPr>
        <w:t>PCH</w:t>
      </w:r>
      <w:r>
        <w:rPr>
          <w:noProof/>
          <w:lang w:eastAsia="zh-CN"/>
        </w:rPr>
        <w:t xml:space="preserve"> RSCP</w:t>
      </w:r>
      <w:r>
        <w:rPr>
          <w:noProof/>
        </w:rPr>
        <w:t xml:space="preserve"> measurement capability</w:t>
      </w:r>
      <w:r>
        <w:rPr>
          <w:noProof/>
        </w:rPr>
        <w:tab/>
        <w:t>671</w:t>
      </w:r>
    </w:p>
    <w:p w14:paraId="3D78013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671</w:t>
      </w:r>
    </w:p>
    <w:p w14:paraId="3FD397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671</w:t>
      </w:r>
    </w:p>
    <w:p w14:paraId="3368521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672</w:t>
      </w:r>
    </w:p>
    <w:p w14:paraId="4421D3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672</w:t>
      </w:r>
    </w:p>
    <w:p w14:paraId="60ADA1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673</w:t>
      </w:r>
    </w:p>
    <w:p w14:paraId="001CAF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673</w:t>
      </w:r>
    </w:p>
    <w:p w14:paraId="6798551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673</w:t>
      </w:r>
    </w:p>
    <w:p w14:paraId="5A0598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674</w:t>
      </w:r>
    </w:p>
    <w:p w14:paraId="23AF5E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674</w:t>
      </w:r>
    </w:p>
    <w:p w14:paraId="19C5F0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9974A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674</w:t>
      </w:r>
    </w:p>
    <w:p w14:paraId="1C0BABB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674</w:t>
      </w:r>
    </w:p>
    <w:p w14:paraId="06C884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674</w:t>
      </w:r>
    </w:p>
    <w:p w14:paraId="558DDCE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675</w:t>
      </w:r>
    </w:p>
    <w:p w14:paraId="3E5FB1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675</w:t>
      </w:r>
    </w:p>
    <w:p w14:paraId="7820CF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676</w:t>
      </w:r>
    </w:p>
    <w:p w14:paraId="1DB9D2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7CD27B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676</w:t>
      </w:r>
    </w:p>
    <w:p w14:paraId="31D7BD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676</w:t>
      </w:r>
    </w:p>
    <w:p w14:paraId="3C7AA68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676</w:t>
      </w:r>
    </w:p>
    <w:p w14:paraId="4852863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BSIC verification</w:t>
      </w:r>
      <w:r>
        <w:rPr>
          <w:noProof/>
        </w:rPr>
        <w:tab/>
        <w:t>678</w:t>
      </w:r>
    </w:p>
    <w:p w14:paraId="20F3E6A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678</w:t>
      </w:r>
    </w:p>
    <w:p w14:paraId="47E3E25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678</w:t>
      </w:r>
    </w:p>
    <w:p w14:paraId="0C6E14D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679</w:t>
      </w:r>
    </w:p>
    <w:p w14:paraId="762361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679</w:t>
      </w:r>
    </w:p>
    <w:p w14:paraId="4660C8C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679</w:t>
      </w:r>
    </w:p>
    <w:p w14:paraId="0A02C98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680</w:t>
      </w:r>
    </w:p>
    <w:p w14:paraId="27F99D4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681</w:t>
      </w:r>
    </w:p>
    <w:p w14:paraId="2E137BD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681</w:t>
      </w:r>
    </w:p>
    <w:p w14:paraId="3C82D9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681</w:t>
      </w:r>
    </w:p>
    <w:p w14:paraId="02D14B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681</w:t>
      </w:r>
    </w:p>
    <w:p w14:paraId="32564F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681</w:t>
      </w:r>
    </w:p>
    <w:p w14:paraId="343741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681</w:t>
      </w:r>
    </w:p>
    <w:p w14:paraId="46E5057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682</w:t>
      </w:r>
    </w:p>
    <w:p w14:paraId="5B0F30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682</w:t>
      </w:r>
    </w:p>
    <w:p w14:paraId="70B5EE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682</w:t>
      </w:r>
    </w:p>
    <w:p w14:paraId="0E800B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682</w:t>
      </w:r>
    </w:p>
    <w:p w14:paraId="614C83C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683</w:t>
      </w:r>
    </w:p>
    <w:p w14:paraId="4F6734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683</w:t>
      </w:r>
    </w:p>
    <w:p w14:paraId="4552B44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683</w:t>
      </w:r>
    </w:p>
    <w:p w14:paraId="10DAE5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684</w:t>
      </w:r>
    </w:p>
    <w:p w14:paraId="38A72E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8.17.16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00B63B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8.17.16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684</w:t>
      </w:r>
    </w:p>
    <w:p w14:paraId="6A0CCE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8.17.16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684</w:t>
      </w:r>
    </w:p>
    <w:p w14:paraId="085B48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684</w:t>
      </w:r>
    </w:p>
    <w:p w14:paraId="30F9B5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76B445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684</w:t>
      </w:r>
    </w:p>
    <w:p w14:paraId="7CD9C3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684</w:t>
      </w:r>
    </w:p>
    <w:p w14:paraId="493CDD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684</w:t>
      </w:r>
    </w:p>
    <w:p w14:paraId="3F147D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8.17.17</w:t>
      </w:r>
      <w:r w:rsidRPr="006B1F76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684</w:t>
      </w:r>
    </w:p>
    <w:p w14:paraId="1015B9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684</w:t>
      </w:r>
    </w:p>
    <w:p w14:paraId="2C8B4D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684</w:t>
      </w:r>
    </w:p>
    <w:p w14:paraId="772950D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684</w:t>
      </w:r>
    </w:p>
    <w:p w14:paraId="070F0F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67C1B3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685</w:t>
      </w:r>
    </w:p>
    <w:p w14:paraId="0D0681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685</w:t>
      </w:r>
    </w:p>
    <w:p w14:paraId="4D9B6C1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685</w:t>
      </w:r>
    </w:p>
    <w:p w14:paraId="5E8FB27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685</w:t>
      </w:r>
    </w:p>
    <w:p w14:paraId="49BF14F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686</w:t>
      </w:r>
    </w:p>
    <w:p w14:paraId="429514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687</w:t>
      </w:r>
    </w:p>
    <w:p w14:paraId="6C4E2B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0DF2C5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Intra-frequency Measurements</w:t>
      </w:r>
      <w:r>
        <w:rPr>
          <w:noProof/>
        </w:rPr>
        <w:tab/>
        <w:t>687</w:t>
      </w:r>
    </w:p>
    <w:p w14:paraId="358F35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687</w:t>
      </w:r>
    </w:p>
    <w:p w14:paraId="52111C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687</w:t>
      </w:r>
    </w:p>
    <w:p w14:paraId="756CDE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Intra-frequency E-CID Measurements</w:t>
      </w:r>
      <w:r>
        <w:rPr>
          <w:noProof/>
        </w:rPr>
        <w:tab/>
        <w:t>687</w:t>
      </w:r>
    </w:p>
    <w:p w14:paraId="6C9C250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688</w:t>
      </w:r>
    </w:p>
    <w:p w14:paraId="3D4545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8.19.6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58FBAD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8.19.6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688</w:t>
      </w:r>
    </w:p>
    <w:p w14:paraId="1600C4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8.19.6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688</w:t>
      </w:r>
    </w:p>
    <w:p w14:paraId="367EFA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688</w:t>
      </w:r>
    </w:p>
    <w:p w14:paraId="405ED8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11B0FC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688</w:t>
      </w:r>
    </w:p>
    <w:p w14:paraId="4DC74F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688</w:t>
      </w:r>
    </w:p>
    <w:p w14:paraId="7238EC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688</w:t>
      </w:r>
    </w:p>
    <w:p w14:paraId="0CDF3D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eastAsia="sv-SE"/>
        </w:rPr>
        <w:t>8.19.7</w:t>
      </w:r>
      <w:r w:rsidRPr="006B1F76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688</w:t>
      </w:r>
    </w:p>
    <w:p w14:paraId="6B4E952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688</w:t>
      </w:r>
    </w:p>
    <w:p w14:paraId="40BBE7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039BFC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689</w:t>
      </w:r>
    </w:p>
    <w:p w14:paraId="123DE9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689</w:t>
      </w:r>
    </w:p>
    <w:p w14:paraId="6C332F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692</w:t>
      </w:r>
    </w:p>
    <w:p w14:paraId="02C1CC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692</w:t>
      </w:r>
    </w:p>
    <w:p w14:paraId="5FD974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692</w:t>
      </w:r>
    </w:p>
    <w:p w14:paraId="344C22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692</w:t>
      </w:r>
    </w:p>
    <w:p w14:paraId="67E29B0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693</w:t>
      </w:r>
    </w:p>
    <w:p w14:paraId="7B62497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measurements</w:t>
      </w:r>
      <w:r>
        <w:rPr>
          <w:noProof/>
        </w:rPr>
        <w:tab/>
        <w:t>693</w:t>
      </w:r>
    </w:p>
    <w:p w14:paraId="04A91F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672EAB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693</w:t>
      </w:r>
    </w:p>
    <w:p w14:paraId="047C8C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693</w:t>
      </w:r>
    </w:p>
    <w:p w14:paraId="392A9C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694</w:t>
      </w:r>
    </w:p>
    <w:p w14:paraId="32BE04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695</w:t>
      </w:r>
    </w:p>
    <w:p w14:paraId="3EAEB6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695</w:t>
      </w:r>
    </w:p>
    <w:p w14:paraId="4FAD59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696</w:t>
      </w:r>
    </w:p>
    <w:p w14:paraId="485519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697</w:t>
      </w:r>
    </w:p>
    <w:p w14:paraId="03B3FE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698</w:t>
      </w:r>
    </w:p>
    <w:p w14:paraId="2B422F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699</w:t>
      </w:r>
    </w:p>
    <w:p w14:paraId="251C6A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700</w:t>
      </w:r>
    </w:p>
    <w:p w14:paraId="4E2E4A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700</w:t>
      </w:r>
    </w:p>
    <w:p w14:paraId="60E72B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700</w:t>
      </w:r>
    </w:p>
    <w:p w14:paraId="1F8527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701</w:t>
      </w:r>
    </w:p>
    <w:p w14:paraId="524B5A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2FCDCB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701</w:t>
      </w:r>
    </w:p>
    <w:p w14:paraId="0508B9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702</w:t>
      </w:r>
    </w:p>
    <w:p w14:paraId="3ABF36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702</w:t>
      </w:r>
    </w:p>
    <w:p w14:paraId="54A783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703</w:t>
      </w:r>
    </w:p>
    <w:p w14:paraId="396195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704</w:t>
      </w:r>
    </w:p>
    <w:p w14:paraId="6FBC6B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704</w:t>
      </w:r>
    </w:p>
    <w:p w14:paraId="2A67B2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705</w:t>
      </w:r>
    </w:p>
    <w:p w14:paraId="672F12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705</w:t>
      </w:r>
    </w:p>
    <w:p w14:paraId="13D468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706</w:t>
      </w:r>
    </w:p>
    <w:p w14:paraId="56C424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707</w:t>
      </w:r>
    </w:p>
    <w:p w14:paraId="3DBB57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707</w:t>
      </w:r>
    </w:p>
    <w:p w14:paraId="57138D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707</w:t>
      </w:r>
    </w:p>
    <w:p w14:paraId="242F58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707</w:t>
      </w:r>
    </w:p>
    <w:p w14:paraId="47735A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708</w:t>
      </w:r>
    </w:p>
    <w:p w14:paraId="2F66E1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708</w:t>
      </w:r>
    </w:p>
    <w:p w14:paraId="18F2DB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708</w:t>
      </w:r>
    </w:p>
    <w:p w14:paraId="37DCD5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709</w:t>
      </w:r>
    </w:p>
    <w:p w14:paraId="2E0530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710</w:t>
      </w:r>
    </w:p>
    <w:p w14:paraId="1822F8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711</w:t>
      </w:r>
    </w:p>
    <w:p w14:paraId="109FF6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712</w:t>
      </w:r>
    </w:p>
    <w:p w14:paraId="63B72B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713</w:t>
      </w:r>
    </w:p>
    <w:p w14:paraId="0505F7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713</w:t>
      </w:r>
    </w:p>
    <w:p w14:paraId="5101505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713</w:t>
      </w:r>
    </w:p>
    <w:p w14:paraId="3A73E8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0BB140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713</w:t>
      </w:r>
    </w:p>
    <w:p w14:paraId="2A0C4B2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714</w:t>
      </w:r>
    </w:p>
    <w:p w14:paraId="34AAEF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714</w:t>
      </w:r>
    </w:p>
    <w:p w14:paraId="1CB7C7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</w:t>
      </w:r>
      <w:r>
        <w:rPr>
          <w:noProof/>
        </w:rPr>
        <w:tab/>
        <w:t>715</w:t>
      </w:r>
    </w:p>
    <w:p w14:paraId="51726B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716</w:t>
      </w:r>
    </w:p>
    <w:p w14:paraId="2D8058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WB-RSRQ Accuracy</w:t>
      </w:r>
      <w:r>
        <w:rPr>
          <w:noProof/>
        </w:rPr>
        <w:tab/>
        <w:t>716</w:t>
      </w:r>
    </w:p>
    <w:p w14:paraId="2FC20E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717</w:t>
      </w:r>
    </w:p>
    <w:p w14:paraId="42BFCC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718</w:t>
      </w:r>
    </w:p>
    <w:p w14:paraId="530ADE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718</w:t>
      </w:r>
    </w:p>
    <w:p w14:paraId="631549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718</w:t>
      </w:r>
    </w:p>
    <w:p w14:paraId="42B99B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719</w:t>
      </w:r>
    </w:p>
    <w:p w14:paraId="65818D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720</w:t>
      </w:r>
    </w:p>
    <w:p w14:paraId="3622C2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720</w:t>
      </w:r>
    </w:p>
    <w:p w14:paraId="6E8ED1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720</w:t>
      </w:r>
    </w:p>
    <w:p w14:paraId="781458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720</w:t>
      </w:r>
    </w:p>
    <w:p w14:paraId="3F8F5B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721</w:t>
      </w:r>
    </w:p>
    <w:p w14:paraId="79A5E0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</w:t>
      </w:r>
      <w:r>
        <w:rPr>
          <w:noProof/>
        </w:rPr>
        <w:tab/>
        <w:t>721</w:t>
      </w:r>
    </w:p>
    <w:p w14:paraId="6B8FB3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722</w:t>
      </w:r>
    </w:p>
    <w:p w14:paraId="02E40D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722</w:t>
      </w:r>
    </w:p>
    <w:p w14:paraId="01D4C6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722</w:t>
      </w:r>
    </w:p>
    <w:p w14:paraId="5ABE81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722</w:t>
      </w:r>
    </w:p>
    <w:p w14:paraId="597C91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</w:t>
      </w:r>
      <w:r>
        <w:rPr>
          <w:noProof/>
        </w:rPr>
        <w:t>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722</w:t>
      </w:r>
    </w:p>
    <w:p w14:paraId="1AE2DB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>Requirement</w:t>
      </w:r>
      <w:r>
        <w:rPr>
          <w:noProof/>
        </w:rPr>
        <w:tab/>
        <w:t>722</w:t>
      </w:r>
    </w:p>
    <w:p w14:paraId="0C0901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</w:t>
      </w:r>
      <w:r>
        <w:rPr>
          <w:noProof/>
        </w:rPr>
        <w:tab/>
        <w:t>723</w:t>
      </w:r>
    </w:p>
    <w:p w14:paraId="509C8B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724</w:t>
      </w:r>
    </w:p>
    <w:p w14:paraId="20AD72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 xml:space="preserve">Requirement </w:t>
      </w:r>
      <w:r>
        <w:rPr>
          <w:noProof/>
        </w:rPr>
        <w:t>when Time Domain Measurement Resource Restriction Pattern is Configured</w:t>
      </w:r>
      <w:r>
        <w:rPr>
          <w:noProof/>
          <w:lang w:eastAsia="zh-CN"/>
        </w:rPr>
        <w:t xml:space="preserve"> with CRS Assistance Information</w:t>
      </w:r>
      <w:r>
        <w:rPr>
          <w:noProof/>
        </w:rPr>
        <w:tab/>
        <w:t>725</w:t>
      </w:r>
    </w:p>
    <w:p w14:paraId="3906BA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726</w:t>
      </w:r>
    </w:p>
    <w:p w14:paraId="522CD7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726</w:t>
      </w:r>
    </w:p>
    <w:p w14:paraId="1D57FD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727</w:t>
      </w:r>
    </w:p>
    <w:p w14:paraId="53A0EC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Measurement Report Mapping</w:t>
      </w:r>
      <w:r>
        <w:rPr>
          <w:noProof/>
        </w:rPr>
        <w:tab/>
        <w:t>729</w:t>
      </w:r>
    </w:p>
    <w:p w14:paraId="5F97F8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Higher-Resolution RSTD Measurement Report Mapping</w:t>
      </w:r>
      <w:r>
        <w:rPr>
          <w:noProof/>
        </w:rPr>
        <w:tab/>
        <w:t>729</w:t>
      </w:r>
    </w:p>
    <w:p w14:paraId="641DD0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730</w:t>
      </w:r>
    </w:p>
    <w:p w14:paraId="66DC79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731</w:t>
      </w:r>
    </w:p>
    <w:p w14:paraId="3335F9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732</w:t>
      </w:r>
    </w:p>
    <w:p w14:paraId="38AA1C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733</w:t>
      </w:r>
    </w:p>
    <w:p w14:paraId="711040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733</w:t>
      </w:r>
    </w:p>
    <w:p w14:paraId="178A7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733</w:t>
      </w:r>
    </w:p>
    <w:p w14:paraId="35338E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733</w:t>
      </w:r>
    </w:p>
    <w:p w14:paraId="15F3B7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Signal Time Difference (RSTD) Measurement Accuracy </w:t>
      </w:r>
      <w:r>
        <w:rPr>
          <w:noProof/>
          <w:lang w:eastAsia="zh-CN"/>
        </w:rPr>
        <w:t xml:space="preserve">Requirements </w:t>
      </w:r>
      <w:r>
        <w:rPr>
          <w:noProof/>
        </w:rPr>
        <w:t>for Carrier Aggregation</w:t>
      </w:r>
      <w:r>
        <w:rPr>
          <w:noProof/>
        </w:rPr>
        <w:tab/>
        <w:t>733</w:t>
      </w:r>
    </w:p>
    <w:p w14:paraId="41C8951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0</w:t>
      </w:r>
      <w:r>
        <w:rPr>
          <w:noProof/>
        </w:rPr>
        <w:tab/>
        <w:t>734</w:t>
      </w:r>
    </w:p>
    <w:p w14:paraId="470B90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734</w:t>
      </w:r>
    </w:p>
    <w:p w14:paraId="21A346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734</w:t>
      </w:r>
    </w:p>
    <w:p w14:paraId="0FD38F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Absolute RSRQ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735</w:t>
      </w:r>
    </w:p>
    <w:p w14:paraId="423FE7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</w:t>
      </w:r>
      <w:r>
        <w:rPr>
          <w:noProof/>
        </w:rPr>
        <w:t>Discovery Signal Measurements</w:t>
      </w:r>
      <w:r>
        <w:rPr>
          <w:noProof/>
        </w:rPr>
        <w:tab/>
        <w:t>736</w:t>
      </w:r>
    </w:p>
    <w:p w14:paraId="2895F0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B3C83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736</w:t>
      </w:r>
    </w:p>
    <w:p w14:paraId="7B894A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736</w:t>
      </w:r>
    </w:p>
    <w:p w14:paraId="5CF538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736</w:t>
      </w:r>
    </w:p>
    <w:p w14:paraId="4682AB8D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736</w:t>
      </w:r>
    </w:p>
    <w:p w14:paraId="1DFC2707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737</w:t>
      </w:r>
    </w:p>
    <w:p w14:paraId="6D71F31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738</w:t>
      </w:r>
    </w:p>
    <w:p w14:paraId="47886285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738</w:t>
      </w:r>
    </w:p>
    <w:p w14:paraId="56387124" w14:textId="77777777" w:rsidR="007C494B" w:rsidRDefault="007C494B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738</w:t>
      </w:r>
    </w:p>
    <w:p w14:paraId="4E59505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739</w:t>
      </w:r>
    </w:p>
    <w:p w14:paraId="536BE0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739</w:t>
      </w:r>
    </w:p>
    <w:p w14:paraId="6C8D0E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 accuracy for E-UTRAN c</w:t>
      </w:r>
      <w:r>
        <w:rPr>
          <w:noProof/>
        </w:rPr>
        <w:t>arrier aggregation</w:t>
      </w:r>
      <w:r>
        <w:rPr>
          <w:noProof/>
        </w:rPr>
        <w:tab/>
        <w:t>739</w:t>
      </w:r>
    </w:p>
    <w:p w14:paraId="7A82CB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 accuracy for E-UTRAN carrier aggregation</w:t>
      </w:r>
      <w:r>
        <w:rPr>
          <w:noProof/>
        </w:rPr>
        <w:tab/>
        <w:t>740</w:t>
      </w:r>
    </w:p>
    <w:p w14:paraId="06B879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740</w:t>
      </w:r>
    </w:p>
    <w:p w14:paraId="6E161CF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740</w:t>
      </w:r>
    </w:p>
    <w:p w14:paraId="6162F51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740</w:t>
      </w:r>
    </w:p>
    <w:p w14:paraId="2C6081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740</w:t>
      </w:r>
    </w:p>
    <w:p w14:paraId="0D50A8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 accuracy for E-UTRAN carrier aggregation</w:t>
      </w:r>
      <w:r>
        <w:rPr>
          <w:noProof/>
        </w:rPr>
        <w:tab/>
        <w:t>740</w:t>
      </w:r>
    </w:p>
    <w:p w14:paraId="6A60FC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740</w:t>
      </w:r>
    </w:p>
    <w:p w14:paraId="25C4A60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740</w:t>
      </w:r>
    </w:p>
    <w:p w14:paraId="042326D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740</w:t>
      </w:r>
    </w:p>
    <w:p w14:paraId="539642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740</w:t>
      </w:r>
    </w:p>
    <w:p w14:paraId="468C8E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741</w:t>
      </w:r>
    </w:p>
    <w:p w14:paraId="1930A1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RS-SINR Measurements</w:t>
      </w:r>
      <w:r>
        <w:rPr>
          <w:noProof/>
        </w:rPr>
        <w:tab/>
        <w:t>741</w:t>
      </w:r>
    </w:p>
    <w:p w14:paraId="79B6E6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 Mapping</w:t>
      </w:r>
      <w:r>
        <w:rPr>
          <w:noProof/>
        </w:rPr>
        <w:tab/>
        <w:t>741</w:t>
      </w:r>
    </w:p>
    <w:p w14:paraId="78C028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RS-SINR Measurement Accuracy Requirements</w:t>
      </w:r>
      <w:r>
        <w:rPr>
          <w:noProof/>
        </w:rPr>
        <w:tab/>
        <w:t>742</w:t>
      </w:r>
    </w:p>
    <w:p w14:paraId="7EF0B9C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742</w:t>
      </w:r>
    </w:p>
    <w:p w14:paraId="741452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RS-SINR Measurement Accuracy Requirements</w:t>
      </w:r>
      <w:r>
        <w:rPr>
          <w:noProof/>
        </w:rPr>
        <w:tab/>
        <w:t>742</w:t>
      </w:r>
    </w:p>
    <w:p w14:paraId="4AAAE38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742</w:t>
      </w:r>
    </w:p>
    <w:p w14:paraId="18E8B5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RS-SINR Measurement Accuracy Requirements</w:t>
      </w:r>
      <w:r>
        <w:rPr>
          <w:noProof/>
        </w:rPr>
        <w:tab/>
        <w:t>743</w:t>
      </w:r>
    </w:p>
    <w:p w14:paraId="327C2D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Accuracy Requirements for</w:t>
      </w:r>
      <w:r>
        <w:rPr>
          <w:noProof/>
        </w:rPr>
        <w:t xml:space="preserve"> Measurements under Operation with Frame Structure 3</w:t>
      </w:r>
      <w:r>
        <w:rPr>
          <w:noProof/>
        </w:rPr>
        <w:tab/>
        <w:t>744</w:t>
      </w:r>
    </w:p>
    <w:p w14:paraId="60EE89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744</w:t>
      </w:r>
    </w:p>
    <w:p w14:paraId="3A1CAB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measurements</w:t>
      </w:r>
      <w:r>
        <w:rPr>
          <w:noProof/>
        </w:rPr>
        <w:tab/>
        <w:t>744</w:t>
      </w:r>
    </w:p>
    <w:p w14:paraId="78EFA86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 report mapping</w:t>
      </w:r>
      <w:r>
        <w:rPr>
          <w:noProof/>
        </w:rPr>
        <w:tab/>
        <w:t>744</w:t>
      </w:r>
    </w:p>
    <w:p w14:paraId="1D1B79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RSRP measurement accuracy requirements</w:t>
      </w:r>
      <w:r>
        <w:rPr>
          <w:noProof/>
        </w:rPr>
        <w:tab/>
        <w:t>744</w:t>
      </w:r>
    </w:p>
    <w:p w14:paraId="4223B65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RSRP measurement accuracy requirements</w:t>
      </w:r>
      <w:r>
        <w:rPr>
          <w:noProof/>
        </w:rPr>
        <w:tab/>
        <w:t>745</w:t>
      </w:r>
    </w:p>
    <w:p w14:paraId="6F17738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RSRP measurement accuracy requirements</w:t>
      </w:r>
      <w:r>
        <w:rPr>
          <w:noProof/>
        </w:rPr>
        <w:tab/>
        <w:t>745</w:t>
      </w:r>
    </w:p>
    <w:p w14:paraId="71B91F1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RSRP measurement accuracy requirements</w:t>
      </w:r>
      <w:r>
        <w:rPr>
          <w:noProof/>
        </w:rPr>
        <w:tab/>
        <w:t>746</w:t>
      </w:r>
    </w:p>
    <w:p w14:paraId="65EBD0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measurements</w:t>
      </w:r>
      <w:r>
        <w:rPr>
          <w:noProof/>
        </w:rPr>
        <w:tab/>
        <w:t>746</w:t>
      </w:r>
    </w:p>
    <w:p w14:paraId="22BB579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 report mapping</w:t>
      </w:r>
      <w:r>
        <w:rPr>
          <w:noProof/>
        </w:rPr>
        <w:tab/>
        <w:t>746</w:t>
      </w:r>
    </w:p>
    <w:p w14:paraId="081BEB8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RSRQ measurement accuracy requirements</w:t>
      </w:r>
      <w:r>
        <w:rPr>
          <w:noProof/>
        </w:rPr>
        <w:tab/>
        <w:t>746</w:t>
      </w:r>
    </w:p>
    <w:p w14:paraId="3226C82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RSRQ measurement accuracy requirements</w:t>
      </w:r>
      <w:r>
        <w:rPr>
          <w:noProof/>
        </w:rPr>
        <w:tab/>
        <w:t>747</w:t>
      </w:r>
    </w:p>
    <w:p w14:paraId="14D91F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RSRQ measurement accuracy requirements</w:t>
      </w:r>
      <w:r>
        <w:rPr>
          <w:noProof/>
        </w:rPr>
        <w:tab/>
        <w:t>747</w:t>
      </w:r>
    </w:p>
    <w:p w14:paraId="688E55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measurements</w:t>
      </w:r>
      <w:r>
        <w:rPr>
          <w:noProof/>
        </w:rPr>
        <w:tab/>
        <w:t>748</w:t>
      </w:r>
    </w:p>
    <w:p w14:paraId="3782FE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 report mapping</w:t>
      </w:r>
      <w:r>
        <w:rPr>
          <w:noProof/>
        </w:rPr>
        <w:tab/>
        <w:t>748</w:t>
      </w:r>
    </w:p>
    <w:p w14:paraId="37619E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CSI-RSRP measurement accuracy requirements</w:t>
      </w:r>
      <w:r>
        <w:rPr>
          <w:noProof/>
        </w:rPr>
        <w:tab/>
        <w:t>748</w:t>
      </w:r>
    </w:p>
    <w:p w14:paraId="37092FA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CSI-RSRP measurement accuracy requirements</w:t>
      </w:r>
      <w:r>
        <w:rPr>
          <w:noProof/>
        </w:rPr>
        <w:tab/>
        <w:t>748</w:t>
      </w:r>
    </w:p>
    <w:p w14:paraId="7676974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CSI-RSRP measurement accuracy requirements</w:t>
      </w:r>
      <w:r>
        <w:rPr>
          <w:noProof/>
        </w:rPr>
        <w:tab/>
        <w:t>749</w:t>
      </w:r>
    </w:p>
    <w:p w14:paraId="3E9739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CSI-RSRP measurement accuracy requirements</w:t>
      </w:r>
      <w:r>
        <w:rPr>
          <w:noProof/>
        </w:rPr>
        <w:tab/>
        <w:t>749</w:t>
      </w:r>
    </w:p>
    <w:p w14:paraId="4A79EC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750</w:t>
      </w:r>
    </w:p>
    <w:p w14:paraId="4283686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 report mapping</w:t>
      </w:r>
      <w:r>
        <w:rPr>
          <w:noProof/>
        </w:rPr>
        <w:tab/>
        <w:t>750</w:t>
      </w:r>
    </w:p>
    <w:p w14:paraId="4648767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RSSI measurement accuracy requirements</w:t>
      </w:r>
      <w:r>
        <w:rPr>
          <w:noProof/>
        </w:rPr>
        <w:tab/>
        <w:t>750</w:t>
      </w:r>
    </w:p>
    <w:p w14:paraId="64F52DD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RSSI measurement accuracy requirements</w:t>
      </w:r>
      <w:r>
        <w:rPr>
          <w:noProof/>
        </w:rPr>
        <w:tab/>
        <w:t>751</w:t>
      </w:r>
    </w:p>
    <w:p w14:paraId="2CEC41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occupancy measurements</w:t>
      </w:r>
      <w:r>
        <w:rPr>
          <w:noProof/>
        </w:rPr>
        <w:tab/>
        <w:t>751</w:t>
      </w:r>
    </w:p>
    <w:p w14:paraId="7E9CDEF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751</w:t>
      </w:r>
    </w:p>
    <w:p w14:paraId="6322DB3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channel occupancy measurement accuracy requirements</w:t>
      </w:r>
      <w:r>
        <w:rPr>
          <w:noProof/>
        </w:rPr>
        <w:tab/>
        <w:t>751</w:t>
      </w:r>
    </w:p>
    <w:p w14:paraId="4B4172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Carrier Aggregation </w:t>
      </w:r>
      <w:r>
        <w:rPr>
          <w:noProof/>
        </w:rPr>
        <w:t>for Measurements under Operation with Frame Structure 3</w:t>
      </w:r>
      <w:r>
        <w:rPr>
          <w:noProof/>
        </w:rPr>
        <w:tab/>
        <w:t>752</w:t>
      </w:r>
    </w:p>
    <w:p w14:paraId="28D178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752</w:t>
      </w:r>
    </w:p>
    <w:p w14:paraId="0706D4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752</w:t>
      </w:r>
    </w:p>
    <w:p w14:paraId="2C1614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different SCCs</w:t>
      </w:r>
      <w:r>
        <w:rPr>
          <w:noProof/>
        </w:rPr>
        <w:tab/>
        <w:t>752</w:t>
      </w:r>
    </w:p>
    <w:p w14:paraId="66299B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SCC and PCC</w:t>
      </w:r>
      <w:r>
        <w:rPr>
          <w:noProof/>
        </w:rPr>
        <w:tab/>
        <w:t>752</w:t>
      </w:r>
    </w:p>
    <w:p w14:paraId="652EF9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Subframe </w:t>
      </w:r>
      <w:r>
        <w:rPr>
          <w:noProof/>
        </w:rPr>
        <w:t>Time Difference (</w:t>
      </w:r>
      <w:r>
        <w:rPr>
          <w:noProof/>
          <w:lang w:eastAsia="zh-CN"/>
        </w:rPr>
        <w:t>S</w:t>
      </w:r>
      <w:r>
        <w:rPr>
          <w:noProof/>
        </w:rPr>
        <w:t>STD)</w:t>
      </w:r>
      <w:r>
        <w:rPr>
          <w:noProof/>
        </w:rPr>
        <w:tab/>
        <w:t>753</w:t>
      </w:r>
    </w:p>
    <w:p w14:paraId="561816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753</w:t>
      </w:r>
    </w:p>
    <w:p w14:paraId="75269F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 Measurement Report Mapping</w:t>
      </w:r>
      <w:r>
        <w:rPr>
          <w:noProof/>
        </w:rPr>
        <w:tab/>
        <w:t>753</w:t>
      </w:r>
    </w:p>
    <w:p w14:paraId="65C6AC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M1</w:t>
      </w:r>
      <w:r>
        <w:rPr>
          <w:noProof/>
        </w:rPr>
        <w:tab/>
        <w:t>754</w:t>
      </w:r>
    </w:p>
    <w:p w14:paraId="11E76D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754</w:t>
      </w:r>
    </w:p>
    <w:p w14:paraId="765EEB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756</w:t>
      </w:r>
    </w:p>
    <w:p w14:paraId="327EAB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757</w:t>
      </w:r>
    </w:p>
    <w:p w14:paraId="409696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759</w:t>
      </w:r>
    </w:p>
    <w:p w14:paraId="6C09A9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760</w:t>
      </w:r>
    </w:p>
    <w:p w14:paraId="49B4D0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760</w:t>
      </w:r>
    </w:p>
    <w:p w14:paraId="38B270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761</w:t>
      </w:r>
    </w:p>
    <w:p w14:paraId="30926A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762</w:t>
      </w:r>
    </w:p>
    <w:p w14:paraId="7C0C19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762</w:t>
      </w:r>
    </w:p>
    <w:p w14:paraId="7740BF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763</w:t>
      </w:r>
    </w:p>
    <w:p w14:paraId="0A0A4A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764</w:t>
      </w:r>
    </w:p>
    <w:p w14:paraId="47E376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766</w:t>
      </w:r>
    </w:p>
    <w:p w14:paraId="7C38A9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767</w:t>
      </w:r>
    </w:p>
    <w:p w14:paraId="24C7E2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768</w:t>
      </w:r>
    </w:p>
    <w:p w14:paraId="234B51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769</w:t>
      </w:r>
    </w:p>
    <w:p w14:paraId="1B80B0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770</w:t>
      </w:r>
    </w:p>
    <w:p w14:paraId="32F64A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A</w:t>
      </w:r>
      <w:r>
        <w:rPr>
          <w:noProof/>
        </w:rPr>
        <w:tab/>
        <w:t>771</w:t>
      </w:r>
    </w:p>
    <w:p w14:paraId="2D8DA8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B</w:t>
      </w:r>
      <w:r>
        <w:rPr>
          <w:noProof/>
        </w:rPr>
        <w:tab/>
        <w:t>772</w:t>
      </w:r>
    </w:p>
    <w:p w14:paraId="2E8004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Cat-M1</w:t>
      </w:r>
      <w:r>
        <w:rPr>
          <w:noProof/>
        </w:rPr>
        <w:tab/>
        <w:t>773</w:t>
      </w:r>
    </w:p>
    <w:p w14:paraId="002CDB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A</w:t>
      </w:r>
      <w:r>
        <w:rPr>
          <w:noProof/>
        </w:rPr>
        <w:tab/>
        <w:t>774</w:t>
      </w:r>
    </w:p>
    <w:p w14:paraId="53EA13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B</w:t>
      </w:r>
      <w:r>
        <w:rPr>
          <w:noProof/>
        </w:rPr>
        <w:tab/>
        <w:t>777</w:t>
      </w:r>
    </w:p>
    <w:p w14:paraId="55F347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Downlink </w:t>
      </w:r>
      <w:r>
        <w:rPr>
          <w:noProof/>
        </w:rPr>
        <w:t>Channel</w:t>
      </w:r>
      <w:r>
        <w:rPr>
          <w:noProof/>
          <w:lang w:eastAsia="zh-CN"/>
        </w:rPr>
        <w:t xml:space="preserve"> Report Mapping for UE Category M1</w:t>
      </w:r>
      <w:r>
        <w:rPr>
          <w:noProof/>
        </w:rPr>
        <w:tab/>
        <w:t>780</w:t>
      </w:r>
    </w:p>
    <w:p w14:paraId="711412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780</w:t>
      </w:r>
    </w:p>
    <w:p w14:paraId="2A26CB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783</w:t>
      </w:r>
    </w:p>
    <w:p w14:paraId="2D66C4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NB1</w:t>
      </w:r>
      <w:r>
        <w:rPr>
          <w:noProof/>
        </w:rPr>
        <w:tab/>
        <w:t>784</w:t>
      </w:r>
    </w:p>
    <w:p w14:paraId="5A87BB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NRSRP Accuracy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784</w:t>
      </w:r>
    </w:p>
    <w:p w14:paraId="2429C7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785</w:t>
      </w:r>
    </w:p>
    <w:p w14:paraId="71CDBE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NRSRQ Accuracy for UE Category NB1</w:t>
      </w:r>
      <w:r>
        <w:rPr>
          <w:noProof/>
        </w:rPr>
        <w:tab/>
        <w:t>785</w:t>
      </w:r>
    </w:p>
    <w:p w14:paraId="7D08EC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786</w:t>
      </w:r>
    </w:p>
    <w:p w14:paraId="5A5D34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NRSRP Accuracy for UE Category NB1</w:t>
      </w:r>
      <w:r>
        <w:rPr>
          <w:noProof/>
        </w:rPr>
        <w:tab/>
        <w:t>786</w:t>
      </w:r>
    </w:p>
    <w:p w14:paraId="44C0D5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787</w:t>
      </w:r>
    </w:p>
    <w:p w14:paraId="34D9CD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NRSRQ Accuracy for UE Category NB1</w:t>
      </w:r>
      <w:r>
        <w:rPr>
          <w:noProof/>
        </w:rPr>
        <w:tab/>
        <w:t>787</w:t>
      </w:r>
    </w:p>
    <w:p w14:paraId="22BE48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788</w:t>
      </w:r>
    </w:p>
    <w:p w14:paraId="78F702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RSRP Measurement Report Mapping</w:t>
      </w:r>
      <w:r>
        <w:rPr>
          <w:noProof/>
        </w:rPr>
        <w:tab/>
        <w:t>788</w:t>
      </w:r>
    </w:p>
    <w:p w14:paraId="372965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788</w:t>
      </w:r>
    </w:p>
    <w:p w14:paraId="4A2182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789</w:t>
      </w:r>
    </w:p>
    <w:p w14:paraId="028B4A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790</w:t>
      </w:r>
    </w:p>
    <w:p w14:paraId="34BB57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791</w:t>
      </w:r>
    </w:p>
    <w:p w14:paraId="1207C0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NRSRQ Measurement Report Mapping</w:t>
      </w:r>
      <w:r>
        <w:rPr>
          <w:noProof/>
        </w:rPr>
        <w:tab/>
        <w:t>792</w:t>
      </w:r>
    </w:p>
    <w:p w14:paraId="4E6B2E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MSG3-based </w:t>
      </w:r>
      <w:r>
        <w:rPr>
          <w:noProof/>
        </w:rPr>
        <w:t>Measurement</w:t>
      </w:r>
      <w:r>
        <w:rPr>
          <w:noProof/>
          <w:lang w:eastAsia="zh-CN"/>
        </w:rPr>
        <w:t xml:space="preserve"> Report Mapping for UE Category NB1</w:t>
      </w:r>
      <w:r>
        <w:rPr>
          <w:noProof/>
        </w:rPr>
        <w:tab/>
        <w:t>793</w:t>
      </w:r>
    </w:p>
    <w:p w14:paraId="00ECCD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793</w:t>
      </w:r>
    </w:p>
    <w:p w14:paraId="179AFE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quality reporting for UE Category NB2 with 16-QAM</w:t>
      </w:r>
      <w:r>
        <w:rPr>
          <w:noProof/>
        </w:rPr>
        <w:tab/>
        <w:t>794</w:t>
      </w:r>
    </w:p>
    <w:p w14:paraId="3013E5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794</w:t>
      </w:r>
    </w:p>
    <w:p w14:paraId="06629B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795</w:t>
      </w:r>
    </w:p>
    <w:p w14:paraId="0FEA14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795</w:t>
      </w:r>
    </w:p>
    <w:p w14:paraId="222B7B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795</w:t>
      </w:r>
    </w:p>
    <w:p w14:paraId="793692E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3DAF9C6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1510C9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796</w:t>
      </w:r>
    </w:p>
    <w:p w14:paraId="400788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797</w:t>
      </w:r>
    </w:p>
    <w:p w14:paraId="7C126E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M2</w:t>
      </w:r>
      <w:r>
        <w:rPr>
          <w:noProof/>
        </w:rPr>
        <w:tab/>
        <w:t>797</w:t>
      </w:r>
    </w:p>
    <w:p w14:paraId="6A1D33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A</w:t>
      </w:r>
      <w:r>
        <w:rPr>
          <w:noProof/>
        </w:rPr>
        <w:tab/>
        <w:t>797</w:t>
      </w:r>
    </w:p>
    <w:p w14:paraId="7D55ED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B</w:t>
      </w:r>
      <w:r>
        <w:rPr>
          <w:noProof/>
        </w:rPr>
        <w:tab/>
        <w:t>798</w:t>
      </w:r>
    </w:p>
    <w:p w14:paraId="6497DC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Cat-M2</w:t>
      </w:r>
      <w:r>
        <w:rPr>
          <w:noProof/>
        </w:rPr>
        <w:tab/>
        <w:t>799</w:t>
      </w:r>
    </w:p>
    <w:p w14:paraId="30E2A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A</w:t>
      </w:r>
      <w:r>
        <w:rPr>
          <w:noProof/>
        </w:rPr>
        <w:tab/>
        <w:t>800</w:t>
      </w:r>
    </w:p>
    <w:p w14:paraId="01D6A6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B</w:t>
      </w:r>
      <w:r>
        <w:rPr>
          <w:noProof/>
        </w:rPr>
        <w:tab/>
        <w:t>802</w:t>
      </w:r>
    </w:p>
    <w:p w14:paraId="22B88D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non-BL CE UE</w:t>
      </w:r>
      <w:r>
        <w:rPr>
          <w:noProof/>
        </w:rPr>
        <w:tab/>
        <w:t>803</w:t>
      </w:r>
    </w:p>
    <w:p w14:paraId="1D11D5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804</w:t>
      </w:r>
    </w:p>
    <w:p w14:paraId="5039BE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806</w:t>
      </w:r>
    </w:p>
    <w:p w14:paraId="5247D3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806</w:t>
      </w:r>
    </w:p>
    <w:p w14:paraId="2891F1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B</w:t>
      </w:r>
      <w:r>
        <w:rPr>
          <w:noProof/>
        </w:rPr>
        <w:tab/>
        <w:t>808</w:t>
      </w:r>
    </w:p>
    <w:p w14:paraId="01EE0D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809</w:t>
      </w:r>
    </w:p>
    <w:p w14:paraId="247900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809</w:t>
      </w:r>
    </w:p>
    <w:p w14:paraId="5102C9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809</w:t>
      </w:r>
    </w:p>
    <w:p w14:paraId="730317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810</w:t>
      </w:r>
    </w:p>
    <w:p w14:paraId="58B03F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810</w:t>
      </w:r>
    </w:p>
    <w:p w14:paraId="7C8F9A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811</w:t>
      </w:r>
    </w:p>
    <w:p w14:paraId="2C2C61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812</w:t>
      </w:r>
    </w:p>
    <w:p w14:paraId="3DAE79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</w:t>
      </w:r>
      <w:r w:rsidRPr="006B1F76">
        <w:rPr>
          <w:rFonts w:eastAsia="DengXian"/>
          <w:noProof/>
          <w:lang w:eastAsia="zh-CN"/>
        </w:rPr>
        <w:t xml:space="preserve">non-BL CE </w:t>
      </w:r>
      <w:r>
        <w:rPr>
          <w:noProof/>
          <w:lang w:eastAsia="zh-CN"/>
        </w:rPr>
        <w:t>UE in CE mode B</w:t>
      </w:r>
      <w:r>
        <w:rPr>
          <w:noProof/>
        </w:rPr>
        <w:tab/>
        <w:t>813</w:t>
      </w:r>
    </w:p>
    <w:p w14:paraId="697F09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814</w:t>
      </w:r>
    </w:p>
    <w:p w14:paraId="49923A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814</w:t>
      </w:r>
    </w:p>
    <w:p w14:paraId="09E4F6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814</w:t>
      </w:r>
    </w:p>
    <w:p w14:paraId="2FE0A7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815</w:t>
      </w:r>
    </w:p>
    <w:p w14:paraId="589614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</w:t>
      </w:r>
      <w:r>
        <w:rPr>
          <w:noProof/>
        </w:rPr>
        <w:tab/>
        <w:t>816</w:t>
      </w:r>
    </w:p>
    <w:p w14:paraId="109577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816</w:t>
      </w:r>
    </w:p>
    <w:p w14:paraId="51073C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 under CCA</w:t>
      </w:r>
      <w:r>
        <w:rPr>
          <w:noProof/>
        </w:rPr>
        <w:tab/>
        <w:t>818</w:t>
      </w:r>
    </w:p>
    <w:p w14:paraId="1DA102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 under CCA</w:t>
      </w:r>
      <w:r>
        <w:rPr>
          <w:noProof/>
        </w:rPr>
        <w:tab/>
        <w:t>818</w:t>
      </w:r>
    </w:p>
    <w:p w14:paraId="44E05E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Measurements</w:t>
      </w:r>
      <w:r>
        <w:rPr>
          <w:noProof/>
        </w:rPr>
        <w:tab/>
        <w:t>819</w:t>
      </w:r>
    </w:p>
    <w:p w14:paraId="6EA429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RSCP</w:t>
      </w:r>
      <w:r>
        <w:rPr>
          <w:noProof/>
        </w:rPr>
        <w:tab/>
        <w:t>819</w:t>
      </w:r>
    </w:p>
    <w:p w14:paraId="2ADF2F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820</w:t>
      </w:r>
    </w:p>
    <w:p w14:paraId="4F2987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Ec/No</w:t>
      </w:r>
      <w:r>
        <w:rPr>
          <w:noProof/>
        </w:rPr>
        <w:tab/>
        <w:t>820</w:t>
      </w:r>
    </w:p>
    <w:p w14:paraId="0733117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Measurements</w:t>
      </w:r>
      <w:r>
        <w:rPr>
          <w:noProof/>
        </w:rPr>
        <w:tab/>
        <w:t>820</w:t>
      </w:r>
    </w:p>
    <w:p w14:paraId="4D3155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P-CCPCH RSCP</w:t>
      </w:r>
      <w:r>
        <w:rPr>
          <w:noProof/>
        </w:rPr>
        <w:tab/>
        <w:t>821</w:t>
      </w:r>
    </w:p>
    <w:p w14:paraId="78AF98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821</w:t>
      </w:r>
    </w:p>
    <w:p w14:paraId="036F91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821</w:t>
      </w:r>
    </w:p>
    <w:p w14:paraId="6A208C4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Measurements</w:t>
      </w:r>
      <w:r>
        <w:rPr>
          <w:noProof/>
        </w:rPr>
        <w:tab/>
        <w:t>821</w:t>
      </w:r>
    </w:p>
    <w:p w14:paraId="7DB1D3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821</w:t>
      </w:r>
    </w:p>
    <w:p w14:paraId="2A03756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Measurements</w:t>
      </w:r>
      <w:r>
        <w:rPr>
          <w:noProof/>
        </w:rPr>
        <w:tab/>
        <w:t>821</w:t>
      </w:r>
    </w:p>
    <w:p w14:paraId="61BBE1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821</w:t>
      </w:r>
    </w:p>
    <w:p w14:paraId="7FBAB01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</w:t>
      </w:r>
      <w:r w:rsidRPr="006B1F76">
        <w:rPr>
          <w:rFonts w:cs="v4.2.0"/>
          <w:noProof/>
          <w:vertAlign w:val="subscript"/>
          <w:lang w:eastAsia="zh-CN"/>
        </w:rPr>
        <w:t>CMAX,c</w:t>
      </w:r>
      <w:r>
        <w:rPr>
          <w:noProof/>
        </w:rPr>
        <w:tab/>
        <w:t>822</w:t>
      </w:r>
    </w:p>
    <w:p w14:paraId="3801A7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822</w:t>
      </w:r>
    </w:p>
    <w:p w14:paraId="32799D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Estimation Period</w:t>
      </w:r>
      <w:r>
        <w:rPr>
          <w:noProof/>
        </w:rPr>
        <w:tab/>
        <w:t>822</w:t>
      </w:r>
    </w:p>
    <w:p w14:paraId="7E894B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822</w:t>
      </w:r>
    </w:p>
    <w:p w14:paraId="741D0F5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IEEE802.11 Measurements</w:t>
      </w:r>
      <w:r>
        <w:rPr>
          <w:noProof/>
        </w:rPr>
        <w:tab/>
        <w:t>822</w:t>
      </w:r>
    </w:p>
    <w:p w14:paraId="19E368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</w:t>
      </w:r>
      <w:r>
        <w:rPr>
          <w:noProof/>
        </w:rPr>
        <w:tab/>
        <w:t>822</w:t>
      </w:r>
    </w:p>
    <w:p w14:paraId="44228C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822</w:t>
      </w:r>
    </w:p>
    <w:p w14:paraId="7C78E2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823</w:t>
      </w:r>
    </w:p>
    <w:p w14:paraId="449F2A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29331E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</w:t>
      </w:r>
      <w:r>
        <w:rPr>
          <w:noProof/>
        </w:rPr>
        <w:tab/>
        <w:t>823</w:t>
      </w:r>
    </w:p>
    <w:p w14:paraId="292067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823</w:t>
      </w:r>
    </w:p>
    <w:p w14:paraId="5B3F7A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824</w:t>
      </w:r>
    </w:p>
    <w:p w14:paraId="2D4DB8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824</w:t>
      </w:r>
    </w:p>
    <w:p w14:paraId="199DD7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825</w:t>
      </w:r>
    </w:p>
    <w:p w14:paraId="5767F4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6B1F76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825</w:t>
      </w:r>
    </w:p>
    <w:p w14:paraId="4A0FEE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6B1F76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825</w:t>
      </w:r>
    </w:p>
    <w:p w14:paraId="6043DB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</w:t>
      </w:r>
      <w:r>
        <w:rPr>
          <w:noProof/>
        </w:rPr>
        <w:tab/>
        <w:t>826</w:t>
      </w:r>
    </w:p>
    <w:p w14:paraId="263786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826</w:t>
      </w:r>
    </w:p>
    <w:p w14:paraId="3B212B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826</w:t>
      </w:r>
    </w:p>
    <w:p w14:paraId="028FB2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827</w:t>
      </w:r>
    </w:p>
    <w:p w14:paraId="5DCC78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827</w:t>
      </w:r>
    </w:p>
    <w:p w14:paraId="083AD8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6B1F76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827</w:t>
      </w:r>
    </w:p>
    <w:p w14:paraId="549E0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6B1F7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828</w:t>
      </w:r>
    </w:p>
    <w:p w14:paraId="4CECC9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</w:t>
      </w:r>
      <w:r>
        <w:rPr>
          <w:noProof/>
        </w:rPr>
        <w:tab/>
        <w:t>828</w:t>
      </w:r>
    </w:p>
    <w:p w14:paraId="32F4C8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828</w:t>
      </w:r>
    </w:p>
    <w:p w14:paraId="73CEE5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report mapping for MCH </w:t>
      </w:r>
      <w:r>
        <w:rPr>
          <w:noProof/>
          <w:lang w:eastAsia="zh-CN"/>
        </w:rPr>
        <w:t>Block Number</w:t>
      </w:r>
      <w:r>
        <w:rPr>
          <w:noProof/>
        </w:rPr>
        <w:tab/>
        <w:t>829</w:t>
      </w:r>
    </w:p>
    <w:p w14:paraId="63437E4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Measurements</w:t>
      </w:r>
      <w:r>
        <w:rPr>
          <w:noProof/>
        </w:rPr>
        <w:tab/>
        <w:t>830</w:t>
      </w:r>
    </w:p>
    <w:p w14:paraId="2F5140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5B2D7A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830</w:t>
      </w:r>
    </w:p>
    <w:p w14:paraId="7AC783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830</w:t>
      </w:r>
    </w:p>
    <w:p w14:paraId="53156A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831</w:t>
      </w:r>
    </w:p>
    <w:p w14:paraId="77AB90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832</w:t>
      </w:r>
    </w:p>
    <w:p w14:paraId="0BD623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SD-RSRP Accuracy</w:t>
      </w:r>
      <w:r>
        <w:rPr>
          <w:noProof/>
        </w:rPr>
        <w:tab/>
        <w:t>832</w:t>
      </w:r>
    </w:p>
    <w:p w14:paraId="3123A0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SD-RSRP</w:t>
      </w:r>
      <w:r>
        <w:rPr>
          <w:noProof/>
        </w:rPr>
        <w:tab/>
        <w:t>832</w:t>
      </w:r>
    </w:p>
    <w:p w14:paraId="3EDADE1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Measurements</w:t>
      </w:r>
      <w:r>
        <w:rPr>
          <w:noProof/>
        </w:rPr>
        <w:tab/>
        <w:t>833</w:t>
      </w:r>
    </w:p>
    <w:p w14:paraId="6D86C0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833</w:t>
      </w:r>
    </w:p>
    <w:p w14:paraId="65A2CE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833</w:t>
      </w:r>
    </w:p>
    <w:p w14:paraId="31E974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833</w:t>
      </w:r>
    </w:p>
    <w:p w14:paraId="6416E1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834</w:t>
      </w:r>
    </w:p>
    <w:p w14:paraId="5CC896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835</w:t>
      </w:r>
    </w:p>
    <w:p w14:paraId="164AEC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835</w:t>
      </w:r>
    </w:p>
    <w:p w14:paraId="536D69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835</w:t>
      </w:r>
    </w:p>
    <w:p w14:paraId="277502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Intra-frequency absolute S-RSSI measurement accuracy requirements</w:t>
      </w:r>
      <w:r>
        <w:rPr>
          <w:noProof/>
        </w:rPr>
        <w:tab/>
        <w:t>835</w:t>
      </w:r>
    </w:p>
    <w:p w14:paraId="4EDE9E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 w:eastAsia="zh-CN"/>
        </w:rPr>
        <w:t>9.10.4.2 Intra-frequency relative S-RSSI measurement accuracy requirements</w:t>
      </w:r>
      <w:r>
        <w:rPr>
          <w:noProof/>
        </w:rPr>
        <w:tab/>
        <w:t>836</w:t>
      </w:r>
    </w:p>
    <w:p w14:paraId="4D82B64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Measurements</w:t>
      </w:r>
      <w:r>
        <w:rPr>
          <w:noProof/>
        </w:rPr>
        <w:tab/>
        <w:t>836</w:t>
      </w:r>
    </w:p>
    <w:p w14:paraId="2A9751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</w:t>
      </w:r>
      <w:r>
        <w:rPr>
          <w:noProof/>
        </w:rPr>
        <w:tab/>
        <w:t>837</w:t>
      </w:r>
    </w:p>
    <w:p w14:paraId="0A16E7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837</w:t>
      </w:r>
    </w:p>
    <w:p w14:paraId="2BC805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</w:t>
      </w:r>
      <w:r>
        <w:rPr>
          <w:noProof/>
        </w:rPr>
        <w:tab/>
        <w:t>837</w:t>
      </w:r>
    </w:p>
    <w:p w14:paraId="33890C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837</w:t>
      </w:r>
    </w:p>
    <w:p w14:paraId="2BB5FD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</w:t>
      </w:r>
      <w:r>
        <w:rPr>
          <w:noProof/>
        </w:rPr>
        <w:tab/>
        <w:t>838</w:t>
      </w:r>
    </w:p>
    <w:p w14:paraId="7FDABE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838</w:t>
      </w:r>
    </w:p>
    <w:p w14:paraId="05D641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838</w:t>
      </w:r>
    </w:p>
    <w:p w14:paraId="07A8DC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839</w:t>
      </w:r>
    </w:p>
    <w:p w14:paraId="740EBDB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839</w:t>
      </w:r>
    </w:p>
    <w:p w14:paraId="749195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839</w:t>
      </w:r>
    </w:p>
    <w:p w14:paraId="10105078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lastRenderedPageBreak/>
        <w:t>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840</w:t>
      </w:r>
    </w:p>
    <w:p w14:paraId="5CEBD45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</w:t>
      </w:r>
      <w:r>
        <w:rPr>
          <w:noProof/>
        </w:rPr>
        <w:tab/>
        <w:t>840</w:t>
      </w:r>
    </w:p>
    <w:p w14:paraId="5E3E42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840</w:t>
      </w:r>
    </w:p>
    <w:p w14:paraId="158954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840</w:t>
      </w:r>
    </w:p>
    <w:p w14:paraId="508D00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840</w:t>
      </w:r>
    </w:p>
    <w:p w14:paraId="4C5A773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Angle of Arrival (AOA)</w:t>
      </w:r>
      <w:r>
        <w:rPr>
          <w:noProof/>
        </w:rPr>
        <w:tab/>
        <w:t>840</w:t>
      </w:r>
    </w:p>
    <w:p w14:paraId="459B4A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Range/mapping</w:t>
      </w:r>
      <w:r>
        <w:rPr>
          <w:noProof/>
        </w:rPr>
        <w:tab/>
        <w:t>840</w:t>
      </w:r>
    </w:p>
    <w:p w14:paraId="71767C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(T</w:t>
      </w:r>
      <w:r w:rsidRPr="006B1F76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841</w:t>
      </w:r>
    </w:p>
    <w:p w14:paraId="69A13E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841</w:t>
      </w:r>
    </w:p>
    <w:p w14:paraId="69D60D53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841</w:t>
      </w:r>
    </w:p>
    <w:p w14:paraId="53CA277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0D597C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842</w:t>
      </w:r>
    </w:p>
    <w:p w14:paraId="3D1BDD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70FC4D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842</w:t>
      </w:r>
    </w:p>
    <w:p w14:paraId="1A2EA6C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842</w:t>
      </w:r>
    </w:p>
    <w:p w14:paraId="0AC089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1770FE0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842</w:t>
      </w:r>
    </w:p>
    <w:p w14:paraId="64CD979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842</w:t>
      </w:r>
    </w:p>
    <w:p w14:paraId="3E3CBE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3B5644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843</w:t>
      </w:r>
    </w:p>
    <w:p w14:paraId="77A076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</w:t>
      </w:r>
      <w:r>
        <w:rPr>
          <w:noProof/>
        </w:rPr>
        <w:tab/>
        <w:t>843</w:t>
      </w:r>
    </w:p>
    <w:p w14:paraId="61FB2D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</w:t>
      </w:r>
      <w:r>
        <w:rPr>
          <w:noProof/>
        </w:rPr>
        <w:tab/>
        <w:t>843</w:t>
      </w:r>
    </w:p>
    <w:p w14:paraId="7C1BF79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843</w:t>
      </w:r>
    </w:p>
    <w:p w14:paraId="57F72A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843</w:t>
      </w:r>
    </w:p>
    <w:p w14:paraId="4036F8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844</w:t>
      </w:r>
    </w:p>
    <w:p w14:paraId="17D6F3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2C52BF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844</w:t>
      </w:r>
    </w:p>
    <w:p w14:paraId="7D9249B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844</w:t>
      </w:r>
    </w:p>
    <w:p w14:paraId="7023CB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844</w:t>
      </w:r>
    </w:p>
    <w:p w14:paraId="2845A0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844</w:t>
      </w:r>
    </w:p>
    <w:p w14:paraId="12213C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844</w:t>
      </w:r>
    </w:p>
    <w:p w14:paraId="2012036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845</w:t>
      </w:r>
    </w:p>
    <w:p w14:paraId="6E1A36B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7EB1638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Transmit Timing</w:t>
      </w:r>
      <w:r>
        <w:rPr>
          <w:noProof/>
        </w:rPr>
        <w:tab/>
        <w:t>845</w:t>
      </w:r>
    </w:p>
    <w:p w14:paraId="7643ADC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timing reference</w:t>
      </w:r>
      <w:r>
        <w:rPr>
          <w:noProof/>
        </w:rPr>
        <w:tab/>
        <w:t>845</w:t>
      </w:r>
    </w:p>
    <w:p w14:paraId="1D6E514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845</w:t>
      </w:r>
    </w:p>
    <w:p w14:paraId="2C31149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845</w:t>
      </w:r>
    </w:p>
    <w:p w14:paraId="71EFD219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V2X Requirements</w:t>
      </w:r>
      <w:r>
        <w:rPr>
          <w:noProof/>
        </w:rPr>
        <w:tab/>
        <w:t>846</w:t>
      </w:r>
    </w:p>
    <w:p w14:paraId="185C02D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CE5D26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846</w:t>
      </w:r>
    </w:p>
    <w:p w14:paraId="37C509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D08EA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846</w:t>
      </w:r>
    </w:p>
    <w:p w14:paraId="7A1838C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846</w:t>
      </w:r>
    </w:p>
    <w:p w14:paraId="0E4687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847</w:t>
      </w:r>
    </w:p>
    <w:p w14:paraId="42B5F61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847</w:t>
      </w:r>
    </w:p>
    <w:p w14:paraId="59AE00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847</w:t>
      </w:r>
    </w:p>
    <w:p w14:paraId="034417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847</w:t>
      </w:r>
    </w:p>
    <w:p w14:paraId="6647BA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847</w:t>
      </w:r>
    </w:p>
    <w:p w14:paraId="68C822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848</w:t>
      </w:r>
    </w:p>
    <w:p w14:paraId="60D0E78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848</w:t>
      </w:r>
    </w:p>
    <w:p w14:paraId="494F2D1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849</w:t>
      </w:r>
    </w:p>
    <w:p w14:paraId="7D80A4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4B3EBB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measurements</w:t>
      </w:r>
      <w:r>
        <w:rPr>
          <w:noProof/>
        </w:rPr>
        <w:tab/>
        <w:t>849</w:t>
      </w:r>
    </w:p>
    <w:p w14:paraId="40A7B5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measurements</w:t>
      </w:r>
      <w:r>
        <w:rPr>
          <w:noProof/>
        </w:rPr>
        <w:tab/>
        <w:t>849</w:t>
      </w:r>
    </w:p>
    <w:p w14:paraId="7CE26FB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849</w:t>
      </w:r>
    </w:p>
    <w:p w14:paraId="15E469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850</w:t>
      </w:r>
    </w:p>
    <w:p w14:paraId="76BC42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to WAN due to</w:t>
      </w:r>
      <w:r>
        <w:rPr>
          <w:noProof/>
        </w:rPr>
        <w:t xml:space="preserve"> V2X Sidelink Communication</w:t>
      </w:r>
      <w:r>
        <w:rPr>
          <w:noProof/>
        </w:rPr>
        <w:tab/>
        <w:t>850</w:t>
      </w:r>
    </w:p>
    <w:p w14:paraId="2F5119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Sidelink Communication</w:t>
      </w:r>
      <w:r>
        <w:rPr>
          <w:noProof/>
          <w:lang w:eastAsia="zh-CN"/>
        </w:rPr>
        <w:t xml:space="preserve"> Dropping due to synchronization reference source change</w:t>
      </w:r>
      <w:r>
        <w:rPr>
          <w:noProof/>
        </w:rPr>
        <w:tab/>
        <w:t>850</w:t>
      </w:r>
    </w:p>
    <w:p w14:paraId="554A13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13.7.</w:t>
      </w:r>
      <w:r w:rsidRPr="006B1F76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V2X </w:t>
      </w:r>
      <w:r w:rsidRPr="006B1F76">
        <w:rPr>
          <w:rFonts w:eastAsia="Malgun Gothic"/>
          <w:noProof/>
        </w:rPr>
        <w:t>Carrier Aggregation</w:t>
      </w:r>
      <w:r>
        <w:rPr>
          <w:noProof/>
        </w:rPr>
        <w:tab/>
        <w:t>850</w:t>
      </w:r>
    </w:p>
    <w:p w14:paraId="15DC68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1</w:t>
      </w:r>
      <w:r w:rsidRPr="006B1F76">
        <w:rPr>
          <w:rFonts w:eastAsiaTheme="minorEastAsia"/>
          <w:noProof/>
        </w:rPr>
        <w:t>3</w:t>
      </w:r>
      <w:r>
        <w:rPr>
          <w:noProof/>
        </w:rPr>
        <w:t>.7.</w:t>
      </w:r>
      <w:r w:rsidRPr="006B1F76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</w:t>
      </w:r>
      <w:r w:rsidRPr="006B1F76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851</w:t>
      </w:r>
    </w:p>
    <w:p w14:paraId="43B1429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851</w:t>
      </w:r>
    </w:p>
    <w:p w14:paraId="0255023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851</w:t>
      </w:r>
    </w:p>
    <w:p w14:paraId="12438E0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851</w:t>
      </w:r>
    </w:p>
    <w:p w14:paraId="44ACF219" w14:textId="77777777" w:rsidR="007C494B" w:rsidRDefault="007C494B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39D0791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0DC2DA5A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073F647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25FF1F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476DF0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5F9E3C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548D3D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496C41D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5926A35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3A54BF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604875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56DD26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7D2A1A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533720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04E86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629E62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712441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16FEF3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4DCAB5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74A239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0E73BF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098498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3ED120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77D874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46053C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51E55F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678FB1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0E9AC4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627682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77726D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6B1F76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7BD4A0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</w:t>
      </w:r>
      <w:r w:rsidRPr="006B1F76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2714F6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6B1F76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6A48C1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6B1F76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043D36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HD-FDD </w:t>
      </w:r>
      <w:r w:rsidRPr="006B1F76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3B6245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6B1F76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44201C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6B1F76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PD</w:t>
      </w:r>
      <w:r w:rsidRPr="006B1F76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6B1F76">
        <w:rPr>
          <w:rFonts w:cs="v5.0.0"/>
          <w:noProof/>
        </w:rPr>
        <w:t xml:space="preserve">Reference Channel for </w:t>
      </w:r>
      <w:r w:rsidRPr="006B1F76">
        <w:rPr>
          <w:rFonts w:cs="v5.0.0"/>
          <w:noProof/>
          <w:lang w:eastAsia="zh-CN"/>
        </w:rPr>
        <w:t>UE category NB1</w:t>
      </w:r>
      <w:r>
        <w:rPr>
          <w:noProof/>
        </w:rPr>
        <w:tab/>
        <w:t>877</w:t>
      </w:r>
    </w:p>
    <w:p w14:paraId="1EE067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6B1F76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21FAF7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3402E1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878</w:t>
      </w:r>
    </w:p>
    <w:p w14:paraId="6D854E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2E27CF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879</w:t>
      </w:r>
    </w:p>
    <w:p w14:paraId="484AE3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7BF903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6B1F76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1B1263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880</w:t>
      </w:r>
    </w:p>
    <w:p w14:paraId="2B86A5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881</w:t>
      </w:r>
    </w:p>
    <w:p w14:paraId="6795C3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7782E2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7344CF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31DB74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Standalone</w:t>
      </w:r>
      <w:r>
        <w:rPr>
          <w:noProof/>
        </w:rPr>
        <w:t xml:space="preserve"> operation</w:t>
      </w:r>
      <w:r>
        <w:rPr>
          <w:noProof/>
        </w:rPr>
        <w:tab/>
        <w:t>882</w:t>
      </w:r>
    </w:p>
    <w:p w14:paraId="4B0574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2B5390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Guard </w:t>
      </w:r>
      <w:r>
        <w:rPr>
          <w:noProof/>
        </w:rPr>
        <w:t>band operation</w:t>
      </w:r>
      <w:r>
        <w:rPr>
          <w:noProof/>
        </w:rPr>
        <w:tab/>
        <w:t>882</w:t>
      </w:r>
    </w:p>
    <w:p w14:paraId="3FED49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0D2D1B5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167ED1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1A3C5B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1886E4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0A081C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742DD5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1D5B99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5E2155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3FE4BE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456D6D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121A0C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0C5F02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33FE9D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1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889</w:t>
      </w:r>
    </w:p>
    <w:p w14:paraId="49F1D0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12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20</w:t>
      </w:r>
      <w:r>
        <w:rPr>
          <w:noProof/>
        </w:rPr>
        <w:t xml:space="preserve"> MHz</w:t>
      </w:r>
      <w:r>
        <w:rPr>
          <w:noProof/>
        </w:rPr>
        <w:tab/>
        <w:t>890</w:t>
      </w:r>
    </w:p>
    <w:p w14:paraId="5CE516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13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890</w:t>
      </w:r>
    </w:p>
    <w:p w14:paraId="5B9763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14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891</w:t>
      </w:r>
    </w:p>
    <w:p w14:paraId="59D1C3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5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891</w:t>
      </w:r>
    </w:p>
    <w:p w14:paraId="5F48CB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16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892</w:t>
      </w:r>
    </w:p>
    <w:p w14:paraId="06B692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17</w:t>
      </w:r>
      <w:r>
        <w:rPr>
          <w:noProof/>
        </w:rPr>
        <w:t>: outer resource blocks allocation in 20 MHz with user data in every subframe (without MBSFN)</w:t>
      </w:r>
      <w:r>
        <w:rPr>
          <w:noProof/>
        </w:rPr>
        <w:tab/>
        <w:t>892</w:t>
      </w:r>
    </w:p>
    <w:p w14:paraId="252BB3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18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893</w:t>
      </w:r>
    </w:p>
    <w:p w14:paraId="188C19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19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893</w:t>
      </w:r>
    </w:p>
    <w:p w14:paraId="51ACB8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20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with user data in every subframe (without MBSFN)</w:t>
      </w:r>
      <w:r>
        <w:rPr>
          <w:noProof/>
        </w:rPr>
        <w:tab/>
        <w:t>894</w:t>
      </w:r>
    </w:p>
    <w:p w14:paraId="6A2F7C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3ABF0E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22: </w:t>
      </w:r>
      <w:r>
        <w:rPr>
          <w:noProof/>
        </w:rPr>
        <w:t>Generic resource blocks allocation</w:t>
      </w:r>
      <w:r>
        <w:rPr>
          <w:noProof/>
          <w:lang w:eastAsia="zh-CN"/>
        </w:rPr>
        <w:t xml:space="preserve"> in 5MHz</w:t>
      </w:r>
      <w:r>
        <w:rPr>
          <w:noProof/>
        </w:rPr>
        <w:t xml:space="preserve">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4E8EB2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53688B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6CB32D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30E969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058EA2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4BF2FA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437CAE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13800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7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900</w:t>
      </w:r>
    </w:p>
    <w:p w14:paraId="7C7F40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8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901</w:t>
      </w:r>
    </w:p>
    <w:p w14:paraId="38E0CD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9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901</w:t>
      </w:r>
    </w:p>
    <w:p w14:paraId="2327E3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10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902</w:t>
      </w:r>
    </w:p>
    <w:p w14:paraId="4C4466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 xml:space="preserve">11: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772BC4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OCNG Patterns for Narrowband IoT</w:t>
      </w:r>
      <w:r>
        <w:rPr>
          <w:noProof/>
        </w:rPr>
        <w:tab/>
        <w:t>903</w:t>
      </w:r>
    </w:p>
    <w:p w14:paraId="652D420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144B19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905</w:t>
      </w:r>
    </w:p>
    <w:p w14:paraId="2022FE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A.3.2.3.</w:t>
      </w:r>
      <w:r w:rsidRPr="006B1F76">
        <w:rPr>
          <w:noProof/>
          <w:lang w:val="sv-FI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 xml:space="preserve">Narrowband IoT OCNG FDD pattern </w:t>
      </w:r>
      <w:r w:rsidRPr="006B1F76">
        <w:rPr>
          <w:noProof/>
          <w:lang w:val="sv-FI" w:eastAsia="zh-CN"/>
        </w:rPr>
        <w:t>3</w:t>
      </w:r>
      <w:r w:rsidRPr="006B1F76">
        <w:rPr>
          <w:noProof/>
          <w:lang w:val="sv-FI"/>
        </w:rPr>
        <w:t xml:space="preserve">: </w:t>
      </w:r>
      <w:r w:rsidRPr="006B1F76">
        <w:rPr>
          <w:noProof/>
          <w:lang w:val="sv-FI" w:eastAsia="zh-CN"/>
        </w:rPr>
        <w:t>standalone</w:t>
      </w:r>
      <w:r w:rsidRPr="006B1F76">
        <w:rPr>
          <w:noProof/>
          <w:lang w:val="sv-FI"/>
        </w:rPr>
        <w:t xml:space="preserve"> NB-IoT</w:t>
      </w:r>
      <w:r>
        <w:rPr>
          <w:noProof/>
        </w:rPr>
        <w:tab/>
        <w:t>905</w:t>
      </w:r>
    </w:p>
    <w:p w14:paraId="798918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1B7588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5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5 MHz EUTRAN cell</w:t>
      </w:r>
      <w:r>
        <w:rPr>
          <w:noProof/>
        </w:rPr>
        <w:tab/>
        <w:t>907</w:t>
      </w:r>
    </w:p>
    <w:p w14:paraId="06FFAA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194154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TDD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909</w:t>
      </w:r>
    </w:p>
    <w:p w14:paraId="7A4A07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A.3.2.3.</w:t>
      </w:r>
      <w:r w:rsidRPr="006B1F76">
        <w:rPr>
          <w:noProof/>
          <w:lang w:val="sv-FI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 xml:space="preserve">Narrowband IoT OCNG TDD pattern </w:t>
      </w:r>
      <w:r w:rsidRPr="006B1F76">
        <w:rPr>
          <w:noProof/>
          <w:lang w:val="sv-FI" w:eastAsia="zh-CN"/>
        </w:rPr>
        <w:t>3</w:t>
      </w:r>
      <w:r w:rsidRPr="006B1F76">
        <w:rPr>
          <w:noProof/>
          <w:lang w:val="sv-FI"/>
        </w:rPr>
        <w:t xml:space="preserve">: </w:t>
      </w:r>
      <w:r w:rsidRPr="006B1F76">
        <w:rPr>
          <w:noProof/>
          <w:lang w:val="sv-FI" w:eastAsia="zh-CN"/>
        </w:rPr>
        <w:t>standalone</w:t>
      </w:r>
      <w:r w:rsidRPr="006B1F76">
        <w:rPr>
          <w:noProof/>
          <w:lang w:val="sv-FI"/>
        </w:rPr>
        <w:t xml:space="preserve"> NB-IoT</w:t>
      </w:r>
      <w:r>
        <w:rPr>
          <w:noProof/>
        </w:rPr>
        <w:tab/>
        <w:t>910</w:t>
      </w:r>
    </w:p>
    <w:p w14:paraId="051AE4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V2X sidelink</w:t>
      </w:r>
      <w:r>
        <w:rPr>
          <w:noProof/>
        </w:rPr>
        <w:tab/>
        <w:t>911</w:t>
      </w:r>
    </w:p>
    <w:p w14:paraId="73C45F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>DD pattern 1: outer resource blocks allocation in 10 MHz</w:t>
      </w:r>
      <w:r>
        <w:rPr>
          <w:noProof/>
        </w:rPr>
        <w:tab/>
        <w:t>911</w:t>
      </w:r>
    </w:p>
    <w:p w14:paraId="4F944F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 xml:space="preserve">DD pattern </w:t>
      </w:r>
      <w:r>
        <w:rPr>
          <w:noProof/>
          <w:lang w:eastAsia="zh-CN"/>
        </w:rPr>
        <w:t>2</w:t>
      </w:r>
      <w:r>
        <w:rPr>
          <w:noProof/>
        </w:rPr>
        <w:t>: outer resource blocks allocation in 10 MHz</w:t>
      </w:r>
      <w:r>
        <w:rPr>
          <w:noProof/>
        </w:rPr>
        <w:tab/>
        <w:t>912</w:t>
      </w:r>
    </w:p>
    <w:p w14:paraId="07C3F9E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0455D5A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6BF221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430AE0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135268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5B6FDD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6D9412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6487C7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</w:t>
      </w:r>
      <w:r w:rsidRPr="006B1F76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480A4CC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4E2F9D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13BAD88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021070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4BB9D69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336945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6892B1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5EB10C2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492C80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</w:t>
      </w:r>
      <w:r w:rsidRPr="006B1F76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916</w:t>
      </w:r>
    </w:p>
    <w:p w14:paraId="4B530E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4C5C4D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0C04B81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2C168E4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785C869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10A532E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2C9F1A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</w:t>
      </w:r>
      <w:r w:rsidRPr="006B1F76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918</w:t>
      </w:r>
    </w:p>
    <w:p w14:paraId="6ED590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120837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60463C2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017DD04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52AAF04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02D1BE0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4372C6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2544D7D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5D1961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31AEB7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16C564C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2DB839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0F80E7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5F2E2FE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09F177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0F7DAD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37EFBE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1992E1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32EA6C5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664C3D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15D29C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4BDC98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68D27D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6E37AA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689E53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1D01C7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684B6B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3064E0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28F740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3069F2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6B8466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515C3E1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5AC70E9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218771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641DE40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Carrier Aggregation </w:t>
      </w:r>
      <w:r>
        <w:rPr>
          <w:noProof/>
          <w:lang w:eastAsia="zh-CN"/>
        </w:rPr>
        <w:t xml:space="preserve">under operation with Frame Structure 3 </w:t>
      </w:r>
      <w:r>
        <w:rPr>
          <w:noProof/>
        </w:rPr>
        <w:t>Test Cases with Different Duplex Modes</w:t>
      </w:r>
      <w:r>
        <w:rPr>
          <w:noProof/>
        </w:rPr>
        <w:tab/>
        <w:t>933</w:t>
      </w:r>
    </w:p>
    <w:p w14:paraId="69C0EA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28DE1A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6BBBEBE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combination of duplex mode</w:t>
      </w:r>
      <w:r>
        <w:rPr>
          <w:noProof/>
        </w:rPr>
        <w:tab/>
        <w:t>933</w:t>
      </w:r>
    </w:p>
    <w:p w14:paraId="23552B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933</w:t>
      </w:r>
    </w:p>
    <w:p w14:paraId="157749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933</w:t>
      </w:r>
    </w:p>
    <w:p w14:paraId="1C4F86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934</w:t>
      </w:r>
    </w:p>
    <w:p w14:paraId="31F2D82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4C5B82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DAA27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33C0835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N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935</w:t>
      </w:r>
    </w:p>
    <w:p w14:paraId="7B7A9D4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bandwidth combinations</w:t>
      </w:r>
      <w:r>
        <w:rPr>
          <w:noProof/>
        </w:rPr>
        <w:tab/>
        <w:t>936</w:t>
      </w:r>
    </w:p>
    <w:p w14:paraId="29EFB6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936</w:t>
      </w:r>
    </w:p>
    <w:p w14:paraId="6C46CD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936</w:t>
      </w:r>
    </w:p>
    <w:p w14:paraId="733E990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43807E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337EE4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262237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09C3F1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3D229A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7381A9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5061EE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57FEDE5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67A504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40A0F8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7A5B942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265077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77F840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09D4271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 w:rsidRPr="006B1F76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948</w:t>
      </w:r>
    </w:p>
    <w:p w14:paraId="2AEBBB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3087CE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949</w:t>
      </w:r>
    </w:p>
    <w:p w14:paraId="65104E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953</w:t>
      </w:r>
    </w:p>
    <w:p w14:paraId="3DB023D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295C288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4F8C98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5FC5C9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41CAFB0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sTTI and processing time reduction</w:t>
      </w:r>
      <w:r>
        <w:rPr>
          <w:noProof/>
          <w:lang w:eastAsia="zh-CN"/>
        </w:rPr>
        <w:t xml:space="preserve"> test cases with different </w:t>
      </w:r>
      <w:r>
        <w:rPr>
          <w:noProof/>
        </w:rPr>
        <w:t>sTTI/processing time reduction scheme</w:t>
      </w:r>
      <w:r>
        <w:rPr>
          <w:noProof/>
        </w:rPr>
        <w:tab/>
        <w:t>956</w:t>
      </w:r>
    </w:p>
    <w:p w14:paraId="230E35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956</w:t>
      </w:r>
    </w:p>
    <w:p w14:paraId="731831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Arial Unicode MS"/>
          <w:noProof/>
          <w:lang w:eastAsia="zh-CN"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956</w:t>
      </w:r>
    </w:p>
    <w:p w14:paraId="02360C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6E9C41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7B7E9A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42FAD26F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6B1F76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2B67B86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451922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705609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2FC945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576D31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13012B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2EDF6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4B561B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4156AA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34C60F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2D5576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42C083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6E701D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E1A56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337737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7FA6EE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421A8C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0F80D5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5C94BE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5165C4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4824E8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4AF9D4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6D530D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case in the existence of non-allowed CSG cell</w:t>
      </w:r>
      <w:r>
        <w:rPr>
          <w:noProof/>
        </w:rPr>
        <w:tab/>
        <w:t>971</w:t>
      </w:r>
    </w:p>
    <w:p w14:paraId="263EAA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D0DFF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2D07F3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973</w:t>
      </w:r>
    </w:p>
    <w:p w14:paraId="250BEC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558F80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7D4A18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1EA3FB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13E8CD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651289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134473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4408E4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242F5E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48584D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7E9C97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587CCF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4731B6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593F75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727E0A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6878AA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783031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6BF47E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1DA082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31B8D5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AE884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65344F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22EB2F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338D43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4D7536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24BC33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6305C8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6FEBC7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4361AE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157DE6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1A0BCE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1FA9C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1642E1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1EC5EF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2A8359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0C14F65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1B3AC7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38FA37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721D75B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6F3998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0F8D78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4141DF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17181A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12B2BE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6E3A346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49FA58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24174A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C9A17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2E7D20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1160DA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4B9AF7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13093E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64BE2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6ED735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512074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65258B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6C7744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369227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201412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3D1509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6B1FAB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38F2D1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565118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00299B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574B92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094F19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3A87E3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0A4089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68F6B4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5B78DB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</w:t>
      </w:r>
      <w:r>
        <w:rPr>
          <w:noProof/>
          <w:lang w:eastAsia="zh-CN"/>
        </w:rPr>
        <w:t>32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46807D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4A6D6A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62A582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028288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64C2FE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27A601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2685D4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77488F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35B243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12DB15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79C149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0731D0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1D21F8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3B4AA4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3993C9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75AD2C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0F9969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0B6312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72CB4C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7C424A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FDD Intra frequency case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16228B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463DA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46F37E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TDD Intra frequency case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06594C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2ADA79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1A7E25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74603D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2B182F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59E821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395C3E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22CDB6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48D7B4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164721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41EC8C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2AD73F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1E9E92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446863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73C45F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4F7F5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644400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1FC99F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1504DA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76350A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BD962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0DAD2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47C875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70529D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2C7EA9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122C52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495A53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2937DD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5F28BE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392D82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220131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22E5E1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68074F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6B1F76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7B8E10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142DC0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A344B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03419D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073BB1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18263B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0DD007D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00CA9E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782735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133912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0F8268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18E84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232F7F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703455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2C826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736D02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38013D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229C425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5FAA2C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1E6E48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07D350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50C2E3E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5FAF27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5D8E5E3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39C12AB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429073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3ABCA6A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72519CF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4000BE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1103</w:t>
      </w:r>
    </w:p>
    <w:p w14:paraId="7787C3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2E5B4A5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7F40CE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743AAEC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0A505AE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47BCB3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2D43DB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A.4.3.2.</w:t>
      </w:r>
      <w:r w:rsidRPr="006B1F76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1108</w:t>
      </w:r>
    </w:p>
    <w:p w14:paraId="1F3CA70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1108</w:t>
      </w:r>
    </w:p>
    <w:p w14:paraId="74E0117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530B6B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A.4.3.2.</w:t>
      </w:r>
      <w:r w:rsidRPr="006B1F76">
        <w:rPr>
          <w:noProof/>
          <w:lang w:val="en-US" w:eastAsia="zh-CN"/>
        </w:rPr>
        <w:t>1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Void</w:t>
      </w:r>
      <w:r>
        <w:rPr>
          <w:noProof/>
        </w:rPr>
        <w:tab/>
        <w:t>1110</w:t>
      </w:r>
    </w:p>
    <w:p w14:paraId="7815F9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1110</w:t>
      </w:r>
    </w:p>
    <w:p w14:paraId="7E12B8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1.28</w:t>
      </w:r>
      <w:r>
        <w:rPr>
          <w:noProof/>
        </w:rPr>
        <w:t>Mcps TDD option</w:t>
      </w:r>
      <w:r>
        <w:rPr>
          <w:noProof/>
        </w:rPr>
        <w:tab/>
        <w:t>1110</w:t>
      </w:r>
    </w:p>
    <w:p w14:paraId="2F33C4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701473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B9E1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5BF89A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6B3B18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553AEF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5111BE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30B479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1693AA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3A01E4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75AB76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higher</w:t>
      </w:r>
      <w:r>
        <w:rPr>
          <w:noProof/>
        </w:rPr>
        <w:t xml:space="preserve"> priority</w:t>
      </w:r>
      <w:r>
        <w:rPr>
          <w:noProof/>
        </w:rPr>
        <w:tab/>
        <w:t>1123</w:t>
      </w:r>
    </w:p>
    <w:p w14:paraId="4DDED04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77EA53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3839F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lower</w:t>
      </w:r>
      <w:r>
        <w:rPr>
          <w:noProof/>
        </w:rPr>
        <w:t xml:space="preserve"> priority</w:t>
      </w:r>
      <w:r>
        <w:rPr>
          <w:noProof/>
        </w:rPr>
        <w:tab/>
        <w:t>1125</w:t>
      </w:r>
    </w:p>
    <w:p w14:paraId="1B93B04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0BDDC06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552ADC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EUTRA </w:t>
      </w:r>
      <w:r>
        <w:rPr>
          <w:noProof/>
          <w:lang w:eastAsia="zh-CN"/>
        </w:rPr>
        <w:t>T</w:t>
      </w:r>
      <w:r>
        <w:rPr>
          <w:noProof/>
        </w:rPr>
        <w:t xml:space="preserve">DD-UTRA </w:t>
      </w:r>
      <w:r>
        <w:rPr>
          <w:noProof/>
          <w:lang w:eastAsia="zh-CN"/>
        </w:rPr>
        <w:t>T</w:t>
      </w:r>
      <w:r>
        <w:rPr>
          <w:noProof/>
        </w:rPr>
        <w:t xml:space="preserve">DD cell reselection in fading propagation conditions: UTRA </w:t>
      </w:r>
      <w:r>
        <w:rPr>
          <w:noProof/>
          <w:lang w:eastAsia="zh-CN"/>
        </w:rPr>
        <w:t>T</w:t>
      </w:r>
      <w:r>
        <w:rPr>
          <w:noProof/>
        </w:rPr>
        <w:t>DD is of lower priority</w:t>
      </w:r>
      <w:r>
        <w:rPr>
          <w:noProof/>
        </w:rPr>
        <w:tab/>
        <w:t>1127</w:t>
      </w:r>
    </w:p>
    <w:p w14:paraId="685AE7D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027D9A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27AEF0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</w:t>
      </w:r>
      <w:r>
        <w:rPr>
          <w:noProof/>
          <w:lang w:eastAsia="zh-CN"/>
        </w:rPr>
        <w:t xml:space="preserve">TDD </w:t>
      </w:r>
      <w:r>
        <w:rPr>
          <w:noProof/>
        </w:rPr>
        <w:t xml:space="preserve">to UTRA </w:t>
      </w:r>
      <w:r>
        <w:rPr>
          <w:noProof/>
          <w:lang w:eastAsia="zh-CN"/>
        </w:rPr>
        <w:t>T</w:t>
      </w:r>
      <w:r>
        <w:rPr>
          <w:noProof/>
        </w:rPr>
        <w:t>DD cell re-selection</w:t>
      </w:r>
      <w:r>
        <w:rPr>
          <w:noProof/>
          <w:lang w:eastAsia="zh-CN"/>
        </w:rPr>
        <w:t xml:space="preserve"> for IncMon</w:t>
      </w:r>
      <w:r>
        <w:rPr>
          <w:noProof/>
        </w:rPr>
        <w:tab/>
        <w:t>1130</w:t>
      </w:r>
    </w:p>
    <w:p w14:paraId="7D5A2C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07620EF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57E4EBC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043607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27BD8F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2E4578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3A2768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14E17C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298161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6383F66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588FC8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1F02E1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4C929F1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2FEDB4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4D30BF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</w:t>
      </w:r>
      <w:r>
        <w:rPr>
          <w:noProof/>
        </w:rPr>
        <w:tab/>
        <w:t>1141</w:t>
      </w:r>
    </w:p>
    <w:p w14:paraId="622D7B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 Cell Reselection: HRPD is of Lower Priority</w:t>
      </w:r>
      <w:r>
        <w:rPr>
          <w:noProof/>
        </w:rPr>
        <w:tab/>
        <w:t>1141</w:t>
      </w:r>
    </w:p>
    <w:p w14:paraId="05E932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5E3108A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1A263E9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483C29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4700D8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068375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7C472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517DF1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A.4.</w:t>
      </w:r>
      <w:r w:rsidRPr="006B1F76">
        <w:rPr>
          <w:noProof/>
          <w:lang w:val="sv-SE" w:eastAsia="zh-CN"/>
        </w:rPr>
        <w:t>6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 xml:space="preserve">E-UTRAN </w:t>
      </w:r>
      <w:r w:rsidRPr="006B1F76">
        <w:rPr>
          <w:noProof/>
          <w:lang w:val="sv-SE" w:eastAsia="zh-CN"/>
        </w:rPr>
        <w:t>T</w:t>
      </w:r>
      <w:r w:rsidRPr="006B1F76">
        <w:rPr>
          <w:noProof/>
          <w:lang w:val="sv-SE"/>
        </w:rPr>
        <w:t>DD – cdma2000 1X</w:t>
      </w:r>
      <w:r>
        <w:rPr>
          <w:noProof/>
        </w:rPr>
        <w:tab/>
        <w:t>1147</w:t>
      </w:r>
    </w:p>
    <w:p w14:paraId="67B630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–cdma2000 1X Cell Reselection: cdma2000 1X is of Lower Priority</w:t>
      </w:r>
      <w:r>
        <w:rPr>
          <w:noProof/>
        </w:rPr>
        <w:tab/>
        <w:t>1147</w:t>
      </w:r>
    </w:p>
    <w:p w14:paraId="53700C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0CA1135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1A6FD9C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for UE category NB1</w:t>
      </w:r>
      <w:r>
        <w:rPr>
          <w:noProof/>
        </w:rPr>
        <w:tab/>
        <w:t>1150</w:t>
      </w:r>
    </w:p>
    <w:p w14:paraId="50038E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1150</w:t>
      </w:r>
    </w:p>
    <w:p w14:paraId="338175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089779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3618EA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1156</w:t>
      </w:r>
    </w:p>
    <w:p w14:paraId="74E5AC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2A124D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B2270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1161</w:t>
      </w:r>
    </w:p>
    <w:p w14:paraId="13350A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74DD6F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6E0E70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1166</w:t>
      </w:r>
    </w:p>
    <w:p w14:paraId="3AF578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7620AA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5E288319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533A2FE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7A4D42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00F969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7B448B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0FA042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121A17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0E1472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417C7A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5F6C89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61F629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3BB1E3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lastRenderedPageBreak/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326402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41AF46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7C3622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43CEAF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B241F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63D77C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5CD059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3FFDA8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012E4B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6816D3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4EC9E6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32912AF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06290F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70336C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7FC5BC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5FD077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5B9811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73F4BC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0EE935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23BB69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67C4C7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03311E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0E7360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7B5316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3DA021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432B6A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73A792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7EA7B4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02BB2F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620CC9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1FA0E7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7AD971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02EA89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7AAA18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6A8312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415D36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2FF7BA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4DB8AF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41285C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447FFE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7D5DE6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165B885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5089D2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526936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2954FF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3CD75E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2D4C4C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6326BE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605A8D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0CFB05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151130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F82E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6BBBAE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1A2A28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5E4E59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7EBD1C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37E818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5E0EFA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7F99CD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4A784E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045C94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6EAF5A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58309E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5C34A3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6A823D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217C4A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382FF1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224D3C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080F83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5634DF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4579AF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683D9D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1EC2BE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019E7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6CC220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6E55CC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6C960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51EA3C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2214FC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1A34D5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77F99E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3E3862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1424C8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622E20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1EB16F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1800E8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75DEBA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7CAD8E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294CB2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7E67E8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7348E1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E10A5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6F9ACC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20A28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155162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6E3241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18F4BF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006FA9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56D558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51A015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05599A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598110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4762F5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3A7EE0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30709D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6B47DD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3EFD66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A431AC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1B6675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44B553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7B4337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5CBC29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399DDA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77E463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0FDB67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6F28F2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10EE84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294FF6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7BA01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486127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lastRenderedPageBreak/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52286D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74022D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12A3DE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3398C4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06A619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2D27DB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6D1037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223771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440B2B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7B8F9C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4F68F3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084B8F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55BB75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139029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1C875B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0FC600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3A0CEC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1CDD0D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6749E4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18C5ED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7C322C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2BDBD2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2B34FF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2B4989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3F3170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66BB92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450278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0ADAA3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00B8F4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52955A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46AAD5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22C495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6AA83C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532F3E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56885ED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48AC26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0F59F4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08FDCF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0C0729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09D95D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72E9A9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09230B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2074E1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3EEFB6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0D4B1B5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1564AA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51FC3E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54E90B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0B6823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3520E3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49C47A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  <w:lang w:val="sv-SE"/>
        </w:rPr>
        <w:t>A.</w:t>
      </w:r>
      <w:r w:rsidRPr="006B1F76">
        <w:rPr>
          <w:rFonts w:cs="v4.2.0"/>
          <w:noProof/>
          <w:snapToGrid w:val="0"/>
          <w:lang w:val="sv-SE" w:eastAsia="zh-CN"/>
        </w:rPr>
        <w:t>5</w:t>
      </w:r>
      <w:r w:rsidRPr="006B1F76">
        <w:rPr>
          <w:rFonts w:cs="v4.2.0"/>
          <w:noProof/>
          <w:snapToGrid w:val="0"/>
          <w:lang w:val="sv-SE"/>
        </w:rPr>
        <w:t>.</w:t>
      </w:r>
      <w:r w:rsidRPr="006B1F76">
        <w:rPr>
          <w:rFonts w:cs="v4.2.0"/>
          <w:noProof/>
          <w:snapToGrid w:val="0"/>
          <w:lang w:val="sv-SE" w:eastAsia="zh-CN"/>
        </w:rPr>
        <w:t>2</w:t>
      </w:r>
      <w:r w:rsidRPr="006B1F76">
        <w:rPr>
          <w:rFonts w:cs="v4.2.0"/>
          <w:noProof/>
          <w:snapToGrid w:val="0"/>
          <w:lang w:val="sv-SE"/>
        </w:rPr>
        <w:t>.</w:t>
      </w:r>
      <w:r w:rsidRPr="006B1F76">
        <w:rPr>
          <w:rFonts w:cs="v4.2.0"/>
          <w:noProof/>
          <w:snapToGrid w:val="0"/>
          <w:lang w:val="sv-SE" w:eastAsia="zh-CN"/>
        </w:rPr>
        <w:t xml:space="preserve">3 </w:t>
      </w:r>
      <w:r w:rsidRPr="006B1F76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11AF45C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0C14C5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 xml:space="preserve">Test </w:t>
      </w:r>
      <w:r w:rsidRPr="006B1F76">
        <w:rPr>
          <w:noProof/>
          <w:snapToGrid w:val="0"/>
          <w:lang w:eastAsia="zh-CN"/>
        </w:rPr>
        <w:t>Requirements</w:t>
      </w:r>
      <w:r>
        <w:rPr>
          <w:noProof/>
        </w:rPr>
        <w:tab/>
        <w:t>1306</w:t>
      </w:r>
    </w:p>
    <w:p w14:paraId="13EA84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</w:t>
      </w:r>
      <w:r w:rsidRPr="006B1F76">
        <w:rPr>
          <w:noProof/>
          <w:lang w:val="sv-SE" w:eastAsia="zh-CN"/>
        </w:rPr>
        <w:t xml:space="preserve"> TDD</w:t>
      </w:r>
      <w:r w:rsidRPr="006B1F76">
        <w:rPr>
          <w:noProof/>
          <w:lang w:val="sv-SE"/>
        </w:rPr>
        <w:t xml:space="preserve"> - UTRAN TDD Handover</w:t>
      </w:r>
      <w:r>
        <w:rPr>
          <w:noProof/>
        </w:rPr>
        <w:tab/>
        <w:t>1307</w:t>
      </w:r>
    </w:p>
    <w:p w14:paraId="26EB7A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32C093F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20F99EC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234D4B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1309</w:t>
      </w:r>
    </w:p>
    <w:p w14:paraId="674331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17DCD69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0E20F02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20AA538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lastRenderedPageBreak/>
        <w:t>A.</w:t>
      </w:r>
      <w:r w:rsidRPr="006B1F76">
        <w:rPr>
          <w:noProof/>
          <w:lang w:val="sv-SE" w:eastAsia="zh-CN"/>
        </w:rPr>
        <w:t>5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2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4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2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 w:eastAsia="zh-CN"/>
        </w:rPr>
        <w:t>Void</w:t>
      </w:r>
      <w:r>
        <w:rPr>
          <w:noProof/>
        </w:rPr>
        <w:tab/>
        <w:t>1309</w:t>
      </w:r>
    </w:p>
    <w:p w14:paraId="4153147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2B4522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1654D8D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500F2C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71259C1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4AE2E47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7D62B01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4E0987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  <w:lang w:val="sv-SE"/>
        </w:rPr>
        <w:t>A.5.2.</w:t>
      </w:r>
      <w:r w:rsidRPr="006B1F76">
        <w:rPr>
          <w:rFonts w:cs="v4.2.0"/>
          <w:noProof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5E9BF40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1FEE5F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16DA53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A.5.2.</w:t>
      </w:r>
      <w:r w:rsidRPr="006B1F76">
        <w:rPr>
          <w:rFonts w:cs="v4.2.0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50B22C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5E6370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27EADA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77C31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132423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6C74DD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5A6316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266214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1BACAB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4A32E3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1D50C3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3E7A742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7AC60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19DE63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039D64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4817D6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5589FE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29F615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lang w:val="sv-SE"/>
        </w:rPr>
        <w:t>A.5.2.1</w:t>
      </w:r>
      <w:r w:rsidRPr="006B1F76">
        <w:rPr>
          <w:rFonts w:cs="v4.2.0"/>
          <w:noProof/>
          <w:lang w:val="sv-SE"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– UTRAN FDD Handover</w:t>
      </w:r>
      <w:r w:rsidRPr="006B1F76">
        <w:rPr>
          <w:noProof/>
          <w:lang w:val="sv-SE" w:eastAsia="zh-CN"/>
        </w:rPr>
        <w:t xml:space="preserve"> for 5MHz Bandwidth</w:t>
      </w:r>
      <w:r>
        <w:rPr>
          <w:noProof/>
        </w:rPr>
        <w:tab/>
        <w:t>1329</w:t>
      </w:r>
    </w:p>
    <w:p w14:paraId="60B1F8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26A5CD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A.5.2.</w:t>
      </w:r>
      <w:r w:rsidRPr="006B1F76">
        <w:rPr>
          <w:noProof/>
          <w:snapToGrid w:val="0"/>
          <w:lang w:eastAsia="zh-CN"/>
        </w:rPr>
        <w:t>11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41B707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259E9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50E15B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707C3A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68CC41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7F03E0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52D523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55AE4A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1A7CDE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437A73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4BB174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71C0A4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066BE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754B6C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A.5.3.</w:t>
      </w:r>
      <w:r w:rsidRPr="006B1F76">
        <w:rPr>
          <w:noProof/>
          <w:lang w:val="sv-SE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 xml:space="preserve">E-UTRAN </w:t>
      </w:r>
      <w:r w:rsidRPr="006B1F76">
        <w:rPr>
          <w:noProof/>
          <w:lang w:val="sv-SE" w:eastAsia="zh-CN"/>
        </w:rPr>
        <w:t>T</w:t>
      </w:r>
      <w:r w:rsidRPr="006B1F76">
        <w:rPr>
          <w:noProof/>
          <w:lang w:val="sv-SE"/>
        </w:rPr>
        <w:t>DD – HRPD Handover</w:t>
      </w:r>
      <w:r>
        <w:rPr>
          <w:noProof/>
        </w:rPr>
        <w:tab/>
        <w:t>1340</w:t>
      </w:r>
    </w:p>
    <w:p w14:paraId="69957E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271336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27289A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5BC49A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207289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6512D396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1E4C0FA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6700BA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21FFBB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6ADB73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7FDFAF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434CE2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7799CD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6262C8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02A6DA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561AB8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5A2C79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773775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25998A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0E5C01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</w:t>
      </w:r>
      <w:r w:rsidRPr="006B1F7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FDD Intra-frequency RRC Re-establishment</w:t>
      </w:r>
      <w:r w:rsidRPr="006B1F76">
        <w:rPr>
          <w:noProof/>
          <w:snapToGrid w:val="0"/>
          <w:lang w:eastAsia="zh-CN"/>
        </w:rPr>
        <w:t xml:space="preserve"> for 5MHz bandwidth</w:t>
      </w:r>
      <w:r>
        <w:rPr>
          <w:noProof/>
        </w:rPr>
        <w:tab/>
        <w:t>1354</w:t>
      </w:r>
    </w:p>
    <w:p w14:paraId="7AAA79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78F4D8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6435A6E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79508D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225396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7BB3D2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3C93B0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08DFD9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0EA73D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40EFD8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4C4348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4C3D45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65AB8D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01664B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4C5C4C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0BE76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696BC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1FD72A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1C7F57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5C53FB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1CD945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5650BA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71FD93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2810AA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226828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0DC8E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786390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1EA2FB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6DA521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730BD1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1373</w:t>
      </w:r>
    </w:p>
    <w:p w14:paraId="27751D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52E730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0A3A40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</w:t>
      </w:r>
      <w:r w:rsidRPr="006B1F76">
        <w:rPr>
          <w:noProof/>
          <w:snapToGrid w:val="0"/>
          <w:lang w:eastAsia="zh-CN"/>
        </w:rPr>
        <w:t>er</w:t>
      </w:r>
      <w:r w:rsidRPr="006B1F76">
        <w:rPr>
          <w:noProof/>
          <w:snapToGrid w:val="0"/>
        </w:rPr>
        <w:t>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</w:t>
      </w:r>
      <w:r w:rsidRPr="006B1F76">
        <w:rPr>
          <w:rFonts w:cs="Intel Clear Light"/>
          <w:noProof/>
          <w:lang w:eastAsia="zh-CN"/>
        </w:rPr>
        <w:t>normal</w:t>
      </w:r>
      <w:r w:rsidRPr="006B1F76">
        <w:rPr>
          <w:rFonts w:cs="Arial"/>
          <w:noProof/>
          <w:lang w:eastAsia="zh-CN"/>
        </w:rPr>
        <w:t xml:space="preserve"> </w:t>
      </w:r>
      <w:r w:rsidRPr="006B1F76">
        <w:rPr>
          <w:noProof/>
          <w:snapToGrid w:val="0"/>
          <w:lang w:eastAsia="zh-CN"/>
        </w:rPr>
        <w:t>coverage</w:t>
      </w:r>
      <w:r>
        <w:rPr>
          <w:noProof/>
        </w:rPr>
        <w:tab/>
        <w:t>1376</w:t>
      </w:r>
    </w:p>
    <w:p w14:paraId="77D8E6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5715CE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7A93FD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1A7A81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68C007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29E1E6C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5A5F4E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155998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293FA1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0927C5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55DCF5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18C55A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663AFF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007785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043AF8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6558C1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1905B7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0B6F37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44AC44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1FB9A3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2FD33C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Int</w:t>
      </w:r>
      <w:r w:rsidRPr="006B1F76">
        <w:rPr>
          <w:noProof/>
          <w:snapToGrid w:val="0"/>
          <w:lang w:eastAsia="zh-CN"/>
        </w:rPr>
        <w:t>er</w:t>
      </w:r>
      <w:r w:rsidRPr="006B1F76">
        <w:rPr>
          <w:noProof/>
          <w:snapToGrid w:val="0"/>
        </w:rPr>
        <w:t>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</w:t>
      </w:r>
      <w:r w:rsidRPr="006B1F76">
        <w:rPr>
          <w:rFonts w:cs="Intel Clear Light"/>
          <w:noProof/>
          <w:lang w:eastAsia="zh-CN"/>
        </w:rPr>
        <w:t>normal</w:t>
      </w:r>
      <w:r w:rsidRPr="006B1F76">
        <w:rPr>
          <w:rFonts w:cs="Arial"/>
          <w:noProof/>
          <w:lang w:eastAsia="zh-CN"/>
        </w:rPr>
        <w:t xml:space="preserve"> </w:t>
      </w:r>
      <w:r w:rsidRPr="006B1F76">
        <w:rPr>
          <w:noProof/>
          <w:snapToGrid w:val="0"/>
          <w:lang w:eastAsia="zh-CN"/>
        </w:rPr>
        <w:t>coverage</w:t>
      </w:r>
      <w:r>
        <w:rPr>
          <w:noProof/>
        </w:rPr>
        <w:tab/>
        <w:t>1391</w:t>
      </w:r>
    </w:p>
    <w:p w14:paraId="55C9AB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34C26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09ACA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E-UTRAN TDD - TDD Intra-frequency RRC Re-establishment for UE</w:t>
      </w:r>
      <w:r w:rsidRPr="006B1F76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1394</w:t>
      </w:r>
    </w:p>
    <w:p w14:paraId="6D4742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61CCFF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107E6D5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5D362E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02B5DE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16351D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0EC64D0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6885A51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6A1B28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2EFC7BE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27296AC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7AF196A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212C65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3F3F80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023738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1B76925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2ED92DA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5CB988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54AD19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0FCA69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632C303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3143C0A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0F42590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1403</w:t>
      </w:r>
    </w:p>
    <w:p w14:paraId="7F5E284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5A3BF14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48A30C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322DF0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27771A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1F4091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0B25E4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47C74DF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4406A6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1406</w:t>
      </w:r>
    </w:p>
    <w:p w14:paraId="4E3883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690EE9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C179B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1407</w:t>
      </w:r>
    </w:p>
    <w:p w14:paraId="30A57C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57A513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2FA99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12EC4A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0DEC83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457DE9E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0A82BD9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54B0746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106E0A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688479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3D4468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0468216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29D733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3FCD8AF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4B5987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44A42B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692AAE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2579587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3B436CC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24B0D3D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2EBB35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5EEFD1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31396D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0323837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047700D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6467E9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017DBF0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50164A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024383B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731FD61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27654A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73F2D9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46897E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23BA89F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464ADD9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412380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0A0D88F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444BD36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2BF908C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0BD3952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4F0D326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4854BA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758547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151E881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4F5881A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1172913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733A225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1843DC9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7E7157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5D34E07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50953C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0841EE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647324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303A46E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46BE2F3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0926D03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310D8E8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70221A7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675D91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0B98799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737D7F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309CD5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0BB898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43B3B58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6048673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54AD95E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225BC93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3642C26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3A27F20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297DF5B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6048B6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609FE5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713E67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020F7E5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276E0A9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43995E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6DC1F02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4427E54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4992F90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266788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6CD99D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36CC9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2F71C8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3B2613D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3ED41F8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6ACA8AF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7742B29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54C980C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515D2D6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7EA29DB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3F89F15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29FB76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2F0E85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5B2D987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7F3F3A9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37B87F0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3BED782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202800E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39B7A4B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5536D18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3311FC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54141C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2284E7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5FB11B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2877B6D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13AF282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41A55C21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7FCC3BA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59192B1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3596FED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7CBACC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255580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5C2EF8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110ABB12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63B74DA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0A2B98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4591B7B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024250D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4522E0C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6616FCE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1AF01D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08A8A8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4957A0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41A91F4A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1022292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0991C41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381D6B8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5BB3999F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141958B5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2B6CD97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09DF8F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609244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6657D2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22ACEF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4F5316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41A06E5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42B665A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6A65EA1D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62D35AD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614FB633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4A0DBE2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0C44F9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4D2445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038604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477634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1CD69E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709833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19ECA7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26E042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1474</w:t>
      </w:r>
    </w:p>
    <w:p w14:paraId="046198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2F31DF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2746D9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1476</w:t>
      </w:r>
    </w:p>
    <w:p w14:paraId="640868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319630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</w:rPr>
        <w:tab/>
        <w:t>1478</w:t>
      </w:r>
    </w:p>
    <w:p w14:paraId="69DC33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3FB339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59BF94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</w:rPr>
        <w:tab/>
        <w:t>1480</w:t>
      </w:r>
    </w:p>
    <w:p w14:paraId="25A721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17B2C7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>
        <w:rPr>
          <w:noProof/>
          <w:lang w:eastAsia="zh-CN"/>
        </w:rPr>
        <w:t xml:space="preserve"> 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409499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1483</w:t>
      </w:r>
    </w:p>
    <w:p w14:paraId="1FE137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1E13F6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7EEBBD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1486</w:t>
      </w:r>
    </w:p>
    <w:p w14:paraId="34C1FE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114FA0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36D3AF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71FF3E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681DC3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58E757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3E186D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1491</w:t>
      </w:r>
    </w:p>
    <w:p w14:paraId="4A2B27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4A65D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2D6195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1493</w:t>
      </w:r>
    </w:p>
    <w:p w14:paraId="13B1C8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2659AE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RRC connection release redirection to UTRAN </w:t>
      </w:r>
      <w:r>
        <w:rPr>
          <w:noProof/>
          <w:lang w:eastAsia="zh-CN"/>
        </w:rPr>
        <w:t>F</w:t>
      </w:r>
      <w:r>
        <w:rPr>
          <w:noProof/>
        </w:rPr>
        <w:t>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1495</w:t>
      </w:r>
    </w:p>
    <w:p w14:paraId="597925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179C30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5DF095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71B730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1BC109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578A6F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4E80F6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05A3E5E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7BB839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658EF1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37DE13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5DA55F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2C54B1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482043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18D8FC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576D24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1114EF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6B2E9D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6628F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3E370C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60ED08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  <w:lang w:eastAsia="zh-CN"/>
        </w:rPr>
        <w:t xml:space="preserve"> for 20 MHz + 10 MHz</w:t>
      </w:r>
      <w:r>
        <w:rPr>
          <w:noProof/>
        </w:rPr>
        <w:tab/>
        <w:t>1513</w:t>
      </w:r>
    </w:p>
    <w:p w14:paraId="0071F2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2E6CCC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</w:t>
      </w:r>
      <w:r>
        <w:rPr>
          <w:noProof/>
          <w:lang w:eastAsia="zh-CN"/>
        </w:rPr>
        <w:t>4A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1EF22D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1513</w:t>
      </w:r>
    </w:p>
    <w:p w14:paraId="4BD4E2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4114D2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56D2A4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69F37A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3CAE44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047E4D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7C64B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3EA456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41A40E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 w:rsidRPr="006B1F76">
        <w:rPr>
          <w:noProof/>
          <w:snapToGrid w:val="0"/>
          <w:lang w:eastAsia="zh-CN"/>
        </w:rPr>
        <w:t xml:space="preserve"> for 20MHz +20MHz</w:t>
      </w:r>
      <w:r>
        <w:rPr>
          <w:noProof/>
        </w:rPr>
        <w:tab/>
        <w:t>1519</w:t>
      </w:r>
    </w:p>
    <w:p w14:paraId="4DCB79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120577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76C40A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  <w:lang w:eastAsia="zh-CN"/>
        </w:rPr>
        <w:t xml:space="preserve"> for </w:t>
      </w:r>
      <w:r w:rsidRPr="006B1F76">
        <w:rPr>
          <w:noProof/>
          <w:snapToGrid w:val="0"/>
          <w:lang w:eastAsia="zh-CN"/>
        </w:rPr>
        <w:t>20MHz +10MHz</w:t>
      </w:r>
      <w:r>
        <w:rPr>
          <w:noProof/>
        </w:rPr>
        <w:tab/>
        <w:t>1519</w:t>
      </w:r>
    </w:p>
    <w:p w14:paraId="59C4A8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688B43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41B84F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6D875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491B00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2BEFCD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29B32E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A10D8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534293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3C1D10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4214F9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39A59F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21E7ED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597BD2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7E4BEB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419215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C573A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597330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3DL/3UL TDD CA</w:t>
      </w:r>
      <w:r>
        <w:rPr>
          <w:noProof/>
        </w:rPr>
        <w:t xml:space="preserve"> UE Transmit Timing Accuracy Tests for </w:t>
      </w:r>
      <w:r>
        <w:rPr>
          <w:noProof/>
          <w:lang w:eastAsia="zh-CN"/>
        </w:rPr>
        <w:t xml:space="preserve">2 </w:t>
      </w:r>
      <w:r>
        <w:rPr>
          <w:noProof/>
        </w:rPr>
        <w:t>SCell</w:t>
      </w:r>
      <w:r>
        <w:rPr>
          <w:noProof/>
          <w:lang w:eastAsia="zh-CN"/>
        </w:rPr>
        <w:t>s</w:t>
      </w:r>
      <w:r>
        <w:rPr>
          <w:noProof/>
        </w:rPr>
        <w:tab/>
        <w:t>1526</w:t>
      </w:r>
    </w:p>
    <w:p w14:paraId="3315B2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6260FD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3DD7D4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1BFF2B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2733DB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0B7426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01EE40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2C38B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15D2F3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58CD74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5CF063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0D2A144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225932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52FAD2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7B655C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7A8A55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280811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58A171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- UE Transmit Timing Accuracy Test for RACH-less Handover</w:t>
      </w:r>
      <w:r>
        <w:rPr>
          <w:noProof/>
        </w:rPr>
        <w:tab/>
        <w:t>1540</w:t>
      </w:r>
    </w:p>
    <w:p w14:paraId="449583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36F214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012EF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- UE Transmit Timing Accuracy Test for RACH-less Handover</w:t>
      </w:r>
      <w:r>
        <w:rPr>
          <w:noProof/>
        </w:rPr>
        <w:tab/>
        <w:t>1541</w:t>
      </w:r>
    </w:p>
    <w:p w14:paraId="718674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4E2E25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5B65C4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6A2BE7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315641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518F0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38CE5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5F18B6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52136B5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4E08EE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47B72E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598709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2C836A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489D9B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6167D8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67D7B0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58A3B9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1C0297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2A80F2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2FDE5D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00AB87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4F89C9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740683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39005F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5E5635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2C4749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45EBCE1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024EC6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232DED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340511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418D5B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66EB1D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64D78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3AD040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5MHz</w:t>
      </w:r>
      <w:r>
        <w:rPr>
          <w:noProof/>
        </w:rPr>
        <w:tab/>
        <w:t>1564</w:t>
      </w:r>
    </w:p>
    <w:p w14:paraId="624FB7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274CD3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496CF6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SCell in sTAG</w:t>
      </w:r>
      <w:r>
        <w:rPr>
          <w:noProof/>
        </w:rPr>
        <w:tab/>
        <w:t>1564</w:t>
      </w:r>
    </w:p>
    <w:p w14:paraId="744C01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22D80C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556648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FE7EC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0F62FE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63C2C6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424090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420609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7CA869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63F429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28D97D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3AC0986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09A3A7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665111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4F0E10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6996D8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AFC14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13A355C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7C1E15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2938F0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087EF4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09818A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Timing Advance Adjustment Accuracy Test in CEModeB</w:t>
      </w:r>
      <w:r>
        <w:rPr>
          <w:noProof/>
        </w:rPr>
        <w:tab/>
        <w:t>1579</w:t>
      </w:r>
    </w:p>
    <w:p w14:paraId="499FB5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1579</w:t>
      </w:r>
    </w:p>
    <w:p w14:paraId="0F0E22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2C5B29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40506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679CA8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000B33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48BABD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F0887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4534B7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UE Timing Advance Adjustment delay Test for sTTI and </w:t>
      </w:r>
      <w:r w:rsidRPr="006B1F76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126B0B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2F9203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0F93789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UE Timing Advance Adjustment delay Test for sTTI and </w:t>
      </w:r>
      <w:r w:rsidRPr="006B1F76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2785A6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4D5CC2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7AA102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0DD985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6CD3BC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11F9A28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Radio Link Monitoring</w:t>
      </w:r>
      <w:r>
        <w:rPr>
          <w:noProof/>
        </w:rPr>
        <w:tab/>
        <w:t>1591</w:t>
      </w:r>
    </w:p>
    <w:p w14:paraId="30DC9D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FDD Radio Link Monitoring Test for Out-of-sync</w:t>
      </w:r>
      <w:r>
        <w:rPr>
          <w:noProof/>
        </w:rPr>
        <w:tab/>
        <w:t>1591</w:t>
      </w:r>
    </w:p>
    <w:p w14:paraId="1A8DB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1591</w:t>
      </w:r>
    </w:p>
    <w:p w14:paraId="4904ED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5D0F99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</w:t>
      </w:r>
      <w:r w:rsidRPr="006B1F76">
        <w:rPr>
          <w:rFonts w:eastAsia="MS Mincho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FDD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1595</w:t>
      </w:r>
    </w:p>
    <w:p w14:paraId="3A7CF1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2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1595</w:t>
      </w:r>
    </w:p>
    <w:p w14:paraId="6652BA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0EB754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Radio Link Monitoring Test for Out-of-sync</w:t>
      </w:r>
      <w:r>
        <w:rPr>
          <w:noProof/>
        </w:rPr>
        <w:tab/>
        <w:t>1599</w:t>
      </w:r>
    </w:p>
    <w:p w14:paraId="2A2897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1599</w:t>
      </w:r>
    </w:p>
    <w:p w14:paraId="724D0C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10E623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</w:t>
      </w:r>
      <w:r w:rsidRPr="006B1F76">
        <w:rPr>
          <w:rFonts w:eastAsia="MS Mincho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TDD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1603</w:t>
      </w:r>
    </w:p>
    <w:p w14:paraId="67F784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1603</w:t>
      </w:r>
    </w:p>
    <w:p w14:paraId="1DB626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6FF273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in DRX</w:t>
      </w:r>
      <w:r>
        <w:rPr>
          <w:noProof/>
        </w:rPr>
        <w:tab/>
        <w:t>1607</w:t>
      </w:r>
    </w:p>
    <w:p w14:paraId="433856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1607</w:t>
      </w:r>
    </w:p>
    <w:p w14:paraId="636B2E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21D9D5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1611</w:t>
      </w:r>
    </w:p>
    <w:p w14:paraId="3CD49C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6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1611</w:t>
      </w:r>
    </w:p>
    <w:p w14:paraId="43801E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251C89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</w:t>
      </w:r>
      <w:r>
        <w:rPr>
          <w:noProof/>
        </w:rPr>
        <w:tab/>
        <w:t>1614</w:t>
      </w:r>
    </w:p>
    <w:p w14:paraId="52D0F3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1614</w:t>
      </w:r>
    </w:p>
    <w:p w14:paraId="350D60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5D3E20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1617</w:t>
      </w:r>
    </w:p>
    <w:p w14:paraId="33782E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8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1617</w:t>
      </w:r>
    </w:p>
    <w:p w14:paraId="2496A0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41A60F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1AA524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4C784E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 xml:space="preserve">DD Radio Link Monitoring Test for Out-of-sync under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 xml:space="preserve">ime </w:t>
      </w:r>
      <w:r>
        <w:rPr>
          <w:noProof/>
          <w:lang w:eastAsia="zh-CN"/>
        </w:rPr>
        <w:t>D</w:t>
      </w:r>
      <w:r w:rsidRPr="006B1F76">
        <w:rPr>
          <w:rFonts w:eastAsia="MS Mincho"/>
          <w:noProof/>
          <w:lang w:eastAsia="zh-CN"/>
        </w:rPr>
        <w:t xml:space="preserve">omain </w:t>
      </w:r>
      <w:r>
        <w:rPr>
          <w:noProof/>
          <w:lang w:eastAsia="zh-CN"/>
        </w:rPr>
        <w:t>M</w:t>
      </w:r>
      <w:r w:rsidRPr="006B1F76">
        <w:rPr>
          <w:rFonts w:eastAsia="MS Mincho"/>
          <w:noProof/>
          <w:lang w:eastAsia="zh-CN"/>
        </w:rPr>
        <w:t xml:space="preserve">easurement </w:t>
      </w:r>
      <w:r>
        <w:rPr>
          <w:noProof/>
          <w:lang w:eastAsia="zh-CN"/>
        </w:rPr>
        <w:t>R</w:t>
      </w:r>
      <w:r w:rsidRPr="006B1F76">
        <w:rPr>
          <w:rFonts w:eastAsia="MS Mincho"/>
          <w:noProof/>
          <w:lang w:eastAsia="zh-CN"/>
        </w:rPr>
        <w:t xml:space="preserve">esource </w:t>
      </w:r>
      <w:r>
        <w:rPr>
          <w:noProof/>
          <w:lang w:eastAsia="zh-CN"/>
        </w:rPr>
        <w:t>R</w:t>
      </w:r>
      <w:r w:rsidRPr="006B1F76">
        <w:rPr>
          <w:rFonts w:eastAsia="MS Mincho"/>
          <w:noProof/>
          <w:lang w:eastAsia="zh-CN"/>
        </w:rPr>
        <w:t>estriction</w:t>
      </w:r>
      <w:r>
        <w:rPr>
          <w:noProof/>
          <w:lang w:eastAsia="zh-CN"/>
        </w:rPr>
        <w:t xml:space="preserve"> with Non-MBSFN ABS</w:t>
      </w:r>
      <w:r>
        <w:rPr>
          <w:noProof/>
        </w:rPr>
        <w:tab/>
        <w:t>1623</w:t>
      </w:r>
    </w:p>
    <w:p w14:paraId="3E77BC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snapToGrid w:val="0"/>
          <w:lang w:eastAsia="zh-CN"/>
        </w:rPr>
        <w:t>A.7.3.</w:t>
      </w:r>
      <w:r w:rsidRPr="006B1F76">
        <w:rPr>
          <w:noProof/>
          <w:snapToGrid w:val="0"/>
          <w:lang w:eastAsia="zh-CN"/>
        </w:rPr>
        <w:t>10</w:t>
      </w:r>
      <w:r w:rsidRPr="006B1F76">
        <w:rPr>
          <w:rFonts w:eastAsia="MS Mincho"/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1623</w:t>
      </w:r>
    </w:p>
    <w:p w14:paraId="127F9B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1627</w:t>
      </w:r>
    </w:p>
    <w:p w14:paraId="4474F3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11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1627</w:t>
      </w:r>
    </w:p>
    <w:p w14:paraId="55B4D1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14C853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1632</w:t>
      </w:r>
    </w:p>
    <w:p w14:paraId="642904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12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1632</w:t>
      </w:r>
    </w:p>
    <w:p w14:paraId="149ADC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13FE89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13</w:t>
      </w:r>
      <w:r>
        <w:rPr>
          <w:noProof/>
          <w:lang w:eastAsia="zh-CN"/>
        </w:rPr>
        <w:t xml:space="preserve"> E-UTRAN FDD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1637</w:t>
      </w:r>
    </w:p>
    <w:p w14:paraId="26E3B4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13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1637</w:t>
      </w:r>
    </w:p>
    <w:p w14:paraId="0891E1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5F89D2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14</w:t>
      </w:r>
      <w:r>
        <w:rPr>
          <w:noProof/>
          <w:lang w:eastAsia="zh-CN"/>
        </w:rPr>
        <w:t xml:space="preserve"> E-UTRAN </w:t>
      </w:r>
      <w:r>
        <w:rPr>
          <w:noProof/>
        </w:rPr>
        <w:t>T</w:t>
      </w:r>
      <w:r>
        <w:rPr>
          <w:noProof/>
          <w:lang w:eastAsia="zh-CN"/>
        </w:rPr>
        <w:t xml:space="preserve">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1640</w:t>
      </w:r>
    </w:p>
    <w:p w14:paraId="456F93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14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1640</w:t>
      </w:r>
    </w:p>
    <w:p w14:paraId="647923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16530B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0ADC35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1643</w:t>
      </w:r>
    </w:p>
    <w:p w14:paraId="3CFACE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A.7.3.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CC728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7F6763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1647</w:t>
      </w:r>
    </w:p>
    <w:p w14:paraId="3C712B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5CA754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1A50CD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1652</w:t>
      </w:r>
    </w:p>
    <w:p w14:paraId="28E17E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6DC4D1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32B4F0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1656</w:t>
      </w:r>
    </w:p>
    <w:p w14:paraId="6268C1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</w:t>
      </w:r>
      <w:r w:rsidRPr="006B1F76">
        <w:rPr>
          <w:noProof/>
          <w:snapToGrid w:val="0"/>
          <w:lang w:eastAsia="zh-CN"/>
        </w:rPr>
        <w:t>18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67DC51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0A2C11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57A336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2B6A5B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A4E51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20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1665</w:t>
      </w:r>
    </w:p>
    <w:p w14:paraId="1997A9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6A45F6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190830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6A39E1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49859E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260EC5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22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1675</w:t>
      </w:r>
    </w:p>
    <w:p w14:paraId="1FA879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1D4532B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02B669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1680</w:t>
      </w:r>
    </w:p>
    <w:p w14:paraId="2AF911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30133E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for 5MHz Bandwidth</w:t>
      </w:r>
      <w:r>
        <w:rPr>
          <w:noProof/>
        </w:rPr>
        <w:tab/>
        <w:t>1681</w:t>
      </w:r>
    </w:p>
    <w:p w14:paraId="6D5D8C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1681</w:t>
      </w:r>
    </w:p>
    <w:p w14:paraId="38F33D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668B51B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in DRX for 5MHz Bandwidth</w:t>
      </w:r>
      <w:r>
        <w:rPr>
          <w:noProof/>
        </w:rPr>
        <w:tab/>
        <w:t>1682</w:t>
      </w:r>
    </w:p>
    <w:p w14:paraId="09CA70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1682</w:t>
      </w:r>
    </w:p>
    <w:p w14:paraId="364735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64ED81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1683</w:t>
      </w:r>
    </w:p>
    <w:p w14:paraId="069D07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1683</w:t>
      </w:r>
    </w:p>
    <w:p w14:paraId="51276E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70B8CC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1686</w:t>
      </w:r>
    </w:p>
    <w:p w14:paraId="7C88E1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1686</w:t>
      </w:r>
    </w:p>
    <w:p w14:paraId="2A38FC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674721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2EE12F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1689</w:t>
      </w:r>
    </w:p>
    <w:p w14:paraId="0FD69C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374D1C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1692</w:t>
      </w:r>
    </w:p>
    <w:p w14:paraId="243B42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1692</w:t>
      </w:r>
    </w:p>
    <w:p w14:paraId="106944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</w:t>
      </w:r>
      <w:r w:rsidRPr="006B1F76">
        <w:rPr>
          <w:noProof/>
          <w:snapToGrid w:val="0"/>
        </w:rPr>
        <w:t>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318704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1695</w:t>
      </w:r>
    </w:p>
    <w:p w14:paraId="23D212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1695</w:t>
      </w:r>
    </w:p>
    <w:p w14:paraId="4D1FD3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590EC6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1698</w:t>
      </w:r>
    </w:p>
    <w:p w14:paraId="26E7F5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1698</w:t>
      </w:r>
    </w:p>
    <w:p w14:paraId="2BD21E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36F73D6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45FC9E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1701</w:t>
      </w:r>
    </w:p>
    <w:p w14:paraId="0764B8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3E1714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1704</w:t>
      </w:r>
    </w:p>
    <w:p w14:paraId="166CA4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1704</w:t>
      </w:r>
    </w:p>
    <w:p w14:paraId="60E389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14237D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1707</w:t>
      </w:r>
    </w:p>
    <w:p w14:paraId="309F7C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1707</w:t>
      </w:r>
    </w:p>
    <w:p w14:paraId="716D45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080BC7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</w:t>
      </w:r>
      <w:r w:rsidRPr="006B1F76">
        <w:rPr>
          <w:rFonts w:eastAsia="MS Mincho"/>
          <w:noProof/>
        </w:rPr>
        <w:t>In</w:t>
      </w:r>
      <w:r w:rsidRPr="006B1F76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1710</w:t>
      </w:r>
    </w:p>
    <w:p w14:paraId="46DF05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1710</w:t>
      </w:r>
    </w:p>
    <w:p w14:paraId="74F319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2D1DC4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69FE0C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1713</w:t>
      </w:r>
    </w:p>
    <w:p w14:paraId="5244FB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3B7378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1716</w:t>
      </w:r>
    </w:p>
    <w:p w14:paraId="57F171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1716</w:t>
      </w:r>
    </w:p>
    <w:p w14:paraId="649988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711323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063B1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1719</w:t>
      </w:r>
    </w:p>
    <w:p w14:paraId="24F897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1722</w:t>
      </w:r>
    </w:p>
    <w:p w14:paraId="6FD7A6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3F0E95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1722</w:t>
      </w:r>
    </w:p>
    <w:p w14:paraId="2D925C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62E359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46FB2A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1726</w:t>
      </w:r>
    </w:p>
    <w:p w14:paraId="2CA051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1728</w:t>
      </w:r>
    </w:p>
    <w:p w14:paraId="1D6E75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31969F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1729</w:t>
      </w:r>
    </w:p>
    <w:p w14:paraId="7A8328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1732</w:t>
      </w:r>
    </w:p>
    <w:p w14:paraId="14A5A2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315E49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1732</w:t>
      </w:r>
    </w:p>
    <w:p w14:paraId="093568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60E92E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6CA333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1735</w:t>
      </w:r>
    </w:p>
    <w:p w14:paraId="4BE90C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1738</w:t>
      </w:r>
    </w:p>
    <w:p w14:paraId="469FC0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>-FDD DC Radio Link Monitoring Test for Out-of-sync in DRX in synchronous DC</w:t>
      </w:r>
      <w:r>
        <w:rPr>
          <w:noProof/>
        </w:rPr>
        <w:t xml:space="preserve"> with PCell in FDD</w:t>
      </w:r>
      <w:r>
        <w:rPr>
          <w:noProof/>
        </w:rPr>
        <w:tab/>
        <w:t>1738</w:t>
      </w:r>
    </w:p>
    <w:p w14:paraId="79B8E5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44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1738</w:t>
      </w:r>
    </w:p>
    <w:p w14:paraId="4549D3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1741</w:t>
      </w:r>
    </w:p>
    <w:p w14:paraId="3C39C6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</w:t>
      </w:r>
      <w:r>
        <w:rPr>
          <w:noProof/>
        </w:rPr>
        <w:t>FDD</w:t>
      </w:r>
      <w:r>
        <w:rPr>
          <w:noProof/>
          <w:lang w:eastAsia="zh-CN"/>
        </w:rPr>
        <w:t xml:space="preserve"> DC Radio Link Monitoring Test for Out-of-sync in DRX in synchronous DC</w:t>
      </w:r>
      <w:r>
        <w:rPr>
          <w:noProof/>
        </w:rPr>
        <w:t xml:space="preserve"> with PCell in TDD</w:t>
      </w:r>
      <w:r>
        <w:rPr>
          <w:noProof/>
        </w:rPr>
        <w:tab/>
        <w:t>1742</w:t>
      </w:r>
    </w:p>
    <w:p w14:paraId="0F8948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45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1742</w:t>
      </w:r>
    </w:p>
    <w:p w14:paraId="20AE3C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</w:t>
      </w:r>
      <w:r w:rsidRPr="006B1F76">
        <w:rPr>
          <w:noProof/>
          <w:snapToGrid w:val="0"/>
        </w:rPr>
        <w:t>45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1744</w:t>
      </w:r>
    </w:p>
    <w:p w14:paraId="575A6F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438197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1745</w:t>
      </w:r>
    </w:p>
    <w:p w14:paraId="5DA751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1748</w:t>
      </w:r>
    </w:p>
    <w:p w14:paraId="76FDEA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0623AD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1748</w:t>
      </w:r>
    </w:p>
    <w:p w14:paraId="21CF7A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1751</w:t>
      </w:r>
    </w:p>
    <w:p w14:paraId="2F9F13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1751</w:t>
      </w:r>
    </w:p>
    <w:p w14:paraId="04B640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1751</w:t>
      </w:r>
    </w:p>
    <w:p w14:paraId="5ED0BD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0903BA4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1754</w:t>
      </w:r>
    </w:p>
    <w:p w14:paraId="6F0E5E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1754</w:t>
      </w:r>
    </w:p>
    <w:p w14:paraId="155EA2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6A8F77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1CE2C0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1757</w:t>
      </w:r>
    </w:p>
    <w:p w14:paraId="41FA95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454A7C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1760</w:t>
      </w:r>
    </w:p>
    <w:p w14:paraId="5587EA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1760</w:t>
      </w:r>
    </w:p>
    <w:p w14:paraId="5A290C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lastRenderedPageBreak/>
        <w:t>A.7.3.51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73C4A5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5A08AF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1763</w:t>
      </w:r>
    </w:p>
    <w:p w14:paraId="1A3491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6DC7AA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6B1F76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1766</w:t>
      </w:r>
    </w:p>
    <w:p w14:paraId="1FF6C5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5902F4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6164CD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731B59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1769</w:t>
      </w:r>
    </w:p>
    <w:p w14:paraId="7B5653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39D9FD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1772</w:t>
      </w:r>
    </w:p>
    <w:p w14:paraId="7AD90E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1772</w:t>
      </w:r>
    </w:p>
    <w:p w14:paraId="740991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2E173C5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1775</w:t>
      </w:r>
    </w:p>
    <w:p w14:paraId="4C71BC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42491E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0A15FA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1778</w:t>
      </w:r>
    </w:p>
    <w:p w14:paraId="083826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1778</w:t>
      </w:r>
    </w:p>
    <w:p w14:paraId="6D1FEA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7C6B39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3886D4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27A089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54C16F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1784</w:t>
      </w:r>
    </w:p>
    <w:p w14:paraId="1BDC71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1784</w:t>
      </w:r>
    </w:p>
    <w:p w14:paraId="72FB31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29AA2B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00547A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1787</w:t>
      </w:r>
    </w:p>
    <w:p w14:paraId="43DA9A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46A4FB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6D8180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1791</w:t>
      </w:r>
    </w:p>
    <w:p w14:paraId="1C3986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65EA1C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1795</w:t>
      </w:r>
    </w:p>
    <w:p w14:paraId="6155C8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1795</w:t>
      </w:r>
    </w:p>
    <w:p w14:paraId="330825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A.7.3.62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5A8217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4BDAB0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1FA023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5D8F59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5F6656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74173D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3A9A7D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1807</w:t>
      </w:r>
    </w:p>
    <w:p w14:paraId="53D1E6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1807</w:t>
      </w:r>
    </w:p>
    <w:p w14:paraId="367337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D21F4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1AB2F9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1811</w:t>
      </w:r>
    </w:p>
    <w:p w14:paraId="5F0F91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73469E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772FF9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1814</w:t>
      </w:r>
    </w:p>
    <w:p w14:paraId="0677D7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3EA41E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1818</w:t>
      </w:r>
    </w:p>
    <w:p w14:paraId="392883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1818</w:t>
      </w:r>
    </w:p>
    <w:p w14:paraId="624C2C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F4537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1820</w:t>
      </w:r>
    </w:p>
    <w:p w14:paraId="3D727A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1820</w:t>
      </w:r>
    </w:p>
    <w:p w14:paraId="6BD7B6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4D8CA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1822</w:t>
      </w:r>
    </w:p>
    <w:p w14:paraId="28BF45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1822</w:t>
      </w:r>
    </w:p>
    <w:p w14:paraId="4CDB69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18614C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FD-FDD Early In-Sync reporting Test for Cat-M1 UE in CEModeA</w:t>
      </w:r>
      <w:r>
        <w:rPr>
          <w:noProof/>
        </w:rPr>
        <w:tab/>
        <w:t>1824</w:t>
      </w:r>
    </w:p>
    <w:p w14:paraId="67C101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1824</w:t>
      </w:r>
    </w:p>
    <w:p w14:paraId="72512F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2F907A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Early In-Sync reporting Test for Cat-M1 UE in CEModeA</w:t>
      </w:r>
      <w:r>
        <w:rPr>
          <w:noProof/>
        </w:rPr>
        <w:tab/>
        <w:t>1827</w:t>
      </w:r>
    </w:p>
    <w:p w14:paraId="54C8F4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1827</w:t>
      </w:r>
    </w:p>
    <w:p w14:paraId="3C4FE5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60341C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Early In-Sync reporting Test for Cat-M1 UE in CEModeA</w:t>
      </w:r>
      <w:r>
        <w:rPr>
          <w:noProof/>
        </w:rPr>
        <w:tab/>
        <w:t>1829</w:t>
      </w:r>
    </w:p>
    <w:p w14:paraId="4A39E4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1829</w:t>
      </w:r>
    </w:p>
    <w:p w14:paraId="29F4C2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DC970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1831</w:t>
      </w:r>
    </w:p>
    <w:p w14:paraId="23FBC3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1831</w:t>
      </w:r>
    </w:p>
    <w:p w14:paraId="0C89B5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1A1691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1834</w:t>
      </w:r>
    </w:p>
    <w:p w14:paraId="6EEB2E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1834</w:t>
      </w:r>
    </w:p>
    <w:p w14:paraId="4F6159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64C1C2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784E0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1837</w:t>
      </w:r>
    </w:p>
    <w:p w14:paraId="65267B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10675A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1840</w:t>
      </w:r>
    </w:p>
    <w:p w14:paraId="681479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1840</w:t>
      </w:r>
    </w:p>
    <w:p w14:paraId="74878D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A.7.3.77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0F3952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1843</w:t>
      </w:r>
    </w:p>
    <w:p w14:paraId="251D05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1843</w:t>
      </w:r>
    </w:p>
    <w:p w14:paraId="657B3F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444D8D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6B1F76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1846</w:t>
      </w:r>
    </w:p>
    <w:p w14:paraId="6E4B71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1846</w:t>
      </w:r>
    </w:p>
    <w:p w14:paraId="5F4E2D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538D2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7FEE6D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1849</w:t>
      </w:r>
    </w:p>
    <w:p w14:paraId="78F089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3EE69F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1852</w:t>
      </w:r>
    </w:p>
    <w:p w14:paraId="3083FF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1852</w:t>
      </w:r>
    </w:p>
    <w:p w14:paraId="52EF8C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4AEC1B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1855</w:t>
      </w:r>
    </w:p>
    <w:p w14:paraId="5EF643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1855</w:t>
      </w:r>
    </w:p>
    <w:p w14:paraId="287A32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72E716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FD-FDD Early In-Sync reporting Test for Cat-M1 UE in CEModeB</w:t>
      </w:r>
      <w:r>
        <w:rPr>
          <w:noProof/>
        </w:rPr>
        <w:tab/>
        <w:t>1858</w:t>
      </w:r>
    </w:p>
    <w:p w14:paraId="26459E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1858</w:t>
      </w:r>
    </w:p>
    <w:p w14:paraId="57EA139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49FE37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1860</w:t>
      </w:r>
    </w:p>
    <w:p w14:paraId="38AA23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1860</w:t>
      </w:r>
    </w:p>
    <w:p w14:paraId="722F9E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27F272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Early In-Sync reporting Test for Cat-M1 UE in CEModeB</w:t>
      </w:r>
      <w:r>
        <w:rPr>
          <w:noProof/>
        </w:rPr>
        <w:tab/>
        <w:t>1862</w:t>
      </w:r>
    </w:p>
    <w:p w14:paraId="1B18B9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1862</w:t>
      </w:r>
    </w:p>
    <w:p w14:paraId="1E8160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645285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1864</w:t>
      </w:r>
    </w:p>
    <w:p w14:paraId="4CE67D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1864</w:t>
      </w:r>
    </w:p>
    <w:p w14:paraId="4163A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2736E4C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TDD Early In-Sync reporting Test for Cat-M1 UE in CEModeB</w:t>
      </w:r>
      <w:r>
        <w:rPr>
          <w:noProof/>
        </w:rPr>
        <w:tab/>
        <w:t>1866</w:t>
      </w:r>
    </w:p>
    <w:p w14:paraId="7FF406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1866</w:t>
      </w:r>
    </w:p>
    <w:p w14:paraId="4FAC42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1E6D51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62D958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1869</w:t>
      </w:r>
    </w:p>
    <w:p w14:paraId="4712DC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399F6A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33CAC0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1873</w:t>
      </w:r>
    </w:p>
    <w:p w14:paraId="044DFE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3F1F6B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335D02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1228DB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448519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1881</w:t>
      </w:r>
    </w:p>
    <w:p w14:paraId="412DF9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1881</w:t>
      </w:r>
    </w:p>
    <w:p w14:paraId="1BC256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09707C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3B735B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53811A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1AF178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1889</w:t>
      </w:r>
    </w:p>
    <w:p w14:paraId="3CB5AC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1889</w:t>
      </w:r>
    </w:p>
    <w:p w14:paraId="2095F6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34303A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394D63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1893</w:t>
      </w:r>
    </w:p>
    <w:p w14:paraId="68DBF9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5A0353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4CA445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1896</w:t>
      </w:r>
    </w:p>
    <w:p w14:paraId="54FFB6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0F9F7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40AA5D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62C471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  <w:lang w:eastAsia="zh-CN"/>
        </w:rPr>
        <w:t xml:space="preserve"> for MPDCCH performance improvement</w:t>
      </w:r>
      <w:r>
        <w:rPr>
          <w:noProof/>
        </w:rPr>
        <w:tab/>
        <w:t>1901</w:t>
      </w:r>
    </w:p>
    <w:p w14:paraId="253FDD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1901</w:t>
      </w:r>
    </w:p>
    <w:p w14:paraId="1E32A9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189B18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110EDA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1904</w:t>
      </w:r>
    </w:p>
    <w:p w14:paraId="01D1D9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A9E97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6B1F76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1907</w:t>
      </w:r>
    </w:p>
    <w:p w14:paraId="612D6C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1907</w:t>
      </w:r>
    </w:p>
    <w:p w14:paraId="26A501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2339D0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1910</w:t>
      </w:r>
    </w:p>
    <w:p w14:paraId="7BF120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6C7126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4BD658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6B1F76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1912</w:t>
      </w:r>
    </w:p>
    <w:p w14:paraId="791A40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1912</w:t>
      </w:r>
    </w:p>
    <w:p w14:paraId="7F3635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5DB6D37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49DC5C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25E57C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6FE773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1D4501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7B4E0B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7C28AF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3FE02D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165120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4169BC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106509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0F2A56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664D24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386F35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1D64DF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41E49C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7A621D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DC interruption at SRS carrier based switching</w:t>
      </w:r>
      <w:r>
        <w:rPr>
          <w:noProof/>
        </w:rPr>
        <w:tab/>
        <w:t>1926</w:t>
      </w:r>
    </w:p>
    <w:p w14:paraId="212019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676DCE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7A87C4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interruption at SRS carrier based switching</w:t>
      </w:r>
      <w:r>
        <w:rPr>
          <w:noProof/>
        </w:rPr>
        <w:tab/>
        <w:t>1928</w:t>
      </w:r>
    </w:p>
    <w:p w14:paraId="458E6B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03B9AE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A.7.4.7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0572893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1605FD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7EDC37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614455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1593FF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69BEEC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5C8030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3CC2BC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15CD01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74B219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6F975E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1D16C9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0E4363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4A5FA3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5213F1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62201D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051512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147B10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503216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2C9C55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048005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3E6FD7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63B0B5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0D30B4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2090AA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68D917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6B1F76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6B712F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702C29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694A27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6B1F76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5CE106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3FD519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6D4EB90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6B1F76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001C6D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5DA65C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522B2E5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5D9EDC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32850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357D9DB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2F17D59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CA interruption at SRS carrier based switching</w:t>
      </w:r>
      <w:r>
        <w:rPr>
          <w:noProof/>
        </w:rPr>
        <w:tab/>
        <w:t>1962</w:t>
      </w:r>
    </w:p>
    <w:p w14:paraId="4068C0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0DB235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08CBBE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CA interruption at SRS carrier based switching</w:t>
      </w:r>
      <w:r>
        <w:rPr>
          <w:noProof/>
        </w:rPr>
        <w:tab/>
        <w:t>1965</w:t>
      </w:r>
    </w:p>
    <w:p w14:paraId="0B5FF8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7BBAE8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A.7.6.2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4C87AC43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0BE8551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6B1529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25E6CF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22A6AE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6F83B3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2A8A83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1EDD06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204201C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1F4BE4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3D7975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778F77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55D869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</w:rPr>
        <w:tab/>
        <w:t>1975</w:t>
      </w:r>
    </w:p>
    <w:p w14:paraId="6A5DAD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26E1CD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3FA2A3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with DRX</w:t>
      </w:r>
      <w:r>
        <w:rPr>
          <w:noProof/>
        </w:rPr>
        <w:tab/>
        <w:t>1977</w:t>
      </w:r>
    </w:p>
    <w:p w14:paraId="5D6DCC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585ACE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2EBC65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0C84BC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5B2E8E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2410EC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385B29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1C628F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0C3771B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1985</w:t>
      </w:r>
    </w:p>
    <w:p w14:paraId="4612BA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</w:t>
      </w:r>
      <w:r w:rsidRPr="006B1F76">
        <w:rPr>
          <w:noProof/>
          <w:snapToGrid w:val="0"/>
          <w:lang w:eastAsia="zh-CN"/>
        </w:rPr>
        <w:t>9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577B11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</w:t>
      </w:r>
      <w:r w:rsidRPr="006B1F76">
        <w:rPr>
          <w:noProof/>
          <w:snapToGrid w:val="0"/>
          <w:lang w:eastAsia="zh-CN"/>
        </w:rPr>
        <w:t>9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274904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3734C2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A.8.1.10.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7E1290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294DE3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2C1F9F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542FD3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49CCC1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4F2430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3A6100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366229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6ED789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5DB376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48CD2E6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0278F5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57443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083F5B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19E40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2F103E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1D40A4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53E43C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A.8.1.16.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75E241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03ECD1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2F1D5D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148D80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2000</w:t>
      </w:r>
    </w:p>
    <w:p w14:paraId="1388F0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077196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2B9E1B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2003</w:t>
      </w:r>
    </w:p>
    <w:p w14:paraId="6B844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4D3D78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4A4A16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2005</w:t>
      </w:r>
    </w:p>
    <w:p w14:paraId="17484E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4BF148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026ABC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2008</w:t>
      </w:r>
    </w:p>
    <w:p w14:paraId="53CEE9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43DE9D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4E5D39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6977C5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32D14F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22E233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2012</w:t>
      </w:r>
    </w:p>
    <w:p w14:paraId="5AE2EE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4EE062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113AF8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</w:t>
      </w:r>
      <w:r>
        <w:rPr>
          <w:noProof/>
          <w:lang w:eastAsia="zh-CN"/>
        </w:rPr>
        <w:t>in</w:t>
      </w:r>
      <w:r>
        <w:rPr>
          <w:noProof/>
        </w:rPr>
        <w:t xml:space="preserve"> DRX</w:t>
      </w:r>
      <w:r>
        <w:rPr>
          <w:noProof/>
        </w:rPr>
        <w:tab/>
        <w:t>2014</w:t>
      </w:r>
    </w:p>
    <w:p w14:paraId="1E520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A.8.1.25.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4B87ED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8B5DC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33CEFA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2016</w:t>
      </w:r>
    </w:p>
    <w:p w14:paraId="266F17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2019</w:t>
      </w:r>
    </w:p>
    <w:p w14:paraId="0ED5B0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36E90A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254145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in DRX</w:t>
      </w:r>
      <w:r>
        <w:rPr>
          <w:noProof/>
        </w:rPr>
        <w:tab/>
        <w:t>2021</w:t>
      </w:r>
    </w:p>
    <w:p w14:paraId="540A59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A.8.1.28.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2C11C4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40A7A7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2023</w:t>
      </w:r>
    </w:p>
    <w:p w14:paraId="7ACE4F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57D61B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4BF31B4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intra-frequency event triggered reporting under fading propagation conditions in synchronous cells </w:t>
      </w:r>
      <w:r>
        <w:rPr>
          <w:noProof/>
          <w:lang w:eastAsia="zh-CN"/>
        </w:rPr>
        <w:t>for Cat-M1 UE in CEModeA in DRX</w:t>
      </w:r>
      <w:r>
        <w:rPr>
          <w:noProof/>
        </w:rPr>
        <w:tab/>
        <w:t>2026</w:t>
      </w:r>
    </w:p>
    <w:p w14:paraId="4869F8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A.8.1.30.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2468E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674CFB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0F48D6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785F9A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06C3D9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 xml:space="preserve">A.8.1.32 E-UTRAN FDD-FDD intra-frequency event triggered reporting under fading propagation conditions in synchronous cells for Cat-M1 UE in </w:t>
      </w:r>
      <w:r w:rsidRPr="006B1F76">
        <w:rPr>
          <w:rFonts w:cs="v4.2.0"/>
          <w:noProof/>
          <w:lang w:eastAsia="zh-CN"/>
        </w:rPr>
        <w:t>CEModeB</w:t>
      </w:r>
      <w:r>
        <w:rPr>
          <w:noProof/>
        </w:rPr>
        <w:tab/>
        <w:t>2031</w:t>
      </w:r>
    </w:p>
    <w:p w14:paraId="2271B6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F6E6A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49E835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</w:t>
      </w:r>
      <w:r>
        <w:rPr>
          <w:noProof/>
          <w:lang w:eastAsia="zh-CN"/>
        </w:rPr>
        <w:t>B</w:t>
      </w:r>
      <w:r>
        <w:rPr>
          <w:noProof/>
        </w:rPr>
        <w:tab/>
        <w:t>2033</w:t>
      </w:r>
    </w:p>
    <w:p w14:paraId="6C5EAD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2033</w:t>
      </w:r>
    </w:p>
    <w:p w14:paraId="072812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2034</w:t>
      </w:r>
    </w:p>
    <w:p w14:paraId="275EDF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 xml:space="preserve">E-UTRAN HD-FDD intra-frequency event triggered reporting under fading propagation conditions in synchronous cells for Cat-M1 UE in </w:t>
      </w:r>
      <w:r w:rsidRPr="006B1F76">
        <w:rPr>
          <w:rFonts w:cs="v4.2.0"/>
          <w:noProof/>
          <w:lang w:eastAsia="zh-CN"/>
        </w:rPr>
        <w:t>CEModeB</w:t>
      </w:r>
      <w:r>
        <w:rPr>
          <w:noProof/>
        </w:rPr>
        <w:tab/>
        <w:t>2035</w:t>
      </w:r>
    </w:p>
    <w:p w14:paraId="7DBBF8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2F2D1E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710874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2037</w:t>
      </w:r>
    </w:p>
    <w:p w14:paraId="6C588C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1C1FA2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049B318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2039</w:t>
      </w:r>
    </w:p>
    <w:p w14:paraId="50C850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2FC14E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25DADE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2041</w:t>
      </w:r>
    </w:p>
    <w:p w14:paraId="588550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D5E8B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7F198A3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2043</w:t>
      </w:r>
    </w:p>
    <w:p w14:paraId="11D8DB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75BC8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27288B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2045</w:t>
      </w:r>
    </w:p>
    <w:p w14:paraId="5976F1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43124A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2FC465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FDD-FDD intra-frequency event triggered reporting with DRX for UE configured with </w:t>
      </w:r>
      <w:r w:rsidRPr="006B1F76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1C895A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A.8.1.40.</w:t>
      </w:r>
      <w:r w:rsidRPr="006B1F76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5C5A09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051AF4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intra-frequency event triggered reporting for serving cell under fading propagation conditions for UE category M1 in CEModeA</w:t>
      </w:r>
      <w:r w:rsidRPr="006B1F76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2049</w:t>
      </w:r>
    </w:p>
    <w:p w14:paraId="7617E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0EBCE6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7FD7C8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HD-FDD intra-frequency event triggered reporting for serving cell under fading propagation conditions for UE category M1 in CEModeA</w:t>
      </w:r>
      <w:r w:rsidRPr="006B1F76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2051</w:t>
      </w:r>
    </w:p>
    <w:p w14:paraId="144438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182D63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2044B2B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A.8.1.4</w:t>
      </w:r>
      <w:r w:rsidRPr="006B1F76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FDD-FDD intra-frequency event triggered reporting with DRX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0687E5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A.8.1.43.</w:t>
      </w:r>
      <w:r w:rsidRPr="006B1F76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266DD8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F1CC1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2055</w:t>
      </w:r>
    </w:p>
    <w:p w14:paraId="6D2ACA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1D9979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23E2AC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2059</w:t>
      </w:r>
    </w:p>
    <w:p w14:paraId="4A0559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4A40D8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34B465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2062</w:t>
      </w:r>
    </w:p>
    <w:p w14:paraId="0798EC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10C021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35D10B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2064</w:t>
      </w:r>
    </w:p>
    <w:p w14:paraId="2FC55A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413465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1215AB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2067</w:t>
      </w:r>
    </w:p>
    <w:p w14:paraId="6460DF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737301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1E1D3BB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Intra-frequency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2070</w:t>
      </w:r>
    </w:p>
    <w:p w14:paraId="628876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283808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8B7D3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2072</w:t>
      </w:r>
    </w:p>
    <w:p w14:paraId="0F484C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63A355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0C1106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2075</w:t>
      </w:r>
    </w:p>
    <w:p w14:paraId="042C5B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34CB4D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766BC2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HD-FDD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2078</w:t>
      </w:r>
    </w:p>
    <w:p w14:paraId="1F0E37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7F6D24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19174E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In-Band mode under normal coverage</w:t>
      </w:r>
      <w:r>
        <w:rPr>
          <w:noProof/>
        </w:rPr>
        <w:tab/>
        <w:t>2080</w:t>
      </w:r>
    </w:p>
    <w:p w14:paraId="2E24E6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589D2B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0A9DA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guard-band mode under normal coverage</w:t>
      </w:r>
      <w:r>
        <w:rPr>
          <w:noProof/>
        </w:rPr>
        <w:tab/>
        <w:t>2083</w:t>
      </w:r>
    </w:p>
    <w:p w14:paraId="2F4209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136D90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6D4B3B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TDD Inter-frequency neighbour cell measurement for UE</w:t>
      </w:r>
      <w:r w:rsidRPr="006B1F76">
        <w:rPr>
          <w:noProof/>
          <w:snapToGrid w:val="0"/>
          <w:lang w:eastAsia="zh-CN"/>
        </w:rPr>
        <w:t xml:space="preserve"> category NB1 in standalone mode under normal coverage</w:t>
      </w:r>
      <w:r>
        <w:rPr>
          <w:noProof/>
        </w:rPr>
        <w:tab/>
        <w:t>2086</w:t>
      </w:r>
    </w:p>
    <w:p w14:paraId="7A3998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0EA0EF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4F0AC5E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6B562A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63A72B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1F4A65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042B4D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2090</w:t>
      </w:r>
    </w:p>
    <w:p w14:paraId="0C4ED5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A.8.2.2.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475469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0C5C504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4C80DF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070664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1B47A1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 w:rsidRPr="006B1F76">
        <w:rPr>
          <w:noProof/>
          <w:lang w:val="en-US" w:eastAsia="zh-CN"/>
        </w:rPr>
        <w:t xml:space="preserve"> with DRX</w:t>
      </w:r>
      <w:r>
        <w:rPr>
          <w:noProof/>
        </w:rPr>
        <w:tab/>
        <w:t>2095</w:t>
      </w:r>
    </w:p>
    <w:p w14:paraId="26165C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42F9F5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0A4D2E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4E0D65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72FEBC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319DDC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102A17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39D839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372B52B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140FF3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4303B6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008780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 w:rsidRPr="006B1F76">
        <w:rPr>
          <w:noProof/>
          <w:lang w:val="en-US" w:eastAsia="zh-CN"/>
        </w:rPr>
        <w:t xml:space="preserve"> with DRX</w:t>
      </w:r>
      <w:r>
        <w:rPr>
          <w:noProof/>
        </w:rPr>
        <w:tab/>
        <w:t>2106</w:t>
      </w:r>
    </w:p>
    <w:p w14:paraId="695E6A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663794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7D5572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522281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10D5F4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7B15DC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10C9BB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263D49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182A37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TDD-TDD intra-frequency event triggered reporting with DRX for UE configured with </w:t>
      </w:r>
      <w:r w:rsidRPr="006B1F76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26AA6B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A.8.2.11.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72F5FB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61BC47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0F02EE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7E8E03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291913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420CD0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00A81D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4C7A4D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intra-frequency event triggered reporting for serving cell under fading propagation conditions for UE category M1 in CEModeA</w:t>
      </w:r>
      <w:r w:rsidRPr="006B1F76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2120</w:t>
      </w:r>
    </w:p>
    <w:p w14:paraId="0B0498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4A4C50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6CBFC2E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</w:rPr>
        <w:t>A.8.2.1</w:t>
      </w:r>
      <w:r w:rsidRPr="006B1F76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</w:rPr>
        <w:t xml:space="preserve">E-UTRAN TDD-TDD intra-frequency event triggered reporting with DRX for UE configured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13A511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A.8.2.15.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3EA6DA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2208F74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4D021E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656297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124985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98F4B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7961CE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384724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1C616B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6052A7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5E031E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38C457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2132</w:t>
      </w:r>
    </w:p>
    <w:p w14:paraId="5F5552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673E6D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60F02A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  <w:lang w:eastAsia="zh-CN"/>
        </w:rPr>
        <w:t xml:space="preserve"> with DRX</w:t>
      </w:r>
      <w:r>
        <w:rPr>
          <w:noProof/>
        </w:rPr>
        <w:tab/>
        <w:t>2134</w:t>
      </w:r>
    </w:p>
    <w:p w14:paraId="788BE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297CB4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301F73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419366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4ED25F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77A7A7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5C7D0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0D8D72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0680DC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1898FC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401FD7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2145</w:t>
      </w:r>
    </w:p>
    <w:p w14:paraId="208D84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7022F4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080901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5C7ED8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094CB5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5ED251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457E78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1FE11A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19C8E1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4A92BF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7ABF6B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1C8E5C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1C7D08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3BD2D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0B7688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5D63EC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D622E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1A9AA3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397E17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3547FD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25D9FF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372BAE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21D494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735A18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626A05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184F5E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37EF95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7D4324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3D370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318D5ED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77B41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6E8CD9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C91B17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6C52F86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6115C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231BE0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7F9022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578C9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489467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0041DCD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79C15D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0A3093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04917A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5C0BB6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486810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5B52A1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</w:t>
      </w:r>
      <w:r>
        <w:rPr>
          <w:noProof/>
          <w:lang w:eastAsia="zh-CN"/>
        </w:rPr>
        <w:t>er-</w:t>
      </w:r>
      <w:r>
        <w:rPr>
          <w:noProof/>
        </w:rPr>
        <w:t xml:space="preserve">frequency identification of a new CGI of E-UTRA cell </w:t>
      </w:r>
      <w:r w:rsidRPr="006B1F76">
        <w:rPr>
          <w:noProof/>
          <w:lang w:val="en-US"/>
        </w:rPr>
        <w:t>using autonomous gaps</w:t>
      </w:r>
      <w:r w:rsidRPr="006B1F76">
        <w:rPr>
          <w:noProof/>
          <w:lang w:val="en-US" w:eastAsia="zh-CN"/>
        </w:rPr>
        <w:t xml:space="preserve"> with DRX</w:t>
      </w:r>
      <w:r>
        <w:rPr>
          <w:noProof/>
        </w:rPr>
        <w:tab/>
        <w:t>2184</w:t>
      </w:r>
    </w:p>
    <w:p w14:paraId="0BFEB1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44E056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6D70CF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Inter-frequency event triggered reporting </w:t>
      </w:r>
      <w:r>
        <w:rPr>
          <w:noProof/>
          <w:lang w:eastAsia="zh-CN"/>
        </w:rPr>
        <w:t>for TDD UL/DL configuration 0</w:t>
      </w:r>
      <w:r>
        <w:rPr>
          <w:noProof/>
        </w:rPr>
        <w:tab/>
        <w:t>2186</w:t>
      </w:r>
    </w:p>
    <w:p w14:paraId="1BE56B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</w:t>
      </w:r>
      <w:r w:rsidRPr="006B1F76">
        <w:rPr>
          <w:rFonts w:cs="v4.2.0"/>
          <w:noProof/>
          <w:snapToGrid w:val="0"/>
          <w:lang w:eastAsia="zh-CN"/>
        </w:rPr>
        <w:t>6</w:t>
      </w:r>
      <w:r w:rsidRPr="006B1F76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4B6179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</w:t>
      </w:r>
      <w:r w:rsidRPr="006B1F76">
        <w:rPr>
          <w:rFonts w:cs="v4.2.0"/>
          <w:noProof/>
          <w:snapToGrid w:val="0"/>
          <w:lang w:eastAsia="zh-CN"/>
        </w:rPr>
        <w:t>6</w:t>
      </w:r>
      <w:r w:rsidRPr="006B1F76">
        <w:rPr>
          <w:rFonts w:cs="v4.2.0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7576B5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6619AF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0266B4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39300D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037B12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238651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8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72FDF3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2194</w:t>
      </w:r>
    </w:p>
    <w:p w14:paraId="136DAC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718048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616FFC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203469D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15CE5C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8B759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1CE8BC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27A0E8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62F729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3F0EBD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3392A2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1B73DF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4746CD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0237E2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34E8B5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5E79EF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6E35F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5BD373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5A0BE3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1510E3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43F93C6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4B9010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70D585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4A5CE3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880AD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2B9CCB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393A40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0ABD21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14CDDB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387328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34F38C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7E58C8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2F0AC8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BB27D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1977F2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299DD3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26C274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0CFFD4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D9906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02A309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43AF37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3FF9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6EBDE7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06560F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2EA728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5DD3D63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22CF10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7CA84C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5F8E42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6F8E6B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 UTRAN </w:t>
      </w:r>
      <w:r>
        <w:rPr>
          <w:noProof/>
          <w:lang w:eastAsia="zh-CN"/>
        </w:rPr>
        <w:t>T</w:t>
      </w:r>
      <w:r>
        <w:rPr>
          <w:noProof/>
        </w:rPr>
        <w:t>DD - UTRAN FDD identification of a new CGI of UTRAN cell using autonomous gaps</w:t>
      </w:r>
      <w:r>
        <w:rPr>
          <w:noProof/>
        </w:rPr>
        <w:tab/>
        <w:t>2232</w:t>
      </w:r>
    </w:p>
    <w:p w14:paraId="45B296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6F47A8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6.2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2B07A1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5ECB28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32DACC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EE990C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– UTRA</w:t>
      </w:r>
      <w:r>
        <w:rPr>
          <w:noProof/>
          <w:lang w:eastAsia="zh-CN"/>
        </w:rPr>
        <w:t>N</w:t>
      </w:r>
      <w:r>
        <w:rPr>
          <w:noProof/>
        </w:rPr>
        <w:t xml:space="preserve"> TDD Measurements</w:t>
      </w:r>
      <w:r>
        <w:rPr>
          <w:noProof/>
        </w:rPr>
        <w:tab/>
        <w:t>2238</w:t>
      </w:r>
    </w:p>
    <w:p w14:paraId="316352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TDD to 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TDD cell search under fading propagation conditions</w:t>
      </w:r>
      <w:r>
        <w:rPr>
          <w:noProof/>
        </w:rPr>
        <w:tab/>
        <w:t>2238</w:t>
      </w:r>
    </w:p>
    <w:p w14:paraId="4A6EF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1E803690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37B9FE37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755A5DE4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2240</w:t>
      </w:r>
    </w:p>
    <w:p w14:paraId="26D0F2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3900AAB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69A250C6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1301A66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7</w:t>
      </w:r>
      <w:r w:rsidRPr="006B1F76">
        <w:rPr>
          <w:rFonts w:cs="v4.2.0"/>
          <w:noProof/>
        </w:rPr>
        <w:t>.1.</w:t>
      </w:r>
      <w:r w:rsidRPr="006B1F76">
        <w:rPr>
          <w:rFonts w:cs="v4.2.0"/>
          <w:noProof/>
          <w:lang w:eastAsia="zh-CN"/>
        </w:rPr>
        <w:t>2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lang w:eastAsia="zh-CN"/>
        </w:rPr>
        <w:t>Void</w:t>
      </w:r>
      <w:r>
        <w:rPr>
          <w:noProof/>
        </w:rPr>
        <w:tab/>
        <w:t>2240</w:t>
      </w:r>
    </w:p>
    <w:p w14:paraId="41599B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25B069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7BC39D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1A7C9B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SON ANR cell search reporting in AWGN propagation conditions</w:t>
      </w:r>
      <w:r>
        <w:rPr>
          <w:noProof/>
        </w:rPr>
        <w:tab/>
        <w:t>2244</w:t>
      </w:r>
    </w:p>
    <w:p w14:paraId="39644D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7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 w:rsidRPr="006B1F76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58053A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7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</w:t>
      </w:r>
      <w:r w:rsidRPr="006B1F76">
        <w:rPr>
          <w:rFonts w:cs="v4.2.0"/>
          <w:noProof/>
          <w:snapToGrid w:val="0"/>
          <w:lang w:eastAsia="zh-CN"/>
        </w:rPr>
        <w:t>arameters</w:t>
      </w:r>
      <w:r>
        <w:rPr>
          <w:noProof/>
        </w:rPr>
        <w:tab/>
        <w:t>2244</w:t>
      </w:r>
    </w:p>
    <w:p w14:paraId="5BA7A0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7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 w:rsidRPr="006B1F76">
        <w:rPr>
          <w:rFonts w:cs="v4.2.0"/>
          <w:noProof/>
          <w:snapToGrid w:val="0"/>
        </w:rPr>
        <w:t>.</w:t>
      </w:r>
      <w:r w:rsidRPr="006B1F76">
        <w:rPr>
          <w:rFonts w:cs="v4.2.0"/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48C0C4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enhanced cell identification under AWGN propagation conditions</w:t>
      </w:r>
      <w:r>
        <w:rPr>
          <w:noProof/>
        </w:rPr>
        <w:tab/>
        <w:t>2246</w:t>
      </w:r>
    </w:p>
    <w:p w14:paraId="264496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305929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.4.</w:t>
      </w:r>
      <w:r w:rsidRPr="006B1F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67A98C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6E7C7D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7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5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38F6AD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6A70DC6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06C505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4F75EE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7A5E69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130719C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1274F4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lastRenderedPageBreak/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2BE16D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023DB3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140DBD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6E1F26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3C042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062FE7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76D174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5C6CE3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585E88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val="sv-SE"/>
        </w:rPr>
        <w:t>A.8</w:t>
      </w:r>
      <w:r w:rsidRPr="006B1F76">
        <w:rPr>
          <w:noProof/>
          <w:lang w:val="sv-SE"/>
        </w:rPr>
        <w:t>.</w:t>
      </w:r>
      <w:r w:rsidRPr="006B1F76">
        <w:rPr>
          <w:noProof/>
          <w:lang w:val="sv-SE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sv-SE" w:eastAsia="zh-CN"/>
        </w:rPr>
        <w:t>E-UTRAN F</w:t>
      </w:r>
      <w:r w:rsidRPr="006B1F76">
        <w:rPr>
          <w:noProof/>
          <w:lang w:val="sv-SE"/>
        </w:rPr>
        <w:t>DD</w:t>
      </w:r>
      <w:r w:rsidRPr="006B1F76">
        <w:rPr>
          <w:noProof/>
          <w:lang w:val="sv-SE" w:eastAsia="zh-CN"/>
        </w:rPr>
        <w:t xml:space="preserve"> </w:t>
      </w:r>
      <w:r w:rsidRPr="006B1F76">
        <w:rPr>
          <w:noProof/>
          <w:lang w:val="sv-SE"/>
        </w:rPr>
        <w:t>-</w:t>
      </w:r>
      <w:r w:rsidRPr="006B1F76">
        <w:rPr>
          <w:noProof/>
          <w:lang w:val="sv-SE" w:eastAsia="zh-CN"/>
        </w:rPr>
        <w:t xml:space="preserve"> UTRAN T</w:t>
      </w:r>
      <w:r w:rsidRPr="006B1F76">
        <w:rPr>
          <w:noProof/>
          <w:lang w:val="sv-SE"/>
        </w:rPr>
        <w:t>DD measurements</w:t>
      </w:r>
      <w:r>
        <w:rPr>
          <w:noProof/>
        </w:rPr>
        <w:tab/>
        <w:t>2260</w:t>
      </w:r>
    </w:p>
    <w:p w14:paraId="3DB5A1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9</w:t>
      </w:r>
      <w:r w:rsidRPr="006B1F76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</w:t>
      </w:r>
      <w:r>
        <w:rPr>
          <w:noProof/>
        </w:rPr>
        <w:t>DD</w:t>
      </w:r>
      <w:r>
        <w:rPr>
          <w:noProof/>
          <w:lang w:eastAsia="zh-CN"/>
        </w:rPr>
        <w:t xml:space="preserve"> </w:t>
      </w:r>
      <w:r>
        <w:rPr>
          <w:noProof/>
        </w:rPr>
        <w:t>-</w:t>
      </w:r>
      <w:r>
        <w:rPr>
          <w:noProof/>
          <w:lang w:eastAsia="zh-CN"/>
        </w:rPr>
        <w:t xml:space="preserve"> UTRAN T</w:t>
      </w:r>
      <w:r>
        <w:rPr>
          <w:noProof/>
        </w:rPr>
        <w:t>DD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e</w:t>
      </w:r>
      <w:r w:rsidRPr="006B1F76">
        <w:rPr>
          <w:rFonts w:cs="v4.2.0"/>
          <w:noProof/>
        </w:rPr>
        <w:t>vent triggered reporting in fading propagation conditions</w:t>
      </w:r>
      <w:r>
        <w:rPr>
          <w:noProof/>
        </w:rPr>
        <w:tab/>
        <w:t>2260</w:t>
      </w:r>
    </w:p>
    <w:p w14:paraId="7C02EC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9</w:t>
      </w:r>
      <w:r w:rsidRPr="006B1F76">
        <w:rPr>
          <w:rFonts w:cs="v4.2.0"/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1733C0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</w:t>
      </w:r>
      <w:r w:rsidRPr="006B1F76">
        <w:rPr>
          <w:rFonts w:cs="v4.2.0"/>
          <w:noProof/>
          <w:snapToGrid w:val="0"/>
          <w:lang w:eastAsia="zh-CN"/>
        </w:rPr>
        <w:t>9</w:t>
      </w:r>
      <w:r w:rsidRPr="006B1F76">
        <w:rPr>
          <w:rFonts w:cs="v4.2.0"/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376E9D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</w:t>
      </w:r>
      <w:r w:rsidRPr="006B1F76">
        <w:rPr>
          <w:rFonts w:cs="v4.2.0"/>
          <w:noProof/>
          <w:lang w:eastAsia="zh-CN"/>
        </w:rPr>
        <w:t>9</w:t>
      </w:r>
      <w:r w:rsidRPr="006B1F76">
        <w:rPr>
          <w:rFonts w:cs="v4.2.0"/>
          <w:noProof/>
        </w:rPr>
        <w:t>.</w:t>
      </w:r>
      <w:r w:rsidRPr="006B1F76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</w:t>
      </w:r>
      <w:r w:rsidRPr="006B1F76">
        <w:rPr>
          <w:rFonts w:cs="v4.2.0"/>
          <w:noProof/>
          <w:lang w:eastAsia="zh-CN"/>
        </w:rPr>
        <w:t>F</w:t>
      </w:r>
      <w:r w:rsidRPr="006B1F76">
        <w:rPr>
          <w:rFonts w:cs="v4.2.0"/>
          <w:noProof/>
        </w:rPr>
        <w:t xml:space="preserve">DD </w:t>
      </w:r>
      <w:r w:rsidRPr="006B1F76">
        <w:rPr>
          <w:rFonts w:cs="v4.2.0"/>
          <w:noProof/>
          <w:lang w:eastAsia="zh-CN"/>
        </w:rPr>
        <w:t xml:space="preserve">- </w:t>
      </w:r>
      <w:r w:rsidRPr="006B1F76">
        <w:rPr>
          <w:rFonts w:cs="v4.2.0"/>
          <w:noProof/>
        </w:rPr>
        <w:t>UTRA</w:t>
      </w:r>
      <w:r w:rsidRPr="006B1F76">
        <w:rPr>
          <w:rFonts w:cs="v4.2.0"/>
          <w:noProof/>
          <w:lang w:eastAsia="zh-CN"/>
        </w:rPr>
        <w:t>N</w:t>
      </w:r>
      <w:r w:rsidRPr="006B1F76">
        <w:rPr>
          <w:rFonts w:cs="v4.2.0"/>
          <w:noProof/>
        </w:rPr>
        <w:t xml:space="preserve">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2998D9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67E46F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419F52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183150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36EF63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18D70F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0D7FF8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016071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BF0DF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12B085F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A.</w:t>
      </w:r>
      <w:r>
        <w:rPr>
          <w:noProof/>
        </w:rPr>
        <w:t>8.</w:t>
      </w:r>
      <w:r w:rsidRPr="006B1F76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19104E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21A5B1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6C91F0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35CC4B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796F23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37BE26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14C976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0FDDE8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4F2243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70843D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InterRAT </w:t>
      </w:r>
      <w:r>
        <w:rPr>
          <w:noProof/>
        </w:rPr>
        <w:t xml:space="preserve">E-UTRA TDD </w:t>
      </w:r>
      <w:r>
        <w:rPr>
          <w:noProof/>
          <w:lang w:eastAsia="zh-CN"/>
        </w:rPr>
        <w:t xml:space="preserve">to </w:t>
      </w:r>
      <w:r>
        <w:rPr>
          <w:noProof/>
        </w:rPr>
        <w:t xml:space="preserve">E-UTRA TDD and UTRA TDD cell search </w:t>
      </w:r>
      <w:r>
        <w:rPr>
          <w:noProof/>
          <w:lang w:eastAsia="zh-CN"/>
        </w:rPr>
        <w:t>test case</w:t>
      </w:r>
      <w:r>
        <w:rPr>
          <w:noProof/>
        </w:rPr>
        <w:tab/>
        <w:t>2275</w:t>
      </w:r>
    </w:p>
    <w:p w14:paraId="1C4578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301CBE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59B6E5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89081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3ACB99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2FCF5A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40BF2A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00DAA2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5E9F2E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Intra-frequency Measurements</w:t>
      </w:r>
      <w:r>
        <w:rPr>
          <w:noProof/>
        </w:rPr>
        <w:tab/>
        <w:t>2284</w:t>
      </w:r>
    </w:p>
    <w:p w14:paraId="1BCA76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4133BB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789B86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018150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5900DC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111925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0CC15C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70F329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3B7B4C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043047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4B4002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71B39A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1233C5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6727FD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043B64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7586E6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5348B9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28124E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61510F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7DCE31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6A5FD5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79830B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334E9F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6A41E3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7CD3BE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62439F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575308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278821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2C6FEC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5CE098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2F59DC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256A3C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779F10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2C4231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02756E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6E1786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1793B1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180271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30D107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5E21E4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555926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5829CF9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570E77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61049B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08C76F6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6609C1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1F59A0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4C81C8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29E37E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177013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4198C3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1C8A37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7D901A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1C508CD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59382E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5B63BE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1C9D6B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5E2EA0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3DD0CE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0E7EC5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30606A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7DDBFD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BA52AF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0A6D4E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1E6FDE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44B1C9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7380DE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31D2A2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78AA97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437E51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601455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0710979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22934B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07B4EB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42BA88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091946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29B7982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03541D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4D0361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15AFC6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13631B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5C2A71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634C5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2C2CB7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06053A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11A3F9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5A9F29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270C87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26BBD2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0E8B30B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0CD9B7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176EDC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A.8.14.1</w:t>
      </w:r>
      <w:r w:rsidRPr="006B1F76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131FE7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49FFA4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</w:t>
      </w:r>
      <w:r>
        <w:rPr>
          <w:noProof/>
          <w:lang w:eastAsia="zh-CN"/>
        </w:rPr>
        <w:t>F</w:t>
      </w:r>
      <w:r>
        <w:rPr>
          <w:noProof/>
        </w:rPr>
        <w:t xml:space="preserve">DD Inter-frequency event triggered reporting when DRX is used under fading propagation conditions in </w:t>
      </w:r>
      <w:r>
        <w:rPr>
          <w:noProof/>
          <w:lang w:eastAsia="zh-CN"/>
        </w:rPr>
        <w:t>a</w:t>
      </w:r>
      <w:r>
        <w:rPr>
          <w:noProof/>
        </w:rPr>
        <w:t>synchronous cells</w:t>
      </w:r>
      <w:r>
        <w:rPr>
          <w:noProof/>
        </w:rPr>
        <w:tab/>
        <w:t>2440</w:t>
      </w:r>
    </w:p>
    <w:p w14:paraId="6F47A4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2A8D3C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075149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2443</w:t>
      </w:r>
    </w:p>
    <w:p w14:paraId="5471F0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A.8.14.3.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 xml:space="preserve">Test </w:t>
      </w:r>
      <w:r w:rsidRPr="006B1F76">
        <w:rPr>
          <w:noProof/>
          <w:snapToGrid w:val="0"/>
          <w:lang w:eastAsia="zh-CN"/>
        </w:rPr>
        <w:t>Purpose and Environment</w:t>
      </w:r>
      <w:r>
        <w:rPr>
          <w:noProof/>
        </w:rPr>
        <w:tab/>
        <w:t>2443</w:t>
      </w:r>
    </w:p>
    <w:p w14:paraId="322C3F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667A98E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0848B9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691265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01CF07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7E58D5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FDD-TDD Inter-frequency event triggered reporting </w:t>
      </w:r>
      <w:r>
        <w:rPr>
          <w:noProof/>
          <w:lang w:eastAsia="zh-CN"/>
        </w:rPr>
        <w:t>when DRX is used</w:t>
      </w:r>
      <w:r>
        <w:rPr>
          <w:noProof/>
        </w:rPr>
        <w:t xml:space="preserve"> under fading propagation conditions in asynchronous cells</w:t>
      </w:r>
      <w:r>
        <w:rPr>
          <w:noProof/>
        </w:rPr>
        <w:tab/>
        <w:t>2447</w:t>
      </w:r>
    </w:p>
    <w:p w14:paraId="3115444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17E8C5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57FC5F7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2450</w:t>
      </w:r>
    </w:p>
    <w:p w14:paraId="07E850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765D40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15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72743D5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70620C9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7C8A02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2453</w:t>
      </w:r>
    </w:p>
    <w:p w14:paraId="559E30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30A874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49799E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2455</w:t>
      </w:r>
    </w:p>
    <w:p w14:paraId="59C149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6739CA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</w:t>
      </w:r>
      <w:r>
        <w:rPr>
          <w:noProof/>
        </w:rPr>
        <w:tab/>
        <w:t>2457</w:t>
      </w:r>
    </w:p>
    <w:p w14:paraId="2F0D95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371B43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2C0104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network controlled PCell interruption in non-DRX</w:t>
      </w:r>
      <w:r>
        <w:rPr>
          <w:noProof/>
        </w:rPr>
        <w:tab/>
        <w:t>2460</w:t>
      </w:r>
    </w:p>
    <w:p w14:paraId="3E09AC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143723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2262FF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 with PCell interruption in non-DRX</w:t>
      </w:r>
      <w:r>
        <w:rPr>
          <w:noProof/>
        </w:rPr>
        <w:tab/>
        <w:t>2462</w:t>
      </w:r>
    </w:p>
    <w:p w14:paraId="4AFA26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79A09D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21B9C98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</w:t>
      </w:r>
      <w:r>
        <w:rPr>
          <w:noProof/>
        </w:rPr>
        <w:tab/>
        <w:t>2464</w:t>
      </w:r>
    </w:p>
    <w:p w14:paraId="6F75B4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1195FA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16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41A8A3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7DA34F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2467</w:t>
      </w:r>
    </w:p>
    <w:p w14:paraId="7D1F19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2D11CC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1EDACD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2467</w:t>
      </w:r>
    </w:p>
    <w:p w14:paraId="4B142C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5FEE68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58364B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2468</w:t>
      </w:r>
    </w:p>
    <w:p w14:paraId="360A73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49FCB6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7EE9D3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2469</w:t>
      </w:r>
    </w:p>
    <w:p w14:paraId="6B5F07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37A817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2470</w:t>
      </w:r>
    </w:p>
    <w:p w14:paraId="46A8AC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2470</w:t>
      </w:r>
    </w:p>
    <w:p w14:paraId="4FEC2A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32197E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2471</w:t>
      </w:r>
    </w:p>
    <w:p w14:paraId="171D4C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2471</w:t>
      </w:r>
    </w:p>
    <w:p w14:paraId="5A1CDB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2023F2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2472</w:t>
      </w:r>
    </w:p>
    <w:p w14:paraId="1E0BDE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2472</w:t>
      </w:r>
    </w:p>
    <w:p w14:paraId="48630B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1AB80A9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2473</w:t>
      </w:r>
    </w:p>
    <w:p w14:paraId="217A01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2473</w:t>
      </w:r>
    </w:p>
    <w:p w14:paraId="60AB32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22B4D9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0EFBCE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2473</w:t>
      </w:r>
    </w:p>
    <w:p w14:paraId="6D1C2E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6D3C27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37CF6E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2474</w:t>
      </w:r>
    </w:p>
    <w:p w14:paraId="2BDFBF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41B276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768923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2475</w:t>
      </w:r>
    </w:p>
    <w:p w14:paraId="0635613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48E06F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652066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2475</w:t>
      </w:r>
    </w:p>
    <w:p w14:paraId="26FB6B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1651B0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56EE5F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2476</w:t>
      </w:r>
    </w:p>
    <w:p w14:paraId="11E586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2D6637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4566DA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2479</w:t>
      </w:r>
    </w:p>
    <w:p w14:paraId="15DC39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CA6407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5103DE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2479</w:t>
      </w:r>
    </w:p>
    <w:p w14:paraId="1C6DB4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37B010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787E29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2480</w:t>
      </w:r>
    </w:p>
    <w:p w14:paraId="1AFC99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67866F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2B7F3D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2480</w:t>
      </w:r>
    </w:p>
    <w:p w14:paraId="4B7919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7FC6C0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06D914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2483</w:t>
      </w:r>
    </w:p>
    <w:p w14:paraId="50F01E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26DAED4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37CD7C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2483</w:t>
      </w:r>
    </w:p>
    <w:p w14:paraId="613BC3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4CB521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5BD9F7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2484</w:t>
      </w:r>
    </w:p>
    <w:p w14:paraId="53E610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3C0179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1F9228E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2484</w:t>
      </w:r>
    </w:p>
    <w:p w14:paraId="453929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3CEC65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2485</w:t>
      </w:r>
    </w:p>
    <w:p w14:paraId="540C4E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2485</w:t>
      </w:r>
    </w:p>
    <w:p w14:paraId="77223F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77DE399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235583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2487</w:t>
      </w:r>
    </w:p>
    <w:p w14:paraId="2299C7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007FE1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450D7A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2488</w:t>
      </w:r>
    </w:p>
    <w:p w14:paraId="3130E1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B482B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5ABE1B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2488</w:t>
      </w:r>
    </w:p>
    <w:p w14:paraId="4A3B55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615CB3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activation </w:t>
      </w:r>
      <w:r>
        <w:rPr>
          <w:noProof/>
          <w:lang w:eastAsia="zh-CN"/>
        </w:rPr>
        <w:t>and deactivation</w:t>
      </w:r>
      <w:r>
        <w:rPr>
          <w:noProof/>
        </w:rPr>
        <w:t xml:space="preserve"> of unknown SCell in non-DRX</w:t>
      </w:r>
      <w:r>
        <w:rPr>
          <w:noProof/>
        </w:rPr>
        <w:tab/>
        <w:t>2489</w:t>
      </w:r>
    </w:p>
    <w:p w14:paraId="3C4EC6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2489</w:t>
      </w:r>
    </w:p>
    <w:p w14:paraId="351E49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660390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31CE3E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2492</w:t>
      </w:r>
    </w:p>
    <w:p w14:paraId="504392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4B4B9D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2ED665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2492</w:t>
      </w:r>
    </w:p>
    <w:p w14:paraId="721033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72A798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229BD2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2493</w:t>
      </w:r>
    </w:p>
    <w:p w14:paraId="4EF295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4B6CB4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244DC6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2493</w:t>
      </w:r>
    </w:p>
    <w:p w14:paraId="56C38A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26A78D2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04DEFF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2494</w:t>
      </w:r>
    </w:p>
    <w:p w14:paraId="79E9FA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2049FC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20MHz+10MHz</w:t>
      </w:r>
      <w:r>
        <w:rPr>
          <w:noProof/>
        </w:rPr>
        <w:tab/>
        <w:t>2496</w:t>
      </w:r>
    </w:p>
    <w:p w14:paraId="515F08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2496</w:t>
      </w:r>
    </w:p>
    <w:p w14:paraId="45E098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454C5E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533804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2498</w:t>
      </w:r>
    </w:p>
    <w:p w14:paraId="27186D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6F1BEC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1D5487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2501</w:t>
      </w:r>
    </w:p>
    <w:p w14:paraId="4EE269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5EF140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FDD</w:t>
      </w:r>
      <w:r>
        <w:rPr>
          <w:noProof/>
        </w:rPr>
        <w:tab/>
        <w:t>2504</w:t>
      </w:r>
    </w:p>
    <w:p w14:paraId="683994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2504</w:t>
      </w:r>
    </w:p>
    <w:p w14:paraId="04147B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20D011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TDD</w:t>
      </w:r>
      <w:r>
        <w:rPr>
          <w:noProof/>
        </w:rPr>
        <w:tab/>
        <w:t>2507</w:t>
      </w:r>
    </w:p>
    <w:p w14:paraId="693DA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2507</w:t>
      </w:r>
    </w:p>
    <w:p w14:paraId="7D68FC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3FA1BE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3B05B9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2510</w:t>
      </w:r>
    </w:p>
    <w:p w14:paraId="65BB20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2515</w:t>
      </w:r>
    </w:p>
    <w:p w14:paraId="56DF7E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56FD4A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2515</w:t>
      </w:r>
    </w:p>
    <w:p w14:paraId="4E2209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2520</w:t>
      </w:r>
    </w:p>
    <w:p w14:paraId="0ADBB3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297E75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2520</w:t>
      </w:r>
    </w:p>
    <w:p w14:paraId="7365C5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2260A0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700121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2525</w:t>
      </w:r>
    </w:p>
    <w:p w14:paraId="7660DA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7CB43F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2A055B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2A815B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A.8.16.31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3FB08B2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72D670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27AFF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24AD1E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2064D8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7CC62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A.8.16.33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56EB29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3 DL CA Event Triggered Reporting on Deactivated SCell with PCell and SCell Interruptions in Non-DRX</w:t>
      </w:r>
      <w:r>
        <w:rPr>
          <w:noProof/>
        </w:rPr>
        <w:tab/>
        <w:t>2545</w:t>
      </w:r>
    </w:p>
    <w:p w14:paraId="16B465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19787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A.8.16.34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4D44E9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67BCE6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2550</w:t>
      </w:r>
    </w:p>
    <w:p w14:paraId="54ED24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28AD5A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1D76D8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2553</w:t>
      </w:r>
    </w:p>
    <w:p w14:paraId="734DC0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08CCB12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known SCell in non-DRX</w:t>
      </w:r>
      <w:r>
        <w:rPr>
          <w:noProof/>
        </w:rPr>
        <w:tab/>
        <w:t>2556</w:t>
      </w:r>
    </w:p>
    <w:p w14:paraId="2FB5BC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2556</w:t>
      </w:r>
    </w:p>
    <w:p w14:paraId="6A15F9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6822929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known SCell in non-DRX</w:t>
      </w:r>
      <w:r>
        <w:rPr>
          <w:noProof/>
        </w:rPr>
        <w:tab/>
        <w:t>2559</w:t>
      </w:r>
    </w:p>
    <w:p w14:paraId="115F08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05C46F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5BFB40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50F816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2562</w:t>
      </w:r>
    </w:p>
    <w:p w14:paraId="588507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028BAC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43706C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2565</w:t>
      </w:r>
    </w:p>
    <w:p w14:paraId="4AFB1C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1E7612F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2568</w:t>
      </w:r>
    </w:p>
    <w:p w14:paraId="32C275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.41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2568</w:t>
      </w:r>
    </w:p>
    <w:p w14:paraId="691A260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2B325A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2571</w:t>
      </w:r>
    </w:p>
    <w:p w14:paraId="45C6A6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70F08F6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57BAE3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37A521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2574</w:t>
      </w:r>
    </w:p>
    <w:p w14:paraId="551037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6A21C6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FDD</w:t>
      </w:r>
      <w:r>
        <w:rPr>
          <w:noProof/>
        </w:rPr>
        <w:tab/>
        <w:t>2577</w:t>
      </w:r>
    </w:p>
    <w:p w14:paraId="2CBB12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2577</w:t>
      </w:r>
    </w:p>
    <w:p w14:paraId="1FB4D3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7717A5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6131DB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2580</w:t>
      </w:r>
    </w:p>
    <w:p w14:paraId="50CA30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77C2B0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TDD</w:t>
      </w:r>
      <w:r>
        <w:rPr>
          <w:noProof/>
        </w:rPr>
        <w:tab/>
        <w:t>2583</w:t>
      </w:r>
    </w:p>
    <w:p w14:paraId="0306CDF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2583</w:t>
      </w:r>
    </w:p>
    <w:p w14:paraId="37178C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D728D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4EB069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2586</w:t>
      </w:r>
    </w:p>
    <w:p w14:paraId="60CC31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149AECC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  <w:lang w:eastAsia="zh-CN"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  <w:lang w:eastAsia="zh-CN"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167A5E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A.8.16.48</w:t>
      </w:r>
      <w:r w:rsidRPr="006B1F76">
        <w:rPr>
          <w:rFonts w:eastAsia="MS Mincho"/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 xml:space="preserve">Test </w:t>
      </w:r>
      <w:r w:rsidRPr="006B1F76">
        <w:rPr>
          <w:rFonts w:eastAsia="MS Mincho"/>
          <w:noProof/>
          <w:lang w:eastAsia="zh-CN"/>
        </w:rPr>
        <w:t>Purpose and Environment</w:t>
      </w:r>
      <w:r>
        <w:rPr>
          <w:noProof/>
        </w:rPr>
        <w:tab/>
        <w:t>2589</w:t>
      </w:r>
    </w:p>
    <w:p w14:paraId="6F9542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4C141F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3AFAFB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2592</w:t>
      </w:r>
    </w:p>
    <w:p w14:paraId="49838E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570155F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2DL/2UL </w:t>
      </w:r>
      <w:r>
        <w:rPr>
          <w:noProof/>
          <w:lang w:eastAsia="zh-CN"/>
        </w:rPr>
        <w:t>TDD-</w:t>
      </w:r>
      <w:r>
        <w:rPr>
          <w:noProof/>
        </w:rPr>
        <w:t xml:space="preserve">FDD CA </w:t>
      </w:r>
      <w:r>
        <w:rPr>
          <w:noProof/>
          <w:lang w:eastAsia="zh-CN"/>
        </w:rPr>
        <w:t xml:space="preserve">(TDD PCell) </w:t>
      </w:r>
      <w:r>
        <w:rPr>
          <w:noProof/>
        </w:rPr>
        <w:t>activation and deactivation of known PUCCH SCell without valid TA in non-DRX</w:t>
      </w:r>
      <w:r>
        <w:rPr>
          <w:noProof/>
        </w:rPr>
        <w:tab/>
        <w:t>2595</w:t>
      </w:r>
    </w:p>
    <w:p w14:paraId="694C10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2595</w:t>
      </w:r>
    </w:p>
    <w:p w14:paraId="26264B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261BE5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174B12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3610D6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3F12C8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4EAB2D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180284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3395BA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122EAE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2608</w:t>
      </w:r>
    </w:p>
    <w:p w14:paraId="23EAC0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2612</w:t>
      </w:r>
    </w:p>
    <w:p w14:paraId="7FE5A6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283F30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2612</w:t>
      </w:r>
    </w:p>
    <w:p w14:paraId="1B3ED0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2616</w:t>
      </w:r>
    </w:p>
    <w:p w14:paraId="53CA18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2616</w:t>
      </w:r>
    </w:p>
    <w:p w14:paraId="0B2A24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6ABC4B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A.8.16.55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549893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2622</w:t>
      </w:r>
    </w:p>
    <w:p w14:paraId="7C4D7B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37ACB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A.8.16.56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58D464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know SCell in non-DRX</w:t>
      </w:r>
      <w:r>
        <w:rPr>
          <w:noProof/>
        </w:rPr>
        <w:tab/>
        <w:t>2628</w:t>
      </w:r>
    </w:p>
    <w:p w14:paraId="67109A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02FB5A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7FBA90C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know SCell in non-DRX</w:t>
      </w:r>
      <w:r>
        <w:rPr>
          <w:noProof/>
        </w:rPr>
        <w:tab/>
        <w:t>2631</w:t>
      </w:r>
    </w:p>
    <w:p w14:paraId="3350AC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8F8D6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3D44CD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139EFD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2634</w:t>
      </w:r>
    </w:p>
    <w:p w14:paraId="556A90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44310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4BCE5F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2639</w:t>
      </w:r>
    </w:p>
    <w:p w14:paraId="473E6D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40F8D7A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2575C8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328A9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09743E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4B9FCA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4C16D2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229DFA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21A14D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2649</w:t>
      </w:r>
    </w:p>
    <w:p w14:paraId="44398B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6EB5D7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512765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2653</w:t>
      </w:r>
    </w:p>
    <w:p w14:paraId="6F5B56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1E234B7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4B1409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2657</w:t>
      </w:r>
    </w:p>
    <w:p w14:paraId="5AAA11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2662</w:t>
      </w:r>
    </w:p>
    <w:p w14:paraId="497CA6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4DFEEF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2662</w:t>
      </w:r>
    </w:p>
    <w:p w14:paraId="483A9A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2667</w:t>
      </w:r>
    </w:p>
    <w:p w14:paraId="0B4E72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5B872F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2667</w:t>
      </w:r>
    </w:p>
    <w:p w14:paraId="6C2BE0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6A51325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480546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2672</w:t>
      </w:r>
    </w:p>
    <w:p w14:paraId="0D75BD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78EB49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unknown SCell in non-DRX</w:t>
      </w:r>
      <w:r>
        <w:rPr>
          <w:noProof/>
        </w:rPr>
        <w:tab/>
        <w:t>2677</w:t>
      </w:r>
    </w:p>
    <w:p w14:paraId="757CE9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2677</w:t>
      </w:r>
    </w:p>
    <w:p w14:paraId="541FE4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6694CC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unknown SCell in non-DRX</w:t>
      </w:r>
      <w:r>
        <w:rPr>
          <w:noProof/>
        </w:rPr>
        <w:tab/>
        <w:t>2681</w:t>
      </w:r>
    </w:p>
    <w:p w14:paraId="75684E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2681</w:t>
      </w:r>
    </w:p>
    <w:p w14:paraId="3D8EF0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FBC86F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6E9187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601352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6040D9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32EAB6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7161AC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4B2296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08FDC9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B230C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A.8.16.73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2701</w:t>
      </w:r>
    </w:p>
    <w:p w14:paraId="5AB256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2701</w:t>
      </w:r>
    </w:p>
    <w:p w14:paraId="06A6A3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1E09D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A.8.16.74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60FC7A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2707</w:t>
      </w:r>
    </w:p>
    <w:p w14:paraId="5105EE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2707</w:t>
      </w:r>
    </w:p>
    <w:p w14:paraId="6B96F6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1970D3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2713</w:t>
      </w:r>
    </w:p>
    <w:p w14:paraId="1873A9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2713</w:t>
      </w:r>
    </w:p>
    <w:p w14:paraId="282BD7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2719</w:t>
      </w:r>
    </w:p>
    <w:p w14:paraId="350040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know SCell in non-DRX</w:t>
      </w:r>
      <w:r>
        <w:rPr>
          <w:noProof/>
        </w:rPr>
        <w:tab/>
        <w:t>2719</w:t>
      </w:r>
    </w:p>
    <w:p w14:paraId="65B597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2719</w:t>
      </w:r>
    </w:p>
    <w:p w14:paraId="027B4E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4F852E0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know SCell in non-DRX</w:t>
      </w:r>
      <w:r>
        <w:rPr>
          <w:noProof/>
        </w:rPr>
        <w:tab/>
        <w:t>2723</w:t>
      </w:r>
    </w:p>
    <w:p w14:paraId="434419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2723</w:t>
      </w:r>
    </w:p>
    <w:p w14:paraId="2693AC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0A45ED8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2726</w:t>
      </w:r>
    </w:p>
    <w:p w14:paraId="37B608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5D7389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A.8.16.79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34626FC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2733</w:t>
      </w:r>
    </w:p>
    <w:p w14:paraId="3F66AC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60E2BC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A.8.16.80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75643F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2740</w:t>
      </w:r>
    </w:p>
    <w:p w14:paraId="21F156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428C4B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A.8.16.81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2746</w:t>
      </w:r>
    </w:p>
    <w:p w14:paraId="1B3228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2746</w:t>
      </w:r>
    </w:p>
    <w:p w14:paraId="6E3991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3182CD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021942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2752</w:t>
      </w:r>
    </w:p>
    <w:p w14:paraId="1E148F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2752</w:t>
      </w:r>
    </w:p>
    <w:p w14:paraId="15E362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2757</w:t>
      </w:r>
    </w:p>
    <w:p w14:paraId="4F38585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2757</w:t>
      </w:r>
    </w:p>
    <w:p w14:paraId="3FA1DE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FF390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A.8.16.84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2763</w:t>
      </w:r>
    </w:p>
    <w:p w14:paraId="7DE8743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2763</w:t>
      </w:r>
    </w:p>
    <w:p w14:paraId="59C04E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2763</w:t>
      </w:r>
    </w:p>
    <w:p w14:paraId="418ADF3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07A0FE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2767</w:t>
      </w:r>
    </w:p>
    <w:p w14:paraId="463DC7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2767</w:t>
      </w:r>
    </w:p>
    <w:p w14:paraId="4B1C6B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1C4EFE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2770</w:t>
      </w:r>
    </w:p>
    <w:p w14:paraId="1D98F8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2770</w:t>
      </w:r>
    </w:p>
    <w:p w14:paraId="10859A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2776</w:t>
      </w:r>
    </w:p>
    <w:p w14:paraId="70733BA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2776</w:t>
      </w:r>
    </w:p>
    <w:p w14:paraId="0FC4AD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0750DD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A.8.16.88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2784</w:t>
      </w:r>
    </w:p>
    <w:p w14:paraId="443C02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2784</w:t>
      </w:r>
    </w:p>
    <w:p w14:paraId="4D2782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2784</w:t>
      </w:r>
    </w:p>
    <w:p w14:paraId="7FC6DA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0ACB2DD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2791</w:t>
      </w:r>
    </w:p>
    <w:p w14:paraId="2FAA71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2791</w:t>
      </w:r>
    </w:p>
    <w:p w14:paraId="38D28C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0059954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2798</w:t>
      </w:r>
    </w:p>
    <w:p w14:paraId="07BFF4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2798</w:t>
      </w:r>
    </w:p>
    <w:p w14:paraId="6A070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2804</w:t>
      </w:r>
    </w:p>
    <w:p w14:paraId="2A4DBD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2804</w:t>
      </w:r>
    </w:p>
    <w:p w14:paraId="035FB2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09549C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A.8.16.92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0DFD6A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2812</w:t>
      </w:r>
    </w:p>
    <w:p w14:paraId="4DD9548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2812</w:t>
      </w:r>
    </w:p>
    <w:p w14:paraId="258C8B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1BD23EC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2819</w:t>
      </w:r>
    </w:p>
    <w:p w14:paraId="6BBFCF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2819</w:t>
      </w:r>
    </w:p>
    <w:p w14:paraId="389303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7B0A4DA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2826</w:t>
      </w:r>
    </w:p>
    <w:p w14:paraId="5552B0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2826</w:t>
      </w:r>
    </w:p>
    <w:p w14:paraId="604ECE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2834</w:t>
      </w:r>
    </w:p>
    <w:p w14:paraId="4A5E99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2834</w:t>
      </w:r>
    </w:p>
    <w:p w14:paraId="2A3E55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345224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A.8.16.96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2843</w:t>
      </w:r>
    </w:p>
    <w:p w14:paraId="4E53D1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2843</w:t>
      </w:r>
    </w:p>
    <w:p w14:paraId="009867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2843</w:t>
      </w:r>
    </w:p>
    <w:p w14:paraId="71BBF1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5230BE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2850</w:t>
      </w:r>
    </w:p>
    <w:p w14:paraId="330CB9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2850</w:t>
      </w:r>
    </w:p>
    <w:p w14:paraId="0A295C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2858</w:t>
      </w:r>
    </w:p>
    <w:p w14:paraId="6FDAE4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2858</w:t>
      </w:r>
    </w:p>
    <w:p w14:paraId="3B7107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2858</w:t>
      </w:r>
    </w:p>
    <w:p w14:paraId="7A4B52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2868</w:t>
      </w:r>
    </w:p>
    <w:p w14:paraId="36A4A0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CA Event Triggered Reporting on Deactivated SCell with PCell and SCell Interruptions in Non-DRX with generic duplex modes</w:t>
      </w:r>
      <w:r>
        <w:rPr>
          <w:noProof/>
        </w:rPr>
        <w:tab/>
        <w:t>2868</w:t>
      </w:r>
    </w:p>
    <w:p w14:paraId="64C102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5B775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A.8.16.100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2878</w:t>
      </w:r>
    </w:p>
    <w:p w14:paraId="0CCB3A7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2878</w:t>
      </w:r>
    </w:p>
    <w:p w14:paraId="6B8E40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2878</w:t>
      </w:r>
    </w:p>
    <w:p w14:paraId="4B445F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191164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2888</w:t>
      </w:r>
    </w:p>
    <w:p w14:paraId="4B37644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2888</w:t>
      </w:r>
    </w:p>
    <w:p w14:paraId="270E6A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2899</w:t>
      </w:r>
    </w:p>
    <w:p w14:paraId="6F2AF6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2899</w:t>
      </w:r>
    </w:p>
    <w:p w14:paraId="5E4710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2899</w:t>
      </w:r>
    </w:p>
    <w:p w14:paraId="675EAE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3647F2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2905</w:t>
      </w:r>
    </w:p>
    <w:p w14:paraId="01275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2905</w:t>
      </w:r>
    </w:p>
    <w:p w14:paraId="5E031D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3895CC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2910</w:t>
      </w:r>
    </w:p>
    <w:p w14:paraId="65CFD2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2910</w:t>
      </w:r>
    </w:p>
    <w:p w14:paraId="70D129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</w:t>
      </w:r>
      <w:r>
        <w:rPr>
          <w:noProof/>
        </w:rPr>
        <w:t>8.16.105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233EB0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2915</w:t>
      </w:r>
    </w:p>
    <w:p w14:paraId="36F52E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2915</w:t>
      </w:r>
    </w:p>
    <w:p w14:paraId="76F2AE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571128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event triggered reporting under deactivated SCell in non-DRX </w:t>
      </w:r>
      <w:r w:rsidRPr="006B1F76">
        <w:rPr>
          <w:rFonts w:cs="Arial"/>
          <w:noProof/>
        </w:rPr>
        <w:t xml:space="preserve">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2919</w:t>
      </w:r>
    </w:p>
    <w:p w14:paraId="4847BD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2919</w:t>
      </w:r>
    </w:p>
    <w:p w14:paraId="033CC4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D5660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event triggered reporting under deactivated SCell in non-DRX with </w:t>
      </w:r>
      <w:r w:rsidRPr="006B1F76">
        <w:rPr>
          <w:i/>
          <w:noProof/>
        </w:rPr>
        <w:t>highSpeedEnhMeasFlag</w:t>
      </w:r>
      <w:r w:rsidRPr="006B1F76">
        <w:rPr>
          <w:i/>
          <w:noProof/>
          <w:lang w:eastAsia="ja-JP"/>
        </w:rPr>
        <w:t>2</w:t>
      </w:r>
      <w:r w:rsidRPr="006B1F76">
        <w:rPr>
          <w:i/>
          <w:noProof/>
        </w:rPr>
        <w:t>-</w:t>
      </w:r>
      <w:r w:rsidRPr="006B1F76">
        <w:rPr>
          <w:i/>
          <w:noProof/>
          <w:lang w:eastAsia="ja-JP"/>
        </w:rPr>
        <w:t>r16</w:t>
      </w:r>
      <w:r>
        <w:rPr>
          <w:noProof/>
        </w:rPr>
        <w:tab/>
        <w:t>2922</w:t>
      </w:r>
    </w:p>
    <w:p w14:paraId="05C32C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2922</w:t>
      </w:r>
    </w:p>
    <w:p w14:paraId="2B89B1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5C5EA01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2925</w:t>
      </w:r>
    </w:p>
    <w:p w14:paraId="3530EB5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2925</w:t>
      </w:r>
    </w:p>
    <w:p w14:paraId="30C19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0CCC5A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2931</w:t>
      </w:r>
    </w:p>
    <w:p w14:paraId="16BC10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2931</w:t>
      </w:r>
    </w:p>
    <w:p w14:paraId="47D86A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54825B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2938</w:t>
      </w:r>
    </w:p>
    <w:p w14:paraId="27FDFF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2938</w:t>
      </w:r>
    </w:p>
    <w:p w14:paraId="5635C6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67FA4E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8AD4BD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2939</w:t>
      </w:r>
    </w:p>
    <w:p w14:paraId="7B4424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A.8.17.4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004357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32931DD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2940</w:t>
      </w:r>
    </w:p>
    <w:p w14:paraId="50ED6D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3F8B8A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6754AC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2941</w:t>
      </w:r>
    </w:p>
    <w:p w14:paraId="367AC6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1F2D7E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2F62CA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2943</w:t>
      </w:r>
    </w:p>
    <w:p w14:paraId="7BEF69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ABA1B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40CD96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2944</w:t>
      </w:r>
    </w:p>
    <w:p w14:paraId="2A0189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2944</w:t>
      </w:r>
    </w:p>
    <w:p w14:paraId="17FDF5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04C0A3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20MHz+10</w:t>
      </w:r>
      <w:r>
        <w:rPr>
          <w:noProof/>
        </w:rPr>
        <w:t>MHz</w:t>
      </w:r>
      <w:r>
        <w:rPr>
          <w:noProof/>
        </w:rPr>
        <w:tab/>
        <w:t>2945</w:t>
      </w:r>
    </w:p>
    <w:p w14:paraId="6D5D35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2BD971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4FE8B4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2946</w:t>
      </w:r>
    </w:p>
    <w:p w14:paraId="2D6581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2A37AA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349620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2954</w:t>
      </w:r>
    </w:p>
    <w:p w14:paraId="7E654E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2954</w:t>
      </w:r>
    </w:p>
    <w:p w14:paraId="0F90E5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44B0551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HRPD</w:t>
      </w:r>
      <w:r>
        <w:rPr>
          <w:noProof/>
        </w:rPr>
        <w:t xml:space="preserve"> Measurements</w:t>
      </w:r>
      <w:r>
        <w:rPr>
          <w:noProof/>
        </w:rPr>
        <w:tab/>
        <w:t>2961</w:t>
      </w:r>
    </w:p>
    <w:p w14:paraId="3BBCB7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2961</w:t>
      </w:r>
    </w:p>
    <w:p w14:paraId="51E913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75939C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2963</w:t>
      </w:r>
    </w:p>
    <w:p w14:paraId="3ADDE03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Measurements</w:t>
      </w:r>
      <w:r>
        <w:rPr>
          <w:noProof/>
        </w:rPr>
        <w:tab/>
        <w:t>2963</w:t>
      </w:r>
    </w:p>
    <w:p w14:paraId="6CF0B61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event triggered reporting under fading propagation conditions</w:t>
      </w:r>
      <w:r>
        <w:rPr>
          <w:noProof/>
        </w:rPr>
        <w:tab/>
        <w:t>2963</w:t>
      </w:r>
    </w:p>
    <w:p w14:paraId="69875F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2963</w:t>
      </w:r>
    </w:p>
    <w:p w14:paraId="096ACA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60E53FC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2965</w:t>
      </w:r>
    </w:p>
    <w:p w14:paraId="55CD3A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2965</w:t>
      </w:r>
    </w:p>
    <w:p w14:paraId="3D46F5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66409A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5778C6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2966</w:t>
      </w:r>
    </w:p>
    <w:p w14:paraId="4F6F04F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711EE39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490E83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2969</w:t>
      </w:r>
    </w:p>
    <w:p w14:paraId="4CDD8F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</w:t>
      </w:r>
      <w:r w:rsidRPr="006B1F76">
        <w:rPr>
          <w:noProof/>
          <w:snapToGrid w:val="0"/>
          <w:lang w:eastAsia="zh-CN"/>
        </w:rPr>
        <w:t>2A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6AD65E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</w:t>
      </w:r>
      <w:r w:rsidRPr="006B1F76">
        <w:rPr>
          <w:noProof/>
          <w:snapToGrid w:val="0"/>
          <w:lang w:eastAsia="zh-CN"/>
        </w:rPr>
        <w:t>A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3CF4B8F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</w:t>
      </w:r>
      <w:r>
        <w:rPr>
          <w:noProof/>
          <w:lang w:eastAsia="zh-CN"/>
        </w:rPr>
        <w:t>1</w:t>
      </w:r>
      <w:r>
        <w:rPr>
          <w:noProof/>
        </w:rPr>
        <w:t>0 MHz bandwidth.</w:t>
      </w:r>
      <w:r>
        <w:rPr>
          <w:noProof/>
        </w:rPr>
        <w:tab/>
        <w:t>2969</w:t>
      </w:r>
    </w:p>
    <w:p w14:paraId="136862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</w:t>
      </w:r>
      <w:r w:rsidRPr="006B1F76">
        <w:rPr>
          <w:noProof/>
          <w:snapToGrid w:val="0"/>
          <w:lang w:eastAsia="zh-CN"/>
        </w:rPr>
        <w:t>2B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268843C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A.8.20.2</w:t>
      </w:r>
      <w:r w:rsidRPr="006B1F76">
        <w:rPr>
          <w:noProof/>
          <w:snapToGrid w:val="0"/>
          <w:lang w:eastAsia="zh-CN"/>
        </w:rPr>
        <w:t>B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549D1C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2972</w:t>
      </w:r>
    </w:p>
    <w:p w14:paraId="2A53D59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6D3517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28E01F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2974</w:t>
      </w:r>
    </w:p>
    <w:p w14:paraId="392137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4A58A40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2974</w:t>
      </w:r>
    </w:p>
    <w:p w14:paraId="459A2A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465BE35C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4E2E08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+20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2976</w:t>
      </w:r>
    </w:p>
    <w:p w14:paraId="57176C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897ABD9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2DA867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0A586CB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5930D6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A.8.20.4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+10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2977</w:t>
      </w:r>
    </w:p>
    <w:p w14:paraId="41AAE4F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541E4BBE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2977</w:t>
      </w:r>
    </w:p>
    <w:p w14:paraId="294C8F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7928A118" w14:textId="77777777" w:rsidR="007C494B" w:rsidRDefault="007C494B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26B8FFE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2979</w:t>
      </w:r>
    </w:p>
    <w:p w14:paraId="223DB6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</w:rPr>
        <w:t>Test Purpose and Environment</w:t>
      </w:r>
      <w:r>
        <w:rPr>
          <w:noProof/>
        </w:rPr>
        <w:tab/>
        <w:t>2979</w:t>
      </w:r>
    </w:p>
    <w:p w14:paraId="348F43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A.8.21.2 Test Requirements</w:t>
      </w:r>
      <w:r>
        <w:rPr>
          <w:noProof/>
        </w:rPr>
        <w:tab/>
        <w:t>2983</w:t>
      </w:r>
    </w:p>
    <w:p w14:paraId="7711577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2983</w:t>
      </w:r>
    </w:p>
    <w:p w14:paraId="6F5622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2983</w:t>
      </w:r>
    </w:p>
    <w:p w14:paraId="566691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A.8.22.1.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2983</w:t>
      </w:r>
    </w:p>
    <w:p w14:paraId="37E941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2986</w:t>
      </w:r>
    </w:p>
    <w:p w14:paraId="0A86AA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2986</w:t>
      </w:r>
    </w:p>
    <w:p w14:paraId="6B3B7C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A.8.22.2.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2986</w:t>
      </w:r>
    </w:p>
    <w:p w14:paraId="642439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5CCD3E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2989</w:t>
      </w:r>
    </w:p>
    <w:p w14:paraId="48E2FB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46D38EE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2992</w:t>
      </w:r>
    </w:p>
    <w:p w14:paraId="3D1D669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2992</w:t>
      </w:r>
    </w:p>
    <w:p w14:paraId="2BF59D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2992</w:t>
      </w:r>
    </w:p>
    <w:p w14:paraId="08AEC2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2995</w:t>
      </w:r>
    </w:p>
    <w:p w14:paraId="335A1C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</w:t>
      </w:r>
      <w:r w:rsidRPr="006B1F76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2995</w:t>
      </w:r>
    </w:p>
    <w:p w14:paraId="22F1AF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2995</w:t>
      </w:r>
    </w:p>
    <w:p w14:paraId="2CF415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2AE367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intra-frequency event triggered reporting </w:t>
      </w:r>
      <w:r w:rsidRPr="006B1F76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2999</w:t>
      </w:r>
    </w:p>
    <w:p w14:paraId="710A2C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2E6874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3003</w:t>
      </w:r>
    </w:p>
    <w:p w14:paraId="784943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in DRX based on</w:t>
      </w:r>
      <w:r w:rsidRPr="006B1F76">
        <w:rPr>
          <w:bCs/>
          <w:noProof/>
        </w:rPr>
        <w:t xml:space="preserve"> CSI-RS based discovery signal</w:t>
      </w:r>
      <w:r>
        <w:rPr>
          <w:noProof/>
        </w:rPr>
        <w:tab/>
        <w:t>3003</w:t>
      </w:r>
    </w:p>
    <w:p w14:paraId="2DB968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3003</w:t>
      </w:r>
    </w:p>
    <w:p w14:paraId="3CF2AB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3007</w:t>
      </w:r>
    </w:p>
    <w:p w14:paraId="44B25BA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3007</w:t>
      </w:r>
    </w:p>
    <w:p w14:paraId="0972FD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3007</w:t>
      </w:r>
    </w:p>
    <w:p w14:paraId="1B66485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3011</w:t>
      </w:r>
    </w:p>
    <w:p w14:paraId="3DF2DC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3011</w:t>
      </w:r>
    </w:p>
    <w:p w14:paraId="28F07E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3011</w:t>
      </w:r>
    </w:p>
    <w:p w14:paraId="2D2042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49B6B95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 based on CRS based discovery signal</w:t>
      </w:r>
      <w:r>
        <w:rPr>
          <w:noProof/>
        </w:rPr>
        <w:tab/>
        <w:t>3014</w:t>
      </w:r>
    </w:p>
    <w:p w14:paraId="01F0A8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3014</w:t>
      </w:r>
    </w:p>
    <w:p w14:paraId="086BE1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2DA674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3017</w:t>
      </w:r>
    </w:p>
    <w:p w14:paraId="65CBEC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3017</w:t>
      </w:r>
    </w:p>
    <w:p w14:paraId="5B4350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4077D21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3020</w:t>
      </w:r>
    </w:p>
    <w:p w14:paraId="4FC405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3020</w:t>
      </w:r>
    </w:p>
    <w:p w14:paraId="2E040E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6CAA925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3024</w:t>
      </w:r>
    </w:p>
    <w:p w14:paraId="66BBE6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3024</w:t>
      </w:r>
    </w:p>
    <w:p w14:paraId="518D25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2EE986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4FE637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3027</w:t>
      </w:r>
    </w:p>
    <w:p w14:paraId="4DF4A3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3D38EE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3030</w:t>
      </w:r>
    </w:p>
    <w:p w14:paraId="4C287AB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3030</w:t>
      </w:r>
    </w:p>
    <w:p w14:paraId="47F7EC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3030</w:t>
      </w:r>
    </w:p>
    <w:p w14:paraId="0D363C2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3033</w:t>
      </w:r>
    </w:p>
    <w:p w14:paraId="74ADCE1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3033</w:t>
      </w:r>
    </w:p>
    <w:p w14:paraId="4AC794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3033</w:t>
      </w:r>
    </w:p>
    <w:p w14:paraId="6587BF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3036</w:t>
      </w:r>
    </w:p>
    <w:p w14:paraId="23C365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3036</w:t>
      </w:r>
    </w:p>
    <w:p w14:paraId="1A1179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3036</w:t>
      </w:r>
    </w:p>
    <w:p w14:paraId="2B770C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3039</w:t>
      </w:r>
    </w:p>
    <w:p w14:paraId="11383A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3039</w:t>
      </w:r>
    </w:p>
    <w:p w14:paraId="35299F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3039</w:t>
      </w:r>
    </w:p>
    <w:p w14:paraId="18E986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3042</w:t>
      </w:r>
    </w:p>
    <w:p w14:paraId="51E0F9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3042</w:t>
      </w:r>
    </w:p>
    <w:p w14:paraId="3EC650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3042</w:t>
      </w:r>
    </w:p>
    <w:p w14:paraId="5917D3A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021F39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3045</w:t>
      </w:r>
    </w:p>
    <w:p w14:paraId="02F69E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3045</w:t>
      </w:r>
    </w:p>
    <w:p w14:paraId="4A1D91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6B6155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3048</w:t>
      </w:r>
    </w:p>
    <w:p w14:paraId="102047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3048</w:t>
      </w:r>
    </w:p>
    <w:p w14:paraId="4154A3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670FB8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3051</w:t>
      </w:r>
    </w:p>
    <w:p w14:paraId="612F00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63313B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3054</w:t>
      </w:r>
    </w:p>
    <w:p w14:paraId="72B73F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3054</w:t>
      </w:r>
    </w:p>
    <w:p w14:paraId="7B0367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3054</w:t>
      </w:r>
    </w:p>
    <w:p w14:paraId="4C990D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26A4C26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3057</w:t>
      </w:r>
    </w:p>
    <w:p w14:paraId="19C1A4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3057</w:t>
      </w:r>
    </w:p>
    <w:p w14:paraId="34BF9C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3060</w:t>
      </w:r>
    </w:p>
    <w:p w14:paraId="35DE1E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3060</w:t>
      </w:r>
    </w:p>
    <w:p w14:paraId="254FC2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3060</w:t>
      </w:r>
    </w:p>
    <w:p w14:paraId="7FECA0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3063</w:t>
      </w:r>
    </w:p>
    <w:p w14:paraId="33CB6C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FDD</w:t>
      </w:r>
      <w:r>
        <w:rPr>
          <w:noProof/>
        </w:rPr>
        <w:tab/>
        <w:t>3063</w:t>
      </w:r>
    </w:p>
    <w:p w14:paraId="1E16A9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3063</w:t>
      </w:r>
    </w:p>
    <w:p w14:paraId="667A51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3066</w:t>
      </w:r>
    </w:p>
    <w:p w14:paraId="7D92FBB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3066</w:t>
      </w:r>
    </w:p>
    <w:p w14:paraId="0AD0A1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3066</w:t>
      </w:r>
    </w:p>
    <w:p w14:paraId="00DE35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67C60B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3069</w:t>
      </w:r>
    </w:p>
    <w:p w14:paraId="33B207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3069</w:t>
      </w:r>
    </w:p>
    <w:p w14:paraId="4FCE25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32838E9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3071</w:t>
      </w:r>
    </w:p>
    <w:p w14:paraId="7C0297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0A88E5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40C7458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3073</w:t>
      </w:r>
    </w:p>
    <w:p w14:paraId="37C38C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63F60F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3074</w:t>
      </w:r>
    </w:p>
    <w:p w14:paraId="71BC3D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asynchronous DC</w:t>
      </w:r>
      <w:r>
        <w:rPr>
          <w:noProof/>
        </w:rPr>
        <w:tab/>
        <w:t>3075</w:t>
      </w:r>
    </w:p>
    <w:p w14:paraId="5D8D0F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078591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2A1F2F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3077</w:t>
      </w:r>
    </w:p>
    <w:p w14:paraId="097AD8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48E26C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3171CB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3079</w:t>
      </w:r>
    </w:p>
    <w:p w14:paraId="75A256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6FE5C6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A.8.23.21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5CEDDDF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3081</w:t>
      </w:r>
    </w:p>
    <w:p w14:paraId="2C6A07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7AA33C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</w:rPr>
        <w:t>A.8.23.22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6367B3B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3083</w:t>
      </w:r>
    </w:p>
    <w:p w14:paraId="1C664C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1B8E9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481DD59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3085</w:t>
      </w:r>
    </w:p>
    <w:p w14:paraId="3B970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3085</w:t>
      </w:r>
    </w:p>
    <w:p w14:paraId="2CAB54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43CA9F0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3088</w:t>
      </w:r>
    </w:p>
    <w:p w14:paraId="4F4433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3088</w:t>
      </w:r>
    </w:p>
    <w:p w14:paraId="0674B8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46C5CF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3091</w:t>
      </w:r>
    </w:p>
    <w:p w14:paraId="2DB330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3091</w:t>
      </w:r>
    </w:p>
    <w:p w14:paraId="4E45AB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3093</w:t>
      </w:r>
    </w:p>
    <w:p w14:paraId="61CD266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3094</w:t>
      </w:r>
    </w:p>
    <w:p w14:paraId="1646CF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3094</w:t>
      </w:r>
    </w:p>
    <w:p w14:paraId="358C8C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6C0272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3097</w:t>
      </w:r>
    </w:p>
    <w:p w14:paraId="34F57D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3097</w:t>
      </w:r>
    </w:p>
    <w:p w14:paraId="48D237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43A20EE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3101</w:t>
      </w:r>
    </w:p>
    <w:p w14:paraId="3B2359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3101</w:t>
      </w:r>
    </w:p>
    <w:p w14:paraId="5629FD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23F4570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3105</w:t>
      </w:r>
    </w:p>
    <w:p w14:paraId="6FBB178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3105</w:t>
      </w:r>
    </w:p>
    <w:p w14:paraId="7781B5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460A05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097D83F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3107</w:t>
      </w:r>
    </w:p>
    <w:p w14:paraId="2F3BEB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28B624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6E90D8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3108</w:t>
      </w:r>
    </w:p>
    <w:p w14:paraId="45C0AE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0BEE75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62C62B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E-UTRAN-WLAN Measurements</w:t>
      </w:r>
      <w:r>
        <w:rPr>
          <w:noProof/>
        </w:rPr>
        <w:tab/>
        <w:t>3111</w:t>
      </w:r>
    </w:p>
    <w:p w14:paraId="7FD418F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3111</w:t>
      </w:r>
    </w:p>
    <w:p w14:paraId="06CE99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3111</w:t>
      </w:r>
    </w:p>
    <w:p w14:paraId="3EEAEC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3113</w:t>
      </w:r>
    </w:p>
    <w:p w14:paraId="5589463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3113</w:t>
      </w:r>
    </w:p>
    <w:p w14:paraId="0E58466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3113</w:t>
      </w:r>
    </w:p>
    <w:p w14:paraId="6B910E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eastAsia="zh-CN"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3115</w:t>
      </w:r>
    </w:p>
    <w:p w14:paraId="36E9B3C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 Frame Structure 3 (FS3)</w:t>
      </w:r>
      <w:r>
        <w:rPr>
          <w:noProof/>
        </w:rPr>
        <w:tab/>
        <w:t>3115</w:t>
      </w:r>
    </w:p>
    <w:p w14:paraId="3EA211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A</w:t>
      </w:r>
      <w:r>
        <w:rPr>
          <w:noProof/>
        </w:rPr>
        <w:t xml:space="preserve">ctivation and deactivation of known FS3 SCell </w:t>
      </w:r>
      <w:r>
        <w:rPr>
          <w:noProof/>
          <w:lang w:eastAsia="zh-CN"/>
        </w:rPr>
        <w:t>with FDD PCell in non-DRX</w:t>
      </w:r>
      <w:r>
        <w:rPr>
          <w:noProof/>
        </w:rPr>
        <w:tab/>
        <w:t>3115</w:t>
      </w:r>
    </w:p>
    <w:p w14:paraId="6A9507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3115</w:t>
      </w:r>
    </w:p>
    <w:p w14:paraId="724727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2ED116E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Activation and deactivation of known FS3 SCell </w:t>
      </w:r>
      <w:r>
        <w:rPr>
          <w:noProof/>
          <w:lang w:eastAsia="zh-CN"/>
        </w:rPr>
        <w:t>with TDD PCell in non-DRX</w:t>
      </w:r>
      <w:r>
        <w:rPr>
          <w:noProof/>
        </w:rPr>
        <w:tab/>
        <w:t>3118</w:t>
      </w:r>
    </w:p>
    <w:p w14:paraId="2668C9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3118</w:t>
      </w:r>
    </w:p>
    <w:p w14:paraId="1D0254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D7CDA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3121</w:t>
      </w:r>
    </w:p>
    <w:p w14:paraId="39CABA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31685F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26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0C331D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3124</w:t>
      </w:r>
    </w:p>
    <w:p w14:paraId="1FF3D4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682E8A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A.8.26.3A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5C8449C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 xml:space="preserve">ell </w:t>
      </w:r>
      <w:r>
        <w:rPr>
          <w:noProof/>
          <w:lang w:eastAsia="zh-CN"/>
        </w:rPr>
        <w:t xml:space="preserve">and </w:t>
      </w:r>
      <w:r>
        <w:rPr>
          <w:noProof/>
        </w:rPr>
        <w:t>TDD PCell interruption in non-DRX</w:t>
      </w:r>
      <w:r>
        <w:rPr>
          <w:noProof/>
        </w:rPr>
        <w:tab/>
        <w:t>3127</w:t>
      </w:r>
    </w:p>
    <w:p w14:paraId="5A1066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424AC0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</w:t>
      </w:r>
      <w:r w:rsidRPr="006B1F76">
        <w:rPr>
          <w:noProof/>
          <w:snapToGrid w:val="0"/>
          <w:lang w:eastAsia="zh-CN"/>
        </w:rPr>
        <w:t>26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48BE9C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3131</w:t>
      </w:r>
    </w:p>
    <w:p w14:paraId="538537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38B6D0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A.8.26.4A</w:t>
      </w:r>
      <w:r w:rsidRPr="006B1F76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58601B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</w:t>
      </w:r>
      <w:r>
        <w:rPr>
          <w:noProof/>
        </w:rPr>
        <w:tab/>
        <w:t>3135</w:t>
      </w:r>
    </w:p>
    <w:p w14:paraId="7A10333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5A8AD0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1A6320E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 with 2 SCells</w:t>
      </w:r>
      <w:r>
        <w:rPr>
          <w:noProof/>
        </w:rPr>
        <w:tab/>
        <w:t>3138</w:t>
      </w:r>
    </w:p>
    <w:p w14:paraId="67F223F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A.8.26.5A.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4F5ACA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6906DA5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 xml:space="preserve">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3142</w:t>
      </w:r>
    </w:p>
    <w:p w14:paraId="46F453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2631E3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3146</w:t>
      </w:r>
    </w:p>
    <w:p w14:paraId="62E705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3146</w:t>
      </w:r>
    </w:p>
    <w:p w14:paraId="53C553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A.8.26.6A.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3146</w:t>
      </w:r>
    </w:p>
    <w:p w14:paraId="541C18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3150</w:t>
      </w:r>
    </w:p>
    <w:p w14:paraId="54EFB6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3150</w:t>
      </w:r>
    </w:p>
    <w:p w14:paraId="0B384F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A.8.26.7.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0A5DDB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4DB70F1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3153</w:t>
      </w:r>
    </w:p>
    <w:p w14:paraId="02CB4E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A.8.26.8.</w:t>
      </w:r>
      <w:r w:rsidRPr="006B1F7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4CA1DA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784E59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3157</w:t>
      </w:r>
    </w:p>
    <w:p w14:paraId="70C553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3157</w:t>
      </w:r>
    </w:p>
    <w:p w14:paraId="5D286A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7279F4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3160</w:t>
      </w:r>
    </w:p>
    <w:p w14:paraId="4B929E6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52D4DA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3163</w:t>
      </w:r>
    </w:p>
    <w:p w14:paraId="4AD5C3D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05C7C4C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5BD5222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1A8BB8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7D220B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1E162E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541224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57138C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24123D8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6ACF77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342E15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66EAE7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5CB06D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775ACD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718E08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70E141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0CAACD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0F95E9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052E25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3176</w:t>
      </w:r>
    </w:p>
    <w:p w14:paraId="566790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5E2E8C7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3AD075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6A366EA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4540E2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652AFD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3D40A0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735E70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</w:rPr>
        <w:tab/>
        <w:t>3181</w:t>
      </w:r>
    </w:p>
    <w:p w14:paraId="08FC20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4B6A0B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3181</w:t>
      </w:r>
    </w:p>
    <w:p w14:paraId="3E45223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7D3EC5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6C2946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068792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1A1AE6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15154C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6D2842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3C8471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3FF284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55E5131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501A14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139BCB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5AD4B9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2DDE194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3C7BA8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6F03F6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060BE9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12068F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3198</w:t>
      </w:r>
    </w:p>
    <w:p w14:paraId="20C794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23A524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1187E8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25DE302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3199</w:t>
      </w:r>
    </w:p>
    <w:p w14:paraId="57E97A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330939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3199</w:t>
      </w:r>
    </w:p>
    <w:p w14:paraId="03F76D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461EA0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3200</w:t>
      </w:r>
    </w:p>
    <w:p w14:paraId="1FEEEB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2BDC43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3C08E0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3BA9889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3204</w:t>
      </w:r>
    </w:p>
    <w:p w14:paraId="71E9CDF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18E5C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3D7260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67FFD0C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5BF960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08FF76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4B81B8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4A84DB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3209</w:t>
      </w:r>
    </w:p>
    <w:p w14:paraId="65DAA0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0F4D22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1D3DD2F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7D23C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3211</w:t>
      </w:r>
    </w:p>
    <w:p w14:paraId="076E53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2E78A9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6602E5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1835ED1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3213</w:t>
      </w:r>
    </w:p>
    <w:p w14:paraId="67D577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035561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3213</w:t>
      </w:r>
    </w:p>
    <w:p w14:paraId="7D81D8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7959B70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3213</w:t>
      </w:r>
    </w:p>
    <w:p w14:paraId="01D067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332479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3213</w:t>
      </w:r>
    </w:p>
    <w:p w14:paraId="195DF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44B3B9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3215</w:t>
      </w:r>
    </w:p>
    <w:p w14:paraId="3DD085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03A5A5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3215</w:t>
      </w:r>
    </w:p>
    <w:p w14:paraId="04BAB8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0A479D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3215</w:t>
      </w:r>
    </w:p>
    <w:p w14:paraId="787B60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3037F6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3216</w:t>
      </w:r>
    </w:p>
    <w:p w14:paraId="6DFF4F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769B7BA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3220</w:t>
      </w:r>
    </w:p>
    <w:p w14:paraId="45E2E4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2C6B66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3220</w:t>
      </w:r>
    </w:p>
    <w:p w14:paraId="2F54FD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6A7EB4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 + 10MHz</w:t>
      </w:r>
      <w:r>
        <w:rPr>
          <w:noProof/>
        </w:rPr>
        <w:tab/>
        <w:t>3224</w:t>
      </w:r>
    </w:p>
    <w:p w14:paraId="19E7F4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72A43D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3224</w:t>
      </w:r>
    </w:p>
    <w:p w14:paraId="21C68E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595CB8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3225</w:t>
      </w:r>
    </w:p>
    <w:p w14:paraId="55267E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40DB34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3225</w:t>
      </w:r>
    </w:p>
    <w:p w14:paraId="348544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778FE3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3228</w:t>
      </w:r>
    </w:p>
    <w:p w14:paraId="6617F5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4020D3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465555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52B0B2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3231</w:t>
      </w:r>
    </w:p>
    <w:p w14:paraId="5FC18E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F9101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18EBE0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2C05270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3234</w:t>
      </w:r>
    </w:p>
    <w:p w14:paraId="5CB7D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12C1C4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2EA0E8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6DF5B75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3237</w:t>
      </w:r>
    </w:p>
    <w:p w14:paraId="06885D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386F35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1D5AA4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3966A5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3240</w:t>
      </w:r>
    </w:p>
    <w:p w14:paraId="31E57DB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4C14F9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5BAEAE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57706A3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3244</w:t>
      </w:r>
    </w:p>
    <w:p w14:paraId="0EA840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67C09F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63A8B3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59FA5F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3248</w:t>
      </w:r>
    </w:p>
    <w:p w14:paraId="753C3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3248</w:t>
      </w:r>
    </w:p>
    <w:p w14:paraId="23031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3248</w:t>
      </w:r>
    </w:p>
    <w:p w14:paraId="489FC57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34686B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A.9.1.</w:t>
      </w:r>
      <w:r>
        <w:rPr>
          <w:noProof/>
        </w:rPr>
        <w:t>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3251</w:t>
      </w:r>
    </w:p>
    <w:p w14:paraId="24ED5F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41779E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3251</w:t>
      </w:r>
    </w:p>
    <w:p w14:paraId="24FD260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1EA7CA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3254</w:t>
      </w:r>
    </w:p>
    <w:p w14:paraId="261198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3254</w:t>
      </w:r>
    </w:p>
    <w:p w14:paraId="0C2393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3254</w:t>
      </w:r>
    </w:p>
    <w:p w14:paraId="4BCD88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27015A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3257</w:t>
      </w:r>
    </w:p>
    <w:p w14:paraId="79E93C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03CBA3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3257</w:t>
      </w:r>
    </w:p>
    <w:p w14:paraId="36560A7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1DDB57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3261</w:t>
      </w:r>
    </w:p>
    <w:p w14:paraId="02A6C0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523E30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3261</w:t>
      </w:r>
    </w:p>
    <w:p w14:paraId="36E56C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1A7975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3264</w:t>
      </w:r>
    </w:p>
    <w:p w14:paraId="408C90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6B83CC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3264</w:t>
      </w:r>
    </w:p>
    <w:p w14:paraId="3A367B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5735C3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3268</w:t>
      </w:r>
    </w:p>
    <w:p w14:paraId="44A638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37C0AE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7603850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0013299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3272</w:t>
      </w:r>
    </w:p>
    <w:p w14:paraId="7A2F94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0E5326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3272</w:t>
      </w:r>
    </w:p>
    <w:p w14:paraId="2704B2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7A4F603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3278</w:t>
      </w:r>
    </w:p>
    <w:p w14:paraId="522B0F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58F2DC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3279</w:t>
      </w:r>
    </w:p>
    <w:p w14:paraId="7809188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3285</w:t>
      </w:r>
    </w:p>
    <w:p w14:paraId="0FFE4B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3285</w:t>
      </w:r>
    </w:p>
    <w:p w14:paraId="29B0EA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0322DC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3285</w:t>
      </w:r>
    </w:p>
    <w:p w14:paraId="6B70B8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5E6C200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3288</w:t>
      </w:r>
    </w:p>
    <w:p w14:paraId="75147B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2DDDBB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3288</w:t>
      </w:r>
    </w:p>
    <w:p w14:paraId="2E6BB2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74B8BA1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3291</w:t>
      </w:r>
    </w:p>
    <w:p w14:paraId="6DC727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0C4F70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5EA3023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2E985EC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RSRP for E-UTRAN in Carrier Aggregation</w:t>
      </w:r>
      <w:r>
        <w:rPr>
          <w:noProof/>
        </w:rPr>
        <w:tab/>
        <w:t>3293</w:t>
      </w:r>
    </w:p>
    <w:p w14:paraId="2679DD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2C3266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3293</w:t>
      </w:r>
    </w:p>
    <w:p w14:paraId="24967D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C57B9B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FDD-TDD RSRP for E-UTRAN in Carrier Aggregation</w:t>
      </w:r>
      <w:r>
        <w:rPr>
          <w:noProof/>
        </w:rPr>
        <w:tab/>
        <w:t>3298</w:t>
      </w:r>
    </w:p>
    <w:p w14:paraId="0C7D3F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3BE7F8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4D3B54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782C05D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4BE86A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2E48FF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4183269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5F6B5E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35087B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21685C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3BBF1C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2DB20D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22ABF0A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393B5E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3598D0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428B09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6AEB7B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66EFD4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19BCB0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76BCB53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40806A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1994BFA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7A884F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5A6EA8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5 DL </w:t>
      </w:r>
      <w:r>
        <w:rPr>
          <w:noProof/>
          <w:lang w:eastAsia="zh-CN"/>
        </w:rPr>
        <w:t>T</w:t>
      </w:r>
      <w:r>
        <w:rPr>
          <w:noProof/>
        </w:rPr>
        <w:t>DD RSRP for E-UTRAN in Carrier Aggregation</w:t>
      </w:r>
      <w:r>
        <w:rPr>
          <w:noProof/>
        </w:rPr>
        <w:tab/>
        <w:t>3353</w:t>
      </w:r>
    </w:p>
    <w:p w14:paraId="623CCD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51A379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07851F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190793B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3360</w:t>
      </w:r>
    </w:p>
    <w:p w14:paraId="52BAE1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665D1A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1CE068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68197A8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3363</w:t>
      </w:r>
    </w:p>
    <w:p w14:paraId="347DF7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5F9F7D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049200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701C21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3364</w:t>
      </w:r>
    </w:p>
    <w:p w14:paraId="024E21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0A585E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7B38AF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48B526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3368</w:t>
      </w:r>
    </w:p>
    <w:p w14:paraId="689810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2CBA53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32CC5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67A7284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3370</w:t>
      </w:r>
    </w:p>
    <w:p w14:paraId="12C1F8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365D9D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407A65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328E54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3372</w:t>
      </w:r>
    </w:p>
    <w:p w14:paraId="195659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20A1AD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7582E5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39AA46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3376</w:t>
      </w:r>
    </w:p>
    <w:p w14:paraId="5450F4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40B303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2EABCA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0F71A02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3380</w:t>
      </w:r>
    </w:p>
    <w:p w14:paraId="151A6B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319F1F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407FDE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0480255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3383</w:t>
      </w:r>
    </w:p>
    <w:p w14:paraId="432432C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5EBC9F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052EE7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7363C1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3384</w:t>
      </w:r>
    </w:p>
    <w:p w14:paraId="5513B53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701C76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0EF3F21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3F9C49E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3388</w:t>
      </w:r>
    </w:p>
    <w:p w14:paraId="69CD11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7B3531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3388</w:t>
      </w:r>
    </w:p>
    <w:p w14:paraId="42C344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583199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3389</w:t>
      </w:r>
    </w:p>
    <w:p w14:paraId="01D7A1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48482B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13BAD28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012B78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3392</w:t>
      </w:r>
    </w:p>
    <w:p w14:paraId="7BC948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73FE6E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02DD67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02E84C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3396</w:t>
      </w:r>
    </w:p>
    <w:p w14:paraId="24C807C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28E022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398641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6E8EBF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3399</w:t>
      </w:r>
    </w:p>
    <w:p w14:paraId="754A121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35A410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7226A2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4F36FFF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3402</w:t>
      </w:r>
    </w:p>
    <w:p w14:paraId="0C07AE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1DB9A9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76B369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5BD3BF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3405</w:t>
      </w:r>
    </w:p>
    <w:p w14:paraId="655AB6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640CEF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5F45A4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0DCA9D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3407</w:t>
      </w:r>
    </w:p>
    <w:p w14:paraId="310E89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15CD16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3407</w:t>
      </w:r>
    </w:p>
    <w:p w14:paraId="77F511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0FAB98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3413</w:t>
      </w:r>
    </w:p>
    <w:p w14:paraId="4502C4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164C1D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011DB0D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6B16893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3419</w:t>
      </w:r>
    </w:p>
    <w:p w14:paraId="5A99E9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5D9266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54655F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5004E55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3421</w:t>
      </w:r>
    </w:p>
    <w:p w14:paraId="66DFC7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31F915D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3BC8C4F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2038C6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RSRP for E-UTRAN in Carrier Aggregation</w:t>
      </w:r>
      <w:r>
        <w:rPr>
          <w:noProof/>
        </w:rPr>
        <w:t xml:space="preserve"> </w:t>
      </w:r>
      <w:r>
        <w:rPr>
          <w:noProof/>
          <w:lang w:eastAsia="zh-CN"/>
        </w:rPr>
        <w:t>with generic duplex modes</w:t>
      </w:r>
      <w:r>
        <w:rPr>
          <w:noProof/>
        </w:rPr>
        <w:tab/>
        <w:t>3425</w:t>
      </w:r>
    </w:p>
    <w:p w14:paraId="3D2961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777C7F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7E4158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2BF41B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3430</w:t>
      </w:r>
    </w:p>
    <w:p w14:paraId="4EDF16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5F7AA4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7F159B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3442</w:t>
      </w:r>
    </w:p>
    <w:p w14:paraId="7AEEAB9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3443</w:t>
      </w:r>
    </w:p>
    <w:p w14:paraId="313AB4E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343BAA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700B0E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3455</w:t>
      </w:r>
    </w:p>
    <w:p w14:paraId="732CF4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3456</w:t>
      </w:r>
    </w:p>
    <w:p w14:paraId="1EA9C6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3456</w:t>
      </w:r>
    </w:p>
    <w:p w14:paraId="722198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3456</w:t>
      </w:r>
    </w:p>
    <w:p w14:paraId="0DE27F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3468</w:t>
      </w:r>
    </w:p>
    <w:p w14:paraId="4534829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3469</w:t>
      </w:r>
    </w:p>
    <w:p w14:paraId="0A828D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4D8145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735C55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3472</w:t>
      </w:r>
    </w:p>
    <w:p w14:paraId="384C997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3472</w:t>
      </w:r>
    </w:p>
    <w:p w14:paraId="6DA722D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3472</w:t>
      </w:r>
    </w:p>
    <w:p w14:paraId="3FF0AB6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3472</w:t>
      </w:r>
    </w:p>
    <w:p w14:paraId="0EECA7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7D7110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3473</w:t>
      </w:r>
    </w:p>
    <w:p w14:paraId="00B496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2B0BFF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064AA8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3475</w:t>
      </w:r>
    </w:p>
    <w:p w14:paraId="7930870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3475</w:t>
      </w:r>
    </w:p>
    <w:p w14:paraId="55B894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3475</w:t>
      </w:r>
    </w:p>
    <w:p w14:paraId="2528FE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30BA73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7BDC1E3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3478</w:t>
      </w:r>
    </w:p>
    <w:p w14:paraId="468057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44A9F8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3478</w:t>
      </w:r>
    </w:p>
    <w:p w14:paraId="47A1FFE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2CE243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3481</w:t>
      </w:r>
    </w:p>
    <w:p w14:paraId="7F4109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3481</w:t>
      </w:r>
    </w:p>
    <w:p w14:paraId="7D22FF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3481</w:t>
      </w:r>
    </w:p>
    <w:p w14:paraId="42ADEA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25123A8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3484</w:t>
      </w:r>
    </w:p>
    <w:p w14:paraId="475C5B4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3D25C3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6CC50F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3487</w:t>
      </w:r>
    </w:p>
    <w:p w14:paraId="5EFF8BB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3487</w:t>
      </w:r>
    </w:p>
    <w:p w14:paraId="0CA10A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3487</w:t>
      </w:r>
    </w:p>
    <w:p w14:paraId="19117B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3487</w:t>
      </w:r>
    </w:p>
    <w:p w14:paraId="4EC38A2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3490</w:t>
      </w:r>
    </w:p>
    <w:p w14:paraId="3E98956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3490</w:t>
      </w:r>
    </w:p>
    <w:p w14:paraId="7EA8349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15F714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3490</w:t>
      </w:r>
    </w:p>
    <w:p w14:paraId="42D08B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5764D7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</w:t>
      </w:r>
      <w:r>
        <w:rPr>
          <w:noProof/>
        </w:rPr>
        <w:tab/>
        <w:t>3493</w:t>
      </w:r>
    </w:p>
    <w:p w14:paraId="3686142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3493</w:t>
      </w:r>
    </w:p>
    <w:p w14:paraId="50C04B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7C1D48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3493</w:t>
      </w:r>
    </w:p>
    <w:p w14:paraId="0A8023B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70E6112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3496</w:t>
      </w:r>
    </w:p>
    <w:p w14:paraId="452C9C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5B6D35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07987E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004635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3498</w:t>
      </w:r>
    </w:p>
    <w:p w14:paraId="2079893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3498</w:t>
      </w:r>
    </w:p>
    <w:p w14:paraId="71922D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3498</w:t>
      </w:r>
    </w:p>
    <w:p w14:paraId="0FDAB9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551349D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3501</w:t>
      </w:r>
    </w:p>
    <w:p w14:paraId="60059FD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52D0EA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33BDEE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186EBB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3504</w:t>
      </w:r>
    </w:p>
    <w:p w14:paraId="6B0CD9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3504</w:t>
      </w:r>
    </w:p>
    <w:p w14:paraId="67074D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3504</w:t>
      </w:r>
    </w:p>
    <w:p w14:paraId="1E2DC7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5D5CF04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3506</w:t>
      </w:r>
    </w:p>
    <w:p w14:paraId="517B7BD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094A8D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0C27C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3510</w:t>
      </w:r>
    </w:p>
    <w:p w14:paraId="6E1D5DC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3510</w:t>
      </w:r>
    </w:p>
    <w:p w14:paraId="77A3756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3510</w:t>
      </w:r>
    </w:p>
    <w:p w14:paraId="54DCEA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3511</w:t>
      </w:r>
    </w:p>
    <w:p w14:paraId="3A2026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3514</w:t>
      </w:r>
    </w:p>
    <w:p w14:paraId="7E619FD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 RSRQ under Time Domain Measurement Resource Restriction with Non-MBSFN ABS</w:t>
      </w:r>
      <w:r>
        <w:rPr>
          <w:noProof/>
        </w:rPr>
        <w:tab/>
        <w:t>3514</w:t>
      </w:r>
    </w:p>
    <w:p w14:paraId="023DB50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3514</w:t>
      </w:r>
    </w:p>
    <w:p w14:paraId="145690C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57FC13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C7E7E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RSRQ under Time Domain Measurement Resource Restriction with Non-MBSFN ABS</w:t>
      </w:r>
      <w:r>
        <w:rPr>
          <w:noProof/>
        </w:rPr>
        <w:tab/>
        <w:t>3518</w:t>
      </w:r>
    </w:p>
    <w:p w14:paraId="1BD4EB9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525E4EC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070103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4CE1025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3522</w:t>
      </w:r>
    </w:p>
    <w:p w14:paraId="6F23B4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47C2E8E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3522</w:t>
      </w:r>
    </w:p>
    <w:p w14:paraId="1B6DAA5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592C2C2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3526</w:t>
      </w:r>
    </w:p>
    <w:p w14:paraId="0EA609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12C5F06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4EA44E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3530</w:t>
      </w:r>
    </w:p>
    <w:p w14:paraId="106634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3530</w:t>
      </w:r>
    </w:p>
    <w:p w14:paraId="3BF3B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3530</w:t>
      </w:r>
    </w:p>
    <w:p w14:paraId="0F9A96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3530</w:t>
      </w:r>
    </w:p>
    <w:p w14:paraId="388553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6DD7B66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3531</w:t>
      </w:r>
    </w:p>
    <w:p w14:paraId="077EA7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0F277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10E7EE0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2CA3DC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55ACF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7DB68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74195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1A001F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11B8696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6AAF36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ECCC5A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70C71F8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FDD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3533</w:t>
      </w:r>
    </w:p>
    <w:p w14:paraId="2211A7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3533</w:t>
      </w:r>
    </w:p>
    <w:p w14:paraId="1A4F21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68C7455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3537</w:t>
      </w:r>
    </w:p>
    <w:p w14:paraId="3FBAEA2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</w:t>
      </w:r>
      <w:r>
        <w:rPr>
          <w:noProof/>
          <w:lang w:eastAsia="zh-CN"/>
        </w:rPr>
        <w:t xml:space="preserve">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3537</w:t>
      </w:r>
    </w:p>
    <w:p w14:paraId="00B596B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3537</w:t>
      </w:r>
    </w:p>
    <w:p w14:paraId="516394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3537</w:t>
      </w:r>
    </w:p>
    <w:p w14:paraId="7456A13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A72DB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3542</w:t>
      </w:r>
    </w:p>
    <w:p w14:paraId="6367ED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250BEB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555482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262CCA8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3544</w:t>
      </w:r>
    </w:p>
    <w:p w14:paraId="1F615A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74CC79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6352ED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7F799B9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3547</w:t>
      </w:r>
    </w:p>
    <w:p w14:paraId="775248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3547</w:t>
      </w:r>
    </w:p>
    <w:p w14:paraId="2AC341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3547</w:t>
      </w:r>
    </w:p>
    <w:p w14:paraId="1FBA49A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48A88F6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T</w:t>
      </w:r>
      <w:r>
        <w:rPr>
          <w:noProof/>
        </w:rPr>
        <w:t>DD Inter Frequency WB-RSRQ</w:t>
      </w:r>
      <w:r>
        <w:rPr>
          <w:noProof/>
        </w:rPr>
        <w:tab/>
        <w:t>3549</w:t>
      </w:r>
    </w:p>
    <w:p w14:paraId="0591D5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46BC72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3549</w:t>
      </w:r>
    </w:p>
    <w:p w14:paraId="468DE87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4D1CC31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3552</w:t>
      </w:r>
    </w:p>
    <w:p w14:paraId="63757F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2D98284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3552</w:t>
      </w:r>
    </w:p>
    <w:p w14:paraId="414E37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3555</w:t>
      </w:r>
    </w:p>
    <w:p w14:paraId="70A414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3555</w:t>
      </w:r>
    </w:p>
    <w:p w14:paraId="61A692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4E5EAD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213935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2AC10C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3556</w:t>
      </w:r>
    </w:p>
    <w:p w14:paraId="4AFAEB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171E4A5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0015B4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3559</w:t>
      </w:r>
    </w:p>
    <w:p w14:paraId="5BC52E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3559</w:t>
      </w:r>
    </w:p>
    <w:p w14:paraId="369D854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40E22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D52177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115AAF1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</w:t>
      </w:r>
      <w:r>
        <w:rPr>
          <w:noProof/>
          <w:lang w:eastAsia="zh-CN"/>
        </w:rPr>
        <w:t>Q</w:t>
      </w:r>
      <w:r>
        <w:rPr>
          <w:noProof/>
        </w:rPr>
        <w:t xml:space="preserve"> for E-UTRAN TDD-FDD Carrier Aggregation with PCell in FDD</w:t>
      </w:r>
      <w:r>
        <w:rPr>
          <w:noProof/>
        </w:rPr>
        <w:tab/>
        <w:t>3560</w:t>
      </w:r>
    </w:p>
    <w:p w14:paraId="5EFC83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184297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4DC427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3565</w:t>
      </w:r>
    </w:p>
    <w:p w14:paraId="7937736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for E-UTRAN T</w:t>
      </w:r>
      <w:r>
        <w:rPr>
          <w:noProof/>
        </w:rPr>
        <w:t>DD</w:t>
      </w:r>
      <w:r>
        <w:rPr>
          <w:noProof/>
          <w:lang w:eastAsia="zh-CN"/>
        </w:rPr>
        <w:t xml:space="preserve">-FDD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3565</w:t>
      </w:r>
    </w:p>
    <w:p w14:paraId="5F5437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3CD8687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3565</w:t>
      </w:r>
    </w:p>
    <w:p w14:paraId="552D86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E838B2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3569</w:t>
      </w:r>
    </w:p>
    <w:p w14:paraId="277F46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58B96C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5C8E5EC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5CD73F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3570</w:t>
      </w:r>
    </w:p>
    <w:p w14:paraId="489BB7F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18EE109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7FFF6D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0508C4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3573</w:t>
      </w:r>
    </w:p>
    <w:p w14:paraId="3C7978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3573</w:t>
      </w:r>
    </w:p>
    <w:p w14:paraId="1B116E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3573</w:t>
      </w:r>
    </w:p>
    <w:p w14:paraId="06B6784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3576</w:t>
      </w:r>
    </w:p>
    <w:p w14:paraId="21311A0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3576</w:t>
      </w:r>
    </w:p>
    <w:p w14:paraId="73C151E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3576</w:t>
      </w:r>
    </w:p>
    <w:p w14:paraId="5A6F8A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3576</w:t>
      </w:r>
    </w:p>
    <w:p w14:paraId="0425B3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356CC8B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3579</w:t>
      </w:r>
    </w:p>
    <w:p w14:paraId="295D5F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7E240E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840CC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78E505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3582</w:t>
      </w:r>
    </w:p>
    <w:p w14:paraId="050F14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3582</w:t>
      </w:r>
    </w:p>
    <w:p w14:paraId="2E99DD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3582</w:t>
      </w:r>
    </w:p>
    <w:p w14:paraId="5FDA67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58BEAD2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3585</w:t>
      </w:r>
    </w:p>
    <w:p w14:paraId="26062C0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5D3E7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D6412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3589</w:t>
      </w:r>
    </w:p>
    <w:p w14:paraId="4325C6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3589</w:t>
      </w:r>
    </w:p>
    <w:p w14:paraId="1B3885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25EC3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688A47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1BE0CE5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3592</w:t>
      </w:r>
    </w:p>
    <w:p w14:paraId="1A57EC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3592</w:t>
      </w:r>
    </w:p>
    <w:p w14:paraId="3A0DDE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3592</w:t>
      </w:r>
    </w:p>
    <w:p w14:paraId="41165E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1241CF7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3595</w:t>
      </w:r>
    </w:p>
    <w:p w14:paraId="01C04B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490D82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3595</w:t>
      </w:r>
    </w:p>
    <w:p w14:paraId="265FDD5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46BA846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3597</w:t>
      </w:r>
    </w:p>
    <w:p w14:paraId="7C75652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3597</w:t>
      </w:r>
    </w:p>
    <w:p w14:paraId="3EB6D3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3597</w:t>
      </w:r>
    </w:p>
    <w:p w14:paraId="06E173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120C34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PCell in FDD RSRQ for E-UTRAN in Carrier Aggregation</w:t>
      </w:r>
      <w:r>
        <w:rPr>
          <w:noProof/>
        </w:rPr>
        <w:tab/>
        <w:t>3599</w:t>
      </w:r>
    </w:p>
    <w:p w14:paraId="79546F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373A055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3599</w:t>
      </w:r>
    </w:p>
    <w:p w14:paraId="47EB94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33BF016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3 DL </w:t>
      </w:r>
      <w:r>
        <w:rPr>
          <w:noProof/>
          <w:lang w:eastAsia="zh-CN"/>
        </w:rPr>
        <w:t xml:space="preserve">PCell in </w:t>
      </w:r>
      <w:r>
        <w:rPr>
          <w:noProof/>
        </w:rPr>
        <w:t>TDD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in Carrier Aggregation</w:t>
      </w:r>
      <w:r>
        <w:rPr>
          <w:noProof/>
        </w:rPr>
        <w:tab/>
        <w:t>3603</w:t>
      </w:r>
    </w:p>
    <w:p w14:paraId="41A5AA4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3603</w:t>
      </w:r>
    </w:p>
    <w:p w14:paraId="0B833C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3603</w:t>
      </w:r>
    </w:p>
    <w:p w14:paraId="44BB26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5ACBF5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3607</w:t>
      </w:r>
    </w:p>
    <w:p w14:paraId="5DA3068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523D75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1AC06D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6323A8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3611</w:t>
      </w:r>
    </w:p>
    <w:p w14:paraId="6A0A7D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2F6AD4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3069E8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3614</w:t>
      </w:r>
    </w:p>
    <w:p w14:paraId="69FF480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3614</w:t>
      </w:r>
    </w:p>
    <w:p w14:paraId="017ADC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3614</w:t>
      </w:r>
    </w:p>
    <w:p w14:paraId="615DADE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3614</w:t>
      </w:r>
    </w:p>
    <w:p w14:paraId="61E60F1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51DD37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3617</w:t>
      </w:r>
    </w:p>
    <w:p w14:paraId="2E989DB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2FE66BB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35BE17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3620</w:t>
      </w:r>
    </w:p>
    <w:p w14:paraId="5892BE6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RSRQ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3620</w:t>
      </w:r>
    </w:p>
    <w:p w14:paraId="10A010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3620</w:t>
      </w:r>
    </w:p>
    <w:p w14:paraId="679A3B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3620</w:t>
      </w:r>
    </w:p>
    <w:p w14:paraId="22EE9E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373612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RSRQ for E-UTRAN in Carrier Aggregation</w:t>
      </w:r>
      <w:r>
        <w:rPr>
          <w:noProof/>
        </w:rPr>
        <w:tab/>
        <w:t>3622</w:t>
      </w:r>
    </w:p>
    <w:p w14:paraId="305DE0B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1C83C93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3622</w:t>
      </w:r>
    </w:p>
    <w:p w14:paraId="06CA33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3626</w:t>
      </w:r>
    </w:p>
    <w:p w14:paraId="162368D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TDD-FDD RSRQ for E-UTRAN in Carrier Aggregation</w:t>
      </w:r>
      <w:r>
        <w:rPr>
          <w:noProof/>
        </w:rPr>
        <w:tab/>
        <w:t>3627</w:t>
      </w:r>
    </w:p>
    <w:p w14:paraId="6778BE5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1E2AF41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3627</w:t>
      </w:r>
    </w:p>
    <w:p w14:paraId="70E2B9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3631</w:t>
      </w:r>
    </w:p>
    <w:p w14:paraId="44FBBD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FDD RSRQ for E-UTRAN in Carrier Aggregation</w:t>
      </w:r>
      <w:r>
        <w:rPr>
          <w:noProof/>
        </w:rPr>
        <w:tab/>
        <w:t>3632</w:t>
      </w:r>
    </w:p>
    <w:p w14:paraId="08AF57B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3632</w:t>
      </w:r>
    </w:p>
    <w:p w14:paraId="49C419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3632</w:t>
      </w:r>
    </w:p>
    <w:p w14:paraId="030152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64B95A8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TDD RSRQ for E-UTRAN in Carrier Aggregation</w:t>
      </w:r>
      <w:r>
        <w:rPr>
          <w:noProof/>
        </w:rPr>
        <w:tab/>
        <w:t>3636</w:t>
      </w:r>
    </w:p>
    <w:p w14:paraId="35D2443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5E8F965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3637</w:t>
      </w:r>
    </w:p>
    <w:p w14:paraId="4586A54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3641</w:t>
      </w:r>
    </w:p>
    <w:p w14:paraId="598048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3642</w:t>
      </w:r>
    </w:p>
    <w:p w14:paraId="297695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456285A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6FAF43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3648</w:t>
      </w:r>
    </w:p>
    <w:p w14:paraId="31B2A17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RSRQ for E-UTRAN in Carrier Aggregation</w:t>
      </w:r>
      <w:r>
        <w:rPr>
          <w:noProof/>
        </w:rPr>
        <w:tab/>
        <w:t>3649</w:t>
      </w:r>
    </w:p>
    <w:p w14:paraId="2CE9689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3649</w:t>
      </w:r>
    </w:p>
    <w:p w14:paraId="115F17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3649</w:t>
      </w:r>
    </w:p>
    <w:p w14:paraId="081DA8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74DC4B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3655</w:t>
      </w:r>
    </w:p>
    <w:p w14:paraId="4254498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3696262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394252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406A8C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3660</w:t>
      </w:r>
    </w:p>
    <w:p w14:paraId="52A248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36C7C0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2842A41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3663</w:t>
      </w:r>
    </w:p>
    <w:p w14:paraId="1F9DD07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4DL FDD RSRQ for E-UTRAN in Carrier Aggregation</w:t>
      </w:r>
      <w:r>
        <w:rPr>
          <w:noProof/>
        </w:rPr>
        <w:tab/>
        <w:t>3664</w:t>
      </w:r>
    </w:p>
    <w:p w14:paraId="04530B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3664</w:t>
      </w:r>
    </w:p>
    <w:p w14:paraId="00D9A11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3805E1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54BBCA0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3671</w:t>
      </w:r>
    </w:p>
    <w:p w14:paraId="434264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6512B8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1A4C6E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0148615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RSRQ for E-UTRAN in Carrier Aggregation with generic duplex modes</w:t>
      </w:r>
      <w:r>
        <w:rPr>
          <w:noProof/>
        </w:rPr>
        <w:tab/>
        <w:t>3677</w:t>
      </w:r>
    </w:p>
    <w:p w14:paraId="50CB78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28E2AEB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3678</w:t>
      </w:r>
    </w:p>
    <w:p w14:paraId="1B567F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6054C8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RSRQ for E-UTRAN in Carrier Aggregation with generic duplex modes</w:t>
      </w:r>
      <w:r>
        <w:rPr>
          <w:noProof/>
        </w:rPr>
        <w:tab/>
        <w:t>3683</w:t>
      </w:r>
    </w:p>
    <w:p w14:paraId="2FABFBB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3683</w:t>
      </w:r>
    </w:p>
    <w:p w14:paraId="73E485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3683</w:t>
      </w:r>
    </w:p>
    <w:p w14:paraId="20DCC0C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4FDCB8D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3688</w:t>
      </w:r>
    </w:p>
    <w:p w14:paraId="61ACA1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36C01D9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3689</w:t>
      </w:r>
    </w:p>
    <w:p w14:paraId="033CB7E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4B67BE4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3694</w:t>
      </w:r>
    </w:p>
    <w:p w14:paraId="65FCA8A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28DFECB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3694</w:t>
      </w:r>
    </w:p>
    <w:p w14:paraId="3189B3C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AC1A33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3699</w:t>
      </w:r>
    </w:p>
    <w:p w14:paraId="419F665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1B2637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3699</w:t>
      </w:r>
    </w:p>
    <w:p w14:paraId="24265B6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E8E35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3705</w:t>
      </w:r>
    </w:p>
    <w:p w14:paraId="60A250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4DE4361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46FCEB2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6FD4F66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3708</w:t>
      </w:r>
    </w:p>
    <w:p w14:paraId="57FCB33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147426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46E323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12D77F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3711</w:t>
      </w:r>
    </w:p>
    <w:p w14:paraId="7039F9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7B18B99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7E93CC8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0719998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  <w:lang w:val="sv-SE" w:eastAsia="zh-CN"/>
        </w:rPr>
        <w:t>UTRAN FDD CPICH RSCP</w:t>
      </w:r>
      <w:r>
        <w:rPr>
          <w:noProof/>
        </w:rPr>
        <w:tab/>
        <w:t>3714</w:t>
      </w:r>
    </w:p>
    <w:p w14:paraId="7C23A51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  <w:lang w:val="sv-SE"/>
        </w:rPr>
        <w:t>E-UTRAN FDD</w:t>
      </w:r>
      <w:r>
        <w:rPr>
          <w:noProof/>
        </w:rPr>
        <w:tab/>
        <w:t>3714</w:t>
      </w:r>
    </w:p>
    <w:p w14:paraId="7E811D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3714</w:t>
      </w:r>
    </w:p>
    <w:p w14:paraId="3A4450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3714</w:t>
      </w:r>
    </w:p>
    <w:p w14:paraId="69CFCF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3717</w:t>
      </w:r>
    </w:p>
    <w:p w14:paraId="6465CA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A.9.3.2 </w:t>
      </w:r>
      <w:r w:rsidRPr="006B1F76">
        <w:rPr>
          <w:bCs/>
          <w:noProof/>
        </w:rPr>
        <w:t>E-UTRAN TDD</w:t>
      </w:r>
      <w:r>
        <w:rPr>
          <w:noProof/>
        </w:rPr>
        <w:tab/>
        <w:t>3717</w:t>
      </w:r>
    </w:p>
    <w:p w14:paraId="300C838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3717</w:t>
      </w:r>
    </w:p>
    <w:p w14:paraId="6B1E345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3717</w:t>
      </w:r>
    </w:p>
    <w:p w14:paraId="00CBFD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3720</w:t>
      </w:r>
    </w:p>
    <w:p w14:paraId="2CB79B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A.9.3.</w:t>
      </w:r>
      <w:r w:rsidRPr="006B1F76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E-UTRAN FDD</w:t>
      </w:r>
      <w:r w:rsidRPr="006B1F76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3720</w:t>
      </w:r>
    </w:p>
    <w:p w14:paraId="1AE053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3720</w:t>
      </w:r>
    </w:p>
    <w:p w14:paraId="2AEF2C0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3720</w:t>
      </w:r>
    </w:p>
    <w:p w14:paraId="3479BDC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A.9.3.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3D73908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SimSun"/>
          <w:noProof/>
        </w:rPr>
        <w:t>UTRAN FDD CPICH Ec/No</w:t>
      </w:r>
      <w:r>
        <w:rPr>
          <w:noProof/>
        </w:rPr>
        <w:tab/>
        <w:t>3722</w:t>
      </w:r>
    </w:p>
    <w:p w14:paraId="157CFAA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</w:t>
      </w:r>
      <w:r>
        <w:rPr>
          <w:noProof/>
        </w:rPr>
        <w:tab/>
        <w:t>3722</w:t>
      </w:r>
    </w:p>
    <w:p w14:paraId="76A7B1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3722</w:t>
      </w:r>
    </w:p>
    <w:p w14:paraId="1A48D2E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3722</w:t>
      </w:r>
    </w:p>
    <w:p w14:paraId="76CEAC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3724</w:t>
      </w:r>
    </w:p>
    <w:p w14:paraId="71B79FE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</w:t>
      </w:r>
      <w:r>
        <w:rPr>
          <w:noProof/>
        </w:rPr>
        <w:tab/>
        <w:t>3725</w:t>
      </w:r>
    </w:p>
    <w:p w14:paraId="2C7EA0F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3725</w:t>
      </w:r>
    </w:p>
    <w:p w14:paraId="10F1C5D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3725</w:t>
      </w:r>
    </w:p>
    <w:p w14:paraId="263EFB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3727</w:t>
      </w:r>
    </w:p>
    <w:p w14:paraId="5953AF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de-DE"/>
        </w:rPr>
        <w:t>A.9.</w:t>
      </w:r>
      <w:r w:rsidRPr="006B1F76">
        <w:rPr>
          <w:noProof/>
          <w:lang w:val="de-DE" w:eastAsia="zh-CN"/>
        </w:rPr>
        <w:t>4</w:t>
      </w:r>
      <w:r w:rsidRPr="006B1F76">
        <w:rPr>
          <w:noProof/>
          <w:lang w:val="de-DE"/>
        </w:rPr>
        <w:t>.</w:t>
      </w:r>
      <w:r w:rsidRPr="006B1F76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de-DE"/>
        </w:rPr>
        <w:t>E-UTRAN FDD</w:t>
      </w:r>
      <w:r w:rsidRPr="006B1F76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3728</w:t>
      </w:r>
    </w:p>
    <w:p w14:paraId="7A8E289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lastRenderedPageBreak/>
        <w:t>A.9.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Purpose and Environment</w:t>
      </w:r>
      <w:r>
        <w:rPr>
          <w:noProof/>
        </w:rPr>
        <w:tab/>
        <w:t>3728</w:t>
      </w:r>
    </w:p>
    <w:p w14:paraId="3AB826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Parameters</w:t>
      </w:r>
      <w:r>
        <w:rPr>
          <w:noProof/>
        </w:rPr>
        <w:tab/>
        <w:t>3728</w:t>
      </w:r>
    </w:p>
    <w:p w14:paraId="45A47A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snapToGrid w:val="0"/>
        </w:rPr>
        <w:t>A.9.</w:t>
      </w:r>
      <w:r w:rsidRPr="006B1F76">
        <w:rPr>
          <w:noProof/>
          <w:snapToGrid w:val="0"/>
          <w:lang w:eastAsia="zh-CN"/>
        </w:rPr>
        <w:t>4</w:t>
      </w:r>
      <w:r w:rsidRPr="006B1F76">
        <w:rPr>
          <w:noProof/>
          <w:snapToGrid w:val="0"/>
        </w:rPr>
        <w:t>.</w:t>
      </w:r>
      <w:r w:rsidRPr="006B1F76">
        <w:rPr>
          <w:noProof/>
          <w:snapToGrid w:val="0"/>
          <w:lang w:eastAsia="zh-CN"/>
        </w:rPr>
        <w:t>3</w:t>
      </w:r>
      <w:r w:rsidRPr="006B1F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5209D87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</w:t>
      </w:r>
      <w:r>
        <w:rPr>
          <w:noProof/>
        </w:rPr>
        <w:tab/>
        <w:t>3729</w:t>
      </w:r>
    </w:p>
    <w:p w14:paraId="5EC1E37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3729</w:t>
      </w:r>
    </w:p>
    <w:p w14:paraId="4F40E3D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07726A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3729</w:t>
      </w:r>
    </w:p>
    <w:p w14:paraId="4B71780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5B179B8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3732</w:t>
      </w:r>
    </w:p>
    <w:p w14:paraId="33B79B0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25C46D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7BB0A73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3733</w:t>
      </w:r>
    </w:p>
    <w:p w14:paraId="430CD91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it-IT"/>
        </w:rPr>
        <w:t>GSM Carrier RSSI</w:t>
      </w:r>
      <w:r>
        <w:rPr>
          <w:noProof/>
        </w:rPr>
        <w:tab/>
        <w:t>3734</w:t>
      </w:r>
    </w:p>
    <w:p w14:paraId="5EF1A3B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  <w:lang w:val="it-IT"/>
        </w:rPr>
        <w:t>E-UTRAN FDD</w:t>
      </w:r>
      <w:r>
        <w:rPr>
          <w:noProof/>
        </w:rPr>
        <w:tab/>
        <w:t>3734</w:t>
      </w:r>
    </w:p>
    <w:p w14:paraId="7722AB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Purpose and Environment</w:t>
      </w:r>
      <w:r>
        <w:rPr>
          <w:noProof/>
        </w:rPr>
        <w:tab/>
        <w:t>3734</w:t>
      </w:r>
    </w:p>
    <w:p w14:paraId="081C14A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Requirements</w:t>
      </w:r>
      <w:r>
        <w:rPr>
          <w:noProof/>
        </w:rPr>
        <w:tab/>
        <w:t>3735</w:t>
      </w:r>
    </w:p>
    <w:p w14:paraId="3851B2D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E-UTRAN TDD</w:t>
      </w:r>
      <w:r>
        <w:rPr>
          <w:noProof/>
        </w:rPr>
        <w:tab/>
        <w:t>3735</w:t>
      </w:r>
    </w:p>
    <w:p w14:paraId="3147EB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2F1619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bCs/>
          <w:noProof/>
        </w:rPr>
        <w:t>Test Requirements</w:t>
      </w:r>
      <w:r>
        <w:rPr>
          <w:noProof/>
        </w:rPr>
        <w:tab/>
        <w:t>3737</w:t>
      </w:r>
    </w:p>
    <w:p w14:paraId="7DD1C36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Rx </w:t>
      </w:r>
      <w:r w:rsidRPr="006B1F76">
        <w:rPr>
          <w:b/>
          <w:noProof/>
        </w:rPr>
        <w:t>–</w:t>
      </w:r>
      <w:r w:rsidRPr="006B1F76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ab/>
        <w:t>3738</w:t>
      </w:r>
    </w:p>
    <w:p w14:paraId="7341DBE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UE Rx </w:t>
      </w:r>
      <w:r w:rsidRPr="006B1F76">
        <w:rPr>
          <w:b/>
          <w:noProof/>
        </w:rPr>
        <w:t>–</w:t>
      </w:r>
      <w:r w:rsidRPr="006B1F76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3738</w:t>
      </w:r>
    </w:p>
    <w:p w14:paraId="409ECB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26F83E5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3738</w:t>
      </w:r>
    </w:p>
    <w:p w14:paraId="1C7CFDB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021EAC2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 TDD UE Rx </w:t>
      </w:r>
      <w:r w:rsidRPr="006B1F76">
        <w:rPr>
          <w:b/>
          <w:noProof/>
        </w:rPr>
        <w:t>–</w:t>
      </w:r>
      <w:r w:rsidRPr="006B1F76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3740</w:t>
      </w:r>
    </w:p>
    <w:p w14:paraId="6DBF17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3740</w:t>
      </w:r>
    </w:p>
    <w:p w14:paraId="56E25C1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3740</w:t>
      </w:r>
    </w:p>
    <w:p w14:paraId="44F441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3742</w:t>
      </w:r>
    </w:p>
    <w:p w14:paraId="696EFB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3742</w:t>
      </w:r>
    </w:p>
    <w:p w14:paraId="61BA62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4660F6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10E9FD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7BA76E7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3745</w:t>
      </w:r>
    </w:p>
    <w:p w14:paraId="61453F2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89525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3745</w:t>
      </w:r>
    </w:p>
    <w:p w14:paraId="4CBFC69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7431DB1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 w:rsidRPr="006B1F76">
        <w:rPr>
          <w:b/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 Domain Measurement Resource Restriction with CRS Assistance Information and Non-MBSFN ABS</w:t>
      </w:r>
      <w:r>
        <w:rPr>
          <w:noProof/>
        </w:rPr>
        <w:tab/>
        <w:t>3748</w:t>
      </w:r>
    </w:p>
    <w:p w14:paraId="37AE7AC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3BA8654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464237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75655E9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CRS Assistance Information and Non-MBSFN ABS</w:t>
      </w:r>
      <w:r>
        <w:rPr>
          <w:noProof/>
        </w:rPr>
        <w:tab/>
        <w:t>3751</w:t>
      </w:r>
    </w:p>
    <w:p w14:paraId="4CEBA4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07173D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3751</w:t>
      </w:r>
    </w:p>
    <w:p w14:paraId="21A7095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201E3E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3754</w:t>
      </w:r>
    </w:p>
    <w:p w14:paraId="434F89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5D4A143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3754</w:t>
      </w:r>
    </w:p>
    <w:p w14:paraId="7DF7317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0F30884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3756</w:t>
      </w:r>
    </w:p>
    <w:p w14:paraId="53E7F51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04B328A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682BAE0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6EC09C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3757</w:t>
      </w:r>
    </w:p>
    <w:p w14:paraId="6E4F6F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787492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3757</w:t>
      </w:r>
    </w:p>
    <w:p w14:paraId="2B20853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19A3005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</w:t>
      </w:r>
      <w:r>
        <w:rPr>
          <w:noProof/>
        </w:rPr>
        <w:tab/>
        <w:t>3759</w:t>
      </w:r>
    </w:p>
    <w:p w14:paraId="1D52063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 frequency case</w:t>
      </w:r>
      <w:r>
        <w:rPr>
          <w:noProof/>
        </w:rPr>
        <w:tab/>
        <w:t>3759</w:t>
      </w:r>
    </w:p>
    <w:p w14:paraId="6EC648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47CB9D0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3761</w:t>
      </w:r>
    </w:p>
    <w:p w14:paraId="69549FE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3761</w:t>
      </w:r>
    </w:p>
    <w:p w14:paraId="6E87A39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 frequency case</w:t>
      </w:r>
      <w:r>
        <w:rPr>
          <w:noProof/>
        </w:rPr>
        <w:tab/>
        <w:t>3762</w:t>
      </w:r>
    </w:p>
    <w:p w14:paraId="649B61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37ED964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3765</w:t>
      </w:r>
    </w:p>
    <w:p w14:paraId="30AC1CE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3765</w:t>
      </w:r>
    </w:p>
    <w:p w14:paraId="55DEB43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FDD-FDD RSTD inter frequency case</w:t>
      </w:r>
      <w:r>
        <w:rPr>
          <w:noProof/>
        </w:rPr>
        <w:tab/>
        <w:t>3766</w:t>
      </w:r>
    </w:p>
    <w:p w14:paraId="5BB3C4E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1A9654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3768</w:t>
      </w:r>
    </w:p>
    <w:p w14:paraId="143A1FA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3768</w:t>
      </w:r>
    </w:p>
    <w:p w14:paraId="14DCF7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TDD-TDD RSTD inter frequency case</w:t>
      </w:r>
      <w:r>
        <w:rPr>
          <w:noProof/>
        </w:rPr>
        <w:tab/>
        <w:t>3769</w:t>
      </w:r>
    </w:p>
    <w:p w14:paraId="7C194F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7208D7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3771</w:t>
      </w:r>
    </w:p>
    <w:p w14:paraId="584B86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3771</w:t>
      </w:r>
    </w:p>
    <w:p w14:paraId="647F2A4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</w:t>
      </w:r>
      <w:r>
        <w:rPr>
          <w:noProof/>
        </w:rPr>
        <w:tab/>
        <w:t>3772</w:t>
      </w:r>
    </w:p>
    <w:p w14:paraId="7D85F4C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3772</w:t>
      </w:r>
    </w:p>
    <w:p w14:paraId="170B7FD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3774</w:t>
      </w:r>
    </w:p>
    <w:p w14:paraId="2F33E1A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</w:t>
      </w:r>
      <w:r>
        <w:rPr>
          <w:noProof/>
        </w:rPr>
        <w:tab/>
        <w:t>3774</w:t>
      </w:r>
    </w:p>
    <w:p w14:paraId="7463896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99AD2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3777</w:t>
      </w:r>
    </w:p>
    <w:p w14:paraId="3388F2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 for 20MHz bandwidth</w:t>
      </w:r>
      <w:r>
        <w:rPr>
          <w:noProof/>
        </w:rPr>
        <w:tab/>
        <w:t>3777</w:t>
      </w:r>
    </w:p>
    <w:p w14:paraId="27DC43D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48227AF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3778</w:t>
      </w:r>
    </w:p>
    <w:p w14:paraId="6DD4785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 for 20MHz bandwidth</w:t>
      </w:r>
      <w:r>
        <w:rPr>
          <w:noProof/>
        </w:rPr>
        <w:tab/>
        <w:t>3778</w:t>
      </w:r>
    </w:p>
    <w:p w14:paraId="0B18E82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558E546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3779</w:t>
      </w:r>
    </w:p>
    <w:p w14:paraId="50494E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 for 10MHz+5MHz</w:t>
      </w:r>
      <w:r>
        <w:rPr>
          <w:noProof/>
        </w:rPr>
        <w:tab/>
        <w:t>3779</w:t>
      </w:r>
    </w:p>
    <w:p w14:paraId="274A301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64234D8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3780</w:t>
      </w:r>
    </w:p>
    <w:p w14:paraId="3961FA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</w:t>
      </w:r>
      <w:r w:rsidRPr="006B1F76">
        <w:rPr>
          <w:noProof/>
          <w:lang w:val="en-US" w:eastAsia="zh-CN"/>
        </w:rPr>
        <w:t>8</w:t>
      </w:r>
      <w:r w:rsidRPr="006B1F76">
        <w:rPr>
          <w:noProof/>
          <w:lang w:val="en-US"/>
        </w:rPr>
        <w:t>.</w:t>
      </w:r>
      <w:r w:rsidRPr="006B1F76">
        <w:rPr>
          <w:noProof/>
          <w:lang w:val="en-US"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 for 10MHz+5MHz</w:t>
      </w:r>
      <w:r>
        <w:rPr>
          <w:noProof/>
        </w:rPr>
        <w:tab/>
        <w:t>3780</w:t>
      </w:r>
    </w:p>
    <w:p w14:paraId="7EE1499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23D23D1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3781</w:t>
      </w:r>
    </w:p>
    <w:p w14:paraId="537E7D9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Carrier Aggregation for 5 + 5MHz bandwidth</w:t>
      </w:r>
      <w:r>
        <w:rPr>
          <w:noProof/>
        </w:rPr>
        <w:tab/>
        <w:t>3781</w:t>
      </w:r>
    </w:p>
    <w:p w14:paraId="36A4C2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69C0CE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3782</w:t>
      </w:r>
    </w:p>
    <w:p w14:paraId="24CDAC4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Carrier Aggregation for 5+5MHz bandwidth</w:t>
      </w:r>
      <w:r>
        <w:rPr>
          <w:noProof/>
        </w:rPr>
        <w:tab/>
        <w:t>3782</w:t>
      </w:r>
    </w:p>
    <w:p w14:paraId="015753D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0E3871D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3783</w:t>
      </w:r>
    </w:p>
    <w:p w14:paraId="26732B6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 xml:space="preserve"> RSTD Measurement Accuracy in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3783</w:t>
      </w:r>
    </w:p>
    <w:p w14:paraId="2B55EB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1A346E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3784</w:t>
      </w:r>
    </w:p>
    <w:p w14:paraId="687B31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FDD RSTD Measurement Accuracy in 3DL Carrier Aggregation</w:t>
      </w:r>
      <w:r>
        <w:rPr>
          <w:noProof/>
        </w:rPr>
        <w:tab/>
        <w:t>3784</w:t>
      </w:r>
    </w:p>
    <w:p w14:paraId="5928DA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0F46104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3791</w:t>
      </w:r>
    </w:p>
    <w:p w14:paraId="0DEBC5F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 w:eastAsia="zh-CN"/>
        </w:rPr>
        <w:t>E-UTRAN TDD RSTD Measurement Accuracy in 3DL Carrier Aggregation</w:t>
      </w:r>
      <w:r>
        <w:rPr>
          <w:noProof/>
        </w:rPr>
        <w:tab/>
        <w:t>3791</w:t>
      </w:r>
    </w:p>
    <w:p w14:paraId="291681D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5F7F677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3797</w:t>
      </w:r>
    </w:p>
    <w:p w14:paraId="35B1756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3797</w:t>
      </w:r>
    </w:p>
    <w:p w14:paraId="73F1F8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24D987B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3800</w:t>
      </w:r>
    </w:p>
    <w:p w14:paraId="4838B52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3800</w:t>
      </w:r>
    </w:p>
    <w:p w14:paraId="42895C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2AA2E69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3803</w:t>
      </w:r>
    </w:p>
    <w:p w14:paraId="467630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3803</w:t>
      </w:r>
    </w:p>
    <w:p w14:paraId="3F27482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610795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3806</w:t>
      </w:r>
    </w:p>
    <w:p w14:paraId="7AF766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3806</w:t>
      </w:r>
    </w:p>
    <w:p w14:paraId="0036E4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54F0C3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3809</w:t>
      </w:r>
    </w:p>
    <w:p w14:paraId="3390A2F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A</w:t>
      </w:r>
      <w:r>
        <w:rPr>
          <w:noProof/>
        </w:rPr>
        <w:tab/>
        <w:t>3809</w:t>
      </w:r>
    </w:p>
    <w:p w14:paraId="4EC8A6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02968BF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A.9.8.20.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3812</w:t>
      </w:r>
    </w:p>
    <w:p w14:paraId="6484AE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CEModeA</w:t>
      </w:r>
      <w:r>
        <w:rPr>
          <w:noProof/>
        </w:rPr>
        <w:tab/>
        <w:t>3813</w:t>
      </w:r>
    </w:p>
    <w:p w14:paraId="511792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3813</w:t>
      </w:r>
    </w:p>
    <w:p w14:paraId="1049258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3816</w:t>
      </w:r>
    </w:p>
    <w:p w14:paraId="61326F5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A</w:t>
      </w:r>
      <w:r>
        <w:rPr>
          <w:noProof/>
        </w:rPr>
        <w:tab/>
        <w:t>3817</w:t>
      </w:r>
    </w:p>
    <w:p w14:paraId="66E6ED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443D68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3820</w:t>
      </w:r>
    </w:p>
    <w:p w14:paraId="02E3A0D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B</w:t>
      </w:r>
      <w:r>
        <w:rPr>
          <w:noProof/>
        </w:rPr>
        <w:tab/>
        <w:t>3821</w:t>
      </w:r>
    </w:p>
    <w:p w14:paraId="719DFB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54D93FB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3824</w:t>
      </w:r>
    </w:p>
    <w:p w14:paraId="2D6DB3A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 Mode B</w:t>
      </w:r>
      <w:r>
        <w:rPr>
          <w:noProof/>
        </w:rPr>
        <w:tab/>
        <w:t>3824</w:t>
      </w:r>
    </w:p>
    <w:p w14:paraId="64930B8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782D1F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3828</w:t>
      </w:r>
    </w:p>
    <w:p w14:paraId="762E3BD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B</w:t>
      </w:r>
      <w:r>
        <w:rPr>
          <w:noProof/>
        </w:rPr>
        <w:tab/>
        <w:t>3829</w:t>
      </w:r>
    </w:p>
    <w:p w14:paraId="66BB377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374BDAA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3832</w:t>
      </w:r>
    </w:p>
    <w:p w14:paraId="740EF26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A</w:t>
      </w:r>
      <w:r>
        <w:rPr>
          <w:noProof/>
        </w:rPr>
        <w:tab/>
        <w:t>3833</w:t>
      </w:r>
    </w:p>
    <w:p w14:paraId="7C76682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6586A16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3835</w:t>
      </w:r>
    </w:p>
    <w:p w14:paraId="78EB6C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A</w:t>
      </w:r>
      <w:r>
        <w:rPr>
          <w:noProof/>
        </w:rPr>
        <w:tab/>
        <w:t>3835</w:t>
      </w:r>
    </w:p>
    <w:p w14:paraId="7AAC44C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3DD8622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3838</w:t>
      </w:r>
    </w:p>
    <w:p w14:paraId="313B8C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A</w:t>
      </w:r>
      <w:r>
        <w:rPr>
          <w:noProof/>
        </w:rPr>
        <w:tab/>
        <w:t>3838</w:t>
      </w:r>
    </w:p>
    <w:p w14:paraId="549190E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6F70107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3841</w:t>
      </w:r>
    </w:p>
    <w:p w14:paraId="39352B7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B</w:t>
      </w:r>
      <w:r>
        <w:rPr>
          <w:noProof/>
        </w:rPr>
        <w:tab/>
        <w:t>3841</w:t>
      </w:r>
    </w:p>
    <w:p w14:paraId="47D1DD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5930626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3845</w:t>
      </w:r>
    </w:p>
    <w:p w14:paraId="303CA98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B</w:t>
      </w:r>
      <w:r>
        <w:rPr>
          <w:noProof/>
        </w:rPr>
        <w:tab/>
        <w:t>3846</w:t>
      </w:r>
    </w:p>
    <w:p w14:paraId="224016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0FAA306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3849</w:t>
      </w:r>
    </w:p>
    <w:p w14:paraId="0F0F34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B</w:t>
      </w:r>
      <w:r>
        <w:rPr>
          <w:noProof/>
        </w:rPr>
        <w:tab/>
        <w:t>3850</w:t>
      </w:r>
    </w:p>
    <w:p w14:paraId="555A6FF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09855B8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3854</w:t>
      </w:r>
    </w:p>
    <w:p w14:paraId="5C15F26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3854</w:t>
      </w:r>
    </w:p>
    <w:p w14:paraId="510082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1B958DF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3857</w:t>
      </w:r>
    </w:p>
    <w:p w14:paraId="5374EDD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3857</w:t>
      </w:r>
    </w:p>
    <w:p w14:paraId="47D51D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55CC6F6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3860</w:t>
      </w:r>
    </w:p>
    <w:p w14:paraId="1ED9D30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3860</w:t>
      </w:r>
    </w:p>
    <w:p w14:paraId="25807D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4D48F05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3863</w:t>
      </w:r>
    </w:p>
    <w:p w14:paraId="023A58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3863</w:t>
      </w:r>
    </w:p>
    <w:p w14:paraId="1358BD7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3863</w:t>
      </w:r>
    </w:p>
    <w:p w14:paraId="4E69176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3866</w:t>
      </w:r>
    </w:p>
    <w:p w14:paraId="30B3E2D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</w:t>
      </w:r>
      <w:r>
        <w:rPr>
          <w:noProof/>
        </w:rPr>
        <w:t>RP and RSRQ on the serving cell</w:t>
      </w:r>
      <w:r>
        <w:rPr>
          <w:noProof/>
        </w:rPr>
        <w:tab/>
        <w:t>3866</w:t>
      </w:r>
    </w:p>
    <w:p w14:paraId="00117D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3866</w:t>
      </w:r>
    </w:p>
    <w:p w14:paraId="3A0EA1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5E529A3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21F27D5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6EBEE17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 Intra frequency serving cell case</w:t>
      </w:r>
      <w:r>
        <w:rPr>
          <w:noProof/>
        </w:rPr>
        <w:tab/>
        <w:t>3869</w:t>
      </w:r>
    </w:p>
    <w:p w14:paraId="2BDBBBC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27BF10A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67EF280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5CDF0E9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</w:t>
      </w:r>
      <w:r>
        <w:rPr>
          <w:noProof/>
        </w:rPr>
        <w:tab/>
        <w:t>3871</w:t>
      </w:r>
    </w:p>
    <w:p w14:paraId="7440DC8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3871</w:t>
      </w:r>
    </w:p>
    <w:p w14:paraId="7759F18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509490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6E76911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snapToGrid w:val="0"/>
        </w:rPr>
        <w:t>Test Requirements</w:t>
      </w:r>
      <w:r>
        <w:rPr>
          <w:noProof/>
        </w:rPr>
        <w:tab/>
        <w:t>3873</w:t>
      </w:r>
    </w:p>
    <w:p w14:paraId="55A8650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3839E4A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20061D0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noProof/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fi-FI"/>
        </w:rPr>
        <w:t>Void</w:t>
      </w:r>
      <w:r>
        <w:rPr>
          <w:noProof/>
        </w:rPr>
        <w:tab/>
        <w:t>3873</w:t>
      </w:r>
    </w:p>
    <w:p w14:paraId="25949C7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 RSSI</w:t>
      </w:r>
      <w:r>
        <w:rPr>
          <w:noProof/>
        </w:rPr>
        <w:tab/>
        <w:t>3873</w:t>
      </w:r>
    </w:p>
    <w:p w14:paraId="5144466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3873</w:t>
      </w:r>
    </w:p>
    <w:p w14:paraId="434E5D0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3052929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3873</w:t>
      </w:r>
    </w:p>
    <w:p w14:paraId="6ACE1FD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3876</w:t>
      </w:r>
    </w:p>
    <w:p w14:paraId="00A8606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3876</w:t>
      </w:r>
    </w:p>
    <w:p w14:paraId="568765C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3876</w:t>
      </w:r>
    </w:p>
    <w:p w14:paraId="2359322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3876</w:t>
      </w:r>
    </w:p>
    <w:p w14:paraId="2FE5EE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</w:rPr>
        <w:tab/>
        <w:t>3879</w:t>
      </w:r>
    </w:p>
    <w:p w14:paraId="230789F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3879</w:t>
      </w:r>
    </w:p>
    <w:p w14:paraId="734396F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0304BA8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3879</w:t>
      </w:r>
    </w:p>
    <w:p w14:paraId="6774E40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A5C944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3882</w:t>
      </w:r>
    </w:p>
    <w:p w14:paraId="1CB00C1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28CD2BC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3882</w:t>
      </w:r>
    </w:p>
    <w:p w14:paraId="6214F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58FDDE2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RS-SINR</w:t>
      </w:r>
      <w:r>
        <w:rPr>
          <w:noProof/>
        </w:rPr>
        <w:tab/>
        <w:t>3885</w:t>
      </w:r>
    </w:p>
    <w:p w14:paraId="1E3FB8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Case</w:t>
      </w:r>
      <w:r>
        <w:rPr>
          <w:noProof/>
        </w:rPr>
        <w:tab/>
        <w:t>3885</w:t>
      </w:r>
    </w:p>
    <w:p w14:paraId="0D9B09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0FC7530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6CC824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55278C7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Case</w:t>
      </w:r>
      <w:r>
        <w:rPr>
          <w:noProof/>
        </w:rPr>
        <w:tab/>
        <w:t>3888</w:t>
      </w:r>
    </w:p>
    <w:p w14:paraId="694500D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173EB7E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3888</w:t>
      </w:r>
    </w:p>
    <w:p w14:paraId="5C22442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299C81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3891</w:t>
      </w:r>
    </w:p>
    <w:p w14:paraId="7428967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5420C59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08492FF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7AC1BEB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3894</w:t>
      </w:r>
    </w:p>
    <w:p w14:paraId="75BF58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48BB284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3894</w:t>
      </w:r>
    </w:p>
    <w:p w14:paraId="4F05878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222E494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3899</w:t>
      </w:r>
    </w:p>
    <w:p w14:paraId="64BDD17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611A27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3899</w:t>
      </w:r>
    </w:p>
    <w:p w14:paraId="4364DFC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0FEA53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F</w:t>
      </w:r>
      <w:r>
        <w:rPr>
          <w:noProof/>
        </w:rPr>
        <w:t>DD Inter frequency case</w:t>
      </w:r>
      <w:r>
        <w:rPr>
          <w:noProof/>
        </w:rPr>
        <w:tab/>
        <w:t>3905</w:t>
      </w:r>
    </w:p>
    <w:p w14:paraId="2B9BC0E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1143EA5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3905</w:t>
      </w:r>
    </w:p>
    <w:p w14:paraId="758284B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2B2B452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3909</w:t>
      </w:r>
    </w:p>
    <w:p w14:paraId="360840E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normal coverage</w:t>
      </w:r>
      <w:r>
        <w:rPr>
          <w:noProof/>
        </w:rPr>
        <w:tab/>
        <w:t>3909</w:t>
      </w:r>
    </w:p>
    <w:p w14:paraId="75AFD5E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75AE114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31D8BAB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627FB8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enhanced coverage</w:t>
      </w:r>
      <w:r>
        <w:rPr>
          <w:noProof/>
        </w:rPr>
        <w:tab/>
        <w:t>3911</w:t>
      </w:r>
    </w:p>
    <w:p w14:paraId="58DD8A0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460561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57764FA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70D9E1E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normal coverage</w:t>
      </w:r>
      <w:r>
        <w:rPr>
          <w:noProof/>
        </w:rPr>
        <w:tab/>
        <w:t>3912</w:t>
      </w:r>
    </w:p>
    <w:p w14:paraId="71BD266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0770714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71572CA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385911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enhanced coverage</w:t>
      </w:r>
      <w:r>
        <w:rPr>
          <w:noProof/>
        </w:rPr>
        <w:tab/>
        <w:t>3913</w:t>
      </w:r>
    </w:p>
    <w:p w14:paraId="4BF5098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127B1E2B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3913</w:t>
      </w:r>
    </w:p>
    <w:p w14:paraId="18410BD9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12704E77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3937</w:t>
      </w:r>
    </w:p>
    <w:p w14:paraId="797EDB6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3937</w:t>
      </w:r>
    </w:p>
    <w:p w14:paraId="12B41D1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22CDD6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4DBBF3F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3939</w:t>
      </w:r>
    </w:p>
    <w:p w14:paraId="3E8AC3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6C682F1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73E37FD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3940</w:t>
      </w:r>
    </w:p>
    <w:p w14:paraId="79AD1A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00DF6D6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3942</w:t>
      </w:r>
    </w:p>
    <w:p w14:paraId="167509D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3943</w:t>
      </w:r>
    </w:p>
    <w:p w14:paraId="23068B5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4D1D5E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ABDDE18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3945</w:t>
      </w:r>
    </w:p>
    <w:p w14:paraId="60FE459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V2V UE Transmission Timing Accuracy Test</w:t>
      </w:r>
      <w:r>
        <w:rPr>
          <w:noProof/>
        </w:rPr>
        <w:tab/>
        <w:t>3945</w:t>
      </w:r>
    </w:p>
    <w:p w14:paraId="15C089E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3945</w:t>
      </w:r>
    </w:p>
    <w:p w14:paraId="1677007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3946</w:t>
      </w:r>
    </w:p>
    <w:p w14:paraId="6E58B84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noProof/>
          <w:lang w:val="en-US"/>
        </w:rPr>
        <w:t>Interruptions due to V2V sidelink communication</w:t>
      </w:r>
      <w:r>
        <w:rPr>
          <w:noProof/>
        </w:rPr>
        <w:tab/>
        <w:t>3946</w:t>
      </w:r>
    </w:p>
    <w:p w14:paraId="5CA1813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3AE6C82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4299BB0A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A.12</w:t>
      </w:r>
      <w:r>
        <w:rPr>
          <w:noProof/>
        </w:rPr>
        <w:tab/>
        <w:t>3948</w:t>
      </w:r>
    </w:p>
    <w:p w14:paraId="1EA948E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3948</w:t>
      </w:r>
    </w:p>
    <w:p w14:paraId="5F5F5AD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3948</w:t>
      </w:r>
    </w:p>
    <w:p w14:paraId="682D4438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3948</w:t>
      </w:r>
    </w:p>
    <w:p w14:paraId="2B9F0F2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3949</w:t>
      </w:r>
    </w:p>
    <w:p w14:paraId="101634B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3950</w:t>
      </w:r>
    </w:p>
    <w:p w14:paraId="3EF07A77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2A96ECFE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7B0E83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3951</w:t>
      </w:r>
    </w:p>
    <w:p w14:paraId="76E5D34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Initiation/Cease of SLSS Transmission with V2X Sidelink Communication </w:t>
      </w:r>
      <w:r>
        <w:rPr>
          <w:noProof/>
          <w:lang w:eastAsia="zh-CN"/>
        </w:rPr>
        <w:t>for eNB as Timing Reference</w:t>
      </w:r>
      <w:r>
        <w:rPr>
          <w:noProof/>
        </w:rPr>
        <w:tab/>
        <w:t>3951</w:t>
      </w:r>
    </w:p>
    <w:p w14:paraId="69E85AAF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11EBD57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3952</w:t>
      </w:r>
    </w:p>
    <w:p w14:paraId="1F68698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3953</w:t>
      </w:r>
    </w:p>
    <w:p w14:paraId="03A453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22BF210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3954</w:t>
      </w:r>
    </w:p>
    <w:p w14:paraId="7AF2293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3954</w:t>
      </w:r>
    </w:p>
    <w:p w14:paraId="37237E1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GNSS configured as the highest priority</w:t>
      </w:r>
      <w:r>
        <w:rPr>
          <w:noProof/>
        </w:rPr>
        <w:tab/>
        <w:t>3954</w:t>
      </w:r>
    </w:p>
    <w:p w14:paraId="67AA10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3954</w:t>
      </w:r>
    </w:p>
    <w:p w14:paraId="024DA2A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776574D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eNB configured as the highest priority</w:t>
      </w:r>
      <w:r>
        <w:rPr>
          <w:noProof/>
        </w:rPr>
        <w:tab/>
        <w:t>3958</w:t>
      </w:r>
    </w:p>
    <w:p w14:paraId="0A3F972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44975FB5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E3F6B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3960</w:t>
      </w:r>
    </w:p>
    <w:p w14:paraId="6214E1FD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62E86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51F9CCD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3962</w:t>
      </w:r>
    </w:p>
    <w:p w14:paraId="77334EA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065D6FF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499DA7D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3964</w:t>
      </w:r>
    </w:p>
    <w:p w14:paraId="403D54D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UE Autonomous Resource Selection/Reselection Tests </w:t>
      </w:r>
      <w:r>
        <w:rPr>
          <w:noProof/>
          <w:lang w:eastAsia="zh-CN"/>
        </w:rPr>
        <w:t>for PSSCH-RSRP measurements</w:t>
      </w:r>
      <w:r>
        <w:rPr>
          <w:noProof/>
        </w:rPr>
        <w:tab/>
        <w:t>3964</w:t>
      </w:r>
    </w:p>
    <w:p w14:paraId="0BEBFB7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771A0141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3BAF075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3966</w:t>
      </w:r>
    </w:p>
    <w:p w14:paraId="44B9374C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3966</w:t>
      </w:r>
    </w:p>
    <w:p w14:paraId="108B3C46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4893FED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3968</w:t>
      </w:r>
    </w:p>
    <w:p w14:paraId="70A4DE97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FFC282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3971</w:t>
      </w:r>
    </w:p>
    <w:p w14:paraId="079E917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3972</w:t>
      </w:r>
    </w:p>
    <w:p w14:paraId="693FDFA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3972</w:t>
      </w:r>
    </w:p>
    <w:p w14:paraId="52738D1D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35F97903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3EA43C0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3973</w:t>
      </w:r>
    </w:p>
    <w:p w14:paraId="3D9F035A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18505962" w14:textId="77777777" w:rsidR="007C494B" w:rsidRDefault="007C494B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5D81B53B" w14:textId="77777777" w:rsidR="007C494B" w:rsidRDefault="007C494B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3976</w:t>
      </w:r>
    </w:p>
    <w:p w14:paraId="54126DDA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3976</w:t>
      </w:r>
    </w:p>
    <w:p w14:paraId="620D20B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3976</w:t>
      </w:r>
    </w:p>
    <w:p w14:paraId="2CAD8C4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3976</w:t>
      </w:r>
    </w:p>
    <w:p w14:paraId="18EBAB0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3976</w:t>
      </w:r>
    </w:p>
    <w:p w14:paraId="240C211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3978</w:t>
      </w:r>
    </w:p>
    <w:p w14:paraId="005DBC5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3979</w:t>
      </w:r>
    </w:p>
    <w:p w14:paraId="270EC7F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3979</w:t>
      </w:r>
    </w:p>
    <w:p w14:paraId="7D1A4CA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E-UTRAN cells for cell re-selection for UE Category M</w:t>
      </w:r>
      <w:r>
        <w:rPr>
          <w:noProof/>
          <w:lang w:eastAsia="zh-CN"/>
        </w:rPr>
        <w:t>2</w:t>
      </w:r>
      <w:r>
        <w:rPr>
          <w:noProof/>
        </w:rPr>
        <w:tab/>
        <w:t>3979</w:t>
      </w:r>
    </w:p>
    <w:p w14:paraId="74FCCAC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Conditions for measurements of intra-frequence E-UTRAN cells for cell selection</w:t>
      </w:r>
      <w:r>
        <w:rPr>
          <w:noProof/>
        </w:rPr>
        <w:tab/>
        <w:t>3979</w:t>
      </w:r>
    </w:p>
    <w:p w14:paraId="20FB77F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 for measurements of inter-frequence E-UTRAN cells for cell selection</w:t>
      </w:r>
      <w:r>
        <w:rPr>
          <w:noProof/>
        </w:rPr>
        <w:tab/>
        <w:t>3981</w:t>
      </w:r>
    </w:p>
    <w:p w14:paraId="6A36834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3982</w:t>
      </w:r>
    </w:p>
    <w:p w14:paraId="4856B28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3982</w:t>
      </w:r>
    </w:p>
    <w:p w14:paraId="410CA5D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3982</w:t>
      </w:r>
    </w:p>
    <w:p w14:paraId="1D41E73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3983</w:t>
      </w:r>
    </w:p>
    <w:p w14:paraId="044F195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3983</w:t>
      </w:r>
    </w:p>
    <w:p w14:paraId="698C16F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3984</w:t>
      </w:r>
    </w:p>
    <w:p w14:paraId="3E58EA7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3984</w:t>
      </w:r>
    </w:p>
    <w:p w14:paraId="742721E1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3984</w:t>
      </w:r>
    </w:p>
    <w:p w14:paraId="1C4BA85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3985</w:t>
      </w:r>
    </w:p>
    <w:p w14:paraId="1D86690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3985</w:t>
      </w:r>
    </w:p>
    <w:p w14:paraId="4877ED5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3986</w:t>
      </w:r>
    </w:p>
    <w:p w14:paraId="3BD8D42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3986</w:t>
      </w:r>
    </w:p>
    <w:p w14:paraId="084EF8AB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CRS-based measurements</w:t>
      </w:r>
      <w:r>
        <w:rPr>
          <w:noProof/>
        </w:rPr>
        <w:tab/>
        <w:t>3986</w:t>
      </w:r>
    </w:p>
    <w:p w14:paraId="58A6633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3986</w:t>
      </w:r>
    </w:p>
    <w:p w14:paraId="0238ACB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3987</w:t>
      </w:r>
    </w:p>
    <w:p w14:paraId="5347A93F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7F34C6E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3987</w:t>
      </w:r>
    </w:p>
    <w:p w14:paraId="26BE934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3988</w:t>
      </w:r>
    </w:p>
    <w:p w14:paraId="7825209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3988</w:t>
      </w:r>
    </w:p>
    <w:p w14:paraId="435F85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3988</w:t>
      </w:r>
    </w:p>
    <w:p w14:paraId="428092C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3989</w:t>
      </w:r>
    </w:p>
    <w:p w14:paraId="598AA4B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3989</w:t>
      </w:r>
    </w:p>
    <w:p w14:paraId="36DDFFE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3990</w:t>
      </w:r>
    </w:p>
    <w:p w14:paraId="7DB04C8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NB-IoT 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</w:t>
      </w:r>
      <w:r>
        <w:rPr>
          <w:noProof/>
          <w:lang w:eastAsia="zh-CN"/>
        </w:rPr>
        <w:t>1</w:t>
      </w:r>
      <w:r>
        <w:rPr>
          <w:noProof/>
        </w:rPr>
        <w:tab/>
        <w:t>3991</w:t>
      </w:r>
    </w:p>
    <w:p w14:paraId="6F75265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NB1</w:t>
      </w:r>
      <w:r>
        <w:rPr>
          <w:noProof/>
        </w:rPr>
        <w:tab/>
        <w:t>3992</w:t>
      </w:r>
    </w:p>
    <w:p w14:paraId="7C4DD51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 by UE Category M</w:t>
      </w:r>
      <w:r>
        <w:rPr>
          <w:noProof/>
          <w:lang w:eastAsia="zh-CN"/>
        </w:rPr>
        <w:t>1</w:t>
      </w:r>
      <w:r>
        <w:rPr>
          <w:noProof/>
        </w:rPr>
        <w:tab/>
        <w:t>3993</w:t>
      </w:r>
    </w:p>
    <w:p w14:paraId="50F3BCD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measurements by UE Category M</w:t>
      </w:r>
      <w:r>
        <w:rPr>
          <w:noProof/>
          <w:lang w:eastAsia="zh-CN"/>
        </w:rPr>
        <w:t>2</w:t>
      </w:r>
      <w:r>
        <w:rPr>
          <w:noProof/>
        </w:rPr>
        <w:tab/>
        <w:t>3994</w:t>
      </w:r>
    </w:p>
    <w:p w14:paraId="319FC7C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intra-frequency </w:t>
      </w:r>
      <w:r>
        <w:rPr>
          <w:noProof/>
        </w:rPr>
        <w:t>measurements</w:t>
      </w:r>
      <w:r>
        <w:rPr>
          <w:noProof/>
        </w:rPr>
        <w:tab/>
        <w:t>3994</w:t>
      </w:r>
    </w:p>
    <w:p w14:paraId="59C061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B.2.19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</w:t>
      </w:r>
      <w:r>
        <w:rPr>
          <w:noProof/>
        </w:rPr>
        <w:tab/>
        <w:t>3994</w:t>
      </w:r>
    </w:p>
    <w:p w14:paraId="44730CF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3994</w:t>
      </w:r>
    </w:p>
    <w:p w14:paraId="0CC64AF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3995</w:t>
      </w:r>
    </w:p>
    <w:p w14:paraId="2E376FC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3995</w:t>
      </w:r>
    </w:p>
    <w:p w14:paraId="1FC8E58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3997</w:t>
      </w:r>
    </w:p>
    <w:p w14:paraId="791A9F5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3997</w:t>
      </w:r>
    </w:p>
    <w:p w14:paraId="0D5FE65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3997</w:t>
      </w:r>
    </w:p>
    <w:p w14:paraId="331526C6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3997</w:t>
      </w:r>
    </w:p>
    <w:p w14:paraId="4D7D3B1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3997</w:t>
      </w:r>
    </w:p>
    <w:p w14:paraId="5851C8C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3998</w:t>
      </w:r>
    </w:p>
    <w:p w14:paraId="5490AD85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3998</w:t>
      </w:r>
    </w:p>
    <w:p w14:paraId="4D5DB3B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3998</w:t>
      </w:r>
    </w:p>
    <w:p w14:paraId="1EC52D2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3998</w:t>
      </w:r>
    </w:p>
    <w:p w14:paraId="0D61322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3998</w:t>
      </w:r>
    </w:p>
    <w:p w14:paraId="64CE53A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3998</w:t>
      </w:r>
    </w:p>
    <w:p w14:paraId="5A6C9BD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3999</w:t>
      </w:r>
    </w:p>
    <w:p w14:paraId="13A457D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3999</w:t>
      </w:r>
    </w:p>
    <w:p w14:paraId="22CA6B7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3999</w:t>
      </w:r>
    </w:p>
    <w:p w14:paraId="4A89429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3999</w:t>
      </w:r>
    </w:p>
    <w:p w14:paraId="0ECD7C7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4000</w:t>
      </w:r>
    </w:p>
    <w:p w14:paraId="7C2BDB1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UE Rx–Tx Time Difference Measurement under </w:t>
      </w:r>
      <w:r>
        <w:rPr>
          <w:noProof/>
        </w:rPr>
        <w:t>Time Domain Measurement Resource Restriction with CRS Assistance Information</w:t>
      </w:r>
      <w:r>
        <w:rPr>
          <w:noProof/>
        </w:rPr>
        <w:tab/>
        <w:t>4000</w:t>
      </w:r>
    </w:p>
    <w:p w14:paraId="398195C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4000</w:t>
      </w:r>
    </w:p>
    <w:p w14:paraId="3B5B5CE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4000</w:t>
      </w:r>
    </w:p>
    <w:p w14:paraId="3B0764C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4000</w:t>
      </w:r>
    </w:p>
    <w:p w14:paraId="25B1165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4001</w:t>
      </w:r>
    </w:p>
    <w:p w14:paraId="15B37D8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4001</w:t>
      </w:r>
    </w:p>
    <w:p w14:paraId="21E336B4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4001</w:t>
      </w:r>
    </w:p>
    <w:p w14:paraId="24B653A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Absolute Discovery Signal Measurement Accuracy Requirements</w:t>
      </w:r>
      <w:r>
        <w:rPr>
          <w:noProof/>
        </w:rPr>
        <w:tab/>
        <w:t>4001</w:t>
      </w:r>
    </w:p>
    <w:p w14:paraId="01B34931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4001</w:t>
      </w:r>
    </w:p>
    <w:p w14:paraId="560BA06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4001</w:t>
      </w:r>
    </w:p>
    <w:p w14:paraId="1714C9A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Relative Discovery Signal Measurement Accuracy Requirements</w:t>
      </w:r>
      <w:r>
        <w:rPr>
          <w:noProof/>
        </w:rPr>
        <w:tab/>
        <w:t>4002</w:t>
      </w:r>
    </w:p>
    <w:p w14:paraId="1389451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4002</w:t>
      </w:r>
    </w:p>
    <w:p w14:paraId="142D58E2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4002</w:t>
      </w:r>
    </w:p>
    <w:p w14:paraId="2AB7866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4002</w:t>
      </w:r>
    </w:p>
    <w:p w14:paraId="5DAD09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4002</w:t>
      </w:r>
    </w:p>
    <w:p w14:paraId="526076A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4002</w:t>
      </w:r>
    </w:p>
    <w:p w14:paraId="59B562F9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4002</w:t>
      </w:r>
    </w:p>
    <w:p w14:paraId="1EA2D708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4002</w:t>
      </w:r>
    </w:p>
    <w:p w14:paraId="682008F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30043136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2BE0C3C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4003</w:t>
      </w:r>
    </w:p>
    <w:p w14:paraId="68C376F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2DB8D5FA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4003</w:t>
      </w:r>
    </w:p>
    <w:p w14:paraId="26F59A4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4003</w:t>
      </w:r>
    </w:p>
    <w:p w14:paraId="372C9A6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4004</w:t>
      </w:r>
    </w:p>
    <w:p w14:paraId="452CC1AE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610EFCA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16FEDD8C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4A85FFA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4004</w:t>
      </w:r>
    </w:p>
    <w:p w14:paraId="11AD819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4850274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45FF06C9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4004</w:t>
      </w:r>
    </w:p>
    <w:p w14:paraId="63B437D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4005</w:t>
      </w:r>
    </w:p>
    <w:p w14:paraId="13D01A3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4005</w:t>
      </w:r>
    </w:p>
    <w:p w14:paraId="318B60C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4005</w:t>
      </w:r>
    </w:p>
    <w:p w14:paraId="4B0CFBE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4005</w:t>
      </w:r>
    </w:p>
    <w:p w14:paraId="4C29851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4006</w:t>
      </w:r>
    </w:p>
    <w:p w14:paraId="6FE2D270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4006</w:t>
      </w:r>
    </w:p>
    <w:p w14:paraId="6BAFF6CA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4006</w:t>
      </w:r>
    </w:p>
    <w:p w14:paraId="589B96F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4006</w:t>
      </w:r>
    </w:p>
    <w:p w14:paraId="63FC98F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4006</w:t>
      </w:r>
    </w:p>
    <w:p w14:paraId="6C851DE2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4006</w:t>
      </w:r>
    </w:p>
    <w:p w14:paraId="49D8655B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4007</w:t>
      </w:r>
    </w:p>
    <w:p w14:paraId="0DB5307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4007</w:t>
      </w:r>
    </w:p>
    <w:p w14:paraId="7B105DD3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4007</w:t>
      </w:r>
    </w:p>
    <w:p w14:paraId="3DEC74B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4007</w:t>
      </w:r>
    </w:p>
    <w:p w14:paraId="33477810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6B1F76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6B1F76">
        <w:rPr>
          <w:rFonts w:eastAsia="MS Mincho"/>
          <w:noProof/>
        </w:rPr>
        <w:t>Inter-band carrier aggregation</w:t>
      </w:r>
      <w:r>
        <w:rPr>
          <w:noProof/>
        </w:rPr>
        <w:tab/>
        <w:t>4007</w:t>
      </w:r>
    </w:p>
    <w:p w14:paraId="57D5CBE3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4007</w:t>
      </w:r>
    </w:p>
    <w:p w14:paraId="3FFBA7A5" w14:textId="77777777" w:rsidR="007C494B" w:rsidRDefault="007C494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4007</w:t>
      </w:r>
    </w:p>
    <w:p w14:paraId="345B3929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4008</w:t>
      </w:r>
    </w:p>
    <w:p w14:paraId="2AACBA07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4008</w:t>
      </w:r>
    </w:p>
    <w:p w14:paraId="3F697A1B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4008</w:t>
      </w:r>
    </w:p>
    <w:p w14:paraId="4C7E364C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4008</w:t>
      </w:r>
    </w:p>
    <w:p w14:paraId="20F5EF4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4009</w:t>
      </w:r>
    </w:p>
    <w:p w14:paraId="15EA5A2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4009</w:t>
      </w:r>
    </w:p>
    <w:p w14:paraId="5A925E31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V2X</w:t>
      </w:r>
      <w:r>
        <w:rPr>
          <w:noProof/>
        </w:rPr>
        <w:tab/>
        <w:t>4010</w:t>
      </w:r>
    </w:p>
    <w:p w14:paraId="3C346294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4010</w:t>
      </w:r>
    </w:p>
    <w:p w14:paraId="40B6AD5E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4010</w:t>
      </w:r>
    </w:p>
    <w:p w14:paraId="3B25D4AD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4010</w:t>
      </w:r>
    </w:p>
    <w:p w14:paraId="355CCF68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4010</w:t>
      </w:r>
    </w:p>
    <w:p w14:paraId="448DAB76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4011</w:t>
      </w:r>
    </w:p>
    <w:p w14:paraId="09F7B02D" w14:textId="77777777" w:rsidR="007C494B" w:rsidRDefault="007C494B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4011</w:t>
      </w:r>
    </w:p>
    <w:p w14:paraId="7E2E6DCF" w14:textId="77777777" w:rsidR="007C494B" w:rsidRDefault="007C494B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4011</w:t>
      </w:r>
    </w:p>
    <w:p w14:paraId="563798A2" w14:textId="77777777" w:rsidR="007C494B" w:rsidRDefault="007C494B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C (informative): Change history:</w:t>
      </w:r>
      <w:r>
        <w:rPr>
          <w:noProof/>
        </w:rPr>
        <w:tab/>
        <w:t>4013</w:t>
      </w:r>
    </w:p>
    <w:p w14:paraId="6B7D5F00" w14:textId="2DE75133" w:rsidR="00080512" w:rsidRPr="004D3578" w:rsidRDefault="00F679CA">
      <w:r>
        <w:rPr>
          <w:noProof/>
          <w:sz w:val="22"/>
        </w:rPr>
        <w:fldChar w:fldCharType="end"/>
      </w:r>
    </w:p>
    <w:p w14:paraId="43B27F4E" w14:textId="4B208A45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BA61A3">
        <w:rPr>
          <w:noProof/>
        </w:rPr>
        <w:instrText>b1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BA61A3">
        <w:rPr>
          <w:noProof/>
        </w:rPr>
        <w:instrText>b1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A6B4C" w14:textId="77777777" w:rsidR="006A1BE3" w:rsidRDefault="006A1BE3">
      <w:r>
        <w:separator/>
      </w:r>
    </w:p>
  </w:endnote>
  <w:endnote w:type="continuationSeparator" w:id="0">
    <w:p w14:paraId="3D42892C" w14:textId="77777777" w:rsidR="006A1BE3" w:rsidRDefault="006A1BE3">
      <w:r>
        <w:continuationSeparator/>
      </w:r>
    </w:p>
  </w:endnote>
  <w:endnote w:type="continuationNotice" w:id="1">
    <w:p w14:paraId="4142E6E5" w14:textId="77777777" w:rsidR="006A1BE3" w:rsidRDefault="006A1B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92F9F" w14:textId="77777777" w:rsidR="00FC3051" w:rsidRDefault="00FC30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328C" w14:textId="77777777" w:rsidR="00FC3051" w:rsidRDefault="00FC30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3901" w14:textId="77777777" w:rsidR="00FC3051" w:rsidRDefault="00FC30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87382" w14:textId="77777777" w:rsidR="006A1BE3" w:rsidRDefault="006A1BE3">
      <w:r>
        <w:separator/>
      </w:r>
    </w:p>
  </w:footnote>
  <w:footnote w:type="continuationSeparator" w:id="0">
    <w:p w14:paraId="2C95B11C" w14:textId="77777777" w:rsidR="006A1BE3" w:rsidRDefault="006A1BE3">
      <w:r>
        <w:continuationSeparator/>
      </w:r>
    </w:p>
  </w:footnote>
  <w:footnote w:type="continuationNotice" w:id="1">
    <w:p w14:paraId="07817036" w14:textId="77777777" w:rsidR="006A1BE3" w:rsidRDefault="006A1B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8447F" w14:textId="77777777" w:rsidR="00FC3051" w:rsidRDefault="00FC30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D737" w14:textId="77777777" w:rsidR="00FC3051" w:rsidRDefault="00FC30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FA54" w14:textId="77777777" w:rsidR="00FC3051" w:rsidRDefault="00FC30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62308BD8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051">
      <w:rPr>
        <w:rFonts w:ascii="Arial" w:hAnsi="Arial" w:cs="Arial"/>
        <w:b/>
        <w:noProof/>
        <w:sz w:val="18"/>
        <w:szCs w:val="18"/>
      </w:rPr>
      <w:t>3GPP TS 36.133 V17.11.2 (2023-10)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8D0B27C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3051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5EC5"/>
    <w:rsid w:val="000D6668"/>
    <w:rsid w:val="000F76D4"/>
    <w:rsid w:val="001007CA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06F2"/>
    <w:rsid w:val="002B6339"/>
    <w:rsid w:val="002E00EE"/>
    <w:rsid w:val="002F51A4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129B9"/>
    <w:rsid w:val="00423334"/>
    <w:rsid w:val="004345EC"/>
    <w:rsid w:val="00442A0E"/>
    <w:rsid w:val="00465515"/>
    <w:rsid w:val="00496EF1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078B4"/>
    <w:rsid w:val="0061218F"/>
    <w:rsid w:val="00614FDF"/>
    <w:rsid w:val="006277D7"/>
    <w:rsid w:val="0063543D"/>
    <w:rsid w:val="00642398"/>
    <w:rsid w:val="00647114"/>
    <w:rsid w:val="006A1BE3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C494B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55217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25AF8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C1192"/>
    <w:rsid w:val="00FC3051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93</Pages>
  <Words>43883</Words>
  <Characters>250138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33</cp:revision>
  <cp:lastPrinted>2019-02-25T14:05:00Z</cp:lastPrinted>
  <dcterms:created xsi:type="dcterms:W3CDTF">2021-09-30T15:24:00Z</dcterms:created>
  <dcterms:modified xsi:type="dcterms:W3CDTF">2023-10-20T13:41:00Z</dcterms:modified>
</cp:coreProperties>
</file>