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6699A7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2B06F2">
              <w:t>11</w:t>
            </w:r>
            <w:r w:rsidRPr="00174903">
              <w:t>.</w:t>
            </w:r>
            <w:bookmarkEnd w:id="3"/>
            <w:r w:rsidR="000D5EC5">
              <w:t>1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2B06F2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76AE31DF" w14:textId="77777777" w:rsidR="007C494B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C494B">
        <w:rPr>
          <w:noProof/>
        </w:rPr>
        <w:t>Foreword</w:t>
      </w:r>
      <w:r w:rsidR="007C494B">
        <w:rPr>
          <w:noProof/>
        </w:rPr>
        <w:tab/>
        <w:t>94</w:t>
      </w:r>
    </w:p>
    <w:p w14:paraId="13BC33D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6B1F76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361EAF3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52352D45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5D168AC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4D7D96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27BC12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7526EF9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71C155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20FB23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5D96E1B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05D7A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1D28BF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F3428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EF86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2AB033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44C4A7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474947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614FD39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4E766C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3038DFD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10F04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6CCC64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782912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5ABBCA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1549C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61785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5F76E4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6F25D0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18ADA9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595D98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76BB11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01A54F4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3DDEAD0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22A1EB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38D9098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94F66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762C2E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17F7F2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E171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75DBE0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0F3806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736B5A7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787A8A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102BD9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7D377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534A91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6EC6CE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5BFEAD8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5452E4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0B0E93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492E40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0E7922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5829EE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5BAEEA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072BF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2D39877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30ECC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6B1F76">
        <w:rPr>
          <w:i/>
          <w:noProof/>
        </w:rPr>
        <w:t>timeSinceFailure</w:t>
      </w:r>
      <w:r>
        <w:rPr>
          <w:noProof/>
        </w:rPr>
        <w:tab/>
        <w:t>144</w:t>
      </w:r>
    </w:p>
    <w:p w14:paraId="39B6F72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3B3534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03361E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4E415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3CBE29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664010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42B594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4B1765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5BA3BF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4026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5BA866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666C40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61F151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01DEA6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55A7BD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1F19AD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3723CD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7385A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696E39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449C5D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3DC010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0C5613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5D2810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6500B9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157</w:t>
      </w:r>
    </w:p>
    <w:p w14:paraId="67D778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157</w:t>
      </w:r>
    </w:p>
    <w:p w14:paraId="503E31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7CFF2B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643BCD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65432F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D89AC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05AFBA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4194CA4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420E6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7D440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370472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40AC3D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2AB8B3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0AC176E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3AFADE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452733A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0BF688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0BEB24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56E6D7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0F170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7963518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723B56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963D85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670B1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1C47A8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0412B0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5C15B1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474517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09F1A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2D856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174</w:t>
      </w:r>
    </w:p>
    <w:p w14:paraId="30830D1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175</w:t>
      </w:r>
    </w:p>
    <w:p w14:paraId="2E9ABD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175</w:t>
      </w:r>
    </w:p>
    <w:p w14:paraId="0159E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706E6E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177</w:t>
      </w:r>
    </w:p>
    <w:p w14:paraId="5795D7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2A7BE8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179</w:t>
      </w:r>
    </w:p>
    <w:p w14:paraId="6E8C0A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180</w:t>
      </w:r>
    </w:p>
    <w:p w14:paraId="0D7F58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181</w:t>
      </w:r>
    </w:p>
    <w:p w14:paraId="697842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182</w:t>
      </w:r>
    </w:p>
    <w:p w14:paraId="45AD47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183</w:t>
      </w:r>
    </w:p>
    <w:p w14:paraId="238AE7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22D3B1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184</w:t>
      </w:r>
    </w:p>
    <w:p w14:paraId="2E4A2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185</w:t>
      </w:r>
    </w:p>
    <w:p w14:paraId="6E4634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186</w:t>
      </w:r>
    </w:p>
    <w:p w14:paraId="164998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2071CB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187</w:t>
      </w:r>
    </w:p>
    <w:p w14:paraId="489DC9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188</w:t>
      </w:r>
    </w:p>
    <w:p w14:paraId="684B611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189</w:t>
      </w:r>
    </w:p>
    <w:p w14:paraId="2ED9D6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75F776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189</w:t>
      </w:r>
    </w:p>
    <w:p w14:paraId="317FF7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189</w:t>
      </w:r>
    </w:p>
    <w:p w14:paraId="1540EE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190</w:t>
      </w:r>
    </w:p>
    <w:p w14:paraId="770942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190</w:t>
      </w:r>
    </w:p>
    <w:p w14:paraId="395AE19C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191</w:t>
      </w:r>
    </w:p>
    <w:p w14:paraId="6E8DFC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191</w:t>
      </w:r>
    </w:p>
    <w:p w14:paraId="581AE5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1AEBE6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Requirements</w:t>
      </w:r>
      <w:r>
        <w:rPr>
          <w:noProof/>
        </w:rPr>
        <w:tab/>
        <w:t>192</w:t>
      </w:r>
    </w:p>
    <w:p w14:paraId="66F716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UE measurement capability</w:t>
      </w:r>
      <w:r>
        <w:rPr>
          <w:noProof/>
        </w:rPr>
        <w:tab/>
        <w:t>192</w:t>
      </w:r>
    </w:p>
    <w:p w14:paraId="30289C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192</w:t>
      </w:r>
    </w:p>
    <w:p w14:paraId="20F58D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192</w:t>
      </w:r>
    </w:p>
    <w:p w14:paraId="07332E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192</w:t>
      </w:r>
    </w:p>
    <w:p w14:paraId="51817D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192</w:t>
      </w:r>
    </w:p>
    <w:p w14:paraId="6FA834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192</w:t>
      </w:r>
    </w:p>
    <w:p w14:paraId="22F1AF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192</w:t>
      </w:r>
    </w:p>
    <w:p w14:paraId="2CD41A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UE measurement capability for RedCap</w:t>
      </w:r>
      <w:r>
        <w:rPr>
          <w:noProof/>
        </w:rPr>
        <w:tab/>
        <w:t>192</w:t>
      </w:r>
    </w:p>
    <w:p w14:paraId="601B99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 for RedCap</w:t>
      </w:r>
      <w:r>
        <w:rPr>
          <w:noProof/>
        </w:rPr>
        <w:tab/>
        <w:t>192</w:t>
      </w:r>
    </w:p>
    <w:p w14:paraId="1DD2069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193</w:t>
      </w:r>
    </w:p>
    <w:p w14:paraId="1D536B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43DD0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Cell Selection</w:t>
      </w:r>
      <w:r>
        <w:rPr>
          <w:noProof/>
        </w:rPr>
        <w:tab/>
        <w:t>193</w:t>
      </w:r>
    </w:p>
    <w:p w14:paraId="727EFE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Cell Reselection</w:t>
      </w:r>
      <w:r>
        <w:rPr>
          <w:noProof/>
        </w:rPr>
        <w:tab/>
        <w:t>193</w:t>
      </w:r>
    </w:p>
    <w:p w14:paraId="0CFAC0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193</w:t>
      </w:r>
    </w:p>
    <w:p w14:paraId="0AAC456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193</w:t>
      </w:r>
    </w:p>
    <w:p w14:paraId="0DEFA1A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194</w:t>
      </w:r>
    </w:p>
    <w:p w14:paraId="3D19CC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1C3568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194</w:t>
      </w:r>
    </w:p>
    <w:p w14:paraId="5DDA202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194</w:t>
      </w:r>
    </w:p>
    <w:p w14:paraId="140F4B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196</w:t>
      </w:r>
    </w:p>
    <w:p w14:paraId="29C60DF2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196</w:t>
      </w:r>
    </w:p>
    <w:p w14:paraId="2E11CBE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197</w:t>
      </w:r>
    </w:p>
    <w:p w14:paraId="7BC7AE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367FAD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197</w:t>
      </w:r>
    </w:p>
    <w:p w14:paraId="5B26C7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197</w:t>
      </w:r>
    </w:p>
    <w:p w14:paraId="79D24CC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3D79C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5191FA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198</w:t>
      </w:r>
    </w:p>
    <w:p w14:paraId="684E48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1E36ED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3C2F48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FDD</w:t>
      </w:r>
      <w:r>
        <w:rPr>
          <w:noProof/>
        </w:rPr>
        <w:tab/>
        <w:t>199</w:t>
      </w:r>
    </w:p>
    <w:p w14:paraId="7CF100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44AC14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188DC8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TDD</w:t>
      </w:r>
      <w:r>
        <w:rPr>
          <w:noProof/>
        </w:rPr>
        <w:tab/>
        <w:t>199</w:t>
      </w:r>
    </w:p>
    <w:p w14:paraId="125B4A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534658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4CBD5F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201</w:t>
      </w:r>
    </w:p>
    <w:p w14:paraId="17F8D1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201</w:t>
      </w:r>
    </w:p>
    <w:p w14:paraId="3F88515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201</w:t>
      </w:r>
    </w:p>
    <w:p w14:paraId="6BA651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202</w:t>
      </w:r>
    </w:p>
    <w:p w14:paraId="6683FC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Handover delay</w:t>
      </w:r>
      <w:r>
        <w:rPr>
          <w:noProof/>
        </w:rPr>
        <w:tab/>
        <w:t>202</w:t>
      </w:r>
    </w:p>
    <w:p w14:paraId="7067FD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Measurement time</w:t>
      </w:r>
      <w:r>
        <w:rPr>
          <w:noProof/>
        </w:rPr>
        <w:tab/>
        <w:t>203</w:t>
      </w:r>
    </w:p>
    <w:p w14:paraId="608034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Preparation time</w:t>
      </w:r>
      <w:r>
        <w:rPr>
          <w:noProof/>
        </w:rPr>
        <w:tab/>
        <w:t>203</w:t>
      </w:r>
    </w:p>
    <w:p w14:paraId="316B18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Interruption time</w:t>
      </w:r>
      <w:r>
        <w:rPr>
          <w:noProof/>
        </w:rPr>
        <w:tab/>
        <w:t>203</w:t>
      </w:r>
    </w:p>
    <w:p w14:paraId="74884B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203</w:t>
      </w:r>
    </w:p>
    <w:p w14:paraId="2BCEE8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204</w:t>
      </w:r>
    </w:p>
    <w:p w14:paraId="3BB3C7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204</w:t>
      </w:r>
    </w:p>
    <w:p w14:paraId="7B0472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204</w:t>
      </w:r>
    </w:p>
    <w:p w14:paraId="7499B0C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204</w:t>
      </w:r>
    </w:p>
    <w:p w14:paraId="472077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204</w:t>
      </w:r>
    </w:p>
    <w:p w14:paraId="438A9B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378D95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4DB6530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669CAF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- UTRAN TDD Handover</w:t>
      </w:r>
      <w:r>
        <w:rPr>
          <w:noProof/>
        </w:rPr>
        <w:tab/>
        <w:t>205</w:t>
      </w:r>
    </w:p>
    <w:p w14:paraId="240982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Introduction</w:t>
      </w:r>
      <w:r>
        <w:rPr>
          <w:noProof/>
        </w:rPr>
        <w:tab/>
        <w:t>205</w:t>
      </w:r>
    </w:p>
    <w:p w14:paraId="1BD7EE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45D655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A9B0B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391825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206</w:t>
      </w:r>
    </w:p>
    <w:p w14:paraId="6E5705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1B6FEE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206</w:t>
      </w:r>
    </w:p>
    <w:p w14:paraId="302F476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206</w:t>
      </w:r>
    </w:p>
    <w:p w14:paraId="20D42E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206</w:t>
      </w:r>
    </w:p>
    <w:p w14:paraId="070EF2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206</w:t>
      </w:r>
    </w:p>
    <w:p w14:paraId="636F2C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206</w:t>
      </w:r>
    </w:p>
    <w:p w14:paraId="3B0EFD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207</w:t>
      </w:r>
    </w:p>
    <w:p w14:paraId="491134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207</w:t>
      </w:r>
    </w:p>
    <w:p w14:paraId="341138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- NR FR1 Handover to target cell using CCA</w:t>
      </w:r>
      <w:r>
        <w:rPr>
          <w:noProof/>
        </w:rPr>
        <w:tab/>
        <w:t>207</w:t>
      </w:r>
    </w:p>
    <w:p w14:paraId="13B0A8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207</w:t>
      </w:r>
    </w:p>
    <w:p w14:paraId="7B4A17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208</w:t>
      </w:r>
    </w:p>
    <w:p w14:paraId="64876D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208</w:t>
      </w:r>
    </w:p>
    <w:p w14:paraId="3A91D4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- NR FR1 Handover</w:t>
      </w:r>
      <w:r w:rsidRPr="006B1F76">
        <w:rPr>
          <w:noProof/>
          <w:lang w:val="sv-SE" w:eastAsia="ko-KR"/>
        </w:rPr>
        <w:t xml:space="preserve"> for </w:t>
      </w:r>
      <w:r w:rsidRPr="006B1F76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209</w:t>
      </w:r>
    </w:p>
    <w:p w14:paraId="079AA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209</w:t>
      </w:r>
    </w:p>
    <w:p w14:paraId="532DFB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Requirements</w:t>
      </w:r>
      <w:r>
        <w:rPr>
          <w:noProof/>
        </w:rPr>
        <w:tab/>
        <w:t>209</w:t>
      </w:r>
    </w:p>
    <w:p w14:paraId="261CE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- NR FR2 Handover</w:t>
      </w:r>
      <w:r>
        <w:rPr>
          <w:noProof/>
        </w:rPr>
        <w:tab/>
        <w:t>209</w:t>
      </w:r>
    </w:p>
    <w:p w14:paraId="3DC2AC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 w:eastAsia="zh-CN"/>
        </w:rPr>
        <w:t>Introduction</w:t>
      </w:r>
      <w:r>
        <w:rPr>
          <w:noProof/>
        </w:rPr>
        <w:tab/>
        <w:t>209</w:t>
      </w:r>
    </w:p>
    <w:p w14:paraId="706E6C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209</w:t>
      </w:r>
    </w:p>
    <w:p w14:paraId="573BE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209</w:t>
      </w:r>
    </w:p>
    <w:p w14:paraId="3147EB8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210</w:t>
      </w:r>
    </w:p>
    <w:p w14:paraId="2F247A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210</w:t>
      </w:r>
    </w:p>
    <w:p w14:paraId="258810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6FFFD5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44B4668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57CDEA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– cdma2000 1X Handover</w:t>
      </w:r>
      <w:r>
        <w:rPr>
          <w:noProof/>
        </w:rPr>
        <w:tab/>
        <w:t>211</w:t>
      </w:r>
    </w:p>
    <w:p w14:paraId="119A2B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Introduction</w:t>
      </w:r>
      <w:r>
        <w:rPr>
          <w:noProof/>
        </w:rPr>
        <w:tab/>
        <w:t>211</w:t>
      </w:r>
    </w:p>
    <w:p w14:paraId="628F413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2CC5005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1CAA058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211</w:t>
      </w:r>
    </w:p>
    <w:p w14:paraId="41A21D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03451B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212</w:t>
      </w:r>
    </w:p>
    <w:p w14:paraId="0D32C4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212</w:t>
      </w:r>
    </w:p>
    <w:p w14:paraId="6F9EF9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212</w:t>
      </w:r>
    </w:p>
    <w:p w14:paraId="40E233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212</w:t>
      </w:r>
    </w:p>
    <w:p w14:paraId="40E4B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212</w:t>
      </w:r>
    </w:p>
    <w:p w14:paraId="207038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213</w:t>
      </w:r>
    </w:p>
    <w:p w14:paraId="0C39D05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0FB18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5BEDF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213</w:t>
      </w:r>
    </w:p>
    <w:p w14:paraId="52406C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213</w:t>
      </w:r>
    </w:p>
    <w:p w14:paraId="0C875BE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213</w:t>
      </w:r>
    </w:p>
    <w:p w14:paraId="3FDE75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213</w:t>
      </w:r>
    </w:p>
    <w:p w14:paraId="544AD6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214</w:t>
      </w:r>
    </w:p>
    <w:p w14:paraId="560A02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214</w:t>
      </w:r>
    </w:p>
    <w:p w14:paraId="5920433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45BEDF5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214</w:t>
      </w:r>
    </w:p>
    <w:p w14:paraId="468A97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214</w:t>
      </w:r>
    </w:p>
    <w:p w14:paraId="4DE77D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214</w:t>
      </w:r>
    </w:p>
    <w:p w14:paraId="44B881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214</w:t>
      </w:r>
    </w:p>
    <w:p w14:paraId="754936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214</w:t>
      </w:r>
    </w:p>
    <w:p w14:paraId="14BD47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215</w:t>
      </w:r>
    </w:p>
    <w:p w14:paraId="3C701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215</w:t>
      </w:r>
    </w:p>
    <w:p w14:paraId="329766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216</w:t>
      </w:r>
    </w:p>
    <w:p w14:paraId="754E1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216</w:t>
      </w:r>
    </w:p>
    <w:p w14:paraId="4F03DF0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</w:t>
      </w:r>
      <w:r>
        <w:rPr>
          <w:noProof/>
        </w:rPr>
        <w:tab/>
        <w:t>216</w:t>
      </w:r>
    </w:p>
    <w:p w14:paraId="628F1D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76E86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216</w:t>
      </w:r>
    </w:p>
    <w:p w14:paraId="56190E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216</w:t>
      </w:r>
    </w:p>
    <w:p w14:paraId="1A4332F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217</w:t>
      </w:r>
    </w:p>
    <w:p w14:paraId="1F07FA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217</w:t>
      </w:r>
    </w:p>
    <w:p w14:paraId="10101B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218</w:t>
      </w:r>
    </w:p>
    <w:p w14:paraId="54F0CE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218</w:t>
      </w:r>
    </w:p>
    <w:p w14:paraId="3536419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219</w:t>
      </w:r>
    </w:p>
    <w:p w14:paraId="7D7FA0F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219</w:t>
      </w:r>
    </w:p>
    <w:p w14:paraId="244EE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02D059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0E0575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219</w:t>
      </w:r>
    </w:p>
    <w:p w14:paraId="027154C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220</w:t>
      </w:r>
    </w:p>
    <w:p w14:paraId="50CF20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52A3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301821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220</w:t>
      </w:r>
    </w:p>
    <w:p w14:paraId="28C57F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220</w:t>
      </w:r>
    </w:p>
    <w:p w14:paraId="3BC67A1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220</w:t>
      </w:r>
    </w:p>
    <w:p w14:paraId="484722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220</w:t>
      </w:r>
    </w:p>
    <w:p w14:paraId="6BF891F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3A047F7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220</w:t>
      </w:r>
    </w:p>
    <w:p w14:paraId="599B67E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221</w:t>
      </w:r>
    </w:p>
    <w:p w14:paraId="39EECB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221</w:t>
      </w:r>
    </w:p>
    <w:p w14:paraId="19040C5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221</w:t>
      </w:r>
    </w:p>
    <w:p w14:paraId="4B59FB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221</w:t>
      </w:r>
    </w:p>
    <w:p w14:paraId="56119F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221</w:t>
      </w:r>
    </w:p>
    <w:p w14:paraId="7D1C5C8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221</w:t>
      </w:r>
    </w:p>
    <w:p w14:paraId="441760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4FEDED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221</w:t>
      </w:r>
    </w:p>
    <w:p w14:paraId="75B03D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221</w:t>
      </w:r>
    </w:p>
    <w:p w14:paraId="052B78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222</w:t>
      </w:r>
    </w:p>
    <w:p w14:paraId="6FAE36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222</w:t>
      </w:r>
    </w:p>
    <w:p w14:paraId="097867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223</w:t>
      </w:r>
    </w:p>
    <w:p w14:paraId="6B3039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6B1F76">
        <w:rPr>
          <w:noProof/>
          <w:lang w:val="en-US" w:eastAsia="zh-CN"/>
        </w:rPr>
        <w:t>carrier subject to CCA</w:t>
      </w:r>
      <w:r>
        <w:rPr>
          <w:noProof/>
        </w:rPr>
        <w:tab/>
        <w:t>223</w:t>
      </w:r>
    </w:p>
    <w:p w14:paraId="340AFE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225</w:t>
      </w:r>
    </w:p>
    <w:p w14:paraId="24C3D24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226</w:t>
      </w:r>
    </w:p>
    <w:p w14:paraId="076731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CDD4D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226</w:t>
      </w:r>
    </w:p>
    <w:p w14:paraId="70E188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226</w:t>
      </w:r>
    </w:p>
    <w:p w14:paraId="1749BF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35285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226</w:t>
      </w:r>
    </w:p>
    <w:p w14:paraId="0FDF62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226</w:t>
      </w:r>
    </w:p>
    <w:p w14:paraId="07DFAA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227</w:t>
      </w:r>
    </w:p>
    <w:p w14:paraId="2AAC0D6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227</w:t>
      </w:r>
    </w:p>
    <w:p w14:paraId="258AE5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C9B4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4B1674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228</w:t>
      </w:r>
    </w:p>
    <w:p w14:paraId="377A79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228</w:t>
      </w:r>
    </w:p>
    <w:p w14:paraId="70992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228</w:t>
      </w:r>
    </w:p>
    <w:p w14:paraId="3F5FF0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228</w:t>
      </w:r>
    </w:p>
    <w:p w14:paraId="5EA3E5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228</w:t>
      </w:r>
    </w:p>
    <w:p w14:paraId="50B83E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228</w:t>
      </w:r>
    </w:p>
    <w:p w14:paraId="475548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229</w:t>
      </w:r>
    </w:p>
    <w:p w14:paraId="2DD89DF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229</w:t>
      </w:r>
    </w:p>
    <w:p w14:paraId="6A313D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7E21E9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229</w:t>
      </w:r>
    </w:p>
    <w:p w14:paraId="7617A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229</w:t>
      </w:r>
    </w:p>
    <w:p w14:paraId="052F18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UE Re-establishment delay requirement for CEModeB</w:t>
      </w:r>
      <w:r>
        <w:rPr>
          <w:noProof/>
        </w:rPr>
        <w:tab/>
        <w:t>230</w:t>
      </w:r>
    </w:p>
    <w:p w14:paraId="7ADD1A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230</w:t>
      </w:r>
    </w:p>
    <w:p w14:paraId="0F3EA8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71E01A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3D72A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231</w:t>
      </w:r>
    </w:p>
    <w:p w14:paraId="72CB8CB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231</w:t>
      </w:r>
    </w:p>
    <w:p w14:paraId="05E24F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5610C7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5CC73511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232</w:t>
      </w:r>
    </w:p>
    <w:p w14:paraId="614BB54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232</w:t>
      </w:r>
    </w:p>
    <w:p w14:paraId="30753D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Introduction</w:t>
      </w:r>
      <w:r>
        <w:rPr>
          <w:noProof/>
        </w:rPr>
        <w:tab/>
        <w:t>232</w:t>
      </w:r>
    </w:p>
    <w:p w14:paraId="1CC73A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Requirements</w:t>
      </w:r>
      <w:r>
        <w:rPr>
          <w:noProof/>
        </w:rPr>
        <w:tab/>
        <w:t>233</w:t>
      </w:r>
    </w:p>
    <w:p w14:paraId="2212253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234</w:t>
      </w:r>
    </w:p>
    <w:p w14:paraId="2D2A1D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43AA2B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Requirements</w:t>
      </w:r>
      <w:r>
        <w:rPr>
          <w:noProof/>
        </w:rPr>
        <w:tab/>
        <w:t>234</w:t>
      </w:r>
    </w:p>
    <w:p w14:paraId="726434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234</w:t>
      </w:r>
    </w:p>
    <w:p w14:paraId="095174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14E0BB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0C8CC3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</w:rPr>
        <w:t>Timing Advance adjustment delay</w:t>
      </w:r>
      <w:r>
        <w:rPr>
          <w:noProof/>
        </w:rPr>
        <w:tab/>
        <w:t>234</w:t>
      </w:r>
    </w:p>
    <w:p w14:paraId="0F3C7A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235</w:t>
      </w:r>
    </w:p>
    <w:p w14:paraId="1E317D9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Cell </w:t>
      </w:r>
      <w:r w:rsidRPr="006B1F76">
        <w:rPr>
          <w:rFonts w:cs="v4.2.0"/>
          <w:noProof/>
          <w:lang w:eastAsia="zh-CN"/>
        </w:rPr>
        <w:t xml:space="preserve">phase </w:t>
      </w:r>
      <w:r w:rsidRPr="006B1F76">
        <w:rPr>
          <w:rFonts w:cs="v4.2.0"/>
          <w:noProof/>
        </w:rPr>
        <w:t>synchronization accuracy</w:t>
      </w:r>
      <w:r w:rsidRPr="006B1F76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235</w:t>
      </w:r>
    </w:p>
    <w:p w14:paraId="6BACD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Definition</w:t>
      </w:r>
      <w:r>
        <w:rPr>
          <w:noProof/>
        </w:rPr>
        <w:tab/>
        <w:t>235</w:t>
      </w:r>
    </w:p>
    <w:p w14:paraId="61CBC5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235</w:t>
      </w:r>
    </w:p>
    <w:p w14:paraId="6160489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236</w:t>
      </w:r>
    </w:p>
    <w:p w14:paraId="45CDE3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068C89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236</w:t>
      </w:r>
    </w:p>
    <w:p w14:paraId="587A04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236</w:t>
      </w:r>
    </w:p>
    <w:p w14:paraId="5C139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236</w:t>
      </w:r>
    </w:p>
    <w:p w14:paraId="769E69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236</w:t>
      </w:r>
    </w:p>
    <w:p w14:paraId="3654CC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236</w:t>
      </w:r>
    </w:p>
    <w:p w14:paraId="6E3350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238</w:t>
      </w:r>
    </w:p>
    <w:p w14:paraId="419F90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238</w:t>
      </w:r>
    </w:p>
    <w:p w14:paraId="2183C4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238</w:t>
      </w:r>
    </w:p>
    <w:p w14:paraId="5719E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240</w:t>
      </w:r>
    </w:p>
    <w:p w14:paraId="17067B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240</w:t>
      </w:r>
    </w:p>
    <w:p w14:paraId="6EBC4B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240</w:t>
      </w:r>
    </w:p>
    <w:p w14:paraId="48A9F0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241</w:t>
      </w:r>
    </w:p>
    <w:p w14:paraId="3A7782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D9D4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241</w:t>
      </w:r>
    </w:p>
    <w:p w14:paraId="60B5CB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242</w:t>
      </w:r>
    </w:p>
    <w:p w14:paraId="3951CE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243</w:t>
      </w:r>
    </w:p>
    <w:p w14:paraId="126758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245</w:t>
      </w:r>
    </w:p>
    <w:p w14:paraId="21C84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246</w:t>
      </w:r>
    </w:p>
    <w:p w14:paraId="1C8F83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246</w:t>
      </w:r>
    </w:p>
    <w:p w14:paraId="48A9CE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247</w:t>
      </w:r>
    </w:p>
    <w:p w14:paraId="3575A8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247</w:t>
      </w:r>
    </w:p>
    <w:p w14:paraId="7DCD4C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247</w:t>
      </w:r>
    </w:p>
    <w:p w14:paraId="480A1C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249</w:t>
      </w:r>
    </w:p>
    <w:p w14:paraId="46FB6F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249</w:t>
      </w:r>
    </w:p>
    <w:p w14:paraId="36F204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250</w:t>
      </w:r>
    </w:p>
    <w:p w14:paraId="7D9626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251</w:t>
      </w:r>
    </w:p>
    <w:p w14:paraId="045F6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252</w:t>
      </w:r>
    </w:p>
    <w:p w14:paraId="5B92D5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253</w:t>
      </w:r>
    </w:p>
    <w:p w14:paraId="2B0D0B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254</w:t>
      </w:r>
    </w:p>
    <w:p w14:paraId="2E8B10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254</w:t>
      </w:r>
    </w:p>
    <w:p w14:paraId="280660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256</w:t>
      </w:r>
    </w:p>
    <w:p w14:paraId="17A30F0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258</w:t>
      </w:r>
    </w:p>
    <w:p w14:paraId="65848A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28C0A1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259</w:t>
      </w:r>
    </w:p>
    <w:p w14:paraId="010303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259</w:t>
      </w:r>
    </w:p>
    <w:p w14:paraId="6B9EBF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259</w:t>
      </w:r>
    </w:p>
    <w:p w14:paraId="441EC0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259</w:t>
      </w:r>
    </w:p>
    <w:p w14:paraId="6AC7E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259</w:t>
      </w:r>
    </w:p>
    <w:p w14:paraId="121BB4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259</w:t>
      </w:r>
    </w:p>
    <w:p w14:paraId="4BD7E4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259</w:t>
      </w:r>
    </w:p>
    <w:p w14:paraId="34619F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260</w:t>
      </w:r>
    </w:p>
    <w:p w14:paraId="2034B7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260</w:t>
      </w:r>
    </w:p>
    <w:p w14:paraId="21719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260</w:t>
      </w:r>
    </w:p>
    <w:p w14:paraId="1D6FF9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261</w:t>
      </w:r>
    </w:p>
    <w:p w14:paraId="6BD0E9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261</w:t>
      </w:r>
    </w:p>
    <w:p w14:paraId="48A539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262</w:t>
      </w:r>
    </w:p>
    <w:p w14:paraId="0588C0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6B1F76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262</w:t>
      </w:r>
    </w:p>
    <w:p w14:paraId="6A5709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263</w:t>
      </w:r>
    </w:p>
    <w:p w14:paraId="2819E9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263</w:t>
      </w:r>
    </w:p>
    <w:p w14:paraId="052DA4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263</w:t>
      </w:r>
    </w:p>
    <w:p w14:paraId="4319B8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264</w:t>
      </w:r>
    </w:p>
    <w:p w14:paraId="4CDA25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264</w:t>
      </w:r>
    </w:p>
    <w:p w14:paraId="67E692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264</w:t>
      </w:r>
    </w:p>
    <w:p w14:paraId="13801C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264</w:t>
      </w:r>
    </w:p>
    <w:p w14:paraId="34DED6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265</w:t>
      </w:r>
    </w:p>
    <w:p w14:paraId="63EAB04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265</w:t>
      </w:r>
    </w:p>
    <w:p w14:paraId="3D798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9CE0A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265</w:t>
      </w:r>
    </w:p>
    <w:p w14:paraId="707E52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266</w:t>
      </w:r>
    </w:p>
    <w:p w14:paraId="3926EC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266</w:t>
      </w:r>
    </w:p>
    <w:p w14:paraId="2552409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266</w:t>
      </w:r>
    </w:p>
    <w:p w14:paraId="5F851D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10D045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266</w:t>
      </w:r>
    </w:p>
    <w:p w14:paraId="2106F6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267</w:t>
      </w:r>
    </w:p>
    <w:p w14:paraId="231FCC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267</w:t>
      </w:r>
    </w:p>
    <w:p w14:paraId="1605A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267</w:t>
      </w:r>
    </w:p>
    <w:p w14:paraId="7302C3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268</w:t>
      </w:r>
    </w:p>
    <w:p w14:paraId="4C076F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268</w:t>
      </w:r>
    </w:p>
    <w:p w14:paraId="5453B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268</w:t>
      </w:r>
    </w:p>
    <w:p w14:paraId="2B4FE9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269</w:t>
      </w:r>
    </w:p>
    <w:p w14:paraId="33AC21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269</w:t>
      </w:r>
    </w:p>
    <w:p w14:paraId="6D89BD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270</w:t>
      </w:r>
    </w:p>
    <w:p w14:paraId="58326F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270</w:t>
      </w:r>
    </w:p>
    <w:p w14:paraId="21FCB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271</w:t>
      </w:r>
    </w:p>
    <w:p w14:paraId="778CA8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271</w:t>
      </w:r>
    </w:p>
    <w:p w14:paraId="6A219B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271</w:t>
      </w:r>
    </w:p>
    <w:p w14:paraId="26504A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272</w:t>
      </w:r>
    </w:p>
    <w:p w14:paraId="713FE1B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272</w:t>
      </w:r>
    </w:p>
    <w:p w14:paraId="3AC3E1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272</w:t>
      </w:r>
    </w:p>
    <w:p w14:paraId="079FB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272</w:t>
      </w:r>
    </w:p>
    <w:p w14:paraId="14BEEE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272</w:t>
      </w:r>
    </w:p>
    <w:p w14:paraId="7BD01E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272</w:t>
      </w:r>
    </w:p>
    <w:p w14:paraId="7A2687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273</w:t>
      </w:r>
    </w:p>
    <w:p w14:paraId="3318B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273</w:t>
      </w:r>
    </w:p>
    <w:p w14:paraId="557F0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273</w:t>
      </w:r>
    </w:p>
    <w:p w14:paraId="054CCD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274</w:t>
      </w:r>
    </w:p>
    <w:p w14:paraId="6E762B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274</w:t>
      </w:r>
    </w:p>
    <w:p w14:paraId="466B18E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Cell </w:t>
      </w:r>
      <w:r w:rsidRPr="006B1F76">
        <w:rPr>
          <w:rFonts w:cs="v4.2.0"/>
          <w:noProof/>
          <w:lang w:eastAsia="zh-CN"/>
        </w:rPr>
        <w:t xml:space="preserve">phase </w:t>
      </w:r>
      <w:r w:rsidRPr="006B1F76">
        <w:rPr>
          <w:rFonts w:cs="v4.2.0"/>
          <w:noProof/>
        </w:rPr>
        <w:t>synchronization accuracy</w:t>
      </w:r>
      <w:r w:rsidRPr="006B1F76">
        <w:rPr>
          <w:rFonts w:cs="v4.2.0"/>
          <w:noProof/>
          <w:lang w:eastAsia="zh-CN"/>
        </w:rPr>
        <w:t xml:space="preserve"> (</w:t>
      </w:r>
      <w:r w:rsidRPr="006B1F76">
        <w:rPr>
          <w:rFonts w:cs="v4.2.0"/>
          <w:noProof/>
        </w:rPr>
        <w:t>Synchronized mode of dual connectivity</w:t>
      </w:r>
      <w:r w:rsidRPr="006B1F76">
        <w:rPr>
          <w:rFonts w:cs="v4.2.0"/>
          <w:noProof/>
          <w:lang w:eastAsia="zh-CN"/>
        </w:rPr>
        <w:t>)</w:t>
      </w:r>
      <w:r>
        <w:rPr>
          <w:noProof/>
        </w:rPr>
        <w:tab/>
        <w:t>275</w:t>
      </w:r>
    </w:p>
    <w:p w14:paraId="15A843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Definition</w:t>
      </w:r>
      <w:r>
        <w:rPr>
          <w:noProof/>
        </w:rPr>
        <w:tab/>
        <w:t>275</w:t>
      </w:r>
    </w:p>
    <w:p w14:paraId="73321B3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275</w:t>
      </w:r>
    </w:p>
    <w:p w14:paraId="644B73D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275</w:t>
      </w:r>
    </w:p>
    <w:p w14:paraId="3DA7A4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36427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275</w:t>
      </w:r>
    </w:p>
    <w:p w14:paraId="1459D5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276</w:t>
      </w:r>
    </w:p>
    <w:p w14:paraId="5554DA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276</w:t>
      </w:r>
    </w:p>
    <w:p w14:paraId="335A92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34BB18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276</w:t>
      </w:r>
    </w:p>
    <w:p w14:paraId="08A1EC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276</w:t>
      </w:r>
    </w:p>
    <w:p w14:paraId="46EA2A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207DD5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167D6F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276</w:t>
      </w:r>
    </w:p>
    <w:p w14:paraId="65184D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277</w:t>
      </w:r>
    </w:p>
    <w:p w14:paraId="706DCC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277</w:t>
      </w:r>
    </w:p>
    <w:p w14:paraId="3F597C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277</w:t>
      </w:r>
    </w:p>
    <w:p w14:paraId="670CED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277</w:t>
      </w:r>
    </w:p>
    <w:p w14:paraId="75F075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278</w:t>
      </w:r>
    </w:p>
    <w:p w14:paraId="24D6C4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278</w:t>
      </w:r>
    </w:p>
    <w:p w14:paraId="5E47AD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278</w:t>
      </w:r>
    </w:p>
    <w:p w14:paraId="7ED721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279</w:t>
      </w:r>
    </w:p>
    <w:p w14:paraId="1E2B03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279</w:t>
      </w:r>
    </w:p>
    <w:p w14:paraId="733163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279</w:t>
      </w:r>
    </w:p>
    <w:p w14:paraId="48BA22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279</w:t>
      </w:r>
    </w:p>
    <w:p w14:paraId="27D92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280</w:t>
      </w:r>
    </w:p>
    <w:p w14:paraId="511E73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280</w:t>
      </w:r>
    </w:p>
    <w:p w14:paraId="183C458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280</w:t>
      </w:r>
    </w:p>
    <w:p w14:paraId="5B44DD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BEDC4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281</w:t>
      </w:r>
    </w:p>
    <w:p w14:paraId="6B8723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A6BC9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281</w:t>
      </w:r>
    </w:p>
    <w:p w14:paraId="542738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281</w:t>
      </w:r>
    </w:p>
    <w:p w14:paraId="7FB6C0C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281</w:t>
      </w:r>
    </w:p>
    <w:p w14:paraId="210D9F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281</w:t>
      </w:r>
    </w:p>
    <w:p w14:paraId="22BB46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282</w:t>
      </w:r>
    </w:p>
    <w:p w14:paraId="0591DB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283</w:t>
      </w:r>
    </w:p>
    <w:p w14:paraId="479E49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284</w:t>
      </w:r>
    </w:p>
    <w:p w14:paraId="1E733C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285</w:t>
      </w:r>
    </w:p>
    <w:p w14:paraId="45EF6C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285</w:t>
      </w:r>
    </w:p>
    <w:p w14:paraId="0D3155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286</w:t>
      </w:r>
    </w:p>
    <w:p w14:paraId="38A6E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286</w:t>
      </w:r>
    </w:p>
    <w:p w14:paraId="770425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287</w:t>
      </w:r>
    </w:p>
    <w:p w14:paraId="752CDF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287</w:t>
      </w:r>
    </w:p>
    <w:p w14:paraId="5577F0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289</w:t>
      </w:r>
    </w:p>
    <w:p w14:paraId="7555AC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290</w:t>
      </w:r>
    </w:p>
    <w:p w14:paraId="72C17D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291</w:t>
      </w:r>
    </w:p>
    <w:p w14:paraId="03F816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291</w:t>
      </w:r>
    </w:p>
    <w:p w14:paraId="5F7985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291</w:t>
      </w:r>
    </w:p>
    <w:p w14:paraId="5407A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292</w:t>
      </w:r>
    </w:p>
    <w:p w14:paraId="4511D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293</w:t>
      </w:r>
    </w:p>
    <w:p w14:paraId="5970273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293</w:t>
      </w:r>
    </w:p>
    <w:p w14:paraId="3E9DCF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73550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636AB03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294</w:t>
      </w:r>
    </w:p>
    <w:p w14:paraId="0EF696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507F7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3DBC618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294</w:t>
      </w:r>
    </w:p>
    <w:p w14:paraId="7EF651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294</w:t>
      </w:r>
    </w:p>
    <w:p w14:paraId="4A935E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294</w:t>
      </w:r>
    </w:p>
    <w:p w14:paraId="128C8E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294</w:t>
      </w:r>
    </w:p>
    <w:p w14:paraId="35404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294</w:t>
      </w:r>
    </w:p>
    <w:p w14:paraId="7D56AC8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295</w:t>
      </w:r>
    </w:p>
    <w:p w14:paraId="01251E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80325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295</w:t>
      </w:r>
    </w:p>
    <w:p w14:paraId="7BCCE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295</w:t>
      </w:r>
    </w:p>
    <w:p w14:paraId="7DFC05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296</w:t>
      </w:r>
    </w:p>
    <w:p w14:paraId="485BBF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296</w:t>
      </w:r>
    </w:p>
    <w:p w14:paraId="02CFBA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296</w:t>
      </w:r>
    </w:p>
    <w:p w14:paraId="763537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2A5A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8780E7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298</w:t>
      </w:r>
    </w:p>
    <w:p w14:paraId="10D052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298</w:t>
      </w:r>
    </w:p>
    <w:p w14:paraId="230C60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25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2CD5FE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298</w:t>
      </w:r>
    </w:p>
    <w:p w14:paraId="28A184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5777D5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2B3D9F7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299</w:t>
      </w:r>
    </w:p>
    <w:p w14:paraId="761B8B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</w:t>
      </w:r>
      <w:r w:rsidRPr="006B1F76">
        <w:rPr>
          <w:rFonts w:cs="v3.7.0"/>
          <w:noProof/>
          <w:lang w:eastAsia="zh-CN"/>
        </w:rPr>
        <w:t>27</w:t>
      </w:r>
      <w:r w:rsidRPr="006B1F76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19C542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</w:t>
      </w:r>
      <w:r w:rsidRPr="006B1F76">
        <w:rPr>
          <w:rFonts w:cs="v3.7.0"/>
          <w:noProof/>
          <w:lang w:eastAsia="zh-CN"/>
        </w:rPr>
        <w:t>27</w:t>
      </w:r>
      <w:r w:rsidRPr="006B1F76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Requirements</w:t>
      </w:r>
      <w:r>
        <w:rPr>
          <w:noProof/>
        </w:rPr>
        <w:tab/>
        <w:t>299</w:t>
      </w:r>
    </w:p>
    <w:p w14:paraId="3F8B09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299</w:t>
      </w:r>
    </w:p>
    <w:p w14:paraId="540AC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3D0C8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52F444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299</w:t>
      </w:r>
    </w:p>
    <w:p w14:paraId="215AAF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F0246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0559655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299</w:t>
      </w:r>
    </w:p>
    <w:p w14:paraId="5190A2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4C82B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7E491EC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300</w:t>
      </w:r>
    </w:p>
    <w:p w14:paraId="562E74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F30E7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300</w:t>
      </w:r>
    </w:p>
    <w:p w14:paraId="2230A2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301</w:t>
      </w:r>
    </w:p>
    <w:p w14:paraId="3EE85F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301</w:t>
      </w:r>
    </w:p>
    <w:p w14:paraId="73A2C5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68B09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301</w:t>
      </w:r>
    </w:p>
    <w:p w14:paraId="5EE873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302</w:t>
      </w:r>
    </w:p>
    <w:p w14:paraId="169370D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302</w:t>
      </w:r>
    </w:p>
    <w:p w14:paraId="315C2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388730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303</w:t>
      </w:r>
    </w:p>
    <w:p w14:paraId="354BC4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303</w:t>
      </w:r>
    </w:p>
    <w:p w14:paraId="36B207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303</w:t>
      </w:r>
    </w:p>
    <w:p w14:paraId="66E618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303</w:t>
      </w:r>
    </w:p>
    <w:p w14:paraId="2434F9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303</w:t>
      </w:r>
    </w:p>
    <w:p w14:paraId="1F516A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304</w:t>
      </w:r>
    </w:p>
    <w:p w14:paraId="1161D2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304</w:t>
      </w:r>
    </w:p>
    <w:p w14:paraId="70E789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304</w:t>
      </w:r>
    </w:p>
    <w:p w14:paraId="7DA134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304</w:t>
      </w:r>
    </w:p>
    <w:p w14:paraId="2C5619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305</w:t>
      </w:r>
    </w:p>
    <w:p w14:paraId="7E11DB4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305</w:t>
      </w:r>
    </w:p>
    <w:p w14:paraId="0E16D2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305</w:t>
      </w:r>
    </w:p>
    <w:p w14:paraId="1C9CBE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306</w:t>
      </w:r>
    </w:p>
    <w:p w14:paraId="44530E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306</w:t>
      </w:r>
    </w:p>
    <w:p w14:paraId="416CE6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306</w:t>
      </w:r>
    </w:p>
    <w:p w14:paraId="09D1F1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306</w:t>
      </w:r>
    </w:p>
    <w:p w14:paraId="562F0F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306</w:t>
      </w:r>
    </w:p>
    <w:p w14:paraId="667042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307</w:t>
      </w:r>
    </w:p>
    <w:p w14:paraId="7BA500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308</w:t>
      </w:r>
    </w:p>
    <w:p w14:paraId="041B3BD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308</w:t>
      </w:r>
    </w:p>
    <w:p w14:paraId="23D287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308</w:t>
      </w:r>
    </w:p>
    <w:p w14:paraId="5EB3C3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308</w:t>
      </w:r>
    </w:p>
    <w:p w14:paraId="315E88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308</w:t>
      </w:r>
    </w:p>
    <w:p w14:paraId="12A06E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SCG</w:t>
      </w:r>
      <w:r>
        <w:rPr>
          <w:noProof/>
        </w:rPr>
        <w:t xml:space="preserve"> </w:t>
      </w:r>
      <w:r>
        <w:rPr>
          <w:noProof/>
          <w:lang w:eastAsia="zh-CN"/>
        </w:rPr>
        <w:t>activation/deactivation</w:t>
      </w:r>
      <w:r>
        <w:rPr>
          <w:noProof/>
        </w:rPr>
        <w:tab/>
        <w:t>309</w:t>
      </w:r>
    </w:p>
    <w:p w14:paraId="2FB583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2.</w:t>
      </w:r>
      <w:r>
        <w:rPr>
          <w:noProof/>
          <w:lang w:eastAsia="zh-CN"/>
        </w:rPr>
        <w:t>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309</w:t>
      </w:r>
    </w:p>
    <w:p w14:paraId="618B50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fast SCell activation/deactivation</w:t>
      </w:r>
      <w:r>
        <w:rPr>
          <w:noProof/>
        </w:rPr>
        <w:tab/>
        <w:t>310</w:t>
      </w:r>
    </w:p>
    <w:p w14:paraId="388A3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310</w:t>
      </w:r>
    </w:p>
    <w:p w14:paraId="2A8B22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6B1F76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310</w:t>
      </w:r>
    </w:p>
    <w:p w14:paraId="36C544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48E6FE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60C133A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6EE871B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311</w:t>
      </w:r>
    </w:p>
    <w:p w14:paraId="665FCC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043171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77DDD17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311</w:t>
      </w:r>
    </w:p>
    <w:p w14:paraId="13B89D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2C8927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24B25F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312</w:t>
      </w:r>
    </w:p>
    <w:p w14:paraId="6A1871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312</w:t>
      </w:r>
    </w:p>
    <w:p w14:paraId="46CCF5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312</w:t>
      </w:r>
    </w:p>
    <w:p w14:paraId="3FE878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312</w:t>
      </w:r>
    </w:p>
    <w:p w14:paraId="54669C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313</w:t>
      </w:r>
    </w:p>
    <w:p w14:paraId="7F95B4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313</w:t>
      </w:r>
    </w:p>
    <w:p w14:paraId="2D282A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313</w:t>
      </w:r>
    </w:p>
    <w:p w14:paraId="790039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313</w:t>
      </w:r>
    </w:p>
    <w:p w14:paraId="18B8E99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313</w:t>
      </w:r>
    </w:p>
    <w:p w14:paraId="08E62E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313</w:t>
      </w:r>
    </w:p>
    <w:p w14:paraId="0182A8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314</w:t>
      </w:r>
    </w:p>
    <w:p w14:paraId="0C8744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315</w:t>
      </w:r>
    </w:p>
    <w:p w14:paraId="3C6111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315</w:t>
      </w:r>
    </w:p>
    <w:p w14:paraId="72D65F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315</w:t>
      </w:r>
    </w:p>
    <w:p w14:paraId="25156F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315</w:t>
      </w:r>
    </w:p>
    <w:p w14:paraId="4250CC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316</w:t>
      </w:r>
    </w:p>
    <w:p w14:paraId="30C5720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316</w:t>
      </w:r>
    </w:p>
    <w:p w14:paraId="21B55B9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316</w:t>
      </w:r>
    </w:p>
    <w:p w14:paraId="458704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316</w:t>
      </w:r>
    </w:p>
    <w:p w14:paraId="67B509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317</w:t>
      </w:r>
    </w:p>
    <w:p w14:paraId="274A90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317</w:t>
      </w:r>
    </w:p>
    <w:p w14:paraId="729962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noProof/>
        </w:rPr>
        <w:t>.</w:t>
      </w:r>
      <w:r>
        <w:rPr>
          <w:noProof/>
          <w:lang w:eastAsia="zh-CN"/>
        </w:rPr>
        <w:t>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318</w:t>
      </w:r>
    </w:p>
    <w:p w14:paraId="016654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318</w:t>
      </w:r>
    </w:p>
    <w:p w14:paraId="4DB528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9E3C7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725F109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 SCG Activation and Deactivation Delay</w:t>
      </w:r>
      <w:r>
        <w:rPr>
          <w:noProof/>
        </w:rPr>
        <w:tab/>
        <w:t>319</w:t>
      </w:r>
    </w:p>
    <w:p w14:paraId="440BD8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56C66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319</w:t>
      </w:r>
    </w:p>
    <w:p w14:paraId="7A9C9F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320</w:t>
      </w:r>
    </w:p>
    <w:p w14:paraId="65AAD4BC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320</w:t>
      </w:r>
    </w:p>
    <w:p w14:paraId="65B00D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320</w:t>
      </w:r>
    </w:p>
    <w:p w14:paraId="2E0BAC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10D93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77B0D0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321</w:t>
      </w:r>
    </w:p>
    <w:p w14:paraId="55290BF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329</w:t>
      </w:r>
    </w:p>
    <w:p w14:paraId="22BD96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330</w:t>
      </w:r>
    </w:p>
    <w:p w14:paraId="5E565C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331</w:t>
      </w:r>
    </w:p>
    <w:p w14:paraId="3238A5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333</w:t>
      </w:r>
    </w:p>
    <w:p w14:paraId="423112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334</w:t>
      </w:r>
    </w:p>
    <w:p w14:paraId="6FB03DF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334</w:t>
      </w:r>
    </w:p>
    <w:p w14:paraId="57459F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336</w:t>
      </w:r>
    </w:p>
    <w:p w14:paraId="2500B2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336</w:t>
      </w:r>
    </w:p>
    <w:p w14:paraId="26DDAB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341</w:t>
      </w:r>
    </w:p>
    <w:p w14:paraId="2114D90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345</w:t>
      </w:r>
    </w:p>
    <w:p w14:paraId="37D697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346</w:t>
      </w:r>
    </w:p>
    <w:p w14:paraId="3E730E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347</w:t>
      </w:r>
    </w:p>
    <w:p w14:paraId="5F093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347</w:t>
      </w:r>
    </w:p>
    <w:p w14:paraId="008E22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348</w:t>
      </w:r>
    </w:p>
    <w:p w14:paraId="67D1607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353</w:t>
      </w:r>
    </w:p>
    <w:p w14:paraId="666F2AE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360</w:t>
      </w:r>
    </w:p>
    <w:p w14:paraId="51CE75A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360</w:t>
      </w:r>
    </w:p>
    <w:p w14:paraId="788554C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360</w:t>
      </w:r>
    </w:p>
    <w:p w14:paraId="2E1305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361</w:t>
      </w:r>
    </w:p>
    <w:p w14:paraId="2AD929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363</w:t>
      </w:r>
    </w:p>
    <w:p w14:paraId="6806D5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364</w:t>
      </w:r>
    </w:p>
    <w:p w14:paraId="693548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365</w:t>
      </w:r>
    </w:p>
    <w:p w14:paraId="3C389F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372</w:t>
      </w:r>
    </w:p>
    <w:p w14:paraId="63563A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372</w:t>
      </w:r>
    </w:p>
    <w:p w14:paraId="7E1BD7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372</w:t>
      </w:r>
    </w:p>
    <w:p w14:paraId="0D1F30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377</w:t>
      </w:r>
    </w:p>
    <w:p w14:paraId="00A349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377</w:t>
      </w:r>
    </w:p>
    <w:p w14:paraId="13535FC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381</w:t>
      </w:r>
    </w:p>
    <w:p w14:paraId="008DCCA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381</w:t>
      </w:r>
    </w:p>
    <w:p w14:paraId="5AF1F2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386</w:t>
      </w:r>
    </w:p>
    <w:p w14:paraId="0EEF60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386</w:t>
      </w:r>
    </w:p>
    <w:p w14:paraId="105196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388</w:t>
      </w:r>
    </w:p>
    <w:p w14:paraId="250957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388</w:t>
      </w:r>
    </w:p>
    <w:p w14:paraId="727CC5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388</w:t>
      </w:r>
    </w:p>
    <w:p w14:paraId="37BC2C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389</w:t>
      </w:r>
    </w:p>
    <w:p w14:paraId="49124F3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389</w:t>
      </w:r>
    </w:p>
    <w:p w14:paraId="5E76A40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389</w:t>
      </w:r>
    </w:p>
    <w:p w14:paraId="087FD50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389</w:t>
      </w:r>
    </w:p>
    <w:p w14:paraId="2B1CF6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391</w:t>
      </w:r>
    </w:p>
    <w:p w14:paraId="11347D8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</w:t>
      </w:r>
      <w:r w:rsidRPr="006B1F76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 xml:space="preserve">E-UTRAN </w:t>
      </w:r>
      <w:r w:rsidRPr="006B1F76">
        <w:rPr>
          <w:noProof/>
          <w:lang w:val="en-US" w:eastAsia="zh-CN"/>
        </w:rPr>
        <w:t>F</w:t>
      </w:r>
      <w:r w:rsidRPr="006B1F76">
        <w:rPr>
          <w:noProof/>
          <w:lang w:val="en-US"/>
        </w:rPr>
        <w:t>DD – cdma2000 1xRTT measurements</w:t>
      </w:r>
      <w:r w:rsidRPr="006B1F76">
        <w:rPr>
          <w:noProof/>
          <w:lang w:val="en-US" w:eastAsia="zh-CN"/>
        </w:rPr>
        <w:t xml:space="preserve"> for SON ANR</w:t>
      </w:r>
      <w:r>
        <w:rPr>
          <w:noProof/>
        </w:rPr>
        <w:tab/>
        <w:t>391</w:t>
      </w:r>
    </w:p>
    <w:p w14:paraId="25C044D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</w:t>
      </w:r>
      <w:r w:rsidRPr="006B1F76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 xml:space="preserve">E-UTRAN </w:t>
      </w:r>
      <w:r w:rsidRPr="006B1F76">
        <w:rPr>
          <w:noProof/>
          <w:lang w:val="en-US" w:eastAsia="zh-CN"/>
        </w:rPr>
        <w:t>T</w:t>
      </w:r>
      <w:r w:rsidRPr="006B1F76">
        <w:rPr>
          <w:noProof/>
          <w:lang w:val="en-US"/>
        </w:rPr>
        <w:t>DD – cdma2000 1xRTT measurements</w:t>
      </w:r>
      <w:r w:rsidRPr="006B1F76">
        <w:rPr>
          <w:noProof/>
          <w:lang w:val="en-US" w:eastAsia="zh-CN"/>
        </w:rPr>
        <w:t xml:space="preserve"> for SON ANR</w:t>
      </w:r>
      <w:r>
        <w:rPr>
          <w:noProof/>
        </w:rPr>
        <w:tab/>
        <w:t>391</w:t>
      </w:r>
    </w:p>
    <w:p w14:paraId="5C1E9B3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391</w:t>
      </w:r>
    </w:p>
    <w:p w14:paraId="1D3476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392</w:t>
      </w:r>
    </w:p>
    <w:p w14:paraId="00B3D6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392</w:t>
      </w:r>
    </w:p>
    <w:p w14:paraId="0E40CA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394</w:t>
      </w:r>
    </w:p>
    <w:p w14:paraId="66A193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394</w:t>
      </w:r>
    </w:p>
    <w:p w14:paraId="5FA1C9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398</w:t>
      </w:r>
    </w:p>
    <w:p w14:paraId="5CB3709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402</w:t>
      </w:r>
    </w:p>
    <w:p w14:paraId="6AF291B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402</w:t>
      </w:r>
    </w:p>
    <w:p w14:paraId="76CC086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402</w:t>
      </w:r>
    </w:p>
    <w:p w14:paraId="0C6BD7E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402</w:t>
      </w:r>
    </w:p>
    <w:p w14:paraId="2046631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FDD – NR SFTD Measurements</w:t>
      </w:r>
      <w:r>
        <w:rPr>
          <w:noProof/>
        </w:rPr>
        <w:tab/>
        <w:t>402</w:t>
      </w:r>
    </w:p>
    <w:p w14:paraId="4754C06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TDD – NR SFTD Measurements</w:t>
      </w:r>
      <w:r>
        <w:rPr>
          <w:noProof/>
        </w:rPr>
        <w:tab/>
        <w:t>404</w:t>
      </w:r>
    </w:p>
    <w:p w14:paraId="1965EEB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 FDD - NR measurements with autonomous gaps</w:t>
      </w:r>
      <w:r>
        <w:rPr>
          <w:noProof/>
        </w:rPr>
        <w:tab/>
        <w:t>404</w:t>
      </w:r>
    </w:p>
    <w:p w14:paraId="7684686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 TDD - NR measurements with autonomous gaps</w:t>
      </w:r>
      <w:r>
        <w:rPr>
          <w:noProof/>
        </w:rPr>
        <w:tab/>
        <w:t>405</w:t>
      </w:r>
    </w:p>
    <w:p w14:paraId="50A71E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405</w:t>
      </w:r>
    </w:p>
    <w:p w14:paraId="3646123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406</w:t>
      </w:r>
    </w:p>
    <w:p w14:paraId="39347A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407</w:t>
      </w:r>
    </w:p>
    <w:p w14:paraId="2D58E4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409</w:t>
      </w:r>
    </w:p>
    <w:p w14:paraId="4634293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411</w:t>
      </w:r>
    </w:p>
    <w:p w14:paraId="5A1E066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4CE8C56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18EA09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658555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4733E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412</w:t>
      </w:r>
    </w:p>
    <w:p w14:paraId="2CA6AF7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413</w:t>
      </w:r>
    </w:p>
    <w:p w14:paraId="11A56C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414</w:t>
      </w:r>
    </w:p>
    <w:p w14:paraId="12412E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416</w:t>
      </w:r>
    </w:p>
    <w:p w14:paraId="69ACDA9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418</w:t>
      </w:r>
    </w:p>
    <w:p w14:paraId="274BB41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420</w:t>
      </w:r>
    </w:p>
    <w:p w14:paraId="1E47D3C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422</w:t>
      </w:r>
    </w:p>
    <w:p w14:paraId="44937C5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424</w:t>
      </w:r>
    </w:p>
    <w:p w14:paraId="6914E3C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425</w:t>
      </w:r>
    </w:p>
    <w:p w14:paraId="617408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427</w:t>
      </w:r>
    </w:p>
    <w:p w14:paraId="3B6535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34D2E4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199696B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430</w:t>
      </w:r>
    </w:p>
    <w:p w14:paraId="4120CB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430</w:t>
      </w:r>
    </w:p>
    <w:p w14:paraId="2234E2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431</w:t>
      </w:r>
    </w:p>
    <w:p w14:paraId="61E82E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431</w:t>
      </w:r>
    </w:p>
    <w:p w14:paraId="234A25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434</w:t>
      </w:r>
    </w:p>
    <w:p w14:paraId="6E84DD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437</w:t>
      </w:r>
    </w:p>
    <w:p w14:paraId="7A25CC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440</w:t>
      </w:r>
    </w:p>
    <w:p w14:paraId="172923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444</w:t>
      </w:r>
    </w:p>
    <w:p w14:paraId="204855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444</w:t>
      </w:r>
    </w:p>
    <w:p w14:paraId="120393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444</w:t>
      </w:r>
    </w:p>
    <w:p w14:paraId="2E47AD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445</w:t>
      </w:r>
    </w:p>
    <w:p w14:paraId="0EE639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445</w:t>
      </w:r>
    </w:p>
    <w:p w14:paraId="313E75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446</w:t>
      </w:r>
    </w:p>
    <w:p w14:paraId="443D647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446</w:t>
      </w:r>
    </w:p>
    <w:p w14:paraId="02445C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138D81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446</w:t>
      </w:r>
    </w:p>
    <w:p w14:paraId="36B0A61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450</w:t>
      </w:r>
    </w:p>
    <w:p w14:paraId="31E1A2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3830F9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450</w:t>
      </w:r>
    </w:p>
    <w:p w14:paraId="49CF7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450</w:t>
      </w:r>
    </w:p>
    <w:p w14:paraId="381FDA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450</w:t>
      </w:r>
    </w:p>
    <w:p w14:paraId="3917BA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451</w:t>
      </w:r>
    </w:p>
    <w:p w14:paraId="5E6686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451</w:t>
      </w:r>
    </w:p>
    <w:p w14:paraId="1E4FD8A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452</w:t>
      </w:r>
    </w:p>
    <w:p w14:paraId="78380D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454</w:t>
      </w:r>
    </w:p>
    <w:p w14:paraId="197A6B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454</w:t>
      </w:r>
    </w:p>
    <w:p w14:paraId="08866E5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454</w:t>
      </w:r>
    </w:p>
    <w:p w14:paraId="2842E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8BB09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455</w:t>
      </w:r>
    </w:p>
    <w:p w14:paraId="2A576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456</w:t>
      </w:r>
    </w:p>
    <w:p w14:paraId="768C5A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456</w:t>
      </w:r>
    </w:p>
    <w:p w14:paraId="016F27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457</w:t>
      </w:r>
    </w:p>
    <w:p w14:paraId="2057130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458</w:t>
      </w:r>
    </w:p>
    <w:p w14:paraId="4781E3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5D0C7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437512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459</w:t>
      </w:r>
    </w:p>
    <w:p w14:paraId="7D4C69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459</w:t>
      </w:r>
    </w:p>
    <w:p w14:paraId="7770411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462</w:t>
      </w:r>
    </w:p>
    <w:p w14:paraId="287E812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464</w:t>
      </w:r>
    </w:p>
    <w:p w14:paraId="182D6EA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468</w:t>
      </w:r>
    </w:p>
    <w:p w14:paraId="21FA494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469</w:t>
      </w:r>
    </w:p>
    <w:p w14:paraId="19D99EA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469</w:t>
      </w:r>
    </w:p>
    <w:p w14:paraId="4CA93F0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470</w:t>
      </w:r>
    </w:p>
    <w:p w14:paraId="13E46D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D59EA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470</w:t>
      </w:r>
    </w:p>
    <w:p w14:paraId="3D7D5C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470</w:t>
      </w:r>
    </w:p>
    <w:p w14:paraId="0D5AB7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470</w:t>
      </w:r>
    </w:p>
    <w:p w14:paraId="6C499C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473</w:t>
      </w:r>
    </w:p>
    <w:p w14:paraId="5EF34B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475</w:t>
      </w:r>
    </w:p>
    <w:p w14:paraId="369BA62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476</w:t>
      </w:r>
    </w:p>
    <w:p w14:paraId="0C420B5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8.6.2.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478</w:t>
      </w:r>
    </w:p>
    <w:p w14:paraId="5CB92A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481</w:t>
      </w:r>
    </w:p>
    <w:p w14:paraId="46AE7D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481</w:t>
      </w:r>
    </w:p>
    <w:p w14:paraId="2F221A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481</w:t>
      </w:r>
    </w:p>
    <w:p w14:paraId="4A5627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481</w:t>
      </w:r>
    </w:p>
    <w:p w14:paraId="6624E5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482</w:t>
      </w:r>
    </w:p>
    <w:p w14:paraId="308DFF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484</w:t>
      </w:r>
    </w:p>
    <w:p w14:paraId="5299CA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486</w:t>
      </w:r>
    </w:p>
    <w:p w14:paraId="710C012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487</w:t>
      </w:r>
    </w:p>
    <w:p w14:paraId="7495217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489</w:t>
      </w:r>
    </w:p>
    <w:p w14:paraId="1830B1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492</w:t>
      </w:r>
    </w:p>
    <w:p w14:paraId="1F1C707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492</w:t>
      </w:r>
    </w:p>
    <w:p w14:paraId="211472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492</w:t>
      </w:r>
    </w:p>
    <w:p w14:paraId="28710C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13EDC4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493</w:t>
      </w:r>
    </w:p>
    <w:p w14:paraId="2394DF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493</w:t>
      </w:r>
    </w:p>
    <w:p w14:paraId="215734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493</w:t>
      </w:r>
    </w:p>
    <w:p w14:paraId="298E24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493</w:t>
      </w:r>
    </w:p>
    <w:p w14:paraId="4D08E8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493</w:t>
      </w:r>
    </w:p>
    <w:p w14:paraId="69C5927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493</w:t>
      </w:r>
    </w:p>
    <w:p w14:paraId="5B8FCE2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495</w:t>
      </w:r>
    </w:p>
    <w:p w14:paraId="36E52E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496</w:t>
      </w:r>
    </w:p>
    <w:p w14:paraId="113B66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496</w:t>
      </w:r>
    </w:p>
    <w:p w14:paraId="2EE2BD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496</w:t>
      </w:r>
    </w:p>
    <w:p w14:paraId="4B8436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496</w:t>
      </w:r>
    </w:p>
    <w:p w14:paraId="2A2F2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496</w:t>
      </w:r>
    </w:p>
    <w:p w14:paraId="6E9096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496</w:t>
      </w:r>
    </w:p>
    <w:p w14:paraId="3BF547F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498</w:t>
      </w:r>
    </w:p>
    <w:p w14:paraId="4BD638A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499</w:t>
      </w:r>
    </w:p>
    <w:p w14:paraId="74473B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6BD2B8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500</w:t>
      </w:r>
    </w:p>
    <w:p w14:paraId="0E0A8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500</w:t>
      </w:r>
    </w:p>
    <w:p w14:paraId="4500AA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500</w:t>
      </w:r>
    </w:p>
    <w:p w14:paraId="459C0F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500</w:t>
      </w:r>
    </w:p>
    <w:p w14:paraId="0F1371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500</w:t>
      </w:r>
    </w:p>
    <w:p w14:paraId="78030B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501</w:t>
      </w:r>
    </w:p>
    <w:p w14:paraId="27E9FC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501</w:t>
      </w:r>
    </w:p>
    <w:p w14:paraId="568B0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501</w:t>
      </w:r>
    </w:p>
    <w:p w14:paraId="2EDEE2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502</w:t>
      </w:r>
    </w:p>
    <w:p w14:paraId="37A3D3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502</w:t>
      </w:r>
    </w:p>
    <w:p w14:paraId="22E4FE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502</w:t>
      </w:r>
    </w:p>
    <w:p w14:paraId="45F51D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502</w:t>
      </w:r>
    </w:p>
    <w:p w14:paraId="678768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503</w:t>
      </w:r>
    </w:p>
    <w:p w14:paraId="50CB44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503</w:t>
      </w:r>
    </w:p>
    <w:p w14:paraId="2109208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503</w:t>
      </w:r>
    </w:p>
    <w:p w14:paraId="7631EF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4B72E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504</w:t>
      </w:r>
    </w:p>
    <w:p w14:paraId="328F0F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504</w:t>
      </w:r>
    </w:p>
    <w:p w14:paraId="354671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504</w:t>
      </w:r>
    </w:p>
    <w:p w14:paraId="6A8FD0A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504</w:t>
      </w:r>
    </w:p>
    <w:p w14:paraId="2A4547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3ED6C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5105FF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504</w:t>
      </w:r>
    </w:p>
    <w:p w14:paraId="6E1A24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505</w:t>
      </w:r>
    </w:p>
    <w:p w14:paraId="7BE6F3D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506</w:t>
      </w:r>
    </w:p>
    <w:p w14:paraId="6625AA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4E1AC0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506</w:t>
      </w:r>
    </w:p>
    <w:p w14:paraId="734B71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506</w:t>
      </w:r>
    </w:p>
    <w:p w14:paraId="304030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506</w:t>
      </w:r>
    </w:p>
    <w:p w14:paraId="297FF83B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506</w:t>
      </w:r>
    </w:p>
    <w:p w14:paraId="2D62A7EE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508</w:t>
      </w:r>
    </w:p>
    <w:p w14:paraId="3CD12DA7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509</w:t>
      </w:r>
    </w:p>
    <w:p w14:paraId="3FD1317D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511</w:t>
      </w:r>
    </w:p>
    <w:p w14:paraId="57646F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512</w:t>
      </w:r>
    </w:p>
    <w:p w14:paraId="431F6B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512</w:t>
      </w:r>
    </w:p>
    <w:p w14:paraId="2771657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8.11.2.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516</w:t>
      </w:r>
    </w:p>
    <w:p w14:paraId="444D8B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516</w:t>
      </w:r>
    </w:p>
    <w:p w14:paraId="6DE7B3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516</w:t>
      </w:r>
    </w:p>
    <w:p w14:paraId="6CD8F56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516</w:t>
      </w:r>
    </w:p>
    <w:p w14:paraId="5A4BBC72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516</w:t>
      </w:r>
    </w:p>
    <w:p w14:paraId="268952A2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518</w:t>
      </w:r>
    </w:p>
    <w:p w14:paraId="7D33D5EF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518</w:t>
      </w:r>
    </w:p>
    <w:p w14:paraId="48A31DCC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519</w:t>
      </w:r>
    </w:p>
    <w:p w14:paraId="34BAEB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520</w:t>
      </w:r>
    </w:p>
    <w:p w14:paraId="01DE30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520</w:t>
      </w:r>
    </w:p>
    <w:p w14:paraId="440180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524</w:t>
      </w:r>
    </w:p>
    <w:p w14:paraId="08BA21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524</w:t>
      </w:r>
    </w:p>
    <w:p w14:paraId="67B6C7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524</w:t>
      </w:r>
    </w:p>
    <w:p w14:paraId="6A01AC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524</w:t>
      </w:r>
    </w:p>
    <w:p w14:paraId="5D40CC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525</w:t>
      </w:r>
    </w:p>
    <w:p w14:paraId="19EBA0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525</w:t>
      </w:r>
    </w:p>
    <w:p w14:paraId="7F7C6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525</w:t>
      </w:r>
    </w:p>
    <w:p w14:paraId="638D9D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525</w:t>
      </w:r>
    </w:p>
    <w:p w14:paraId="4AEBA8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4DA0877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525</w:t>
      </w:r>
    </w:p>
    <w:p w14:paraId="227AB3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525</w:t>
      </w:r>
    </w:p>
    <w:p w14:paraId="5853A7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526</w:t>
      </w:r>
    </w:p>
    <w:p w14:paraId="1C3BFE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526</w:t>
      </w:r>
    </w:p>
    <w:p w14:paraId="449E71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526</w:t>
      </w:r>
    </w:p>
    <w:p w14:paraId="0D874DA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526</w:t>
      </w:r>
    </w:p>
    <w:p w14:paraId="1AB9C9B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529</w:t>
      </w:r>
    </w:p>
    <w:p w14:paraId="647D56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532</w:t>
      </w:r>
    </w:p>
    <w:p w14:paraId="377E0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532</w:t>
      </w:r>
    </w:p>
    <w:p w14:paraId="79B2BB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532</w:t>
      </w:r>
    </w:p>
    <w:p w14:paraId="58D7D8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532</w:t>
      </w:r>
    </w:p>
    <w:p w14:paraId="6B98DC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532</w:t>
      </w:r>
    </w:p>
    <w:p w14:paraId="625775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504C2B2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534</w:t>
      </w:r>
    </w:p>
    <w:p w14:paraId="151F3A3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536</w:t>
      </w:r>
    </w:p>
    <w:p w14:paraId="6A088C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5077E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536</w:t>
      </w:r>
    </w:p>
    <w:p w14:paraId="6B849E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537</w:t>
      </w:r>
    </w:p>
    <w:p w14:paraId="59B3D34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537</w:t>
      </w:r>
    </w:p>
    <w:p w14:paraId="62BDED2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2B3F52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374ACD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4BB9E1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548</w:t>
      </w:r>
    </w:p>
    <w:p w14:paraId="3507AC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548</w:t>
      </w:r>
    </w:p>
    <w:p w14:paraId="026D38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551</w:t>
      </w:r>
    </w:p>
    <w:p w14:paraId="3321D96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553</w:t>
      </w:r>
    </w:p>
    <w:p w14:paraId="349DC2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554</w:t>
      </w:r>
    </w:p>
    <w:p w14:paraId="234BB04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554</w:t>
      </w:r>
    </w:p>
    <w:p w14:paraId="29B748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556</w:t>
      </w:r>
    </w:p>
    <w:p w14:paraId="775C78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558</w:t>
      </w:r>
    </w:p>
    <w:p w14:paraId="317A38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559</w:t>
      </w:r>
    </w:p>
    <w:p w14:paraId="38C41F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559</w:t>
      </w:r>
    </w:p>
    <w:p w14:paraId="56F9BC8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559</w:t>
      </w:r>
    </w:p>
    <w:p w14:paraId="45C376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76B3EF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700A0EA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4CE200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561</w:t>
      </w:r>
    </w:p>
    <w:p w14:paraId="1534602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561</w:t>
      </w:r>
    </w:p>
    <w:p w14:paraId="155886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562</w:t>
      </w:r>
    </w:p>
    <w:p w14:paraId="003B95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563</w:t>
      </w:r>
    </w:p>
    <w:p w14:paraId="08E10E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563</w:t>
      </w:r>
    </w:p>
    <w:p w14:paraId="3CEBC2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564</w:t>
      </w:r>
    </w:p>
    <w:p w14:paraId="3B9C303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568</w:t>
      </w:r>
    </w:p>
    <w:p w14:paraId="71F36A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570</w:t>
      </w:r>
    </w:p>
    <w:p w14:paraId="224B8D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574</w:t>
      </w:r>
    </w:p>
    <w:p w14:paraId="4784E3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574</w:t>
      </w:r>
    </w:p>
    <w:p w14:paraId="5027F8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575</w:t>
      </w:r>
    </w:p>
    <w:p w14:paraId="286C69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575</w:t>
      </w:r>
    </w:p>
    <w:p w14:paraId="6220C5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576</w:t>
      </w:r>
    </w:p>
    <w:p w14:paraId="1E3E3F2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580</w:t>
      </w:r>
    </w:p>
    <w:p w14:paraId="550920F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583</w:t>
      </w:r>
    </w:p>
    <w:p w14:paraId="5A41A7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588</w:t>
      </w:r>
    </w:p>
    <w:p w14:paraId="23CC4C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589</w:t>
      </w:r>
    </w:p>
    <w:p w14:paraId="6FAB6A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589</w:t>
      </w:r>
    </w:p>
    <w:p w14:paraId="1E239C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574189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590</w:t>
      </w:r>
    </w:p>
    <w:p w14:paraId="085545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590</w:t>
      </w:r>
    </w:p>
    <w:p w14:paraId="4A68867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593</w:t>
      </w:r>
    </w:p>
    <w:p w14:paraId="26FB564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595</w:t>
      </w:r>
    </w:p>
    <w:p w14:paraId="1328B8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596</w:t>
      </w:r>
    </w:p>
    <w:p w14:paraId="1C4D45F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596</w:t>
      </w:r>
    </w:p>
    <w:p w14:paraId="5B819A8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596</w:t>
      </w:r>
    </w:p>
    <w:p w14:paraId="1610F9D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244C8E2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27F770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5AB4E5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598</w:t>
      </w:r>
    </w:p>
    <w:p w14:paraId="68E3C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598</w:t>
      </w:r>
    </w:p>
    <w:p w14:paraId="0641C7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598</w:t>
      </w:r>
    </w:p>
    <w:p w14:paraId="2483E9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603</w:t>
      </w:r>
    </w:p>
    <w:p w14:paraId="73A7D51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605</w:t>
      </w:r>
    </w:p>
    <w:p w14:paraId="08A654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610</w:t>
      </w:r>
    </w:p>
    <w:p w14:paraId="7006A1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610</w:t>
      </w:r>
    </w:p>
    <w:p w14:paraId="497B1E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610</w:t>
      </w:r>
    </w:p>
    <w:p w14:paraId="134D0D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612</w:t>
      </w:r>
    </w:p>
    <w:p w14:paraId="0E1954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615</w:t>
      </w:r>
    </w:p>
    <w:p w14:paraId="7CD4A9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615</w:t>
      </w:r>
    </w:p>
    <w:p w14:paraId="05813B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616</w:t>
      </w:r>
    </w:p>
    <w:p w14:paraId="49E067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E47B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616</w:t>
      </w:r>
    </w:p>
    <w:p w14:paraId="18702F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616</w:t>
      </w:r>
    </w:p>
    <w:p w14:paraId="22EDD5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616</w:t>
      </w:r>
    </w:p>
    <w:p w14:paraId="1934B6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616</w:t>
      </w:r>
    </w:p>
    <w:p w14:paraId="16575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616</w:t>
      </w:r>
    </w:p>
    <w:p w14:paraId="3090FB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616</w:t>
      </w:r>
    </w:p>
    <w:p w14:paraId="44FEA0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616</w:t>
      </w:r>
    </w:p>
    <w:p w14:paraId="775BE4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617</w:t>
      </w:r>
    </w:p>
    <w:p w14:paraId="1B64BF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618</w:t>
      </w:r>
    </w:p>
    <w:p w14:paraId="030B9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6F98B3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618</w:t>
      </w:r>
    </w:p>
    <w:p w14:paraId="501D3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618</w:t>
      </w:r>
    </w:p>
    <w:p w14:paraId="0C6C83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</w:t>
      </w:r>
      <w:r>
        <w:rPr>
          <w:noProof/>
          <w:lang w:eastAsia="zh-CN"/>
        </w:rPr>
        <w:t>4</w:t>
      </w:r>
      <w:r>
        <w:rPr>
          <w:noProof/>
        </w:rPr>
        <w:t>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neighbour cell measurements</w:t>
      </w:r>
      <w:r>
        <w:rPr>
          <w:noProof/>
        </w:rPr>
        <w:tab/>
        <w:t>619</w:t>
      </w:r>
    </w:p>
    <w:p w14:paraId="3A0E05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620</w:t>
      </w:r>
    </w:p>
    <w:p w14:paraId="46FB700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620</w:t>
      </w:r>
    </w:p>
    <w:p w14:paraId="37054AE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620</w:t>
      </w:r>
    </w:p>
    <w:p w14:paraId="611861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F6171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620</w:t>
      </w:r>
    </w:p>
    <w:p w14:paraId="585C3F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620</w:t>
      </w:r>
    </w:p>
    <w:p w14:paraId="65F656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621</w:t>
      </w:r>
    </w:p>
    <w:p w14:paraId="3655D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621</w:t>
      </w:r>
    </w:p>
    <w:p w14:paraId="161EE6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622</w:t>
      </w:r>
    </w:p>
    <w:p w14:paraId="3A70DC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622</w:t>
      </w:r>
    </w:p>
    <w:p w14:paraId="16B7F10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622</w:t>
      </w:r>
    </w:p>
    <w:p w14:paraId="29A5E2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623</w:t>
      </w:r>
    </w:p>
    <w:p w14:paraId="5BF6A20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623</w:t>
      </w:r>
    </w:p>
    <w:p w14:paraId="1FB1C3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625</w:t>
      </w:r>
    </w:p>
    <w:p w14:paraId="01B714F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628</w:t>
      </w:r>
    </w:p>
    <w:p w14:paraId="67AC6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628</w:t>
      </w:r>
    </w:p>
    <w:p w14:paraId="5C72126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629</w:t>
      </w:r>
    </w:p>
    <w:p w14:paraId="1F38999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631</w:t>
      </w:r>
    </w:p>
    <w:p w14:paraId="5968003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633</w:t>
      </w:r>
    </w:p>
    <w:p w14:paraId="05DDA5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Requirements for UE category M2 with CE mode B</w:t>
      </w:r>
      <w:r>
        <w:rPr>
          <w:noProof/>
        </w:rPr>
        <w:tab/>
        <w:t>634</w:t>
      </w:r>
    </w:p>
    <w:p w14:paraId="2331AF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634</w:t>
      </w:r>
    </w:p>
    <w:p w14:paraId="44308B7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634</w:t>
      </w:r>
    </w:p>
    <w:p w14:paraId="1562C3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636</w:t>
      </w:r>
    </w:p>
    <w:p w14:paraId="08E552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639</w:t>
      </w:r>
    </w:p>
    <w:p w14:paraId="60A4C1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639</w:t>
      </w:r>
    </w:p>
    <w:p w14:paraId="2B8E209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640</w:t>
      </w:r>
    </w:p>
    <w:p w14:paraId="0685A5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642</w:t>
      </w:r>
    </w:p>
    <w:p w14:paraId="5037E02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644</w:t>
      </w:r>
    </w:p>
    <w:p w14:paraId="0AA00B9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645</w:t>
      </w:r>
    </w:p>
    <w:p w14:paraId="38E999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74B6FC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645</w:t>
      </w:r>
    </w:p>
    <w:p w14:paraId="2AF7B9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Intrafrequency Measurements</w:t>
      </w:r>
      <w:r>
        <w:rPr>
          <w:noProof/>
        </w:rPr>
        <w:tab/>
        <w:t>645</w:t>
      </w:r>
    </w:p>
    <w:p w14:paraId="7C8322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646</w:t>
      </w:r>
    </w:p>
    <w:p w14:paraId="4DD08A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646</w:t>
      </w:r>
    </w:p>
    <w:p w14:paraId="544E16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646</w:t>
      </w:r>
    </w:p>
    <w:p w14:paraId="52D45C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6B1F76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6B1F76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646</w:t>
      </w:r>
    </w:p>
    <w:p w14:paraId="37E883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648</w:t>
      </w:r>
    </w:p>
    <w:p w14:paraId="6E05C6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648</w:t>
      </w:r>
    </w:p>
    <w:p w14:paraId="6E9F22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9E87A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648</w:t>
      </w:r>
    </w:p>
    <w:p w14:paraId="16A797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648</w:t>
      </w:r>
    </w:p>
    <w:p w14:paraId="3663AC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650</w:t>
      </w:r>
    </w:p>
    <w:p w14:paraId="28E81F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652</w:t>
      </w:r>
    </w:p>
    <w:p w14:paraId="6C05414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652</w:t>
      </w:r>
    </w:p>
    <w:p w14:paraId="20A65A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653</w:t>
      </w:r>
    </w:p>
    <w:p w14:paraId="28E99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655</w:t>
      </w:r>
    </w:p>
    <w:p w14:paraId="25225A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201A76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048051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49C518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294F0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659</w:t>
      </w:r>
    </w:p>
    <w:p w14:paraId="58089D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659</w:t>
      </w:r>
    </w:p>
    <w:p w14:paraId="5D88AC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659</w:t>
      </w:r>
    </w:p>
    <w:p w14:paraId="5F60F0A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660</w:t>
      </w:r>
    </w:p>
    <w:p w14:paraId="24FC02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661</w:t>
      </w:r>
    </w:p>
    <w:p w14:paraId="730B8E1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662</w:t>
      </w:r>
    </w:p>
    <w:p w14:paraId="1D56A43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662</w:t>
      </w:r>
    </w:p>
    <w:p w14:paraId="1FE734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663</w:t>
      </w:r>
    </w:p>
    <w:p w14:paraId="03E0FC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663</w:t>
      </w:r>
    </w:p>
    <w:p w14:paraId="69459E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664</w:t>
      </w:r>
    </w:p>
    <w:p w14:paraId="2EED59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6289F1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664</w:t>
      </w:r>
    </w:p>
    <w:p w14:paraId="6108FF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664</w:t>
      </w:r>
    </w:p>
    <w:p w14:paraId="313A8A1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664</w:t>
      </w:r>
    </w:p>
    <w:p w14:paraId="2DD0DB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664</w:t>
      </w:r>
    </w:p>
    <w:p w14:paraId="4070E9E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665</w:t>
      </w:r>
    </w:p>
    <w:p w14:paraId="46CAFF4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665</w:t>
      </w:r>
    </w:p>
    <w:p w14:paraId="74AFA93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11FAC6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666</w:t>
      </w:r>
    </w:p>
    <w:p w14:paraId="5CA470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B770B8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11031E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667</w:t>
      </w:r>
    </w:p>
    <w:p w14:paraId="3FC08A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668</w:t>
      </w:r>
    </w:p>
    <w:p w14:paraId="587F61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668</w:t>
      </w:r>
    </w:p>
    <w:p w14:paraId="29DA21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303B20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668</w:t>
      </w:r>
    </w:p>
    <w:p w14:paraId="675D45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668</w:t>
      </w:r>
    </w:p>
    <w:p w14:paraId="00523F7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668</w:t>
      </w:r>
    </w:p>
    <w:p w14:paraId="6E5A9D0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669</w:t>
      </w:r>
    </w:p>
    <w:p w14:paraId="254761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670</w:t>
      </w:r>
    </w:p>
    <w:p w14:paraId="3E715D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670</w:t>
      </w:r>
    </w:p>
    <w:p w14:paraId="1E2C2F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202522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670</w:t>
      </w:r>
    </w:p>
    <w:p w14:paraId="4B9712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670</w:t>
      </w:r>
    </w:p>
    <w:p w14:paraId="7DABB0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670</w:t>
      </w:r>
    </w:p>
    <w:p w14:paraId="3EA0E4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671</w:t>
      </w:r>
    </w:p>
    <w:p w14:paraId="3D7801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671</w:t>
      </w:r>
    </w:p>
    <w:p w14:paraId="3FD397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671</w:t>
      </w:r>
    </w:p>
    <w:p w14:paraId="3368521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672</w:t>
      </w:r>
    </w:p>
    <w:p w14:paraId="4421D3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672</w:t>
      </w:r>
    </w:p>
    <w:p w14:paraId="60ADA1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673</w:t>
      </w:r>
    </w:p>
    <w:p w14:paraId="001CAF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673</w:t>
      </w:r>
    </w:p>
    <w:p w14:paraId="679855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673</w:t>
      </w:r>
    </w:p>
    <w:p w14:paraId="5A0598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674</w:t>
      </w:r>
    </w:p>
    <w:p w14:paraId="23AF5E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674</w:t>
      </w:r>
    </w:p>
    <w:p w14:paraId="19C5F0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9974A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674</w:t>
      </w:r>
    </w:p>
    <w:p w14:paraId="1C0BABB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674</w:t>
      </w:r>
    </w:p>
    <w:p w14:paraId="06C884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674</w:t>
      </w:r>
    </w:p>
    <w:p w14:paraId="558DDCE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675</w:t>
      </w:r>
    </w:p>
    <w:p w14:paraId="3E5FB1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675</w:t>
      </w:r>
    </w:p>
    <w:p w14:paraId="7820CF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676</w:t>
      </w:r>
    </w:p>
    <w:p w14:paraId="1DB9D2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7CD27B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676</w:t>
      </w:r>
    </w:p>
    <w:p w14:paraId="31D7BD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676</w:t>
      </w:r>
    </w:p>
    <w:p w14:paraId="3C7AA6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676</w:t>
      </w:r>
    </w:p>
    <w:p w14:paraId="485286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678</w:t>
      </w:r>
    </w:p>
    <w:p w14:paraId="20F3E6A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678</w:t>
      </w:r>
    </w:p>
    <w:p w14:paraId="47E3E25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678</w:t>
      </w:r>
    </w:p>
    <w:p w14:paraId="0C6E14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679</w:t>
      </w:r>
    </w:p>
    <w:p w14:paraId="76236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679</w:t>
      </w:r>
    </w:p>
    <w:p w14:paraId="4660C8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679</w:t>
      </w:r>
    </w:p>
    <w:p w14:paraId="0A02C98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680</w:t>
      </w:r>
    </w:p>
    <w:p w14:paraId="27F99D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681</w:t>
      </w:r>
    </w:p>
    <w:p w14:paraId="2E137B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681</w:t>
      </w:r>
    </w:p>
    <w:p w14:paraId="3C82D9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681</w:t>
      </w:r>
    </w:p>
    <w:p w14:paraId="02D14B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681</w:t>
      </w:r>
    </w:p>
    <w:p w14:paraId="32564F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681</w:t>
      </w:r>
    </w:p>
    <w:p w14:paraId="343741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681</w:t>
      </w:r>
    </w:p>
    <w:p w14:paraId="46E505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682</w:t>
      </w:r>
    </w:p>
    <w:p w14:paraId="5B0F30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682</w:t>
      </w:r>
    </w:p>
    <w:p w14:paraId="70B5EE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682</w:t>
      </w:r>
    </w:p>
    <w:p w14:paraId="0E800B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682</w:t>
      </w:r>
    </w:p>
    <w:p w14:paraId="614C83C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683</w:t>
      </w:r>
    </w:p>
    <w:p w14:paraId="4F6734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683</w:t>
      </w:r>
    </w:p>
    <w:p w14:paraId="4552B4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683</w:t>
      </w:r>
    </w:p>
    <w:p w14:paraId="10DAE5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684</w:t>
      </w:r>
    </w:p>
    <w:p w14:paraId="38A72E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00B63B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6A0CCE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085B48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684</w:t>
      </w:r>
    </w:p>
    <w:p w14:paraId="30F9B5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76B445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7CD9C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684</w:t>
      </w:r>
    </w:p>
    <w:p w14:paraId="493CDD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3F147D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684</w:t>
      </w:r>
    </w:p>
    <w:p w14:paraId="1015B9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684</w:t>
      </w:r>
    </w:p>
    <w:p w14:paraId="2C8B4D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684</w:t>
      </w:r>
    </w:p>
    <w:p w14:paraId="772950D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684</w:t>
      </w:r>
    </w:p>
    <w:p w14:paraId="070F0F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7C1B3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685</w:t>
      </w:r>
    </w:p>
    <w:p w14:paraId="0D0681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685</w:t>
      </w:r>
    </w:p>
    <w:p w14:paraId="4D9B6C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685</w:t>
      </w:r>
    </w:p>
    <w:p w14:paraId="5E8FB2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685</w:t>
      </w:r>
    </w:p>
    <w:p w14:paraId="49BF14F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686</w:t>
      </w:r>
    </w:p>
    <w:p w14:paraId="429514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687</w:t>
      </w:r>
    </w:p>
    <w:p w14:paraId="6C4E2B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0DF2C5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Intra-frequency Measurements</w:t>
      </w:r>
      <w:r>
        <w:rPr>
          <w:noProof/>
        </w:rPr>
        <w:tab/>
        <w:t>687</w:t>
      </w:r>
    </w:p>
    <w:p w14:paraId="358F35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687</w:t>
      </w:r>
    </w:p>
    <w:p w14:paraId="52111C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687</w:t>
      </w:r>
    </w:p>
    <w:p w14:paraId="756CDE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Intra-frequency E-CID Measurements</w:t>
      </w:r>
      <w:r>
        <w:rPr>
          <w:noProof/>
        </w:rPr>
        <w:tab/>
        <w:t>687</w:t>
      </w:r>
    </w:p>
    <w:p w14:paraId="6C9C250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688</w:t>
      </w:r>
    </w:p>
    <w:p w14:paraId="3D4545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58FBA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688</w:t>
      </w:r>
    </w:p>
    <w:p w14:paraId="1600C4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688</w:t>
      </w:r>
    </w:p>
    <w:p w14:paraId="367EFA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688</w:t>
      </w:r>
    </w:p>
    <w:p w14:paraId="405ED8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11B0FC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688</w:t>
      </w:r>
    </w:p>
    <w:p w14:paraId="4DC74F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688</w:t>
      </w:r>
    </w:p>
    <w:p w14:paraId="7238EC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688</w:t>
      </w:r>
    </w:p>
    <w:p w14:paraId="0CDF3D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688</w:t>
      </w:r>
    </w:p>
    <w:p w14:paraId="6B4E952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688</w:t>
      </w:r>
    </w:p>
    <w:p w14:paraId="40BBE7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039BFC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689</w:t>
      </w:r>
    </w:p>
    <w:p w14:paraId="123DE9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689</w:t>
      </w:r>
    </w:p>
    <w:p w14:paraId="6C332F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692</w:t>
      </w:r>
    </w:p>
    <w:p w14:paraId="02C1CC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692</w:t>
      </w:r>
    </w:p>
    <w:p w14:paraId="5FD97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692</w:t>
      </w:r>
    </w:p>
    <w:p w14:paraId="344C2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692</w:t>
      </w:r>
    </w:p>
    <w:p w14:paraId="67E29B0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693</w:t>
      </w:r>
    </w:p>
    <w:p w14:paraId="7B6249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693</w:t>
      </w:r>
    </w:p>
    <w:p w14:paraId="04A91F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672EAB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693</w:t>
      </w:r>
    </w:p>
    <w:p w14:paraId="047C8C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693</w:t>
      </w:r>
    </w:p>
    <w:p w14:paraId="392A9C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694</w:t>
      </w:r>
    </w:p>
    <w:p w14:paraId="32BE04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695</w:t>
      </w:r>
    </w:p>
    <w:p w14:paraId="3EAEB6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695</w:t>
      </w:r>
    </w:p>
    <w:p w14:paraId="4FAD59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696</w:t>
      </w:r>
    </w:p>
    <w:p w14:paraId="485519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697</w:t>
      </w:r>
    </w:p>
    <w:p w14:paraId="03B3FE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698</w:t>
      </w:r>
    </w:p>
    <w:p w14:paraId="2B422F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699</w:t>
      </w:r>
    </w:p>
    <w:p w14:paraId="251C6A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700</w:t>
      </w:r>
    </w:p>
    <w:p w14:paraId="4E2E4A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700</w:t>
      </w:r>
    </w:p>
    <w:p w14:paraId="60E72B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700</w:t>
      </w:r>
    </w:p>
    <w:p w14:paraId="1F8527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701</w:t>
      </w:r>
    </w:p>
    <w:p w14:paraId="524B5A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2FCDCB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701</w:t>
      </w:r>
    </w:p>
    <w:p w14:paraId="0508B9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702</w:t>
      </w:r>
    </w:p>
    <w:p w14:paraId="3ABF36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702</w:t>
      </w:r>
    </w:p>
    <w:p w14:paraId="54A78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703</w:t>
      </w:r>
    </w:p>
    <w:p w14:paraId="396195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704</w:t>
      </w:r>
    </w:p>
    <w:p w14:paraId="6FBC6B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704</w:t>
      </w:r>
    </w:p>
    <w:p w14:paraId="2A67B2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705</w:t>
      </w:r>
    </w:p>
    <w:p w14:paraId="672F12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705</w:t>
      </w:r>
    </w:p>
    <w:p w14:paraId="13D468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706</w:t>
      </w:r>
    </w:p>
    <w:p w14:paraId="56C424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707</w:t>
      </w:r>
    </w:p>
    <w:p w14:paraId="3DBB57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57138D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707</w:t>
      </w:r>
    </w:p>
    <w:p w14:paraId="242F58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707</w:t>
      </w:r>
    </w:p>
    <w:p w14:paraId="47735A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708</w:t>
      </w:r>
    </w:p>
    <w:p w14:paraId="2F66E1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708</w:t>
      </w:r>
    </w:p>
    <w:p w14:paraId="18F2DB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708</w:t>
      </w:r>
    </w:p>
    <w:p w14:paraId="37DCD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709</w:t>
      </w:r>
    </w:p>
    <w:p w14:paraId="2E053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710</w:t>
      </w:r>
    </w:p>
    <w:p w14:paraId="1822F8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711</w:t>
      </w:r>
    </w:p>
    <w:p w14:paraId="109FF6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712</w:t>
      </w:r>
    </w:p>
    <w:p w14:paraId="63B72B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713</w:t>
      </w:r>
    </w:p>
    <w:p w14:paraId="0505F7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713</w:t>
      </w:r>
    </w:p>
    <w:p w14:paraId="510150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713</w:t>
      </w:r>
    </w:p>
    <w:p w14:paraId="3A73E8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0BB140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713</w:t>
      </w:r>
    </w:p>
    <w:p w14:paraId="2A0C4B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714</w:t>
      </w:r>
    </w:p>
    <w:p w14:paraId="34AAEF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714</w:t>
      </w:r>
    </w:p>
    <w:p w14:paraId="1CB7C7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715</w:t>
      </w:r>
    </w:p>
    <w:p w14:paraId="51726B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716</w:t>
      </w:r>
    </w:p>
    <w:p w14:paraId="2D8058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716</w:t>
      </w:r>
    </w:p>
    <w:p w14:paraId="2FC20E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717</w:t>
      </w:r>
    </w:p>
    <w:p w14:paraId="42BFCC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718</w:t>
      </w:r>
    </w:p>
    <w:p w14:paraId="530ADE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718</w:t>
      </w:r>
    </w:p>
    <w:p w14:paraId="63154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718</w:t>
      </w:r>
    </w:p>
    <w:p w14:paraId="42B99B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719</w:t>
      </w:r>
    </w:p>
    <w:p w14:paraId="65818D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720</w:t>
      </w:r>
    </w:p>
    <w:p w14:paraId="3622C2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6E8ED1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720</w:t>
      </w:r>
    </w:p>
    <w:p w14:paraId="781458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720</w:t>
      </w:r>
    </w:p>
    <w:p w14:paraId="3F8F5B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721</w:t>
      </w:r>
    </w:p>
    <w:p w14:paraId="79A5E0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721</w:t>
      </w:r>
    </w:p>
    <w:p w14:paraId="6B8FB3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722</w:t>
      </w:r>
    </w:p>
    <w:p w14:paraId="02E40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722</w:t>
      </w:r>
    </w:p>
    <w:p w14:paraId="01D4C6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722</w:t>
      </w:r>
    </w:p>
    <w:p w14:paraId="5ABE81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722</w:t>
      </w:r>
    </w:p>
    <w:p w14:paraId="597C91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722</w:t>
      </w:r>
    </w:p>
    <w:p w14:paraId="1AE2DB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722</w:t>
      </w:r>
    </w:p>
    <w:p w14:paraId="0C0901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723</w:t>
      </w:r>
    </w:p>
    <w:p w14:paraId="509C8B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724</w:t>
      </w:r>
    </w:p>
    <w:p w14:paraId="20AD72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725</w:t>
      </w:r>
    </w:p>
    <w:p w14:paraId="3906BA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726</w:t>
      </w:r>
    </w:p>
    <w:p w14:paraId="522CD7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726</w:t>
      </w:r>
    </w:p>
    <w:p w14:paraId="1D57FD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727</w:t>
      </w:r>
    </w:p>
    <w:p w14:paraId="53A0EC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729</w:t>
      </w:r>
    </w:p>
    <w:p w14:paraId="5F97F8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729</w:t>
      </w:r>
    </w:p>
    <w:p w14:paraId="641DD0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730</w:t>
      </w:r>
    </w:p>
    <w:p w14:paraId="66DC7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731</w:t>
      </w:r>
    </w:p>
    <w:p w14:paraId="3335F9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732</w:t>
      </w:r>
    </w:p>
    <w:p w14:paraId="38AA1C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733</w:t>
      </w:r>
    </w:p>
    <w:p w14:paraId="711040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733</w:t>
      </w:r>
    </w:p>
    <w:p w14:paraId="178A7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733</w:t>
      </w:r>
    </w:p>
    <w:p w14:paraId="35338E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733</w:t>
      </w:r>
    </w:p>
    <w:p w14:paraId="15F3B7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733</w:t>
      </w:r>
    </w:p>
    <w:p w14:paraId="41C895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734</w:t>
      </w:r>
    </w:p>
    <w:p w14:paraId="470B90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734</w:t>
      </w:r>
    </w:p>
    <w:p w14:paraId="21A346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734</w:t>
      </w:r>
    </w:p>
    <w:p w14:paraId="0FD38F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735</w:t>
      </w:r>
    </w:p>
    <w:p w14:paraId="423FE7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736</w:t>
      </w:r>
    </w:p>
    <w:p w14:paraId="2895F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B3C83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736</w:t>
      </w:r>
    </w:p>
    <w:p w14:paraId="7B894A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736</w:t>
      </w:r>
    </w:p>
    <w:p w14:paraId="5CF538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736</w:t>
      </w:r>
    </w:p>
    <w:p w14:paraId="4682AB8D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736</w:t>
      </w:r>
    </w:p>
    <w:p w14:paraId="1DFC2707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737</w:t>
      </w:r>
    </w:p>
    <w:p w14:paraId="6D71F3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738</w:t>
      </w:r>
    </w:p>
    <w:p w14:paraId="47886285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738</w:t>
      </w:r>
    </w:p>
    <w:p w14:paraId="56387124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738</w:t>
      </w:r>
    </w:p>
    <w:p w14:paraId="4E59505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739</w:t>
      </w:r>
    </w:p>
    <w:p w14:paraId="536BE0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739</w:t>
      </w:r>
    </w:p>
    <w:p w14:paraId="6C8D0E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739</w:t>
      </w:r>
    </w:p>
    <w:p w14:paraId="7A82CB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740</w:t>
      </w:r>
    </w:p>
    <w:p w14:paraId="06B879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740</w:t>
      </w:r>
    </w:p>
    <w:p w14:paraId="6E161CF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740</w:t>
      </w:r>
    </w:p>
    <w:p w14:paraId="6162F5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740</w:t>
      </w:r>
    </w:p>
    <w:p w14:paraId="2C6081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740</w:t>
      </w:r>
    </w:p>
    <w:p w14:paraId="0D50A8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740</w:t>
      </w:r>
    </w:p>
    <w:p w14:paraId="6A60FC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740</w:t>
      </w:r>
    </w:p>
    <w:p w14:paraId="25C4A60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740</w:t>
      </w:r>
    </w:p>
    <w:p w14:paraId="042326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740</w:t>
      </w:r>
    </w:p>
    <w:p w14:paraId="539642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740</w:t>
      </w:r>
    </w:p>
    <w:p w14:paraId="468C8E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741</w:t>
      </w:r>
    </w:p>
    <w:p w14:paraId="1930A1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741</w:t>
      </w:r>
    </w:p>
    <w:p w14:paraId="79B6E6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741</w:t>
      </w:r>
    </w:p>
    <w:p w14:paraId="78C028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742</w:t>
      </w:r>
    </w:p>
    <w:p w14:paraId="7EF0B9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742</w:t>
      </w:r>
    </w:p>
    <w:p w14:paraId="741452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742</w:t>
      </w:r>
    </w:p>
    <w:p w14:paraId="4AAAE38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742</w:t>
      </w:r>
    </w:p>
    <w:p w14:paraId="18E8B5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743</w:t>
      </w:r>
    </w:p>
    <w:p w14:paraId="327C2D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744</w:t>
      </w:r>
    </w:p>
    <w:p w14:paraId="60EE89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744</w:t>
      </w:r>
    </w:p>
    <w:p w14:paraId="3A1CAB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744</w:t>
      </w:r>
    </w:p>
    <w:p w14:paraId="78EFA86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744</w:t>
      </w:r>
    </w:p>
    <w:p w14:paraId="1D1B79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744</w:t>
      </w:r>
    </w:p>
    <w:p w14:paraId="4223B6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745</w:t>
      </w:r>
    </w:p>
    <w:p w14:paraId="6F17738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745</w:t>
      </w:r>
    </w:p>
    <w:p w14:paraId="71B91F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746</w:t>
      </w:r>
    </w:p>
    <w:p w14:paraId="65EBD0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746</w:t>
      </w:r>
    </w:p>
    <w:p w14:paraId="22BB57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746</w:t>
      </w:r>
    </w:p>
    <w:p w14:paraId="081BEB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746</w:t>
      </w:r>
    </w:p>
    <w:p w14:paraId="3226C8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747</w:t>
      </w:r>
    </w:p>
    <w:p w14:paraId="14D91F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747</w:t>
      </w:r>
    </w:p>
    <w:p w14:paraId="688E55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748</w:t>
      </w:r>
    </w:p>
    <w:p w14:paraId="3782FE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748</w:t>
      </w:r>
    </w:p>
    <w:p w14:paraId="37619E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748</w:t>
      </w:r>
    </w:p>
    <w:p w14:paraId="37092FA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748</w:t>
      </w:r>
    </w:p>
    <w:p w14:paraId="7676974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749</w:t>
      </w:r>
    </w:p>
    <w:p w14:paraId="3E9739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749</w:t>
      </w:r>
    </w:p>
    <w:p w14:paraId="4A79EC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750</w:t>
      </w:r>
    </w:p>
    <w:p w14:paraId="4283686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750</w:t>
      </w:r>
    </w:p>
    <w:p w14:paraId="464876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750</w:t>
      </w:r>
    </w:p>
    <w:p w14:paraId="64F52DD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751</w:t>
      </w:r>
    </w:p>
    <w:p w14:paraId="2CEC41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751</w:t>
      </w:r>
    </w:p>
    <w:p w14:paraId="7E9CDEF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751</w:t>
      </w:r>
    </w:p>
    <w:p w14:paraId="6322DB3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751</w:t>
      </w:r>
    </w:p>
    <w:p w14:paraId="4B4172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752</w:t>
      </w:r>
    </w:p>
    <w:p w14:paraId="28D178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752</w:t>
      </w:r>
    </w:p>
    <w:p w14:paraId="0706D4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752</w:t>
      </w:r>
    </w:p>
    <w:p w14:paraId="2C161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752</w:t>
      </w:r>
    </w:p>
    <w:p w14:paraId="66299B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752</w:t>
      </w:r>
    </w:p>
    <w:p w14:paraId="652EF9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753</w:t>
      </w:r>
    </w:p>
    <w:p w14:paraId="561816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753</w:t>
      </w:r>
    </w:p>
    <w:p w14:paraId="75269F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753</w:t>
      </w:r>
    </w:p>
    <w:p w14:paraId="65C6AC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754</w:t>
      </w:r>
    </w:p>
    <w:p w14:paraId="11E76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754</w:t>
      </w:r>
    </w:p>
    <w:p w14:paraId="765EEB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756</w:t>
      </w:r>
    </w:p>
    <w:p w14:paraId="327EA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757</w:t>
      </w:r>
    </w:p>
    <w:p w14:paraId="409696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759</w:t>
      </w:r>
    </w:p>
    <w:p w14:paraId="6C09A9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760</w:t>
      </w:r>
    </w:p>
    <w:p w14:paraId="49B4D0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760</w:t>
      </w:r>
    </w:p>
    <w:p w14:paraId="38B270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761</w:t>
      </w:r>
    </w:p>
    <w:p w14:paraId="30926A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762</w:t>
      </w:r>
    </w:p>
    <w:p w14:paraId="7C0C19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762</w:t>
      </w:r>
    </w:p>
    <w:p w14:paraId="7740BF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763</w:t>
      </w:r>
    </w:p>
    <w:p w14:paraId="0A0A4A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764</w:t>
      </w:r>
    </w:p>
    <w:p w14:paraId="47E376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766</w:t>
      </w:r>
    </w:p>
    <w:p w14:paraId="7C38A9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767</w:t>
      </w:r>
    </w:p>
    <w:p w14:paraId="24C7E2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768</w:t>
      </w:r>
    </w:p>
    <w:p w14:paraId="234B51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769</w:t>
      </w:r>
    </w:p>
    <w:p w14:paraId="1B80B0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770</w:t>
      </w:r>
    </w:p>
    <w:p w14:paraId="32F64A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771</w:t>
      </w:r>
    </w:p>
    <w:p w14:paraId="2D8DA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772</w:t>
      </w:r>
    </w:p>
    <w:p w14:paraId="2E8004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773</w:t>
      </w:r>
    </w:p>
    <w:p w14:paraId="002CDB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774</w:t>
      </w:r>
    </w:p>
    <w:p w14:paraId="53EA13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777</w:t>
      </w:r>
    </w:p>
    <w:p w14:paraId="55F347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780</w:t>
      </w:r>
    </w:p>
    <w:p w14:paraId="711412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780</w:t>
      </w:r>
    </w:p>
    <w:p w14:paraId="2A26CB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783</w:t>
      </w:r>
    </w:p>
    <w:p w14:paraId="2D66C4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784</w:t>
      </w:r>
    </w:p>
    <w:p w14:paraId="5A87BB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784</w:t>
      </w:r>
    </w:p>
    <w:p w14:paraId="2429C7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785</w:t>
      </w:r>
    </w:p>
    <w:p w14:paraId="71CDBE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785</w:t>
      </w:r>
    </w:p>
    <w:p w14:paraId="7D08EC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786</w:t>
      </w:r>
    </w:p>
    <w:p w14:paraId="5A5D34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786</w:t>
      </w:r>
    </w:p>
    <w:p w14:paraId="44C0D5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787</w:t>
      </w:r>
    </w:p>
    <w:p w14:paraId="34D9CD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787</w:t>
      </w:r>
    </w:p>
    <w:p w14:paraId="22BE48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788</w:t>
      </w:r>
    </w:p>
    <w:p w14:paraId="78F702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788</w:t>
      </w:r>
    </w:p>
    <w:p w14:paraId="372965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788</w:t>
      </w:r>
    </w:p>
    <w:p w14:paraId="4A2182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789</w:t>
      </w:r>
    </w:p>
    <w:p w14:paraId="028B4A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790</w:t>
      </w:r>
    </w:p>
    <w:p w14:paraId="34BB57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791</w:t>
      </w:r>
    </w:p>
    <w:p w14:paraId="1207C0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792</w:t>
      </w:r>
    </w:p>
    <w:p w14:paraId="4E6B2E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793</w:t>
      </w:r>
    </w:p>
    <w:p w14:paraId="00ECCD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793</w:t>
      </w:r>
    </w:p>
    <w:p w14:paraId="179AFE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quality reporting for UE Category NB2 with 16-QAM</w:t>
      </w:r>
      <w:r>
        <w:rPr>
          <w:noProof/>
        </w:rPr>
        <w:tab/>
        <w:t>794</w:t>
      </w:r>
    </w:p>
    <w:p w14:paraId="3013E5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794</w:t>
      </w:r>
    </w:p>
    <w:p w14:paraId="06629B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795</w:t>
      </w:r>
    </w:p>
    <w:p w14:paraId="0FEA14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795</w:t>
      </w:r>
    </w:p>
    <w:p w14:paraId="222B7B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795</w:t>
      </w:r>
    </w:p>
    <w:p w14:paraId="793692E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3DAF9C6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1510C9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796</w:t>
      </w:r>
    </w:p>
    <w:p w14:paraId="400788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797</w:t>
      </w:r>
    </w:p>
    <w:p w14:paraId="7C126E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797</w:t>
      </w:r>
    </w:p>
    <w:p w14:paraId="6A1D33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797</w:t>
      </w:r>
    </w:p>
    <w:p w14:paraId="7D55ED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798</w:t>
      </w:r>
    </w:p>
    <w:p w14:paraId="6497DC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799</w:t>
      </w:r>
    </w:p>
    <w:p w14:paraId="30E2A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800</w:t>
      </w:r>
    </w:p>
    <w:p w14:paraId="01D6A6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802</w:t>
      </w:r>
    </w:p>
    <w:p w14:paraId="22B88D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803</w:t>
      </w:r>
    </w:p>
    <w:p w14:paraId="1D11D5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804</w:t>
      </w:r>
    </w:p>
    <w:p w14:paraId="5039BE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806</w:t>
      </w:r>
    </w:p>
    <w:p w14:paraId="5247D3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806</w:t>
      </w:r>
    </w:p>
    <w:p w14:paraId="2891F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808</w:t>
      </w:r>
    </w:p>
    <w:p w14:paraId="01EE0D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809</w:t>
      </w:r>
    </w:p>
    <w:p w14:paraId="247900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809</w:t>
      </w:r>
    </w:p>
    <w:p w14:paraId="5102C9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809</w:t>
      </w:r>
    </w:p>
    <w:p w14:paraId="730317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810</w:t>
      </w:r>
    </w:p>
    <w:p w14:paraId="58B03F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810</w:t>
      </w:r>
    </w:p>
    <w:p w14:paraId="7C8F9A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811</w:t>
      </w:r>
    </w:p>
    <w:p w14:paraId="2C2C61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812</w:t>
      </w:r>
    </w:p>
    <w:p w14:paraId="3DAE79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6B1F76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813</w:t>
      </w:r>
    </w:p>
    <w:p w14:paraId="697F09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814</w:t>
      </w:r>
    </w:p>
    <w:p w14:paraId="49923A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814</w:t>
      </w:r>
    </w:p>
    <w:p w14:paraId="09E4F6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814</w:t>
      </w:r>
    </w:p>
    <w:p w14:paraId="2FE0A7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815</w:t>
      </w:r>
    </w:p>
    <w:p w14:paraId="589614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816</w:t>
      </w:r>
    </w:p>
    <w:p w14:paraId="109577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816</w:t>
      </w:r>
    </w:p>
    <w:p w14:paraId="51073C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818</w:t>
      </w:r>
    </w:p>
    <w:p w14:paraId="1DA102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818</w:t>
      </w:r>
    </w:p>
    <w:p w14:paraId="44E05E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819</w:t>
      </w:r>
    </w:p>
    <w:p w14:paraId="6EA429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819</w:t>
      </w:r>
    </w:p>
    <w:p w14:paraId="2ADF2F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4F2987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820</w:t>
      </w:r>
    </w:p>
    <w:p w14:paraId="073311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820</w:t>
      </w:r>
    </w:p>
    <w:p w14:paraId="4D3155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821</w:t>
      </w:r>
    </w:p>
    <w:p w14:paraId="78AF98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036F91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6A208C4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821</w:t>
      </w:r>
    </w:p>
    <w:p w14:paraId="7DB1D3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821</w:t>
      </w:r>
    </w:p>
    <w:p w14:paraId="2A0375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821</w:t>
      </w:r>
    </w:p>
    <w:p w14:paraId="61BBE1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821</w:t>
      </w:r>
    </w:p>
    <w:p w14:paraId="7FBAB0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6B1F76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822</w:t>
      </w:r>
    </w:p>
    <w:p w14:paraId="3801A7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822</w:t>
      </w:r>
    </w:p>
    <w:p w14:paraId="32799D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822</w:t>
      </w:r>
    </w:p>
    <w:p w14:paraId="7E894B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822</w:t>
      </w:r>
    </w:p>
    <w:p w14:paraId="741D0F5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822</w:t>
      </w:r>
    </w:p>
    <w:p w14:paraId="19E368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822</w:t>
      </w:r>
    </w:p>
    <w:p w14:paraId="44228C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822</w:t>
      </w:r>
    </w:p>
    <w:p w14:paraId="7C78E2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823</w:t>
      </w:r>
    </w:p>
    <w:p w14:paraId="449F2A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29331E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823</w:t>
      </w:r>
    </w:p>
    <w:p w14:paraId="292067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823</w:t>
      </w:r>
    </w:p>
    <w:p w14:paraId="5B3F7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824</w:t>
      </w:r>
    </w:p>
    <w:p w14:paraId="2D4DB8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824</w:t>
      </w:r>
    </w:p>
    <w:p w14:paraId="199DD7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825</w:t>
      </w:r>
    </w:p>
    <w:p w14:paraId="5767F4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6B1F76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825</w:t>
      </w:r>
    </w:p>
    <w:p w14:paraId="4A0FEE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6B1F76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825</w:t>
      </w:r>
    </w:p>
    <w:p w14:paraId="6043DB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826</w:t>
      </w:r>
    </w:p>
    <w:p w14:paraId="263786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826</w:t>
      </w:r>
    </w:p>
    <w:p w14:paraId="3B212B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826</w:t>
      </w:r>
    </w:p>
    <w:p w14:paraId="028FB2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827</w:t>
      </w:r>
    </w:p>
    <w:p w14:paraId="5DCC78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827</w:t>
      </w:r>
    </w:p>
    <w:p w14:paraId="083AD8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6B1F76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827</w:t>
      </w:r>
    </w:p>
    <w:p w14:paraId="549E0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6B1F7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828</w:t>
      </w:r>
    </w:p>
    <w:p w14:paraId="4CECC9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828</w:t>
      </w:r>
    </w:p>
    <w:p w14:paraId="32F4C8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828</w:t>
      </w:r>
    </w:p>
    <w:p w14:paraId="73CEE5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829</w:t>
      </w:r>
    </w:p>
    <w:p w14:paraId="63437E4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830</w:t>
      </w:r>
    </w:p>
    <w:p w14:paraId="2F5140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5B2D7A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830</w:t>
      </w:r>
    </w:p>
    <w:p w14:paraId="7AC783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830</w:t>
      </w:r>
    </w:p>
    <w:p w14:paraId="53156A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831</w:t>
      </w:r>
    </w:p>
    <w:p w14:paraId="77AB90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832</w:t>
      </w:r>
    </w:p>
    <w:p w14:paraId="0BD623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832</w:t>
      </w:r>
    </w:p>
    <w:p w14:paraId="3123A0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832</w:t>
      </w:r>
    </w:p>
    <w:p w14:paraId="3EDADE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833</w:t>
      </w:r>
    </w:p>
    <w:p w14:paraId="6D86C0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5A2CE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833</w:t>
      </w:r>
    </w:p>
    <w:p w14:paraId="31E974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833</w:t>
      </w:r>
    </w:p>
    <w:p w14:paraId="6416E1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834</w:t>
      </w:r>
    </w:p>
    <w:p w14:paraId="5CC896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835</w:t>
      </w:r>
    </w:p>
    <w:p w14:paraId="164AE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835</w:t>
      </w:r>
    </w:p>
    <w:p w14:paraId="536D69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835</w:t>
      </w:r>
    </w:p>
    <w:p w14:paraId="277502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835</w:t>
      </w:r>
    </w:p>
    <w:p w14:paraId="4EDE9E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836</w:t>
      </w:r>
    </w:p>
    <w:p w14:paraId="4D82B64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836</w:t>
      </w:r>
    </w:p>
    <w:p w14:paraId="2A9751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837</w:t>
      </w:r>
    </w:p>
    <w:p w14:paraId="0A16E7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837</w:t>
      </w:r>
    </w:p>
    <w:p w14:paraId="2BC805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837</w:t>
      </w:r>
    </w:p>
    <w:p w14:paraId="33890C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837</w:t>
      </w:r>
    </w:p>
    <w:p w14:paraId="2BB5FD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838</w:t>
      </w:r>
    </w:p>
    <w:p w14:paraId="7FDABE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838</w:t>
      </w:r>
    </w:p>
    <w:p w14:paraId="05D641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838</w:t>
      </w:r>
    </w:p>
    <w:p w14:paraId="07A8DC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839</w:t>
      </w:r>
    </w:p>
    <w:p w14:paraId="740EBD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839</w:t>
      </w:r>
    </w:p>
    <w:p w14:paraId="74919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839</w:t>
      </w:r>
    </w:p>
    <w:p w14:paraId="10105078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840</w:t>
      </w:r>
    </w:p>
    <w:p w14:paraId="5CEBD4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840</w:t>
      </w:r>
    </w:p>
    <w:p w14:paraId="5E3E42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840</w:t>
      </w:r>
    </w:p>
    <w:p w14:paraId="158954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840</w:t>
      </w:r>
    </w:p>
    <w:p w14:paraId="508D00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840</w:t>
      </w:r>
    </w:p>
    <w:p w14:paraId="4C5A773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840</w:t>
      </w:r>
    </w:p>
    <w:p w14:paraId="459B4A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840</w:t>
      </w:r>
    </w:p>
    <w:p w14:paraId="71767C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6B1F76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841</w:t>
      </w:r>
    </w:p>
    <w:p w14:paraId="69A13E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841</w:t>
      </w:r>
    </w:p>
    <w:p w14:paraId="69D60D53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841</w:t>
      </w:r>
    </w:p>
    <w:p w14:paraId="53CA277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D597C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842</w:t>
      </w:r>
    </w:p>
    <w:p w14:paraId="3D1BDD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70FC4D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842</w:t>
      </w:r>
    </w:p>
    <w:p w14:paraId="1A2EA6C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842</w:t>
      </w:r>
    </w:p>
    <w:p w14:paraId="0AC089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1770FE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842</w:t>
      </w:r>
    </w:p>
    <w:p w14:paraId="64CD979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842</w:t>
      </w:r>
    </w:p>
    <w:p w14:paraId="3E3CBE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3B5644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843</w:t>
      </w:r>
    </w:p>
    <w:p w14:paraId="77A07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843</w:t>
      </w:r>
    </w:p>
    <w:p w14:paraId="61FB2D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843</w:t>
      </w:r>
    </w:p>
    <w:p w14:paraId="7C1BF79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843</w:t>
      </w:r>
    </w:p>
    <w:p w14:paraId="57F72A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843</w:t>
      </w:r>
    </w:p>
    <w:p w14:paraId="4036F8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844</w:t>
      </w:r>
    </w:p>
    <w:p w14:paraId="17D6F3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2C52BF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844</w:t>
      </w:r>
    </w:p>
    <w:p w14:paraId="7D9249B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844</w:t>
      </w:r>
    </w:p>
    <w:p w14:paraId="7023CB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844</w:t>
      </w:r>
    </w:p>
    <w:p w14:paraId="2845A0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2213C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844</w:t>
      </w:r>
    </w:p>
    <w:p w14:paraId="2012036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845</w:t>
      </w:r>
    </w:p>
    <w:p w14:paraId="6E1A36B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EB1638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845</w:t>
      </w:r>
    </w:p>
    <w:p w14:paraId="7643AD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845</w:t>
      </w:r>
    </w:p>
    <w:p w14:paraId="1D6E51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845</w:t>
      </w:r>
    </w:p>
    <w:p w14:paraId="2C31149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71EFD21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846</w:t>
      </w:r>
    </w:p>
    <w:p w14:paraId="185C02D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CE5D26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846</w:t>
      </w:r>
    </w:p>
    <w:p w14:paraId="37C509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D08EA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846</w:t>
      </w:r>
    </w:p>
    <w:p w14:paraId="7A1838C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846</w:t>
      </w:r>
    </w:p>
    <w:p w14:paraId="0E4687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847</w:t>
      </w:r>
    </w:p>
    <w:p w14:paraId="42B5F6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847</w:t>
      </w:r>
    </w:p>
    <w:p w14:paraId="59AE00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034417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847</w:t>
      </w:r>
    </w:p>
    <w:p w14:paraId="6647BA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847</w:t>
      </w:r>
    </w:p>
    <w:p w14:paraId="68C822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848</w:t>
      </w:r>
    </w:p>
    <w:p w14:paraId="60D0E7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848</w:t>
      </w:r>
    </w:p>
    <w:p w14:paraId="494F2D1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849</w:t>
      </w:r>
    </w:p>
    <w:p w14:paraId="7D80A4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4B3EBB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849</w:t>
      </w:r>
    </w:p>
    <w:p w14:paraId="40A7B5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849</w:t>
      </w:r>
    </w:p>
    <w:p w14:paraId="7CE26FB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849</w:t>
      </w:r>
    </w:p>
    <w:p w14:paraId="15E469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850</w:t>
      </w:r>
    </w:p>
    <w:p w14:paraId="76BC42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850</w:t>
      </w:r>
    </w:p>
    <w:p w14:paraId="2F5119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850</w:t>
      </w:r>
    </w:p>
    <w:p w14:paraId="554A13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6B1F76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6B1F76">
        <w:rPr>
          <w:rFonts w:eastAsia="Malgun Gothic"/>
          <w:noProof/>
        </w:rPr>
        <w:t>Carrier Aggregation</w:t>
      </w:r>
      <w:r>
        <w:rPr>
          <w:noProof/>
        </w:rPr>
        <w:tab/>
        <w:t>850</w:t>
      </w:r>
    </w:p>
    <w:p w14:paraId="15DC68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</w:t>
      </w:r>
      <w:r w:rsidRPr="006B1F76">
        <w:rPr>
          <w:rFonts w:eastAsiaTheme="minorEastAsia"/>
          <w:noProof/>
        </w:rPr>
        <w:t>3</w:t>
      </w:r>
      <w:r>
        <w:rPr>
          <w:noProof/>
        </w:rPr>
        <w:t>.7.</w:t>
      </w:r>
      <w:r w:rsidRPr="006B1F76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6B1F76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851</w:t>
      </w:r>
    </w:p>
    <w:p w14:paraId="43B1429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851</w:t>
      </w:r>
    </w:p>
    <w:p w14:paraId="0255023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851</w:t>
      </w:r>
    </w:p>
    <w:p w14:paraId="12438E0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851</w:t>
      </w:r>
    </w:p>
    <w:p w14:paraId="44ACF219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39D0791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0DC2DA5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73F647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5FF1F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476DF0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5F9E3C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548D3D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496C41D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5926A35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3A54BF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604875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56DD26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7D2A1A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533720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04E86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629E62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712441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16FEF3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4DCAB5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74A239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E73BF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098498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3ED120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77D87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46053C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51E55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678FB1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0E9AC4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627682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77726D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7BD4A0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2714F6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6A48C1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043D36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HD-FDD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3B6245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44201C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6B1F76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6B1F76">
        <w:rPr>
          <w:rFonts w:cs="v5.0.0"/>
          <w:noProof/>
        </w:rPr>
        <w:t xml:space="preserve">Reference Channel for </w:t>
      </w:r>
      <w:r w:rsidRPr="006B1F76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877</w:t>
      </w:r>
    </w:p>
    <w:p w14:paraId="1EE067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21FAF7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3402E1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878</w:t>
      </w:r>
    </w:p>
    <w:p w14:paraId="6D854E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2E27CF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879</w:t>
      </w:r>
    </w:p>
    <w:p w14:paraId="484AE3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7BF903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1B1263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880</w:t>
      </w:r>
    </w:p>
    <w:p w14:paraId="2B86A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881</w:t>
      </w:r>
    </w:p>
    <w:p w14:paraId="6795C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7782E2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7344C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31DB74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882</w:t>
      </w:r>
    </w:p>
    <w:p w14:paraId="4B0574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2B5390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882</w:t>
      </w:r>
    </w:p>
    <w:p w14:paraId="3FED49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0D2D1B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167ED1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1A3C5B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1886E4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0A081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742DD5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1D5B99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5E2155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3FE4BE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456D6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121A0C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0C5F0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33FE9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889</w:t>
      </w:r>
    </w:p>
    <w:p w14:paraId="49F1D0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890</w:t>
      </w:r>
    </w:p>
    <w:p w14:paraId="5CE516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890</w:t>
      </w:r>
    </w:p>
    <w:p w14:paraId="5B9763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891</w:t>
      </w:r>
    </w:p>
    <w:p w14:paraId="59D1C3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891</w:t>
      </w:r>
    </w:p>
    <w:p w14:paraId="5F48CB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892</w:t>
      </w:r>
    </w:p>
    <w:p w14:paraId="06B692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892</w:t>
      </w:r>
    </w:p>
    <w:p w14:paraId="252BB3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893</w:t>
      </w:r>
    </w:p>
    <w:p w14:paraId="188C19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893</w:t>
      </w:r>
    </w:p>
    <w:p w14:paraId="51ACB8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894</w:t>
      </w:r>
    </w:p>
    <w:p w14:paraId="6A2F7C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3ABF0E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4E8EB2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53688B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6CB32D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30E969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058EA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4BF2FA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437CAE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13800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900</w:t>
      </w:r>
    </w:p>
    <w:p w14:paraId="7C7F40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901</w:t>
      </w:r>
    </w:p>
    <w:p w14:paraId="38E0CD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901</w:t>
      </w:r>
    </w:p>
    <w:p w14:paraId="2327E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902</w:t>
      </w:r>
    </w:p>
    <w:p w14:paraId="4C4466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772BC4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903</w:t>
      </w:r>
    </w:p>
    <w:p w14:paraId="652D42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144B19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905</w:t>
      </w:r>
    </w:p>
    <w:p w14:paraId="2022FE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A.3.2.3.</w:t>
      </w:r>
      <w:r w:rsidRPr="006B1F76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 xml:space="preserve">Narrowband IoT OCNG FDD pattern </w:t>
      </w:r>
      <w:r w:rsidRPr="006B1F76">
        <w:rPr>
          <w:noProof/>
          <w:lang w:val="sv-FI" w:eastAsia="zh-CN"/>
        </w:rPr>
        <w:t>3</w:t>
      </w:r>
      <w:r w:rsidRPr="006B1F76">
        <w:rPr>
          <w:noProof/>
          <w:lang w:val="sv-FI"/>
        </w:rPr>
        <w:t xml:space="preserve">: </w:t>
      </w:r>
      <w:r w:rsidRPr="006B1F76">
        <w:rPr>
          <w:noProof/>
          <w:lang w:val="sv-FI" w:eastAsia="zh-CN"/>
        </w:rPr>
        <w:t>standalone</w:t>
      </w:r>
      <w:r w:rsidRPr="006B1F76">
        <w:rPr>
          <w:noProof/>
          <w:lang w:val="sv-FI"/>
        </w:rPr>
        <w:t xml:space="preserve"> NB-IoT</w:t>
      </w:r>
      <w:r>
        <w:rPr>
          <w:noProof/>
        </w:rPr>
        <w:tab/>
        <w:t>905</w:t>
      </w:r>
    </w:p>
    <w:p w14:paraId="798918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1B7588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907</w:t>
      </w:r>
    </w:p>
    <w:p w14:paraId="06FFAA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194154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909</w:t>
      </w:r>
    </w:p>
    <w:p w14:paraId="7A4A07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A.3.2.3.</w:t>
      </w:r>
      <w:r w:rsidRPr="006B1F76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 xml:space="preserve">Narrowband IoT OCNG TDD pattern </w:t>
      </w:r>
      <w:r w:rsidRPr="006B1F76">
        <w:rPr>
          <w:noProof/>
          <w:lang w:val="sv-FI" w:eastAsia="zh-CN"/>
        </w:rPr>
        <w:t>3</w:t>
      </w:r>
      <w:r w:rsidRPr="006B1F76">
        <w:rPr>
          <w:noProof/>
          <w:lang w:val="sv-FI"/>
        </w:rPr>
        <w:t xml:space="preserve">: </w:t>
      </w:r>
      <w:r w:rsidRPr="006B1F76">
        <w:rPr>
          <w:noProof/>
          <w:lang w:val="sv-FI" w:eastAsia="zh-CN"/>
        </w:rPr>
        <w:t>standalone</w:t>
      </w:r>
      <w:r w:rsidRPr="006B1F76">
        <w:rPr>
          <w:noProof/>
          <w:lang w:val="sv-FI"/>
        </w:rPr>
        <w:t xml:space="preserve"> NB-IoT</w:t>
      </w:r>
      <w:r>
        <w:rPr>
          <w:noProof/>
        </w:rPr>
        <w:tab/>
        <w:t>910</w:t>
      </w:r>
    </w:p>
    <w:p w14:paraId="051AE4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911</w:t>
      </w:r>
    </w:p>
    <w:p w14:paraId="73C45F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911</w:t>
      </w:r>
    </w:p>
    <w:p w14:paraId="4F944F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912</w:t>
      </w:r>
    </w:p>
    <w:p w14:paraId="07C3F9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0455D5A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6BF22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430AE0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35268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5B6FDD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6D9412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6487C7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6B1F76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80A4C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4E2F9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3BAD88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021070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4BB9D69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336945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6892B1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5EB10C2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492C80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</w:t>
      </w:r>
      <w:r w:rsidRPr="006B1F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916</w:t>
      </w:r>
    </w:p>
    <w:p w14:paraId="4B530E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C5C4D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0C04B81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2C168E4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785C869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10A532E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2C9F1A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</w:t>
      </w:r>
      <w:r w:rsidRPr="006B1F76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918</w:t>
      </w:r>
    </w:p>
    <w:p w14:paraId="6ED590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120837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60463C2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017DD04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52AAF0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02D1BE0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4372C6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2544D7D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D1961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31AEB7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16C564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2DB839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0F80E7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5F2E2F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9F177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0F7DAD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37EFBE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1992E1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32EA6C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664C3D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15D29C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4BDC98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68D27D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6E37AA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689E53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D01C7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684B6B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3064E0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8F740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3069F2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6B8466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515C3E1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5AC70E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18771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641DE40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933</w:t>
      </w:r>
    </w:p>
    <w:p w14:paraId="69C0EA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8DE1A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6BBBEBE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933</w:t>
      </w:r>
    </w:p>
    <w:p w14:paraId="23552B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933</w:t>
      </w:r>
    </w:p>
    <w:p w14:paraId="157749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933</w:t>
      </w:r>
    </w:p>
    <w:p w14:paraId="1C4F86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934</w:t>
      </w:r>
    </w:p>
    <w:p w14:paraId="31F2D82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4C5B82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DAA2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33C0835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935</w:t>
      </w:r>
    </w:p>
    <w:p w14:paraId="7B7A9D4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936</w:t>
      </w:r>
    </w:p>
    <w:p w14:paraId="29EFB6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936</w:t>
      </w:r>
    </w:p>
    <w:p w14:paraId="6C46CD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936</w:t>
      </w:r>
    </w:p>
    <w:p w14:paraId="733E990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43807E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37EE4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262237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09C3F1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3D229A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7381A9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5061EE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57FEDE5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67A50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40A0F8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7A5B942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26507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77F840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09D427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6B1F76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948</w:t>
      </w:r>
    </w:p>
    <w:p w14:paraId="2AEBB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3087CE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949</w:t>
      </w:r>
    </w:p>
    <w:p w14:paraId="65104E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953</w:t>
      </w:r>
    </w:p>
    <w:p w14:paraId="3DB023D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295C28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4F8C98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5FC5C9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41CAFB0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956</w:t>
      </w:r>
    </w:p>
    <w:p w14:paraId="230E35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956</w:t>
      </w:r>
    </w:p>
    <w:p w14:paraId="731831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956</w:t>
      </w:r>
    </w:p>
    <w:p w14:paraId="02360C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6E9C41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7B7E9A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42FAD26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6B1F76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2B67B8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451922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705609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2FC945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576D31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13012B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2EDF6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B561B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156A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34C60F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2D5576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42C08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6E701D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E1A56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337737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7FA6EE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421A8C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0F80D5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BE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5165C4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4824E8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4AF9D4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D530D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971</w:t>
      </w:r>
    </w:p>
    <w:p w14:paraId="263EA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D0DF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2D07F3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973</w:t>
      </w:r>
    </w:p>
    <w:p w14:paraId="250BE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8F80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7D4A18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1EA3FB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13E8C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651289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134473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4408E4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242F5E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48584D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7E9C97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587CCF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4731B6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593F75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727E0A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6878AA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78303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6BF47E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1DA082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31B8D5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AE884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65344F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22EB2F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338D43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4D7536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24BC33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6305C8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6FEBC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4361AE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57DE6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1A0BCE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1FA9C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1642E1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1EC5E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2A8359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0C14F6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1B3AC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38FA37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21D75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F3998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0F8D78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4141D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17181A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12B2BE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6E3A34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9FA58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24174A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C9A17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2E7D20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1160DA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4B9AF7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13093E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4BE2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6ED735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512074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65258B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6C7744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36922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201412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3D1509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B1FAB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8F2D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565118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00299B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574B9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094F1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3A87E3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0A4089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68F6B4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5B78DB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46807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4A6D6A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62A58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028288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64C2FE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27A601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2685D4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77488F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35B243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12DB15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79C149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0731D0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1D21F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3B4AA4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3993C9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75AD2C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0F9969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0B6312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2CB4C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7C424A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6228B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463DA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46F37E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6594C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ADA79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1A7E25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74603D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2B182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59E821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395C3E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22CDB6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48D7B4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164721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41EC8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2AD73F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1E9E92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44686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73C45F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F7F5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644400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1FC99F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1504DA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76350A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BD962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0DAD2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7C87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70529D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2C7EA9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122C52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495A53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2937DD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F28BE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392D82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220131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22E5E1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68074F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6B1F76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7B8E10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42DC0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A344B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03419D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073BB1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18263B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0DD007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00CA9E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782735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133912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0F8268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8E84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232F7F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03455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2C826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736D02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38013D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229C425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5FAA2C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1E6E48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7D350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50C2E3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FAF27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5D8E5E3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39C12A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429073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3ABCA6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72519C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4000BE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1103</w:t>
      </w:r>
    </w:p>
    <w:p w14:paraId="7787C3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2E5B4A5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F40CE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743AAE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A505AE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47BCB3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2D43DB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A.4.3.2.</w:t>
      </w:r>
      <w:r w:rsidRPr="006B1F76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1108</w:t>
      </w:r>
    </w:p>
    <w:p w14:paraId="1F3CA70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1108</w:t>
      </w:r>
    </w:p>
    <w:p w14:paraId="74E011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530B6B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A.4.3.2.</w:t>
      </w:r>
      <w:r w:rsidRPr="006B1F76">
        <w:rPr>
          <w:noProof/>
          <w:lang w:val="en-US" w:eastAsia="zh-CN"/>
        </w:rPr>
        <w:t>1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Void</w:t>
      </w:r>
      <w:r>
        <w:rPr>
          <w:noProof/>
        </w:rPr>
        <w:tab/>
        <w:t>1110</w:t>
      </w:r>
    </w:p>
    <w:p w14:paraId="7815F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1110</w:t>
      </w:r>
    </w:p>
    <w:p w14:paraId="7E12B8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1110</w:t>
      </w:r>
    </w:p>
    <w:p w14:paraId="2F33C4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701473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B9E1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5BF89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B3B18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553AEF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5111BE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30B479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1693AA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3A01E4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75AB76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1123</w:t>
      </w:r>
    </w:p>
    <w:p w14:paraId="4DDED04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77EA53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3839F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1125</w:t>
      </w:r>
    </w:p>
    <w:p w14:paraId="1B93B04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BDDC0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552ADC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1127</w:t>
      </w:r>
    </w:p>
    <w:p w14:paraId="685AE7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027D9A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27AEF0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1130</w:t>
      </w:r>
    </w:p>
    <w:p w14:paraId="7D5A2C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7620EF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7E4EBC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04360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27BD8F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2E4578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3A2768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14E17C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298161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6383F6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588FC8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1F02E1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4C929F1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2FEDB4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D30BF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1141</w:t>
      </w:r>
    </w:p>
    <w:p w14:paraId="622D7B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1141</w:t>
      </w:r>
    </w:p>
    <w:p w14:paraId="05E932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E3108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A263E9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483C29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4700D8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068375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7C472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17DF1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</w:t>
      </w:r>
      <w:r w:rsidRPr="006B1F76">
        <w:rPr>
          <w:noProof/>
          <w:lang w:val="sv-SE" w:eastAsia="zh-CN"/>
        </w:rPr>
        <w:t>6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 xml:space="preserve">E-UTRAN </w:t>
      </w:r>
      <w:r w:rsidRPr="006B1F76">
        <w:rPr>
          <w:noProof/>
          <w:lang w:val="sv-SE" w:eastAsia="zh-CN"/>
        </w:rPr>
        <w:t>T</w:t>
      </w:r>
      <w:r w:rsidRPr="006B1F76">
        <w:rPr>
          <w:noProof/>
          <w:lang w:val="sv-SE"/>
        </w:rPr>
        <w:t>DD – cdma2000 1X</w:t>
      </w:r>
      <w:r>
        <w:rPr>
          <w:noProof/>
        </w:rPr>
        <w:tab/>
        <w:t>1147</w:t>
      </w:r>
    </w:p>
    <w:p w14:paraId="67B630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1147</w:t>
      </w:r>
    </w:p>
    <w:p w14:paraId="53700C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0CA1135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1A6FD9C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1150</w:t>
      </w:r>
    </w:p>
    <w:p w14:paraId="50038E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1150</w:t>
      </w:r>
    </w:p>
    <w:p w14:paraId="338175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089779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3618EA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1156</w:t>
      </w:r>
    </w:p>
    <w:p w14:paraId="74E5AC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A124D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B2270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1161</w:t>
      </w:r>
    </w:p>
    <w:p w14:paraId="13350A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4DD6F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E0E70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1166</w:t>
      </w:r>
    </w:p>
    <w:p w14:paraId="3AF578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7620AA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5E28831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533A2F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7A4D42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00F969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7B448B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0FA042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121A1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0E1472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417C7A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5F6C8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61F629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BB1E3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326402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41AF46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7C3622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43CEAF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241F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63D77C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5CD059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FFDA8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012E4B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6816D3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EC9E6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32912AF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06290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70336C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FC5BC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5FD07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5B9811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3F4BC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0EE935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23BB69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67C4C7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03311E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0E7360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7B5316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3DA021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432B6A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73A792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7EA7B4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02BB2F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620CC9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1FA0E7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7AD971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02EA89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7AAA18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6A831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415D36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FF7BA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4DB8AF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41285C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447FF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7D5DE6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165B88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5089D2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26936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2954FF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3CD75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D4C4C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6326BE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605A8D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0CFB05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51130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F82E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6BBBAE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1A2A28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E4E5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7EBD1C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37E818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5E0EF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7F99CD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4A784E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045C94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6EAF5A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58309E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5C34A3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6A823D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217C4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382FF1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24D3C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080F83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5634DF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4579A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683D9D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1EC2BE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019E7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6CC220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E55CC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6C960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51EA3C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2214FC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A34D5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77F99E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3E3862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1424C8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622E2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1EB16F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1800E8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5DEBA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7CAD8E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294CB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7E67E8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7348E1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E10A5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6F9ACC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20A28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155162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6E3241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18F4BF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006FA9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56D558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51A015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05599A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98110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4762F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3A7EE0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30709D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6B47DD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EFD66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A431AC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1B6675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44B553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7B4337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5CBC29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399DDA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77E463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0FDB67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6F28F2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0EE84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294FF6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7BA01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486127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52286D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74022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12A3DE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3398C4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06A619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2D27DB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6D1037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223771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440B2B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7B8F9C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4F68F3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084B8F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55BB75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139029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875B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0FC600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3A0CEC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CDD0D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6749E4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18C5ED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7C322C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2BDBD2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B34F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2B498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3F3170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66BB92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50278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0ADAA3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00B8F4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52955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46AAD5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2C495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AA83C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532F3E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56885E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48AC2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0F59F4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08FDCF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0C0729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09D95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72E9A9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09230B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2074E1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3EEFB6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D4B1B5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1564AA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1FC3E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54E90B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0B6823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3520E3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49C47A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  <w:lang w:val="sv-SE"/>
        </w:rPr>
        <w:t>A.</w:t>
      </w:r>
      <w:r w:rsidRPr="006B1F76">
        <w:rPr>
          <w:rFonts w:cs="v4.2.0"/>
          <w:noProof/>
          <w:snapToGrid w:val="0"/>
          <w:lang w:val="sv-SE" w:eastAsia="zh-CN"/>
        </w:rPr>
        <w:t>5</w:t>
      </w:r>
      <w:r w:rsidRPr="006B1F76">
        <w:rPr>
          <w:rFonts w:cs="v4.2.0"/>
          <w:noProof/>
          <w:snapToGrid w:val="0"/>
          <w:lang w:val="sv-SE"/>
        </w:rPr>
        <w:t>.</w:t>
      </w:r>
      <w:r w:rsidRPr="006B1F76">
        <w:rPr>
          <w:rFonts w:cs="v4.2.0"/>
          <w:noProof/>
          <w:snapToGrid w:val="0"/>
          <w:lang w:val="sv-SE" w:eastAsia="zh-CN"/>
        </w:rPr>
        <w:t>2</w:t>
      </w:r>
      <w:r w:rsidRPr="006B1F76">
        <w:rPr>
          <w:rFonts w:cs="v4.2.0"/>
          <w:noProof/>
          <w:snapToGrid w:val="0"/>
          <w:lang w:val="sv-SE"/>
        </w:rPr>
        <w:t>.</w:t>
      </w:r>
      <w:r w:rsidRPr="006B1F76">
        <w:rPr>
          <w:rFonts w:cs="v4.2.0"/>
          <w:noProof/>
          <w:snapToGrid w:val="0"/>
          <w:lang w:val="sv-SE" w:eastAsia="zh-CN"/>
        </w:rPr>
        <w:t xml:space="preserve">3 </w:t>
      </w:r>
      <w:r w:rsidRPr="006B1F76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11AF45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0C14C5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 xml:space="preserve">Test </w:t>
      </w:r>
      <w:r w:rsidRPr="006B1F76">
        <w:rPr>
          <w:noProof/>
          <w:snapToGrid w:val="0"/>
          <w:lang w:eastAsia="zh-CN"/>
        </w:rPr>
        <w:t>Requirements</w:t>
      </w:r>
      <w:r>
        <w:rPr>
          <w:noProof/>
        </w:rPr>
        <w:tab/>
        <w:t>1306</w:t>
      </w:r>
    </w:p>
    <w:p w14:paraId="13EA84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</w:t>
      </w:r>
      <w:r w:rsidRPr="006B1F76">
        <w:rPr>
          <w:noProof/>
          <w:lang w:val="sv-SE" w:eastAsia="zh-CN"/>
        </w:rPr>
        <w:t xml:space="preserve"> TDD</w:t>
      </w:r>
      <w:r w:rsidRPr="006B1F76">
        <w:rPr>
          <w:noProof/>
          <w:lang w:val="sv-SE"/>
        </w:rPr>
        <w:t xml:space="preserve"> - UTRAN TDD Handover</w:t>
      </w:r>
      <w:r>
        <w:rPr>
          <w:noProof/>
        </w:rPr>
        <w:tab/>
        <w:t>1307</w:t>
      </w:r>
    </w:p>
    <w:p w14:paraId="26EB7A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32C093F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20F99E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234D4B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1309</w:t>
      </w:r>
    </w:p>
    <w:p w14:paraId="674331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17DCD6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0E20F02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20AA53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lastRenderedPageBreak/>
        <w:t>A.</w:t>
      </w:r>
      <w:r w:rsidRPr="006B1F76">
        <w:rPr>
          <w:noProof/>
          <w:lang w:val="sv-SE" w:eastAsia="zh-CN"/>
        </w:rPr>
        <w:t>5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4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 w:eastAsia="zh-CN"/>
        </w:rPr>
        <w:t>Void</w:t>
      </w:r>
      <w:r>
        <w:rPr>
          <w:noProof/>
        </w:rPr>
        <w:tab/>
        <w:t>1309</w:t>
      </w:r>
    </w:p>
    <w:p w14:paraId="4153147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B4522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654D8D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00F2C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71259C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4AE2E47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7D62B0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4E0987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  <w:lang w:val="sv-SE"/>
        </w:rPr>
        <w:t>A.5.2.</w:t>
      </w:r>
      <w:r w:rsidRPr="006B1F76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5E9BF4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1FEE5F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16DA53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</w:t>
      </w:r>
      <w:r w:rsidRPr="006B1F76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50B22C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5E6370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7EADA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7C31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132423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6C74D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A6316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266214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1BACAB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A32E3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1D50C3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3E7A74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7AC60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19DE63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039D64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4817D6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5589FE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29F615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A.5.2.1</w:t>
      </w:r>
      <w:r w:rsidRPr="006B1F76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 Handover</w:t>
      </w:r>
      <w:r w:rsidRPr="006B1F76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1329</w:t>
      </w:r>
    </w:p>
    <w:p w14:paraId="60B1F8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26A5CD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</w:t>
      </w:r>
      <w:r w:rsidRPr="006B1F76">
        <w:rPr>
          <w:noProof/>
          <w:snapToGrid w:val="0"/>
          <w:lang w:eastAsia="zh-CN"/>
        </w:rPr>
        <w:t>11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1B707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259E9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50E15B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707C3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68CC41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7F03E0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52D52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55AE4A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1A7CDE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437A73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4BB174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71C0A4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066BE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754B6C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A.5.3.</w:t>
      </w:r>
      <w:r w:rsidRPr="006B1F76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 xml:space="preserve">E-UTRAN </w:t>
      </w:r>
      <w:r w:rsidRPr="006B1F76">
        <w:rPr>
          <w:noProof/>
          <w:lang w:val="sv-SE" w:eastAsia="zh-CN"/>
        </w:rPr>
        <w:t>T</w:t>
      </w:r>
      <w:r w:rsidRPr="006B1F76">
        <w:rPr>
          <w:noProof/>
          <w:lang w:val="sv-SE"/>
        </w:rPr>
        <w:t>DD – HRPD Handover</w:t>
      </w:r>
      <w:r>
        <w:rPr>
          <w:noProof/>
        </w:rPr>
        <w:tab/>
        <w:t>1340</w:t>
      </w:r>
    </w:p>
    <w:p w14:paraId="69957E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271336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27289A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BC49A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20728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512D396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1E4C0FA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6700B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21FFBB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DB73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7FDFA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34CE2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99CD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6262C8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02A6DA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561AB8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2C79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773775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25998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E5C01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</w:t>
      </w:r>
      <w:r w:rsidRPr="006B1F7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FDD Intra-frequency RRC Re-establishment</w:t>
      </w:r>
      <w:r w:rsidRPr="006B1F76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1354</w:t>
      </w:r>
    </w:p>
    <w:p w14:paraId="7AAA7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78F4D8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6435A6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79508D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225396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7BB3D2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3C93B0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08DFD9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0EA73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40EFD8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4C4348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4C3D45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65AB8D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1664B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4C5C4C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E76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696BC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1FD72A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1C7F57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C53FB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1CD945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5650BA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71FD93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810AA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226828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0DC8E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786390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1EA2FB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6DA521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730BD1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1373</w:t>
      </w:r>
    </w:p>
    <w:p w14:paraId="27751D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52E730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0A3A4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</w:t>
      </w:r>
      <w:r w:rsidRPr="006B1F76">
        <w:rPr>
          <w:noProof/>
          <w:snapToGrid w:val="0"/>
          <w:lang w:eastAsia="zh-CN"/>
        </w:rPr>
        <w:t>er</w:t>
      </w:r>
      <w:r w:rsidRPr="006B1F76">
        <w:rPr>
          <w:noProof/>
          <w:snapToGrid w:val="0"/>
        </w:rPr>
        <w:t>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</w:t>
      </w:r>
      <w:r w:rsidRPr="006B1F76">
        <w:rPr>
          <w:rFonts w:cs="Intel Clear Light"/>
          <w:noProof/>
          <w:lang w:eastAsia="zh-CN"/>
        </w:rPr>
        <w:t>normal</w:t>
      </w:r>
      <w:r w:rsidRPr="006B1F76">
        <w:rPr>
          <w:rFonts w:cs="Arial"/>
          <w:noProof/>
          <w:lang w:eastAsia="zh-CN"/>
        </w:rPr>
        <w:t xml:space="preserve"> </w:t>
      </w:r>
      <w:r w:rsidRPr="006B1F76">
        <w:rPr>
          <w:noProof/>
          <w:snapToGrid w:val="0"/>
          <w:lang w:eastAsia="zh-CN"/>
        </w:rPr>
        <w:t>coverage</w:t>
      </w:r>
      <w:r>
        <w:rPr>
          <w:noProof/>
        </w:rPr>
        <w:tab/>
        <w:t>1376</w:t>
      </w:r>
    </w:p>
    <w:p w14:paraId="77D8E6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5715CE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7A93FD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1A7A81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68C007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29E1E6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5A5F4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155998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293FA1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0927C5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55DCF5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18C55A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663AFF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007785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043AF8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6558C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1905B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6F37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44AC44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1FB9A3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2FD33C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</w:t>
      </w:r>
      <w:r w:rsidRPr="006B1F76">
        <w:rPr>
          <w:noProof/>
          <w:snapToGrid w:val="0"/>
          <w:lang w:eastAsia="zh-CN"/>
        </w:rPr>
        <w:t>er</w:t>
      </w:r>
      <w:r w:rsidRPr="006B1F76">
        <w:rPr>
          <w:noProof/>
          <w:snapToGrid w:val="0"/>
        </w:rPr>
        <w:t>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</w:t>
      </w:r>
      <w:r w:rsidRPr="006B1F76">
        <w:rPr>
          <w:rFonts w:cs="Intel Clear Light"/>
          <w:noProof/>
          <w:lang w:eastAsia="zh-CN"/>
        </w:rPr>
        <w:t>normal</w:t>
      </w:r>
      <w:r w:rsidRPr="006B1F76">
        <w:rPr>
          <w:rFonts w:cs="Arial"/>
          <w:noProof/>
          <w:lang w:eastAsia="zh-CN"/>
        </w:rPr>
        <w:t xml:space="preserve"> </w:t>
      </w:r>
      <w:r w:rsidRPr="006B1F76">
        <w:rPr>
          <w:noProof/>
          <w:snapToGrid w:val="0"/>
          <w:lang w:eastAsia="zh-CN"/>
        </w:rPr>
        <w:t>coverage</w:t>
      </w:r>
      <w:r>
        <w:rPr>
          <w:noProof/>
        </w:rPr>
        <w:tab/>
        <w:t>1391</w:t>
      </w:r>
    </w:p>
    <w:p w14:paraId="55C9A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4C26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09ACA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- TDD Intra-frequency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1394</w:t>
      </w:r>
    </w:p>
    <w:p w14:paraId="6D4742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1CCFF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107E6D5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5D362E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02B5DE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16351D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0EC64D0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6885A51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6A1B28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2EFC7BE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27296A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7AF196A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12C65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3F3F80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023738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1B76925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2ED92D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5CB988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4AD1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0FCA6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32C303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3143C0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0F42590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1403</w:t>
      </w:r>
    </w:p>
    <w:p w14:paraId="7F5E28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5A3BF1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48A30C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322DF0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27771A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1F4091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0B25E4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47C74DF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4406A6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1406</w:t>
      </w:r>
    </w:p>
    <w:p w14:paraId="4E3883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690EE9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C179B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1407</w:t>
      </w:r>
    </w:p>
    <w:p w14:paraId="30A57C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57A51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FA99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12EC4A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DEC83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457DE9E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0A82BD9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54B074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106E0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8847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3D4468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046821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9D733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FCD8A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4B5987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44A42B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692AAE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257958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3B436C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24B0D3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2EBB35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5EEFD1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31396D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032383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047700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6467E9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017DBF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50164A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024383B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731FD61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27654A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73F2D9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6897E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3BA89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464ADD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412380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0A0D88F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444BD36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2BF908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0BD3952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4F0D32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4854BA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758547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151E881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4F5881A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1172913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733A225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1843DC9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7E7157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5D34E07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50953C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0841EE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47324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303A46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46BE2F3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0926D0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310D8E8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70221A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675D91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B98799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737D7F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309CD5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BB898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43B3B58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6048673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54AD95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225BC9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3642C26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3A27F20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97DF5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048B6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609FE5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713E67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020F7E5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276E0A9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43995E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6DC1F02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4427E5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4992F9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266788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6CD99D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36CC9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2F71C8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3B2613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3ED41F8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6ACA8A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7742B29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54C980C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515D2D6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7EA29D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3F89F1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29FB76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2F0E85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B2D98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7F3F3A9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37B87F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3BED78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202800E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39B7A4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5536D1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3311FC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54141C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2284E7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5FB11B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2877B6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13AF282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41A55C2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FCC3B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59192B1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3596FE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7CBACC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255580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5C2EF8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110ABB1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3B74DA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0A2B98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4591B7B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024250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4522E0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6616FC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1AF01D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A8A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957A0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A91F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1022292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0991C4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381D6B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5BB399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141958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2B6CD9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9DF8F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609244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657D2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22ACE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4F5316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41A06E5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42B665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6A65EA1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2D35A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614FB6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A0DBE2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0C44F9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4D2445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038604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47763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1CD69E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709833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19ECA7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26E042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1474</w:t>
      </w:r>
    </w:p>
    <w:p w14:paraId="046198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2F31DF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2746D9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1476</w:t>
      </w:r>
    </w:p>
    <w:p w14:paraId="640868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319630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1478</w:t>
      </w:r>
    </w:p>
    <w:p w14:paraId="69DC33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3FB339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59BF94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1480</w:t>
      </w:r>
    </w:p>
    <w:p w14:paraId="25A721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17B2C7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409499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1483</w:t>
      </w:r>
    </w:p>
    <w:p w14:paraId="1FE137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1E13F6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7EEBBD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1486</w:t>
      </w:r>
    </w:p>
    <w:p w14:paraId="34C1FE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114FA0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36D3AF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71FF3E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681DC3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58E75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E186D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1491</w:t>
      </w:r>
    </w:p>
    <w:p w14:paraId="4A2B27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4A65D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2D6195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1493</w:t>
      </w:r>
    </w:p>
    <w:p w14:paraId="13B1C8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2659AE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1495</w:t>
      </w:r>
    </w:p>
    <w:p w14:paraId="59792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79C30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5DF095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71B730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1BC109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578A6F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4E80F6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05A3E5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BB839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58EF1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37DE1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5DA55F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2C54B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82043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18D8FC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576D24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1114EF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B2E9D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6628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3E370C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0ED08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1513</w:t>
      </w:r>
    </w:p>
    <w:p w14:paraId="0071F2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2E6CCC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1EF22D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1513</w:t>
      </w:r>
    </w:p>
    <w:p w14:paraId="4BD4E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4114D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6D2A4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69F37A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CAE44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047E4D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7C64B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3EA456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1A40E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6B1F76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1519</w:t>
      </w:r>
    </w:p>
    <w:p w14:paraId="4DCB79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120577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6C40A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6B1F76">
        <w:rPr>
          <w:noProof/>
          <w:snapToGrid w:val="0"/>
          <w:lang w:eastAsia="zh-CN"/>
        </w:rPr>
        <w:t>20MHz +10MHz</w:t>
      </w:r>
      <w:r>
        <w:rPr>
          <w:noProof/>
        </w:rPr>
        <w:tab/>
        <w:t>1519</w:t>
      </w:r>
    </w:p>
    <w:p w14:paraId="59C4A8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688B4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1B84F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6D875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491B00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2BEFCD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29B32E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A10D8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34293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3C1D10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4214F9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9A59F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21E7ED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597BD2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E4BEB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419215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573A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597330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1526</w:t>
      </w:r>
    </w:p>
    <w:p w14:paraId="3315B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6260FD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3DD7D4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BFF2B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2733DB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B7426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01EE40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2C38B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15D2F3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58CD74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5CF063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0D2A14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225932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52FAD2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7B655C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7A8A55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280811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58A171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1540</w:t>
      </w:r>
    </w:p>
    <w:p w14:paraId="449583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6F214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012EF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1541</w:t>
      </w:r>
    </w:p>
    <w:p w14:paraId="718674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4E2E25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5B65C4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6A2BE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315641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518F0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38CE5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5F18B6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2136B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E08EE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47B72E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598709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2C836A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489D9B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167D8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67D7B0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58A3B9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1C029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2A80F2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2FDE5D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00AB87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4F89C9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74068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9005F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5E5635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C4749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EBCE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024EC6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232DED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340511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18D5B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66EB1D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64D78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3AD040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1564</w:t>
      </w:r>
    </w:p>
    <w:p w14:paraId="624FB7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74CD3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496CF6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1564</w:t>
      </w:r>
    </w:p>
    <w:p w14:paraId="744C01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2D80C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556648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FE7EC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0F62FE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63C2C6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424090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42060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CA869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63F429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28D97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3AC098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09A3A7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65111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F0E10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6996D8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AFC14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13A355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7C1E15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938F0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087EF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09818A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1579</w:t>
      </w:r>
    </w:p>
    <w:p w14:paraId="499FB5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1579</w:t>
      </w:r>
    </w:p>
    <w:p w14:paraId="0F0E22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2C5B29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40506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679CA8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00B33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8BABD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F0887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4534B7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6B1F76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126B0B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2F9203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F9378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6B1F76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2785A6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4D5CC2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7AA102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DD985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6CD3BC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11F9A28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1591</w:t>
      </w:r>
    </w:p>
    <w:p w14:paraId="30DC9D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1591</w:t>
      </w:r>
    </w:p>
    <w:p w14:paraId="1A8DB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1591</w:t>
      </w:r>
    </w:p>
    <w:p w14:paraId="4904ED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5D0F99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 w:rsidRPr="006B1F76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FDD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1595</w:t>
      </w:r>
    </w:p>
    <w:p w14:paraId="3A7CF1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1595</w:t>
      </w:r>
    </w:p>
    <w:p w14:paraId="6652BA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0EB754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1599</w:t>
      </w:r>
    </w:p>
    <w:p w14:paraId="2A2897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1599</w:t>
      </w:r>
    </w:p>
    <w:p w14:paraId="724D0C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E623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 w:rsidRPr="006B1F76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TDD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1603</w:t>
      </w:r>
    </w:p>
    <w:p w14:paraId="67F784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1603</w:t>
      </w:r>
    </w:p>
    <w:p w14:paraId="1DB626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6FF273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1607</w:t>
      </w:r>
    </w:p>
    <w:p w14:paraId="433856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1607</w:t>
      </w:r>
    </w:p>
    <w:p w14:paraId="636B2E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21D9D5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1611</w:t>
      </w:r>
    </w:p>
    <w:p w14:paraId="3CD49C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6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1611</w:t>
      </w:r>
    </w:p>
    <w:p w14:paraId="43801E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251C89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1614</w:t>
      </w:r>
    </w:p>
    <w:p w14:paraId="52D0F3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1614</w:t>
      </w:r>
    </w:p>
    <w:p w14:paraId="350D60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5D3E20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1617</w:t>
      </w:r>
    </w:p>
    <w:p w14:paraId="33782E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8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1617</w:t>
      </w:r>
    </w:p>
    <w:p w14:paraId="2496A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41A60F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1AA524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4C784E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6B1F76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6B1F76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6B1F76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6B1F76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1623</w:t>
      </w:r>
    </w:p>
    <w:p w14:paraId="3E77BC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snapToGrid w:val="0"/>
          <w:lang w:eastAsia="zh-CN"/>
        </w:rPr>
        <w:t>A.7.3.</w:t>
      </w:r>
      <w:r w:rsidRPr="006B1F76">
        <w:rPr>
          <w:noProof/>
          <w:snapToGrid w:val="0"/>
          <w:lang w:eastAsia="zh-CN"/>
        </w:rPr>
        <w:t>10</w:t>
      </w:r>
      <w:r w:rsidRPr="006B1F76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1623</w:t>
      </w:r>
    </w:p>
    <w:p w14:paraId="127F9B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1627</w:t>
      </w:r>
    </w:p>
    <w:p w14:paraId="4474F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11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1627</w:t>
      </w:r>
    </w:p>
    <w:p w14:paraId="55B4D1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14C853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1632</w:t>
      </w:r>
    </w:p>
    <w:p w14:paraId="642904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1632</w:t>
      </w:r>
    </w:p>
    <w:p w14:paraId="149ADC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13FE8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1637</w:t>
      </w:r>
    </w:p>
    <w:p w14:paraId="26E3B4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13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1637</w:t>
      </w:r>
    </w:p>
    <w:p w14:paraId="0891E1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5F89D2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1640</w:t>
      </w:r>
    </w:p>
    <w:p w14:paraId="456F93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1640</w:t>
      </w:r>
    </w:p>
    <w:p w14:paraId="647923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16530B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0ADC35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1643</w:t>
      </w:r>
    </w:p>
    <w:p w14:paraId="3CFACE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A.7.3.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CC728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7F6763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1647</w:t>
      </w:r>
    </w:p>
    <w:p w14:paraId="3C712B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5CA754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A50CD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1652</w:t>
      </w:r>
    </w:p>
    <w:p w14:paraId="28E17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6DC4D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32B4F0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1656</w:t>
      </w:r>
    </w:p>
    <w:p w14:paraId="6268C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67DC51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2C11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7A336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2B6A5B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A4E51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20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1665</w:t>
      </w:r>
    </w:p>
    <w:p w14:paraId="1997A9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6A45F6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190830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6A39E1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49859E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260EC5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1675</w:t>
      </w:r>
    </w:p>
    <w:p w14:paraId="1FA879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D4532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02B669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1680</w:t>
      </w:r>
    </w:p>
    <w:p w14:paraId="2AF911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30133E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1681</w:t>
      </w:r>
    </w:p>
    <w:p w14:paraId="6D5D8C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1681</w:t>
      </w:r>
    </w:p>
    <w:p w14:paraId="38F33D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68B51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1682</w:t>
      </w:r>
    </w:p>
    <w:p w14:paraId="09CA70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1682</w:t>
      </w:r>
    </w:p>
    <w:p w14:paraId="364735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64ED81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1683</w:t>
      </w:r>
    </w:p>
    <w:p w14:paraId="069D07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1683</w:t>
      </w:r>
    </w:p>
    <w:p w14:paraId="51276E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70B8CC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1686</w:t>
      </w:r>
    </w:p>
    <w:p w14:paraId="7C88E1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1686</w:t>
      </w:r>
    </w:p>
    <w:p w14:paraId="2A38FC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74721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2EE12F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1689</w:t>
      </w:r>
    </w:p>
    <w:p w14:paraId="0FD69C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374D1C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1692</w:t>
      </w:r>
    </w:p>
    <w:p w14:paraId="243B42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1692</w:t>
      </w:r>
    </w:p>
    <w:p w14:paraId="10694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</w:t>
      </w:r>
      <w:r w:rsidRPr="006B1F76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31870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1695</w:t>
      </w:r>
    </w:p>
    <w:p w14:paraId="23D212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1695</w:t>
      </w:r>
    </w:p>
    <w:p w14:paraId="4D1FD3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590EC6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1698</w:t>
      </w:r>
    </w:p>
    <w:p w14:paraId="26E7F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1698</w:t>
      </w:r>
    </w:p>
    <w:p w14:paraId="2BD21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36F73D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45FC9E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1701</w:t>
      </w:r>
    </w:p>
    <w:p w14:paraId="0764B8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3E1714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1704</w:t>
      </w:r>
    </w:p>
    <w:p w14:paraId="166CA4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1704</w:t>
      </w:r>
    </w:p>
    <w:p w14:paraId="60E389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14237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1707</w:t>
      </w:r>
    </w:p>
    <w:p w14:paraId="309F7C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1707</w:t>
      </w:r>
    </w:p>
    <w:p w14:paraId="716D45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80BC7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1710</w:t>
      </w:r>
    </w:p>
    <w:p w14:paraId="46DF0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1710</w:t>
      </w:r>
    </w:p>
    <w:p w14:paraId="74F319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2D1DC4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69FE0C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1713</w:t>
      </w:r>
    </w:p>
    <w:p w14:paraId="5244FB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3B7378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1716</w:t>
      </w:r>
    </w:p>
    <w:p w14:paraId="57F171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1716</w:t>
      </w:r>
    </w:p>
    <w:p w14:paraId="649988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711323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063B1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1719</w:t>
      </w:r>
    </w:p>
    <w:p w14:paraId="24F89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1722</w:t>
      </w:r>
    </w:p>
    <w:p w14:paraId="6FD7A6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3F0E95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1722</w:t>
      </w:r>
    </w:p>
    <w:p w14:paraId="2D925C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62E359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46FB2A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1726</w:t>
      </w:r>
    </w:p>
    <w:p w14:paraId="2CA051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1728</w:t>
      </w:r>
    </w:p>
    <w:p w14:paraId="1D6E75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31969F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1729</w:t>
      </w:r>
    </w:p>
    <w:p w14:paraId="7A8328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1732</w:t>
      </w:r>
    </w:p>
    <w:p w14:paraId="14A5A2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315E49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1732</w:t>
      </w:r>
    </w:p>
    <w:p w14:paraId="093568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60E92E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6CA333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1735</w:t>
      </w:r>
    </w:p>
    <w:p w14:paraId="4BE90C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1738</w:t>
      </w:r>
    </w:p>
    <w:p w14:paraId="469FC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1738</w:t>
      </w:r>
    </w:p>
    <w:p w14:paraId="79B8E5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1738</w:t>
      </w:r>
    </w:p>
    <w:p w14:paraId="4549D3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1741</w:t>
      </w:r>
    </w:p>
    <w:p w14:paraId="3C39C6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1742</w:t>
      </w:r>
    </w:p>
    <w:p w14:paraId="0F8948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45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1742</w:t>
      </w:r>
    </w:p>
    <w:p w14:paraId="20AE3C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45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1744</w:t>
      </w:r>
    </w:p>
    <w:p w14:paraId="575A6F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438197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1745</w:t>
      </w:r>
    </w:p>
    <w:p w14:paraId="5DA751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1748</w:t>
      </w:r>
    </w:p>
    <w:p w14:paraId="76FDEA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0623AD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1748</w:t>
      </w:r>
    </w:p>
    <w:p w14:paraId="21CF7A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1751</w:t>
      </w:r>
    </w:p>
    <w:p w14:paraId="2F9F13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1751</w:t>
      </w:r>
    </w:p>
    <w:p w14:paraId="04B640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1751</w:t>
      </w:r>
    </w:p>
    <w:p w14:paraId="5ED0BD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0903BA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1754</w:t>
      </w:r>
    </w:p>
    <w:p w14:paraId="6F0E5E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1754</w:t>
      </w:r>
    </w:p>
    <w:p w14:paraId="155EA2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6A8F77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1CE2C0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1757</w:t>
      </w:r>
    </w:p>
    <w:p w14:paraId="41FA95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54A7C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1760</w:t>
      </w:r>
    </w:p>
    <w:p w14:paraId="5587E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1760</w:t>
      </w:r>
    </w:p>
    <w:p w14:paraId="5A290C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lastRenderedPageBreak/>
        <w:t>A.7.3.51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73C4A5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5A08AF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1763</w:t>
      </w:r>
    </w:p>
    <w:p w14:paraId="1A3491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DC7AA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1766</w:t>
      </w:r>
    </w:p>
    <w:p w14:paraId="1FF6C5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5902F4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6164CD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731B59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1769</w:t>
      </w:r>
    </w:p>
    <w:p w14:paraId="7B5653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39D9FD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1772</w:t>
      </w:r>
    </w:p>
    <w:p w14:paraId="7AD90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1772</w:t>
      </w:r>
    </w:p>
    <w:p w14:paraId="740991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2E173C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1775</w:t>
      </w:r>
    </w:p>
    <w:p w14:paraId="4C71BC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42491E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0A15FA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1778</w:t>
      </w:r>
    </w:p>
    <w:p w14:paraId="083826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6D1FEA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7C6B39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3886D4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27A089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54C16F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1784</w:t>
      </w:r>
    </w:p>
    <w:p w14:paraId="1BDC71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72FB31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29AA2B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0547A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43DA9A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46A4F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6D818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1791</w:t>
      </w:r>
    </w:p>
    <w:p w14:paraId="1C3986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65EA1C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1795</w:t>
      </w:r>
    </w:p>
    <w:p w14:paraId="6155C8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30825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5A8217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4BDAB0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1FA02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5D8F59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5F6656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4173D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3A9A7D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1807</w:t>
      </w:r>
    </w:p>
    <w:p w14:paraId="53D1E6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367337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D21F4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1AB2F9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1811</w:t>
      </w:r>
    </w:p>
    <w:p w14:paraId="5F0F91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73469E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772FF9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1814</w:t>
      </w:r>
    </w:p>
    <w:p w14:paraId="0677D7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3EA41E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1818</w:t>
      </w:r>
    </w:p>
    <w:p w14:paraId="392883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1818</w:t>
      </w:r>
    </w:p>
    <w:p w14:paraId="624C2C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F4537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1820</w:t>
      </w:r>
    </w:p>
    <w:p w14:paraId="3D727A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1820</w:t>
      </w:r>
    </w:p>
    <w:p w14:paraId="6BD7B6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4D8CA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1822</w:t>
      </w:r>
    </w:p>
    <w:p w14:paraId="28BF45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1822</w:t>
      </w:r>
    </w:p>
    <w:p w14:paraId="4CDB69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18614C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1824</w:t>
      </w:r>
    </w:p>
    <w:p w14:paraId="67C101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1824</w:t>
      </w:r>
    </w:p>
    <w:p w14:paraId="72512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2F907A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1827</w:t>
      </w:r>
    </w:p>
    <w:p w14:paraId="54C8F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1827</w:t>
      </w:r>
    </w:p>
    <w:p w14:paraId="3C4FE5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60341C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1829</w:t>
      </w:r>
    </w:p>
    <w:p w14:paraId="4A39E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1829</w:t>
      </w:r>
    </w:p>
    <w:p w14:paraId="29F4C2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DC970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1831</w:t>
      </w:r>
    </w:p>
    <w:p w14:paraId="23FBC3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1831</w:t>
      </w:r>
    </w:p>
    <w:p w14:paraId="0C89B5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1A1691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1834</w:t>
      </w:r>
    </w:p>
    <w:p w14:paraId="6EEB2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1834</w:t>
      </w:r>
    </w:p>
    <w:p w14:paraId="4F615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64C1C2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784E0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65267B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10675A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1840</w:t>
      </w:r>
    </w:p>
    <w:p w14:paraId="681479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1840</w:t>
      </w:r>
    </w:p>
    <w:p w14:paraId="74878D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0F3952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1843</w:t>
      </w:r>
    </w:p>
    <w:p w14:paraId="251D05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657B3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444D8D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1846</w:t>
      </w:r>
    </w:p>
    <w:p w14:paraId="6E4B71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1846</w:t>
      </w:r>
    </w:p>
    <w:p w14:paraId="5F4E2D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538D2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7FEE6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1849</w:t>
      </w:r>
    </w:p>
    <w:p w14:paraId="78F08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3EE69F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1852</w:t>
      </w:r>
    </w:p>
    <w:p w14:paraId="3083FF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1852</w:t>
      </w:r>
    </w:p>
    <w:p w14:paraId="52EF8C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4AEC1B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1855</w:t>
      </w:r>
    </w:p>
    <w:p w14:paraId="5EF643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1855</w:t>
      </w:r>
    </w:p>
    <w:p w14:paraId="287A32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72E716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1858</w:t>
      </w:r>
    </w:p>
    <w:p w14:paraId="26459E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1858</w:t>
      </w:r>
    </w:p>
    <w:p w14:paraId="57EA13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9FE3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1860</w:t>
      </w:r>
    </w:p>
    <w:p w14:paraId="38AA2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1860</w:t>
      </w:r>
    </w:p>
    <w:p w14:paraId="722F9E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7F272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1862</w:t>
      </w:r>
    </w:p>
    <w:p w14:paraId="1B18B9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1862</w:t>
      </w:r>
    </w:p>
    <w:p w14:paraId="1E8160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45285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1864</w:t>
      </w:r>
    </w:p>
    <w:p w14:paraId="4CE67D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1864</w:t>
      </w:r>
    </w:p>
    <w:p w14:paraId="4163A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736E4C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1866</w:t>
      </w:r>
    </w:p>
    <w:p w14:paraId="7FF406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1866</w:t>
      </w:r>
    </w:p>
    <w:p w14:paraId="4FAC42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1E6D51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62D958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1869</w:t>
      </w:r>
    </w:p>
    <w:p w14:paraId="4712DC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399F6A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33CAC0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1873</w:t>
      </w:r>
    </w:p>
    <w:p w14:paraId="044DFE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3F1F6B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335D02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1228DB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448519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1881</w:t>
      </w:r>
    </w:p>
    <w:p w14:paraId="412DF9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1881</w:t>
      </w:r>
    </w:p>
    <w:p w14:paraId="1BC256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9707C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3B735B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53811A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1AF178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1889</w:t>
      </w:r>
    </w:p>
    <w:p w14:paraId="3CB5AC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1889</w:t>
      </w:r>
    </w:p>
    <w:p w14:paraId="2095F6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34303A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394D63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1893</w:t>
      </w:r>
    </w:p>
    <w:p w14:paraId="68DBF9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5A0353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4CA445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54FFB6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0F9F7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40AA5D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62C471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1901</w:t>
      </w:r>
    </w:p>
    <w:p w14:paraId="253FDD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1901</w:t>
      </w:r>
    </w:p>
    <w:p w14:paraId="1E32A9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189B18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110EDA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1904</w:t>
      </w:r>
    </w:p>
    <w:p w14:paraId="01D1D9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A9E97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1907</w:t>
      </w:r>
    </w:p>
    <w:p w14:paraId="612D6C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1907</w:t>
      </w:r>
    </w:p>
    <w:p w14:paraId="26A50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2339D0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1910</w:t>
      </w:r>
    </w:p>
    <w:p w14:paraId="7BF120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6C7126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4BD658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1912</w:t>
      </w:r>
    </w:p>
    <w:p w14:paraId="791A4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1912</w:t>
      </w:r>
    </w:p>
    <w:p w14:paraId="7F3635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DB6D37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49DC5C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5E57C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6FE773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D4501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7B4E0B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7C28AF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3FE02D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165120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4169B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106509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0F2A56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664D24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386F35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1D64DF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41E49C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7A621D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1926</w:t>
      </w:r>
    </w:p>
    <w:p w14:paraId="212019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676DCE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7A87C4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1928</w:t>
      </w:r>
    </w:p>
    <w:p w14:paraId="458E6B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03B9AE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A.7.4.7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0572893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1605FD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7EDC37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614455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1593FF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69BEEC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5C8030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3CC2BC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CD01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74B219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6F975E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1D16C9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0E4363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4A5FA3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5213F1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62201D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051512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147B10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503216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2C9C55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04800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3E6FD7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63B0B5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0D30B4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090A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68D917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6B712F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702C29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694A27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5CE106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FD51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4EB9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001C6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5DA65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522B2E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5D9EDC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32850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57D9DB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2F17D5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1962</w:t>
      </w:r>
    </w:p>
    <w:p w14:paraId="4068C0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0DB235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08CBBE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1965</w:t>
      </w:r>
    </w:p>
    <w:p w14:paraId="0B5FF8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7BBAE8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A.7.6.2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4C87AC43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0BE8551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6B1529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5E6CF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22A6AE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F83B3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2A8A83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1EDD06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204201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1F4BE4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3D7975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778F77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55D869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1975</w:t>
      </w:r>
    </w:p>
    <w:p w14:paraId="6A5DA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E1CD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3FA2A3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</w:t>
      </w:r>
      <w:r>
        <w:rPr>
          <w:noProof/>
        </w:rPr>
        <w:tab/>
        <w:t>1977</w:t>
      </w:r>
    </w:p>
    <w:p w14:paraId="5D6DCC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85ACE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EBC65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0C84BC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5B2E8E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2410EC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385B2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1C628F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0C3771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1985</w:t>
      </w:r>
    </w:p>
    <w:p w14:paraId="4612BA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</w:t>
      </w:r>
      <w:r w:rsidRPr="006B1F76">
        <w:rPr>
          <w:noProof/>
          <w:snapToGrid w:val="0"/>
          <w:lang w:eastAsia="zh-CN"/>
        </w:rPr>
        <w:t>9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577B11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</w:t>
      </w:r>
      <w:r w:rsidRPr="006B1F76">
        <w:rPr>
          <w:noProof/>
          <w:snapToGrid w:val="0"/>
          <w:lang w:eastAsia="zh-CN"/>
        </w:rPr>
        <w:t>9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7490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3734C2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A.8.1.10.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7E1290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94DE3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2C1F9F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542FD3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49CCC1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4F2430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3A6100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366229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6ED789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DB376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8CD2E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0278F5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7443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083F5B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19E40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2F103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1D40A4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53E43C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A.8.1.16.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75E241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03ECD1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2F1D5D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148D80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2000</w:t>
      </w:r>
    </w:p>
    <w:p w14:paraId="1388F0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077196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2B9E1B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2003</w:t>
      </w:r>
    </w:p>
    <w:p w14:paraId="6B844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4D3D78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4A4A16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2005</w:t>
      </w:r>
    </w:p>
    <w:p w14:paraId="17484E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BF148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26ABC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2008</w:t>
      </w:r>
    </w:p>
    <w:p w14:paraId="53CEE9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43DE9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E5D39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6977C5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32D14F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22E233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2012</w:t>
      </w:r>
    </w:p>
    <w:p w14:paraId="5AE2EE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4EE062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13AF8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2014</w:t>
      </w:r>
    </w:p>
    <w:p w14:paraId="1E520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4B87E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8B5DC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33CEF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2016</w:t>
      </w:r>
    </w:p>
    <w:p w14:paraId="266F17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2019</w:t>
      </w:r>
    </w:p>
    <w:p w14:paraId="0ED5B0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6E90A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254145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2021</w:t>
      </w:r>
    </w:p>
    <w:p w14:paraId="540A59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A.8.1.28.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2C11C4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40A7A7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2023</w:t>
      </w:r>
    </w:p>
    <w:p w14:paraId="7ACE4F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57D61B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4BF31B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2026</w:t>
      </w:r>
    </w:p>
    <w:p w14:paraId="4869F8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A.8.1.30.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468E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674CFB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0F48D6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785F9A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06C3D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6B1F76">
        <w:rPr>
          <w:rFonts w:cs="v4.2.0"/>
          <w:noProof/>
          <w:lang w:eastAsia="zh-CN"/>
        </w:rPr>
        <w:t>CEModeB</w:t>
      </w:r>
      <w:r>
        <w:rPr>
          <w:noProof/>
        </w:rPr>
        <w:tab/>
        <w:t>2031</w:t>
      </w:r>
    </w:p>
    <w:p w14:paraId="2271B6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F6E6A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49E835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2033</w:t>
      </w:r>
    </w:p>
    <w:p w14:paraId="6C5EAD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2033</w:t>
      </w:r>
    </w:p>
    <w:p w14:paraId="072812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2034</w:t>
      </w:r>
    </w:p>
    <w:p w14:paraId="275EDF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6B1F76">
        <w:rPr>
          <w:rFonts w:cs="v4.2.0"/>
          <w:noProof/>
          <w:lang w:eastAsia="zh-CN"/>
        </w:rPr>
        <w:t>CEModeB</w:t>
      </w:r>
      <w:r>
        <w:rPr>
          <w:noProof/>
        </w:rPr>
        <w:tab/>
        <w:t>2035</w:t>
      </w:r>
    </w:p>
    <w:p w14:paraId="7DBBF8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F2D1E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710874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2037</w:t>
      </w:r>
    </w:p>
    <w:p w14:paraId="6C588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1C1FA2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049B31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2039</w:t>
      </w:r>
    </w:p>
    <w:p w14:paraId="50C850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2FC14E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5DADE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2041</w:t>
      </w:r>
    </w:p>
    <w:p w14:paraId="588550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D5E8B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7F198A3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2043</w:t>
      </w:r>
    </w:p>
    <w:p w14:paraId="11D8DB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75BC8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7288B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2045</w:t>
      </w:r>
    </w:p>
    <w:p w14:paraId="5976F1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43124A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2FC465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FDD-FDD intra-frequency event triggered reporting with DRX for UE configured with </w:t>
      </w:r>
      <w:r w:rsidRPr="006B1F76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1C895A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A.8.1.40.</w:t>
      </w:r>
      <w:r w:rsidRPr="006B1F76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5C5A09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051AF4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2049</w:t>
      </w:r>
    </w:p>
    <w:p w14:paraId="7617E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0EBCE6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7FD7C8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2051</w:t>
      </w:r>
    </w:p>
    <w:p w14:paraId="144438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182D63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2044B2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A.8.1.4</w:t>
      </w:r>
      <w:r w:rsidRPr="006B1F76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FDD-FDD intra-frequency event triggered reporting with DRX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0687E5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A.8.1.43.</w:t>
      </w:r>
      <w:r w:rsidRPr="006B1F76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66DD8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1CC1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2055</w:t>
      </w:r>
    </w:p>
    <w:p w14:paraId="6D2ACA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1D9979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23E2AC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2059</w:t>
      </w:r>
    </w:p>
    <w:p w14:paraId="4A0559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4A40D8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34B465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2062</w:t>
      </w:r>
    </w:p>
    <w:p w14:paraId="0798EC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0C021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5D10B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2064</w:t>
      </w:r>
    </w:p>
    <w:p w14:paraId="2FC55A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41346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215AB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2067</w:t>
      </w:r>
    </w:p>
    <w:p w14:paraId="6460DF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737301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1E1D3B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2070</w:t>
      </w:r>
    </w:p>
    <w:p w14:paraId="628876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28380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8B7D3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2072</w:t>
      </w:r>
    </w:p>
    <w:p w14:paraId="0F484C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63A355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C1106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2075</w:t>
      </w:r>
    </w:p>
    <w:p w14:paraId="042C5B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34CB4D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766BC2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2078</w:t>
      </w:r>
    </w:p>
    <w:p w14:paraId="1F0E3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F6D24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19174E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2080</w:t>
      </w:r>
    </w:p>
    <w:p w14:paraId="2E24E6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89D2B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0A9DA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2083</w:t>
      </w:r>
    </w:p>
    <w:p w14:paraId="2F4209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136D90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6D4B3B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2086</w:t>
      </w:r>
    </w:p>
    <w:p w14:paraId="7A3998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EA0EF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4F0AC5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B562A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63A72B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1F4A65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042B4D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0C4ED5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A.8.2.2.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475469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0C5C50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4C80DF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070664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1B47A1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2095</w:t>
      </w:r>
    </w:p>
    <w:p w14:paraId="26165C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42F9F5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A4D2E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4E0D65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72FEBC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319DDC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102A17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39D839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372B52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140FF3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4303B6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008780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2106</w:t>
      </w:r>
    </w:p>
    <w:p w14:paraId="695E6A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663794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7D5572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522281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0D5F4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7B15DC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10C9BB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263D4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182A37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TDD-TDD intra-frequency event triggered reporting with DRX for UE configured with </w:t>
      </w:r>
      <w:r w:rsidRPr="006B1F76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26AA6B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A.8.2.11.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72F5FB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61BC4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0F02EE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7E8E03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91913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420CD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0A81D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4C7A4D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2120</w:t>
      </w:r>
    </w:p>
    <w:p w14:paraId="0B0498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4A4C50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6CBFC2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A.8.2.1</w:t>
      </w:r>
      <w:r w:rsidRPr="006B1F76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TDD-TDD intra-frequency event triggered reporting with DRX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13A511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3EA6DA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2208F74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4D021E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656297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124985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98F4B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7961CE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38472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1C616B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6052A7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5E031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38C457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2132</w:t>
      </w:r>
    </w:p>
    <w:p w14:paraId="5F555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73E6D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60F02A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2134</w:t>
      </w:r>
    </w:p>
    <w:p w14:paraId="788BE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297CB4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301F73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419366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ED25F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77A7A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5C7D0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0D8D72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0680DC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1898FC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401FD7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2145</w:t>
      </w:r>
    </w:p>
    <w:p w14:paraId="208D84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022F4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080901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5C7ED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094CB5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ED251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457E78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1FE11A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19C8E1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4A92BF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7ABF6B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C8E5C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1C7D08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3BD2D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0B7688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5D63E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D622E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1A9AA3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397E17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3547F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25D9FF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372BAE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21D494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735A18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626A05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84F5E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37EF95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7D432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3D370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18D5E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77B41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6E8CD9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C91B17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6C52F8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6115C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31BE0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7F9022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578C9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489467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041DC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79C15D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A3093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4917A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5C0BB6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8681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B52A1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2184</w:t>
      </w:r>
    </w:p>
    <w:p w14:paraId="0BFEB1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44E056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6D70CF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2186</w:t>
      </w:r>
    </w:p>
    <w:p w14:paraId="1BE56B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</w:t>
      </w:r>
      <w:r w:rsidRPr="006B1F76">
        <w:rPr>
          <w:rFonts w:cs="v4.2.0"/>
          <w:noProof/>
          <w:snapToGrid w:val="0"/>
          <w:lang w:eastAsia="zh-CN"/>
        </w:rPr>
        <w:t>6</w:t>
      </w:r>
      <w:r w:rsidRPr="006B1F76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4B6179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</w:t>
      </w:r>
      <w:r w:rsidRPr="006B1F76">
        <w:rPr>
          <w:rFonts w:cs="v4.2.0"/>
          <w:noProof/>
          <w:snapToGrid w:val="0"/>
          <w:lang w:eastAsia="zh-CN"/>
        </w:rPr>
        <w:t>6</w:t>
      </w:r>
      <w:r w:rsidRPr="006B1F76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7576B5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6619AF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266B4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9300D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037B12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23865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72FDF3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2194</w:t>
      </w:r>
    </w:p>
    <w:p w14:paraId="136DAC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718048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616FFC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203469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15CE5C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B759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1CE8BC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27A0E8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2F729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3F0EBD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3392A2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1B73DF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4746CD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237E2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34E8B5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5E79EF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6E35F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5BD37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5A0BE3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1510E3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43F93C6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4B9010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70D585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A5CE3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880AD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2B9CCB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393A40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0ABD21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14CDDB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87328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4F38C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E58C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2F0AC8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BB27D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1977F2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99DD3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26C274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CFFD4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D9906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02A309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43AF37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3FF9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EBDE7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06560F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EA728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5DD3D63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22CF10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7CA84C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5F8E42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6F8E6B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2232</w:t>
      </w:r>
    </w:p>
    <w:p w14:paraId="45B296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F47A8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6.2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B07A1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5ECB28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32DACC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EE990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2238</w:t>
      </w:r>
    </w:p>
    <w:p w14:paraId="31635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to 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2238</w:t>
      </w:r>
    </w:p>
    <w:p w14:paraId="4A6EF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1E80369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37B9FE3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755A5D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26D0F2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3900AA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69A250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1301A66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lang w:eastAsia="zh-CN"/>
        </w:rPr>
        <w:t>Void</w:t>
      </w:r>
      <w:r>
        <w:rPr>
          <w:noProof/>
        </w:rPr>
        <w:tab/>
        <w:t>2240</w:t>
      </w:r>
    </w:p>
    <w:p w14:paraId="41599B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25B069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7BC39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1A7C9B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2244</w:t>
      </w:r>
    </w:p>
    <w:p w14:paraId="39644D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58053A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</w:t>
      </w:r>
      <w:r w:rsidRPr="006B1F76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2244</w:t>
      </w:r>
    </w:p>
    <w:p w14:paraId="5BA7A0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8C0C4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2246</w:t>
      </w:r>
    </w:p>
    <w:p w14:paraId="264496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305929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.4.</w:t>
      </w:r>
      <w:r w:rsidRPr="006B1F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7A98C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6E7C7D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38F6AD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A70DC6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06C505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4F75EE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7A5E69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130719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274F4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2BE16D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23DB3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140DBD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6E1F26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3C042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062FE7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76D174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5C6CE3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585E88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SE"/>
        </w:rPr>
        <w:t>A.8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 w:eastAsia="zh-CN"/>
        </w:rPr>
        <w:t>E-UTRAN F</w:t>
      </w:r>
      <w:r w:rsidRPr="006B1F76">
        <w:rPr>
          <w:noProof/>
          <w:lang w:val="sv-SE"/>
        </w:rPr>
        <w:t>DD</w:t>
      </w:r>
      <w:r w:rsidRPr="006B1F76">
        <w:rPr>
          <w:noProof/>
          <w:lang w:val="sv-SE" w:eastAsia="zh-CN"/>
        </w:rPr>
        <w:t xml:space="preserve"> </w:t>
      </w:r>
      <w:r w:rsidRPr="006B1F76">
        <w:rPr>
          <w:noProof/>
          <w:lang w:val="sv-SE"/>
        </w:rPr>
        <w:t>-</w:t>
      </w:r>
      <w:r w:rsidRPr="006B1F76">
        <w:rPr>
          <w:noProof/>
          <w:lang w:val="sv-SE" w:eastAsia="zh-CN"/>
        </w:rPr>
        <w:t xml:space="preserve"> UTRAN T</w:t>
      </w:r>
      <w:r w:rsidRPr="006B1F76">
        <w:rPr>
          <w:noProof/>
          <w:lang w:val="sv-SE"/>
        </w:rPr>
        <w:t>DD measurements</w:t>
      </w:r>
      <w:r>
        <w:rPr>
          <w:noProof/>
        </w:rPr>
        <w:tab/>
        <w:t>2260</w:t>
      </w:r>
    </w:p>
    <w:p w14:paraId="3DB5A1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9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e</w:t>
      </w:r>
      <w:r w:rsidRPr="006B1F76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2260</w:t>
      </w:r>
    </w:p>
    <w:p w14:paraId="7C02EC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9</w:t>
      </w:r>
      <w:r w:rsidRPr="006B1F76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1733C0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9</w:t>
      </w:r>
      <w:r w:rsidRPr="006B1F76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376E9D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9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F</w:t>
      </w:r>
      <w:r w:rsidRPr="006B1F76">
        <w:rPr>
          <w:rFonts w:cs="v4.2.0"/>
          <w:noProof/>
        </w:rPr>
        <w:t xml:space="preserve">DD </w:t>
      </w:r>
      <w:r w:rsidRPr="006B1F76">
        <w:rPr>
          <w:rFonts w:cs="v4.2.0"/>
          <w:noProof/>
          <w:lang w:eastAsia="zh-CN"/>
        </w:rPr>
        <w:t xml:space="preserve">- </w:t>
      </w:r>
      <w:r w:rsidRPr="006B1F76">
        <w:rPr>
          <w:rFonts w:cs="v4.2.0"/>
          <w:noProof/>
        </w:rPr>
        <w:t>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2998D9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67E46F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419F52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183150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6EF63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18D70F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0D7FF8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016071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BF0DF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2B085F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A.</w:t>
      </w:r>
      <w:r>
        <w:rPr>
          <w:noProof/>
        </w:rPr>
        <w:t>8.</w:t>
      </w:r>
      <w:r w:rsidRPr="006B1F76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19104E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21A5B1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6C91F0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35CC4B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796F23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37BE26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14C976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0FDDE8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4F2243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70843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2275</w:t>
      </w:r>
    </w:p>
    <w:p w14:paraId="1C4578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301CBE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59B6E5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89081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3ACB99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2FCF5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40BF2A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0DAA2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5E9F2E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2284</w:t>
      </w:r>
    </w:p>
    <w:p w14:paraId="1BCA76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4133BB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789B86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018150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5900DC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111925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0CC15C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70F329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B7B4C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043047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4B4002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71B39A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1233C5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6727FD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043B64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7586E6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348B9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28124E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61510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7DCE31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A5FD5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79830B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34E9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6A41E3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7CD3BE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62439F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575308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27882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C6FEC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5CE098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F59DC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56A3C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779F10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2C423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02756E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E1786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1793B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18027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30D107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5E21E4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555926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5829CF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570E7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61049B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08C76F6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6609C1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1F59A0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C81C8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29E37E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177013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4198C3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1C8A3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7D901A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1C508C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59382E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5B63BE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1C9D6B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5E2EA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3DD0CE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0E7EC5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30606A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DDBFD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BA52A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0A6D4E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1E6FDE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44B1C9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7380DE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31D2A2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78AA97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437E51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601455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071097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2934B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07B4EB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2BA88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091946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29B798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03541D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4D036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AFC6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13631B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5C2A71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634C5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2C2CB7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06053A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1A3F9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5A9F29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270C87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26BBD2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0E8B30B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0CD9B7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176EDC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A.8.14.1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31FE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9FFA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2440</w:t>
      </w:r>
    </w:p>
    <w:p w14:paraId="6F47A4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2A8D3C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075149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2443</w:t>
      </w:r>
    </w:p>
    <w:p w14:paraId="5471F0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 xml:space="preserve">Test </w:t>
      </w:r>
      <w:r w:rsidRPr="006B1F76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2443</w:t>
      </w:r>
    </w:p>
    <w:p w14:paraId="322C3F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667A98E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848B9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691265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01CF07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E58D5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2447</w:t>
      </w:r>
    </w:p>
    <w:p w14:paraId="31154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7E8C5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57FC5F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2450</w:t>
      </w:r>
    </w:p>
    <w:p w14:paraId="07E850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765D40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72743D5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70620C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7C8A02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2453</w:t>
      </w:r>
    </w:p>
    <w:p w14:paraId="559E30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30A874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49799E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2455</w:t>
      </w:r>
    </w:p>
    <w:p w14:paraId="59C149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6739CA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2457</w:t>
      </w:r>
    </w:p>
    <w:p w14:paraId="2F0D9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371B43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2C0104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2460</w:t>
      </w:r>
    </w:p>
    <w:p w14:paraId="3E09AC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143723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2262FF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2462</w:t>
      </w:r>
    </w:p>
    <w:p w14:paraId="4AFA26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79A09D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21B9C98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2464</w:t>
      </w:r>
    </w:p>
    <w:p w14:paraId="6F75B4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195FA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41A8A3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7DA34F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2467</w:t>
      </w:r>
    </w:p>
    <w:p w14:paraId="7D1F19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2D11CC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1EDACD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2467</w:t>
      </w:r>
    </w:p>
    <w:p w14:paraId="4B142C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FEE68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58364B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2468</w:t>
      </w:r>
    </w:p>
    <w:p w14:paraId="360A73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49FCB6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EE9D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2469</w:t>
      </w:r>
    </w:p>
    <w:p w14:paraId="6B5F07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37A817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2470</w:t>
      </w:r>
    </w:p>
    <w:p w14:paraId="46A8AC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2470</w:t>
      </w:r>
    </w:p>
    <w:p w14:paraId="4FEC2A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32197E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2471</w:t>
      </w:r>
    </w:p>
    <w:p w14:paraId="171D4C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2471</w:t>
      </w:r>
    </w:p>
    <w:p w14:paraId="5A1CDB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2023F2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2472</w:t>
      </w:r>
    </w:p>
    <w:p w14:paraId="1E0BDE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2472</w:t>
      </w:r>
    </w:p>
    <w:p w14:paraId="48630B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1AB80A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2473</w:t>
      </w:r>
    </w:p>
    <w:p w14:paraId="217A01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2473</w:t>
      </w:r>
    </w:p>
    <w:p w14:paraId="60AB32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2B4D9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0EFBC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2473</w:t>
      </w:r>
    </w:p>
    <w:p w14:paraId="6D1C2E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D3C27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37CF6E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2474</w:t>
      </w:r>
    </w:p>
    <w:p w14:paraId="2BDFBF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41B276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768923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2475</w:t>
      </w:r>
    </w:p>
    <w:p w14:paraId="063561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8E06F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652066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2475</w:t>
      </w:r>
    </w:p>
    <w:p w14:paraId="26FB6B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1651B0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6EE5F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2476</w:t>
      </w:r>
    </w:p>
    <w:p w14:paraId="11E586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2D6637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4566DA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2479</w:t>
      </w:r>
    </w:p>
    <w:p w14:paraId="15DC39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CA640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5103DE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2479</w:t>
      </w:r>
    </w:p>
    <w:p w14:paraId="1C6DB4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7B010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787E29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2480</w:t>
      </w:r>
    </w:p>
    <w:p w14:paraId="1AFC99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67866F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2B7F3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2480</w:t>
      </w:r>
    </w:p>
    <w:p w14:paraId="4B7919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7FC6C0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06D914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2483</w:t>
      </w:r>
    </w:p>
    <w:p w14:paraId="50F01E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26DAED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37CD7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2483</w:t>
      </w:r>
    </w:p>
    <w:p w14:paraId="613BC3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4CB521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5BD9F7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2484</w:t>
      </w:r>
    </w:p>
    <w:p w14:paraId="53E610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C0179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1F9228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2484</w:t>
      </w:r>
    </w:p>
    <w:p w14:paraId="453929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3CEC65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2485</w:t>
      </w:r>
    </w:p>
    <w:p w14:paraId="540C4E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2485</w:t>
      </w:r>
    </w:p>
    <w:p w14:paraId="77223F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77DE3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235583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2487</w:t>
      </w:r>
    </w:p>
    <w:p w14:paraId="2299C7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07FE1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450D7A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2488</w:t>
      </w:r>
    </w:p>
    <w:p w14:paraId="3130E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B482B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ABE1B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2488</w:t>
      </w:r>
    </w:p>
    <w:p w14:paraId="4A3B55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15CB3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2489</w:t>
      </w:r>
    </w:p>
    <w:p w14:paraId="3C4EC6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2489</w:t>
      </w:r>
    </w:p>
    <w:p w14:paraId="351E49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660390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31CE3E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2492</w:t>
      </w:r>
    </w:p>
    <w:p w14:paraId="50439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4B4B9D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2ED665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2492</w:t>
      </w:r>
    </w:p>
    <w:p w14:paraId="721033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2A798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229BD2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2493</w:t>
      </w:r>
    </w:p>
    <w:p w14:paraId="4EF295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4B6CB4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244DC6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2493</w:t>
      </w:r>
    </w:p>
    <w:p w14:paraId="56C38A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26A78D2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04DEFF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2494</w:t>
      </w:r>
    </w:p>
    <w:p w14:paraId="79E9FA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2049FC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2496</w:t>
      </w:r>
    </w:p>
    <w:p w14:paraId="515F08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2496</w:t>
      </w:r>
    </w:p>
    <w:p w14:paraId="45E098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454C5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533804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2498</w:t>
      </w:r>
    </w:p>
    <w:p w14:paraId="27186D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6F1BEC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1D5487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2501</w:t>
      </w:r>
    </w:p>
    <w:p w14:paraId="4EE269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5EF140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2504</w:t>
      </w:r>
    </w:p>
    <w:p w14:paraId="683994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2504</w:t>
      </w:r>
    </w:p>
    <w:p w14:paraId="04147B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20D011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2507</w:t>
      </w:r>
    </w:p>
    <w:p w14:paraId="693DA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2507</w:t>
      </w:r>
    </w:p>
    <w:p w14:paraId="7D68FC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3FA1BE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3B05B9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2510</w:t>
      </w:r>
    </w:p>
    <w:p w14:paraId="65BB2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2515</w:t>
      </w:r>
    </w:p>
    <w:p w14:paraId="56DF7E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56FD4A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2515</w:t>
      </w:r>
    </w:p>
    <w:p w14:paraId="4E2209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2520</w:t>
      </w:r>
    </w:p>
    <w:p w14:paraId="0ADBB3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297E75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2520</w:t>
      </w:r>
    </w:p>
    <w:p w14:paraId="7365C5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2260A0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700121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2525</w:t>
      </w:r>
    </w:p>
    <w:p w14:paraId="7660DA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7CB43F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2A055B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2A815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A.8.16.31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FB08B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72D670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27AFF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24AD1E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064D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7CC62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A.8.16.33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56EB29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2545</w:t>
      </w:r>
    </w:p>
    <w:p w14:paraId="16B465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19787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4D44E9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67BCE6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2550</w:t>
      </w:r>
    </w:p>
    <w:p w14:paraId="54ED24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28AD5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1D76D8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2553</w:t>
      </w:r>
    </w:p>
    <w:p w14:paraId="734DC0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08CCB1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2556</w:t>
      </w:r>
    </w:p>
    <w:p w14:paraId="2FB5BC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2556</w:t>
      </w:r>
    </w:p>
    <w:p w14:paraId="6A15F9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82292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2559</w:t>
      </w:r>
    </w:p>
    <w:p w14:paraId="115F08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05C46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5BFB40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50F816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2562</w:t>
      </w:r>
    </w:p>
    <w:p w14:paraId="588507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028BAC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3706C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2565</w:t>
      </w:r>
    </w:p>
    <w:p w14:paraId="4AFB1C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E7612F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2568</w:t>
      </w:r>
    </w:p>
    <w:p w14:paraId="32C275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2568</w:t>
      </w:r>
    </w:p>
    <w:p w14:paraId="691A260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2B325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2571</w:t>
      </w:r>
    </w:p>
    <w:p w14:paraId="45C6A6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70F08F6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57BAE3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37A521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2574</w:t>
      </w:r>
    </w:p>
    <w:p w14:paraId="551037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6A21C6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2577</w:t>
      </w:r>
    </w:p>
    <w:p w14:paraId="2CBB1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2577</w:t>
      </w:r>
    </w:p>
    <w:p w14:paraId="1FB4D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7717A5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6131DB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2580</w:t>
      </w:r>
    </w:p>
    <w:p w14:paraId="50CA3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77C2B0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2583</w:t>
      </w:r>
    </w:p>
    <w:p w14:paraId="0306C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2583</w:t>
      </w:r>
    </w:p>
    <w:p w14:paraId="37178C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D728D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4EB069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2586</w:t>
      </w:r>
    </w:p>
    <w:p w14:paraId="60CC31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149AEC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167A5E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A.8.16.48</w:t>
      </w:r>
      <w:r w:rsidRPr="006B1F76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 xml:space="preserve">Test </w:t>
      </w:r>
      <w:r w:rsidRPr="006B1F76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2589</w:t>
      </w:r>
    </w:p>
    <w:p w14:paraId="6F9542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4C141F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3AFAFB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2592</w:t>
      </w:r>
    </w:p>
    <w:p w14:paraId="49838E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570155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2595</w:t>
      </w:r>
    </w:p>
    <w:p w14:paraId="694C1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2595</w:t>
      </w:r>
    </w:p>
    <w:p w14:paraId="26264B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261BE5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174B1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3610D6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F12C8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4EAB2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180284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3395BA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122EAE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2608</w:t>
      </w:r>
    </w:p>
    <w:p w14:paraId="23EAC0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2612</w:t>
      </w:r>
    </w:p>
    <w:p w14:paraId="7FE5A6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283F30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2612</w:t>
      </w:r>
    </w:p>
    <w:p w14:paraId="1B3ED0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2616</w:t>
      </w:r>
    </w:p>
    <w:p w14:paraId="53CA18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2616</w:t>
      </w:r>
    </w:p>
    <w:p w14:paraId="0B2A24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6ABC4B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A.8.16.55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549893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2622</w:t>
      </w:r>
    </w:p>
    <w:p w14:paraId="7C4D7B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37ACB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A.8.16.56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58D464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2628</w:t>
      </w:r>
    </w:p>
    <w:p w14:paraId="67109A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02FB5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7FBA90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2631</w:t>
      </w:r>
    </w:p>
    <w:p w14:paraId="3350AC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8F8D6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3D44CD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39EFD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2634</w:t>
      </w:r>
    </w:p>
    <w:p w14:paraId="556A9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44310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4BCE5F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2639</w:t>
      </w:r>
    </w:p>
    <w:p w14:paraId="473E6D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0F8D7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2575C8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328A9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9743E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4B9FCA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4C16D2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229DFA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21A14D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2649</w:t>
      </w:r>
    </w:p>
    <w:p w14:paraId="44398B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6EB5D7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512765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2653</w:t>
      </w:r>
    </w:p>
    <w:p w14:paraId="6F5B56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1E234B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4B1409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2657</w:t>
      </w:r>
    </w:p>
    <w:p w14:paraId="5AAA11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2662</w:t>
      </w:r>
    </w:p>
    <w:p w14:paraId="497CA6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4DFEEF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2662</w:t>
      </w:r>
    </w:p>
    <w:p w14:paraId="483A9A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2667</w:t>
      </w:r>
    </w:p>
    <w:p w14:paraId="0B4E72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5B872F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2667</w:t>
      </w:r>
    </w:p>
    <w:p w14:paraId="6C2BE0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51325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480546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2672</w:t>
      </w:r>
    </w:p>
    <w:p w14:paraId="0D75BD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8EB49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2677</w:t>
      </w:r>
    </w:p>
    <w:p w14:paraId="757CE9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2677</w:t>
      </w:r>
    </w:p>
    <w:p w14:paraId="541FE4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6694CC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2681</w:t>
      </w:r>
    </w:p>
    <w:p w14:paraId="75684E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2681</w:t>
      </w:r>
    </w:p>
    <w:p w14:paraId="3D8EF0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FBC86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6E9187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01352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6040D9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2EAB6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161AC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4B2296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08FDC9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B230C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A.8.16.73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2701</w:t>
      </w:r>
    </w:p>
    <w:p w14:paraId="5AB256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2701</w:t>
      </w:r>
    </w:p>
    <w:p w14:paraId="06A6A3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1E09D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60FC7A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2707</w:t>
      </w:r>
    </w:p>
    <w:p w14:paraId="5105EE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2707</w:t>
      </w:r>
    </w:p>
    <w:p w14:paraId="6B96F6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1970D3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2713</w:t>
      </w:r>
    </w:p>
    <w:p w14:paraId="1873A9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2713</w:t>
      </w:r>
    </w:p>
    <w:p w14:paraId="282BD7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350040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2719</w:t>
      </w:r>
    </w:p>
    <w:p w14:paraId="65B597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2719</w:t>
      </w:r>
    </w:p>
    <w:p w14:paraId="027B4E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4F852E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2723</w:t>
      </w:r>
    </w:p>
    <w:p w14:paraId="434419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2693AC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0A45ED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2726</w:t>
      </w:r>
    </w:p>
    <w:p w14:paraId="37B60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5D7389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A.8.16.79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34626F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2733</w:t>
      </w:r>
    </w:p>
    <w:p w14:paraId="3F66AC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0E2BC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A.8.16.80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75643F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2740</w:t>
      </w:r>
    </w:p>
    <w:p w14:paraId="21F156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428C4B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A.8.16.81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2746</w:t>
      </w:r>
    </w:p>
    <w:p w14:paraId="1B3228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2746</w:t>
      </w:r>
    </w:p>
    <w:p w14:paraId="6E3991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182C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021942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2752</w:t>
      </w:r>
    </w:p>
    <w:p w14:paraId="1E148F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2752</w:t>
      </w:r>
    </w:p>
    <w:p w14:paraId="15E362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2757</w:t>
      </w:r>
    </w:p>
    <w:p w14:paraId="4F3858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2757</w:t>
      </w:r>
    </w:p>
    <w:p w14:paraId="3FA1DE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FF390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7DE874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2763</w:t>
      </w:r>
    </w:p>
    <w:p w14:paraId="59C04E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2763</w:t>
      </w:r>
    </w:p>
    <w:p w14:paraId="418ADF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07A0FE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2767</w:t>
      </w:r>
    </w:p>
    <w:p w14:paraId="463DC7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2767</w:t>
      </w:r>
    </w:p>
    <w:p w14:paraId="4B1C6B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1C4EFE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2770</w:t>
      </w:r>
    </w:p>
    <w:p w14:paraId="1D98F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2770</w:t>
      </w:r>
    </w:p>
    <w:p w14:paraId="10859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2776</w:t>
      </w:r>
    </w:p>
    <w:p w14:paraId="70733B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2776</w:t>
      </w:r>
    </w:p>
    <w:p w14:paraId="0FC4AD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0750DD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A.8.16.88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443C02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2784</w:t>
      </w:r>
    </w:p>
    <w:p w14:paraId="4D2782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2784</w:t>
      </w:r>
    </w:p>
    <w:p w14:paraId="7FC6DA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0ACB2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2791</w:t>
      </w:r>
    </w:p>
    <w:p w14:paraId="2FAA7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2791</w:t>
      </w:r>
    </w:p>
    <w:p w14:paraId="38D28C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005995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2798</w:t>
      </w:r>
    </w:p>
    <w:p w14:paraId="07BFF4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2798</w:t>
      </w:r>
    </w:p>
    <w:p w14:paraId="6A070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2804</w:t>
      </w:r>
    </w:p>
    <w:p w14:paraId="2A4DBD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2804</w:t>
      </w:r>
    </w:p>
    <w:p w14:paraId="035FB2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09549C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A.8.16.92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0DFD6A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2812</w:t>
      </w:r>
    </w:p>
    <w:p w14:paraId="4DD954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2812</w:t>
      </w:r>
    </w:p>
    <w:p w14:paraId="258C8B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1BD23E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2819</w:t>
      </w:r>
    </w:p>
    <w:p w14:paraId="6BBFCF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2819</w:t>
      </w:r>
    </w:p>
    <w:p w14:paraId="389303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7B0A4D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2826</w:t>
      </w:r>
    </w:p>
    <w:p w14:paraId="5552B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2826</w:t>
      </w:r>
    </w:p>
    <w:p w14:paraId="604ECE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2834</w:t>
      </w:r>
    </w:p>
    <w:p w14:paraId="4A5E99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2834</w:t>
      </w:r>
    </w:p>
    <w:p w14:paraId="2A3E55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45224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A.8.16.96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2843</w:t>
      </w:r>
    </w:p>
    <w:p w14:paraId="4E53D1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2843</w:t>
      </w:r>
    </w:p>
    <w:p w14:paraId="009867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2843</w:t>
      </w:r>
    </w:p>
    <w:p w14:paraId="71BBF1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5230BE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2850</w:t>
      </w:r>
    </w:p>
    <w:p w14:paraId="330CB9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2850</w:t>
      </w:r>
    </w:p>
    <w:p w14:paraId="0A295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2858</w:t>
      </w:r>
    </w:p>
    <w:p w14:paraId="6FDAE4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2858</w:t>
      </w:r>
    </w:p>
    <w:p w14:paraId="3B710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2858</w:t>
      </w:r>
    </w:p>
    <w:p w14:paraId="7A4B52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2868</w:t>
      </w:r>
    </w:p>
    <w:p w14:paraId="36A4A0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2868</w:t>
      </w:r>
    </w:p>
    <w:p w14:paraId="64C102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5B775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A.8.16.100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2878</w:t>
      </w:r>
    </w:p>
    <w:p w14:paraId="0CCB3A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2878</w:t>
      </w:r>
    </w:p>
    <w:p w14:paraId="6B8E40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2878</w:t>
      </w:r>
    </w:p>
    <w:p w14:paraId="4B445F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91164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2888</w:t>
      </w:r>
    </w:p>
    <w:p w14:paraId="4B3764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2888</w:t>
      </w:r>
    </w:p>
    <w:p w14:paraId="270E6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6F2AF6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2899</w:t>
      </w:r>
    </w:p>
    <w:p w14:paraId="5E4710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2899</w:t>
      </w:r>
    </w:p>
    <w:p w14:paraId="675EAE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3647F2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2905</w:t>
      </w:r>
    </w:p>
    <w:p w14:paraId="01275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2905</w:t>
      </w:r>
    </w:p>
    <w:p w14:paraId="5E031D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3895C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2910</w:t>
      </w:r>
    </w:p>
    <w:p w14:paraId="65CFD2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2910</w:t>
      </w:r>
    </w:p>
    <w:p w14:paraId="70D129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>
        <w:rPr>
          <w:noProof/>
        </w:rPr>
        <w:t>8.16.105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233EB0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2915</w:t>
      </w:r>
    </w:p>
    <w:p w14:paraId="36F52E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2915</w:t>
      </w:r>
    </w:p>
    <w:p w14:paraId="76F2AE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571128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6B1F76">
        <w:rPr>
          <w:rFonts w:cs="Arial"/>
          <w:noProof/>
        </w:rPr>
        <w:t xml:space="preserve">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2919</w:t>
      </w:r>
    </w:p>
    <w:p w14:paraId="4847BD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2919</w:t>
      </w:r>
    </w:p>
    <w:p w14:paraId="033CC4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D5660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2922</w:t>
      </w:r>
    </w:p>
    <w:p w14:paraId="05C32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2922</w:t>
      </w:r>
    </w:p>
    <w:p w14:paraId="2B89B1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C5EA0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2925</w:t>
      </w:r>
    </w:p>
    <w:p w14:paraId="3530EB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2925</w:t>
      </w:r>
    </w:p>
    <w:p w14:paraId="30C19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0CCC5A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2931</w:t>
      </w:r>
    </w:p>
    <w:p w14:paraId="16BC10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2931</w:t>
      </w:r>
    </w:p>
    <w:p w14:paraId="47D86A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4825B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2938</w:t>
      </w:r>
    </w:p>
    <w:p w14:paraId="27FDFF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2938</w:t>
      </w:r>
    </w:p>
    <w:p w14:paraId="5635C6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67FA4E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8AD4B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2939</w:t>
      </w:r>
    </w:p>
    <w:p w14:paraId="7B4424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004357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32931D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2940</w:t>
      </w:r>
    </w:p>
    <w:p w14:paraId="50ED6D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3F8B8A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6754AC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2941</w:t>
      </w:r>
    </w:p>
    <w:p w14:paraId="367AC6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1F2D7E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2F62CA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2943</w:t>
      </w:r>
    </w:p>
    <w:p w14:paraId="7BEF69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ABA1B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40CD96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2944</w:t>
      </w:r>
    </w:p>
    <w:p w14:paraId="2A0189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17FDF5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04C0A3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2945</w:t>
      </w:r>
    </w:p>
    <w:p w14:paraId="6D5D35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2BD971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4FE8B4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2946</w:t>
      </w:r>
    </w:p>
    <w:p w14:paraId="2D6581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2A37AA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349620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2954</w:t>
      </w:r>
    </w:p>
    <w:p w14:paraId="7E654E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0F90E5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44B0551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2961</w:t>
      </w:r>
    </w:p>
    <w:p w14:paraId="3BBCB7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2961</w:t>
      </w:r>
    </w:p>
    <w:p w14:paraId="51E913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75939C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2963</w:t>
      </w:r>
    </w:p>
    <w:p w14:paraId="3ADDE03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2963</w:t>
      </w:r>
    </w:p>
    <w:p w14:paraId="6CF0B6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2963</w:t>
      </w:r>
    </w:p>
    <w:p w14:paraId="69875F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2963</w:t>
      </w:r>
    </w:p>
    <w:p w14:paraId="096ACA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60E53F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2965</w:t>
      </w:r>
    </w:p>
    <w:p w14:paraId="55CD3A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2965</w:t>
      </w:r>
    </w:p>
    <w:p w14:paraId="3D46F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6409A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5778C6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2966</w:t>
      </w:r>
    </w:p>
    <w:p w14:paraId="4F6F04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11EE3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490E83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2969</w:t>
      </w:r>
    </w:p>
    <w:p w14:paraId="4CDD8F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</w:t>
      </w:r>
      <w:r w:rsidRPr="006B1F76">
        <w:rPr>
          <w:noProof/>
          <w:snapToGrid w:val="0"/>
          <w:lang w:eastAsia="zh-CN"/>
        </w:rPr>
        <w:t>2A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6AD65E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</w:t>
      </w:r>
      <w:r w:rsidRPr="006B1F76">
        <w:rPr>
          <w:noProof/>
          <w:snapToGrid w:val="0"/>
          <w:lang w:eastAsia="zh-CN"/>
        </w:rPr>
        <w:t>A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3CF4B8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2969</w:t>
      </w:r>
    </w:p>
    <w:p w14:paraId="136862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</w:t>
      </w:r>
      <w:r w:rsidRPr="006B1F76">
        <w:rPr>
          <w:noProof/>
          <w:snapToGrid w:val="0"/>
          <w:lang w:eastAsia="zh-CN"/>
        </w:rPr>
        <w:t>2B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68843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</w:t>
      </w:r>
      <w:r w:rsidRPr="006B1F76">
        <w:rPr>
          <w:noProof/>
          <w:snapToGrid w:val="0"/>
          <w:lang w:eastAsia="zh-CN"/>
        </w:rPr>
        <w:t>B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549D1C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2972</w:t>
      </w:r>
    </w:p>
    <w:p w14:paraId="2A53D5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6D3517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28E01F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2974</w:t>
      </w:r>
    </w:p>
    <w:p w14:paraId="392137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4A58A4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2974</w:t>
      </w:r>
    </w:p>
    <w:p w14:paraId="459A2A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465BE35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4E2E08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2976</w:t>
      </w:r>
    </w:p>
    <w:p w14:paraId="57176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897AB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2DA867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0A586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5930D6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2977</w:t>
      </w:r>
    </w:p>
    <w:p w14:paraId="41AAE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541E4B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2977</w:t>
      </w:r>
    </w:p>
    <w:p w14:paraId="294C8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7928A11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26B8FFE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2979</w:t>
      </w:r>
    </w:p>
    <w:p w14:paraId="223DB6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2979</w:t>
      </w:r>
    </w:p>
    <w:p w14:paraId="348F43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2983</w:t>
      </w:r>
    </w:p>
    <w:p w14:paraId="7711577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2983</w:t>
      </w:r>
    </w:p>
    <w:p w14:paraId="6F5622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2983</w:t>
      </w:r>
    </w:p>
    <w:p w14:paraId="56669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A.8.22.1.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2983</w:t>
      </w:r>
    </w:p>
    <w:p w14:paraId="37E941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2986</w:t>
      </w:r>
    </w:p>
    <w:p w14:paraId="0A86AA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2986</w:t>
      </w:r>
    </w:p>
    <w:p w14:paraId="6B3B7C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A.8.22.2.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2986</w:t>
      </w:r>
    </w:p>
    <w:p w14:paraId="64243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5CCD3E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2989</w:t>
      </w:r>
    </w:p>
    <w:p w14:paraId="48E2FB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46D38E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2992</w:t>
      </w:r>
    </w:p>
    <w:p w14:paraId="3D1D66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2992</w:t>
      </w:r>
    </w:p>
    <w:p w14:paraId="2BF59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2992</w:t>
      </w:r>
    </w:p>
    <w:p w14:paraId="08AEC2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2995</w:t>
      </w:r>
    </w:p>
    <w:p w14:paraId="335A1C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6B1F76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2995</w:t>
      </w:r>
    </w:p>
    <w:p w14:paraId="22F1A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2995</w:t>
      </w:r>
    </w:p>
    <w:p w14:paraId="2CF415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2AE36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6B1F76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2999</w:t>
      </w:r>
    </w:p>
    <w:p w14:paraId="710A2C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2E6874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3003</w:t>
      </w:r>
    </w:p>
    <w:p w14:paraId="784943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6B1F76">
        <w:rPr>
          <w:bCs/>
          <w:noProof/>
        </w:rPr>
        <w:t xml:space="preserve"> CSI-RS based discovery signal</w:t>
      </w:r>
      <w:r>
        <w:rPr>
          <w:noProof/>
        </w:rPr>
        <w:tab/>
        <w:t>3003</w:t>
      </w:r>
    </w:p>
    <w:p w14:paraId="2DB968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3003</w:t>
      </w:r>
    </w:p>
    <w:p w14:paraId="3CF2AB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3007</w:t>
      </w:r>
    </w:p>
    <w:p w14:paraId="44B25B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3007</w:t>
      </w:r>
    </w:p>
    <w:p w14:paraId="0972FD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3007</w:t>
      </w:r>
    </w:p>
    <w:p w14:paraId="1B6648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3DF2DC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3011</w:t>
      </w:r>
    </w:p>
    <w:p w14:paraId="28F07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3011</w:t>
      </w:r>
    </w:p>
    <w:p w14:paraId="2D204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49B6B9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3014</w:t>
      </w:r>
    </w:p>
    <w:p w14:paraId="01F0A8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3014</w:t>
      </w:r>
    </w:p>
    <w:p w14:paraId="086BE1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DA674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3017</w:t>
      </w:r>
    </w:p>
    <w:p w14:paraId="65CBEC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3017</w:t>
      </w:r>
    </w:p>
    <w:p w14:paraId="5B4350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4077D2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3020</w:t>
      </w:r>
    </w:p>
    <w:p w14:paraId="4FC405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3020</w:t>
      </w:r>
    </w:p>
    <w:p w14:paraId="2E040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CAA925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3024</w:t>
      </w:r>
    </w:p>
    <w:p w14:paraId="66BBE6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3024</w:t>
      </w:r>
    </w:p>
    <w:p w14:paraId="518D25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2EE986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4FE637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3027</w:t>
      </w:r>
    </w:p>
    <w:p w14:paraId="4DF4A3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3D38EE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4C287AB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3030</w:t>
      </w:r>
    </w:p>
    <w:p w14:paraId="47F7EC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3030</w:t>
      </w:r>
    </w:p>
    <w:p w14:paraId="0D363C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74ADCE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3033</w:t>
      </w:r>
    </w:p>
    <w:p w14:paraId="4AC794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3033</w:t>
      </w:r>
    </w:p>
    <w:p w14:paraId="6587BF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3036</w:t>
      </w:r>
    </w:p>
    <w:p w14:paraId="23C365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3036</w:t>
      </w:r>
    </w:p>
    <w:p w14:paraId="1A1179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3036</w:t>
      </w:r>
    </w:p>
    <w:p w14:paraId="2B770C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3039</w:t>
      </w:r>
    </w:p>
    <w:p w14:paraId="11383A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3039</w:t>
      </w:r>
    </w:p>
    <w:p w14:paraId="35299F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3039</w:t>
      </w:r>
    </w:p>
    <w:p w14:paraId="18E986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3042</w:t>
      </w:r>
    </w:p>
    <w:p w14:paraId="51E0F9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3042</w:t>
      </w:r>
    </w:p>
    <w:p w14:paraId="3EC65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3042</w:t>
      </w:r>
    </w:p>
    <w:p w14:paraId="5917D3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021F3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3045</w:t>
      </w:r>
    </w:p>
    <w:p w14:paraId="02F69E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3045</w:t>
      </w:r>
    </w:p>
    <w:p w14:paraId="4A1D91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6B6155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3048</w:t>
      </w:r>
    </w:p>
    <w:p w14:paraId="102047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3048</w:t>
      </w:r>
    </w:p>
    <w:p w14:paraId="4154A3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70FB8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3051</w:t>
      </w:r>
    </w:p>
    <w:p w14:paraId="612F00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63313B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3054</w:t>
      </w:r>
    </w:p>
    <w:p w14:paraId="72B73F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3054</w:t>
      </w:r>
    </w:p>
    <w:p w14:paraId="7B0367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4C990D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26A4C2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3057</w:t>
      </w:r>
    </w:p>
    <w:p w14:paraId="19C1A4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34BF9C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35DE1E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3060</w:t>
      </w:r>
    </w:p>
    <w:p w14:paraId="254FC2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3060</w:t>
      </w:r>
    </w:p>
    <w:p w14:paraId="7FECA0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33CB6C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3063</w:t>
      </w:r>
    </w:p>
    <w:p w14:paraId="1E16A9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3063</w:t>
      </w:r>
    </w:p>
    <w:p w14:paraId="667A51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3066</w:t>
      </w:r>
    </w:p>
    <w:p w14:paraId="7D92FB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3066</w:t>
      </w:r>
    </w:p>
    <w:p w14:paraId="0AD0A1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3066</w:t>
      </w:r>
    </w:p>
    <w:p w14:paraId="00DE35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67C60B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3069</w:t>
      </w:r>
    </w:p>
    <w:p w14:paraId="33B207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3069</w:t>
      </w:r>
    </w:p>
    <w:p w14:paraId="4FCE2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32838E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3071</w:t>
      </w:r>
    </w:p>
    <w:p w14:paraId="7C0297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0A88E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0C745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3073</w:t>
      </w:r>
    </w:p>
    <w:p w14:paraId="37C38C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63F60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71BC3D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3075</w:t>
      </w:r>
    </w:p>
    <w:p w14:paraId="5D8D0F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078591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2A1F2F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3077</w:t>
      </w:r>
    </w:p>
    <w:p w14:paraId="097AD8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48E26C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3171CB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3079</w:t>
      </w:r>
    </w:p>
    <w:p w14:paraId="75A256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6FE5C6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A.8.23.21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5CEDDD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3081</w:t>
      </w:r>
    </w:p>
    <w:p w14:paraId="2C6A07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7AA33C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A.8.23.22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6367B3B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3083</w:t>
      </w:r>
    </w:p>
    <w:p w14:paraId="1C664C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1B8E9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81DD5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3085</w:t>
      </w:r>
    </w:p>
    <w:p w14:paraId="3B970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3085</w:t>
      </w:r>
    </w:p>
    <w:p w14:paraId="2CAB54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43CA9F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3088</w:t>
      </w:r>
    </w:p>
    <w:p w14:paraId="4F4433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3088</w:t>
      </w:r>
    </w:p>
    <w:p w14:paraId="0674B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6C5CF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3091</w:t>
      </w:r>
    </w:p>
    <w:p w14:paraId="2DB330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3091</w:t>
      </w:r>
    </w:p>
    <w:p w14:paraId="4E45AB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3093</w:t>
      </w:r>
    </w:p>
    <w:p w14:paraId="61CD26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3094</w:t>
      </w:r>
    </w:p>
    <w:p w14:paraId="1646CF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3094</w:t>
      </w:r>
    </w:p>
    <w:p w14:paraId="358C8C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6C0272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3097</w:t>
      </w:r>
    </w:p>
    <w:p w14:paraId="34F57D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3097</w:t>
      </w:r>
    </w:p>
    <w:p w14:paraId="48D237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43A20E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3101</w:t>
      </w:r>
    </w:p>
    <w:p w14:paraId="3B2359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3101</w:t>
      </w:r>
    </w:p>
    <w:p w14:paraId="5629FD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23F4570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3105</w:t>
      </w:r>
    </w:p>
    <w:p w14:paraId="6FBB17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3105</w:t>
      </w:r>
    </w:p>
    <w:p w14:paraId="7781B5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460A0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097D83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3107</w:t>
      </w:r>
    </w:p>
    <w:p w14:paraId="2F3BEB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28B624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E90D8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3108</w:t>
      </w:r>
    </w:p>
    <w:p w14:paraId="45C0A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0BEE75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62C62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3111</w:t>
      </w:r>
    </w:p>
    <w:p w14:paraId="7FD418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3111</w:t>
      </w:r>
    </w:p>
    <w:p w14:paraId="06CE99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3111</w:t>
      </w:r>
    </w:p>
    <w:p w14:paraId="3EEAEC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3113</w:t>
      </w:r>
    </w:p>
    <w:p w14:paraId="558946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3113</w:t>
      </w:r>
    </w:p>
    <w:p w14:paraId="0E5846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3113</w:t>
      </w:r>
    </w:p>
    <w:p w14:paraId="6B910E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3115</w:t>
      </w:r>
    </w:p>
    <w:p w14:paraId="36E9B3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3115</w:t>
      </w:r>
    </w:p>
    <w:p w14:paraId="3EA21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3115</w:t>
      </w:r>
    </w:p>
    <w:p w14:paraId="6A9507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3115</w:t>
      </w:r>
    </w:p>
    <w:p w14:paraId="724727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2ED116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3118</w:t>
      </w:r>
    </w:p>
    <w:p w14:paraId="2668C9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3118</w:t>
      </w:r>
    </w:p>
    <w:p w14:paraId="1D025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D7CDA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3121</w:t>
      </w:r>
    </w:p>
    <w:p w14:paraId="39CABA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31685F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26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0C331D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3124</w:t>
      </w:r>
    </w:p>
    <w:p w14:paraId="1FF3D4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682E8A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A.8.26.3A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5C8449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3127</w:t>
      </w:r>
    </w:p>
    <w:p w14:paraId="5A1066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424AC0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26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8BE9C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3131</w:t>
      </w:r>
    </w:p>
    <w:p w14:paraId="538537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38B6D0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A.8.26.4A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58601B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3135</w:t>
      </w:r>
    </w:p>
    <w:p w14:paraId="7A1033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5A8AD0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1A6320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3138</w:t>
      </w:r>
    </w:p>
    <w:p w14:paraId="67F223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A.8.26.5A.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4F5AC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6906DA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3142</w:t>
      </w:r>
    </w:p>
    <w:p w14:paraId="46F453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2631E3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3146</w:t>
      </w:r>
    </w:p>
    <w:p w14:paraId="62E705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3146</w:t>
      </w:r>
    </w:p>
    <w:p w14:paraId="53C553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A.8.26.6A.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541C18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3150</w:t>
      </w:r>
    </w:p>
    <w:p w14:paraId="54EFB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3150</w:t>
      </w:r>
    </w:p>
    <w:p w14:paraId="0B384F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A.8.26.7.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A5DDB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4DB70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3153</w:t>
      </w:r>
    </w:p>
    <w:p w14:paraId="02CB4E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A.8.26.8.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4CA1DA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784E59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3157</w:t>
      </w:r>
    </w:p>
    <w:p w14:paraId="70C553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5D286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7279F4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3160</w:t>
      </w:r>
    </w:p>
    <w:p w14:paraId="4B929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52D4DA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4AD5C3D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05C7C4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5BD522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1A8BB8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7D220B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1E162E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541224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7138C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24123D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6ACF77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42E15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66EAE7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5CB06D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775ACD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718E08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70E141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AACD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F95E9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052E25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3176</w:t>
      </w:r>
    </w:p>
    <w:p w14:paraId="56679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E2E8C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3AD075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366E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4540E2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52AFD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D40A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735E70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3181</w:t>
      </w:r>
    </w:p>
    <w:p w14:paraId="08FC20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4B6A0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3181</w:t>
      </w:r>
    </w:p>
    <w:p w14:paraId="3E4522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7D3EC5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6C2946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06879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A1AE6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15154C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6D2842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C847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3FF284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5E513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501A14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39BCB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5AD4B9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2DDE19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3C7BA8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6F03F6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060BE9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12068F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3198</w:t>
      </w:r>
    </w:p>
    <w:p w14:paraId="20C79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23A524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1187E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25DE30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3199</w:t>
      </w:r>
    </w:p>
    <w:p w14:paraId="57E97A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330939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3199</w:t>
      </w:r>
    </w:p>
    <w:p w14:paraId="03F76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461EA0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3200</w:t>
      </w:r>
    </w:p>
    <w:p w14:paraId="1FEEEB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2BDC43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3C08E0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3BA988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3204</w:t>
      </w:r>
    </w:p>
    <w:p w14:paraId="71E9CD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18E5C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3D7260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67FFD0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5BF96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08FF76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B81B8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4A84DB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65DAA0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0F4D22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1D3DD2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7D23C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3211</w:t>
      </w:r>
    </w:p>
    <w:p w14:paraId="076E53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E78A9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6602E5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1835ED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3213</w:t>
      </w:r>
    </w:p>
    <w:p w14:paraId="67D577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035561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3213</w:t>
      </w:r>
    </w:p>
    <w:p w14:paraId="7D81D8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7959B7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3213</w:t>
      </w:r>
    </w:p>
    <w:p w14:paraId="01D067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33247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95DF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4B3B9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3215</w:t>
      </w:r>
    </w:p>
    <w:p w14:paraId="3DD085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3A5A5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3215</w:t>
      </w:r>
    </w:p>
    <w:p w14:paraId="04BAB8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A479D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787B60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3037F6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6DFF4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769B7B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45E2E4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2C6B66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2F54FD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A7EB4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3224</w:t>
      </w:r>
    </w:p>
    <w:p w14:paraId="19E7F4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72A43D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3224</w:t>
      </w:r>
    </w:p>
    <w:p w14:paraId="21C68E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595CB8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55267E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40DB34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348544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778FE3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6617F5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4020D3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465555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52B0B2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5FC18E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F9101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18EBE0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2C0527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5CB7D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2C1C4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EA0E8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6DF5B75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06885D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386F35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1D5AA4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3966A5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31E57D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4C14F9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5BAEAE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57706A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EA840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7C09F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63A8B3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59FA5F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753C3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3031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489FC5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34686B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24ED5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41779E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24FD26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1EA7C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261198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0C2393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3254</w:t>
      </w:r>
    </w:p>
    <w:p w14:paraId="4BCD88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27015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9E93C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3CBA3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36560A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1DDB57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02A6C0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23E3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36E56C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1A797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408C90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B83CC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3A367B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5735C3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44A638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37C0AE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760385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01329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7A2F94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E5326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3272</w:t>
      </w:r>
    </w:p>
    <w:p w14:paraId="2704B2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7A4F60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522B0F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58F2DC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3279</w:t>
      </w:r>
    </w:p>
    <w:p w14:paraId="780918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0FFE4B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3285</w:t>
      </w:r>
    </w:p>
    <w:p w14:paraId="29B0EA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0322DC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6B70B8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5E6C20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3288</w:t>
      </w:r>
    </w:p>
    <w:p w14:paraId="75147B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2DDDBB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E6BB2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74B8B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3291</w:t>
      </w:r>
    </w:p>
    <w:p w14:paraId="6DC727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C4F7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EA302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E985E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3293</w:t>
      </w:r>
    </w:p>
    <w:p w14:paraId="2679DD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2C3266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4967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C57B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3298</w:t>
      </w:r>
    </w:p>
    <w:p w14:paraId="0C7D3F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3BE7F8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4D3B54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782C05D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4BE86A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2E48FF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18326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5F6B5E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35087B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21685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BBF1C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DB20D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2ABF0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393B5E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3598D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428B09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6AEB7B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6EFD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19BCB0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76BCB5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40806A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1994BF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7A884F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5A6EA8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3353</w:t>
      </w:r>
    </w:p>
    <w:p w14:paraId="623CCD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1A379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07851F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190793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3360</w:t>
      </w:r>
    </w:p>
    <w:p w14:paraId="52BAE1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65D1A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CE068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68197A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3363</w:t>
      </w:r>
    </w:p>
    <w:p w14:paraId="347DF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F9F7D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49200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701C21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3364</w:t>
      </w:r>
    </w:p>
    <w:p w14:paraId="024E21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0A585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7B38AF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48B526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3368</w:t>
      </w:r>
    </w:p>
    <w:p w14:paraId="689810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2CBA53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32CC5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67A728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3370</w:t>
      </w:r>
    </w:p>
    <w:p w14:paraId="12C1F8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365D9D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407A65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328E54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3372</w:t>
      </w:r>
    </w:p>
    <w:p w14:paraId="195659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20A1AD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7582E5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9AA46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3376</w:t>
      </w:r>
    </w:p>
    <w:p w14:paraId="5450F4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40B303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2EABCA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0F71A0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3380</w:t>
      </w:r>
    </w:p>
    <w:p w14:paraId="151A6B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19F1F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407FDE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048025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3383</w:t>
      </w:r>
    </w:p>
    <w:p w14:paraId="432432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5EBC9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052EE7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7363C1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3384</w:t>
      </w:r>
    </w:p>
    <w:p w14:paraId="5513B5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01C76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0EF3F2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3F9C49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3388</w:t>
      </w:r>
    </w:p>
    <w:p w14:paraId="69CD11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7B3531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42C344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583199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3389</w:t>
      </w:r>
    </w:p>
    <w:p w14:paraId="01D7A1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48482B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13BAD2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012B78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3392</w:t>
      </w:r>
    </w:p>
    <w:p w14:paraId="7BC948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73FE6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02DD67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02E84C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3396</w:t>
      </w:r>
    </w:p>
    <w:p w14:paraId="24C807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28E022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398641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6E8EBF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3399</w:t>
      </w:r>
    </w:p>
    <w:p w14:paraId="754A12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35A410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7226A2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4F36FF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3402</w:t>
      </w:r>
    </w:p>
    <w:p w14:paraId="0C07AE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1DB9A9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76B369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5BD3BF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3405</w:t>
      </w:r>
    </w:p>
    <w:p w14:paraId="655AB6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640CEF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5F45A4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0DCA9D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3407</w:t>
      </w:r>
    </w:p>
    <w:p w14:paraId="310E89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15CD16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77F511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0FAB98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3413</w:t>
      </w:r>
    </w:p>
    <w:p w14:paraId="4502C4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164C1D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011DB0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6B1689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3419</w:t>
      </w:r>
    </w:p>
    <w:p w14:paraId="5A99E9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5D9266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54655F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5004E5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3421</w:t>
      </w:r>
    </w:p>
    <w:p w14:paraId="66DFC7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31F915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BC8C4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038C6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3425</w:t>
      </w:r>
    </w:p>
    <w:p w14:paraId="3D2961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777C7F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7E4158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BF41B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3430</w:t>
      </w:r>
    </w:p>
    <w:p w14:paraId="4EDF16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F7AA4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7F159B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3442</w:t>
      </w:r>
    </w:p>
    <w:p w14:paraId="7AEEAB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3443</w:t>
      </w:r>
    </w:p>
    <w:p w14:paraId="313AB4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343BA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700B0E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732CF4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3456</w:t>
      </w:r>
    </w:p>
    <w:p w14:paraId="1EA9C6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3456</w:t>
      </w:r>
    </w:p>
    <w:p w14:paraId="722198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3456</w:t>
      </w:r>
    </w:p>
    <w:p w14:paraId="0DE27F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453482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3469</w:t>
      </w:r>
    </w:p>
    <w:p w14:paraId="0A828D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4D8145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5C55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384C99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3472</w:t>
      </w:r>
    </w:p>
    <w:p w14:paraId="6DA722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3FF0AB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0EECA7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7D711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3473</w:t>
      </w:r>
    </w:p>
    <w:p w14:paraId="00B496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2B0BFF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064AA8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3475</w:t>
      </w:r>
    </w:p>
    <w:p w14:paraId="793087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3475</w:t>
      </w:r>
    </w:p>
    <w:p w14:paraId="55B894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3475</w:t>
      </w:r>
    </w:p>
    <w:p w14:paraId="2528FE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0BA73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7BDC1E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3478</w:t>
      </w:r>
    </w:p>
    <w:p w14:paraId="468057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44A9F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47A1FF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2CE243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3481</w:t>
      </w:r>
    </w:p>
    <w:p w14:paraId="7F4109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3481</w:t>
      </w:r>
    </w:p>
    <w:p w14:paraId="7D22FF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3481</w:t>
      </w:r>
    </w:p>
    <w:p w14:paraId="42ADEA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25123A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3484</w:t>
      </w:r>
    </w:p>
    <w:p w14:paraId="475C5B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3D25C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6CC50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3487</w:t>
      </w:r>
    </w:p>
    <w:p w14:paraId="5EFF8B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3487</w:t>
      </w:r>
    </w:p>
    <w:p w14:paraId="0CA10A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19117B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3487</w:t>
      </w:r>
    </w:p>
    <w:p w14:paraId="4EC38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3E9895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3490</w:t>
      </w:r>
    </w:p>
    <w:p w14:paraId="7EA834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15F714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42D08B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5764D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3493</w:t>
      </w:r>
    </w:p>
    <w:p w14:paraId="368614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3493</w:t>
      </w:r>
    </w:p>
    <w:p w14:paraId="50C04B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7C1D4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0A8023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E611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3496</w:t>
      </w:r>
    </w:p>
    <w:p w14:paraId="452C9C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5B6D3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7987E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004635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3498</w:t>
      </w:r>
    </w:p>
    <w:p w14:paraId="207989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71922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0FDAB9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551349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3501</w:t>
      </w:r>
    </w:p>
    <w:p w14:paraId="60059F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52D0EA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33BDE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186EBB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3504</w:t>
      </w:r>
    </w:p>
    <w:p w14:paraId="6B0CD9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7074D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3504</w:t>
      </w:r>
    </w:p>
    <w:p w14:paraId="1E2DC7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5D5CF0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3506</w:t>
      </w:r>
    </w:p>
    <w:p w14:paraId="517B7B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94A8D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0C27C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3510</w:t>
      </w:r>
    </w:p>
    <w:p w14:paraId="6E1D5D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3510</w:t>
      </w:r>
    </w:p>
    <w:p w14:paraId="77A375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3510</w:t>
      </w:r>
    </w:p>
    <w:p w14:paraId="54DCEA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3A2026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3514</w:t>
      </w:r>
    </w:p>
    <w:p w14:paraId="7E619F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3514</w:t>
      </w:r>
    </w:p>
    <w:p w14:paraId="023DB5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3514</w:t>
      </w:r>
    </w:p>
    <w:p w14:paraId="145690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57FC13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7E7E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3518</w:t>
      </w:r>
    </w:p>
    <w:p w14:paraId="1BD4EB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525E4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070103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4CE102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3522</w:t>
      </w:r>
    </w:p>
    <w:p w14:paraId="6F23B4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47C2E8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1B6DAA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592C2C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3526</w:t>
      </w:r>
    </w:p>
    <w:p w14:paraId="0EA609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12C5F0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4EA44E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106634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3530</w:t>
      </w:r>
    </w:p>
    <w:p w14:paraId="3BF3B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0F9A96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3530</w:t>
      </w:r>
    </w:p>
    <w:p w14:paraId="388553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6DD7B6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3531</w:t>
      </w:r>
    </w:p>
    <w:p w14:paraId="077EA7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0F27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10E7E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CA3DC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55ACF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7DB68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74195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1A001F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11B869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6AAF36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ECCC5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70C71F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3533</w:t>
      </w:r>
    </w:p>
    <w:p w14:paraId="2211A7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3533</w:t>
      </w:r>
    </w:p>
    <w:p w14:paraId="1A4F21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68C745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3537</w:t>
      </w:r>
    </w:p>
    <w:p w14:paraId="3FBAEA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3537</w:t>
      </w:r>
    </w:p>
    <w:p w14:paraId="00B596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3537</w:t>
      </w:r>
    </w:p>
    <w:p w14:paraId="516394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3537</w:t>
      </w:r>
    </w:p>
    <w:p w14:paraId="7456A1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A72DB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3542</w:t>
      </w:r>
    </w:p>
    <w:p w14:paraId="6367ED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250BEB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555482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262CC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3544</w:t>
      </w:r>
    </w:p>
    <w:p w14:paraId="1F615A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4CC79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6352E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7F799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3547</w:t>
      </w:r>
    </w:p>
    <w:p w14:paraId="775248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3547</w:t>
      </w:r>
    </w:p>
    <w:p w14:paraId="2AC341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3547</w:t>
      </w:r>
    </w:p>
    <w:p w14:paraId="1FBA49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48A88F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3549</w:t>
      </w:r>
    </w:p>
    <w:p w14:paraId="0591D5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46BC72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3549</w:t>
      </w:r>
    </w:p>
    <w:p w14:paraId="468DE8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4D1CC3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3552</w:t>
      </w:r>
    </w:p>
    <w:p w14:paraId="63757F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2D9828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3552</w:t>
      </w:r>
    </w:p>
    <w:p w14:paraId="414E37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70A414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3555</w:t>
      </w:r>
    </w:p>
    <w:p w14:paraId="61A692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4E5EAD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213935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AC10C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3556</w:t>
      </w:r>
    </w:p>
    <w:p w14:paraId="4AFAEB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171E4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0015B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3559</w:t>
      </w:r>
    </w:p>
    <w:p w14:paraId="5BC52E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3559</w:t>
      </w:r>
    </w:p>
    <w:p w14:paraId="369D85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40E22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D5217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115AAF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3560</w:t>
      </w:r>
    </w:p>
    <w:p w14:paraId="5EFC8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184297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4DC427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793773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3565</w:t>
      </w:r>
    </w:p>
    <w:p w14:paraId="5F543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3CD868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3565</w:t>
      </w:r>
    </w:p>
    <w:p w14:paraId="552D86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E838B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3569</w:t>
      </w:r>
    </w:p>
    <w:p w14:paraId="277F46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58B96C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5C8E5E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5CD73F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3570</w:t>
      </w:r>
    </w:p>
    <w:p w14:paraId="489BB7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18EE10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FFF6D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508C4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3573</w:t>
      </w:r>
    </w:p>
    <w:p w14:paraId="3C7978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1B116E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3573</w:t>
      </w:r>
    </w:p>
    <w:p w14:paraId="06B678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3576</w:t>
      </w:r>
    </w:p>
    <w:p w14:paraId="21311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3576</w:t>
      </w:r>
    </w:p>
    <w:p w14:paraId="73C151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5A6F8A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3576</w:t>
      </w:r>
    </w:p>
    <w:p w14:paraId="0425B3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356CC8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3579</w:t>
      </w:r>
    </w:p>
    <w:p w14:paraId="295D5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7E240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840CC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78E505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3582</w:t>
      </w:r>
    </w:p>
    <w:p w14:paraId="050F14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2E99DD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3582</w:t>
      </w:r>
    </w:p>
    <w:p w14:paraId="5FDA6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58BEAD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3585</w:t>
      </w:r>
    </w:p>
    <w:p w14:paraId="26062C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5D3E7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D641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3589</w:t>
      </w:r>
    </w:p>
    <w:p w14:paraId="4325C6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3589</w:t>
      </w:r>
    </w:p>
    <w:p w14:paraId="1B3885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25EC3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688A47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1BE0CE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3592</w:t>
      </w:r>
    </w:p>
    <w:p w14:paraId="1A57EC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3592</w:t>
      </w:r>
    </w:p>
    <w:p w14:paraId="3A0DDE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3592</w:t>
      </w:r>
    </w:p>
    <w:p w14:paraId="41165E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241CF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3595</w:t>
      </w:r>
    </w:p>
    <w:p w14:paraId="01C04B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490D82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265FDD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46BA84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3597</w:t>
      </w:r>
    </w:p>
    <w:p w14:paraId="7C7565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3597</w:t>
      </w:r>
    </w:p>
    <w:p w14:paraId="3EB6D3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3597</w:t>
      </w:r>
    </w:p>
    <w:p w14:paraId="06E17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20C3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3599</w:t>
      </w:r>
    </w:p>
    <w:p w14:paraId="79546F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373A05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3599</w:t>
      </w:r>
    </w:p>
    <w:p w14:paraId="47EB94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33BF01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3603</w:t>
      </w:r>
    </w:p>
    <w:p w14:paraId="41A5AA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3603</w:t>
      </w:r>
    </w:p>
    <w:p w14:paraId="0B833C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3603</w:t>
      </w:r>
    </w:p>
    <w:p w14:paraId="44BB26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5ACBF5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3607</w:t>
      </w:r>
    </w:p>
    <w:p w14:paraId="5DA306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23D7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AC06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6323A8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3611</w:t>
      </w:r>
    </w:p>
    <w:p w14:paraId="6A0A7D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2F6AD4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3069E8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69FF48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3614</w:t>
      </w:r>
    </w:p>
    <w:p w14:paraId="017ADC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615DA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61E60F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51DD37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3617</w:t>
      </w:r>
    </w:p>
    <w:p w14:paraId="2E989D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2FE66B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35BE17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5892BE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3620</w:t>
      </w:r>
    </w:p>
    <w:p w14:paraId="10A010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679A3B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22EE9E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373612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3622</w:t>
      </w:r>
    </w:p>
    <w:p w14:paraId="305DE0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C83C9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3622</w:t>
      </w:r>
    </w:p>
    <w:p w14:paraId="06CA33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162368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3627</w:t>
      </w:r>
    </w:p>
    <w:p w14:paraId="6778BE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E2AF4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3627</w:t>
      </w:r>
    </w:p>
    <w:p w14:paraId="70E2B9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44FBBD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3632</w:t>
      </w:r>
    </w:p>
    <w:p w14:paraId="08AF57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49C41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3632</w:t>
      </w:r>
    </w:p>
    <w:p w14:paraId="030152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64B95A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3636</w:t>
      </w:r>
    </w:p>
    <w:p w14:paraId="35D24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5E8F96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3637</w:t>
      </w:r>
    </w:p>
    <w:p w14:paraId="4586A5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598048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3642</w:t>
      </w:r>
    </w:p>
    <w:p w14:paraId="29769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456285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6FAF43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31B2A1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3649</w:t>
      </w:r>
    </w:p>
    <w:p w14:paraId="2CE968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3649</w:t>
      </w:r>
    </w:p>
    <w:p w14:paraId="115F17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3649</w:t>
      </w:r>
    </w:p>
    <w:p w14:paraId="081DA8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4DC4B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3655</w:t>
      </w:r>
    </w:p>
    <w:p w14:paraId="425449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69626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394252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406A8C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3660</w:t>
      </w:r>
    </w:p>
    <w:p w14:paraId="52A24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6C7C0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2842A4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3663</w:t>
      </w:r>
    </w:p>
    <w:p w14:paraId="1F9DD0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3664</w:t>
      </w:r>
    </w:p>
    <w:p w14:paraId="04530B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00D9A1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3805E1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4BBCA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3671</w:t>
      </w:r>
    </w:p>
    <w:p w14:paraId="434264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6512B8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1A4C6E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014861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3677</w:t>
      </w:r>
    </w:p>
    <w:p w14:paraId="50CB7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28E2AE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3678</w:t>
      </w:r>
    </w:p>
    <w:p w14:paraId="1B567F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6054C8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3683</w:t>
      </w:r>
    </w:p>
    <w:p w14:paraId="2FABFB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3683</w:t>
      </w:r>
    </w:p>
    <w:p w14:paraId="73E485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3683</w:t>
      </w:r>
    </w:p>
    <w:p w14:paraId="20DCC0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4FDCB8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3688</w:t>
      </w:r>
    </w:p>
    <w:p w14:paraId="61ACA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6C01D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3689</w:t>
      </w:r>
    </w:p>
    <w:p w14:paraId="033CB7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B67BE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3694</w:t>
      </w:r>
    </w:p>
    <w:p w14:paraId="65FCA8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28DFEC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3694</w:t>
      </w:r>
    </w:p>
    <w:p w14:paraId="3189B3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AC1A3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3699</w:t>
      </w:r>
    </w:p>
    <w:p w14:paraId="419F66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1B2637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3699</w:t>
      </w:r>
    </w:p>
    <w:p w14:paraId="24265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E8E35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3705</w:t>
      </w:r>
    </w:p>
    <w:p w14:paraId="60A250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4DE436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46FCEB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6FD4F6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3708</w:t>
      </w:r>
    </w:p>
    <w:p w14:paraId="57FCB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14742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46E323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12D77F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3711</w:t>
      </w:r>
    </w:p>
    <w:p w14:paraId="7039F9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7B18B9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7E93C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071999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3714</w:t>
      </w:r>
    </w:p>
    <w:p w14:paraId="7C23A5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  <w:lang w:val="sv-SE"/>
        </w:rPr>
        <w:t>E-UTRAN FDD</w:t>
      </w:r>
      <w:r>
        <w:rPr>
          <w:noProof/>
        </w:rPr>
        <w:tab/>
        <w:t>3714</w:t>
      </w:r>
    </w:p>
    <w:p w14:paraId="7E811D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3714</w:t>
      </w:r>
    </w:p>
    <w:p w14:paraId="3A4450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3714</w:t>
      </w:r>
    </w:p>
    <w:p w14:paraId="69CFC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3717</w:t>
      </w:r>
    </w:p>
    <w:p w14:paraId="6465CA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6B1F76">
        <w:rPr>
          <w:bCs/>
          <w:noProof/>
        </w:rPr>
        <w:t>E-UTRAN TDD</w:t>
      </w:r>
      <w:r>
        <w:rPr>
          <w:noProof/>
        </w:rPr>
        <w:tab/>
        <w:t>3717</w:t>
      </w:r>
    </w:p>
    <w:p w14:paraId="300C83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3717</w:t>
      </w:r>
    </w:p>
    <w:p w14:paraId="6B1E34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3717</w:t>
      </w:r>
    </w:p>
    <w:p w14:paraId="00CBFD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3720</w:t>
      </w:r>
    </w:p>
    <w:p w14:paraId="2CB79B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A.9.3.</w:t>
      </w:r>
      <w:r w:rsidRPr="006B1F76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E-UTRAN FDD</w:t>
      </w:r>
      <w:r w:rsidRPr="006B1F76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3720</w:t>
      </w:r>
    </w:p>
    <w:p w14:paraId="1AE053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3720</w:t>
      </w:r>
    </w:p>
    <w:p w14:paraId="2AEF2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3720</w:t>
      </w:r>
    </w:p>
    <w:p w14:paraId="3479B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3D73908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UTRAN FDD CPICH Ec/No</w:t>
      </w:r>
      <w:r>
        <w:rPr>
          <w:noProof/>
        </w:rPr>
        <w:tab/>
        <w:t>3722</w:t>
      </w:r>
    </w:p>
    <w:p w14:paraId="157CFA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3722</w:t>
      </w:r>
    </w:p>
    <w:p w14:paraId="76A7B1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3722</w:t>
      </w:r>
    </w:p>
    <w:p w14:paraId="1A48D2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3722</w:t>
      </w:r>
    </w:p>
    <w:p w14:paraId="76CEAC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3724</w:t>
      </w:r>
    </w:p>
    <w:p w14:paraId="71B79F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3725</w:t>
      </w:r>
    </w:p>
    <w:p w14:paraId="2C7EA0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3725</w:t>
      </w:r>
    </w:p>
    <w:p w14:paraId="10F1C5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3725</w:t>
      </w:r>
    </w:p>
    <w:p w14:paraId="263EF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3727</w:t>
      </w:r>
    </w:p>
    <w:p w14:paraId="5953AF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A.9.</w:t>
      </w:r>
      <w:r w:rsidRPr="006B1F76">
        <w:rPr>
          <w:noProof/>
          <w:lang w:val="de-DE" w:eastAsia="zh-CN"/>
        </w:rPr>
        <w:t>4</w:t>
      </w:r>
      <w:r w:rsidRPr="006B1F76">
        <w:rPr>
          <w:noProof/>
          <w:lang w:val="de-DE"/>
        </w:rPr>
        <w:t>.</w:t>
      </w:r>
      <w:r w:rsidRPr="006B1F76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E-UTRAN FDD</w:t>
      </w:r>
      <w:r w:rsidRPr="006B1F76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3728</w:t>
      </w:r>
    </w:p>
    <w:p w14:paraId="7A8E28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3728</w:t>
      </w:r>
    </w:p>
    <w:p w14:paraId="3AB826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3728</w:t>
      </w:r>
    </w:p>
    <w:p w14:paraId="45A47A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5209D87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3729</w:t>
      </w:r>
    </w:p>
    <w:p w14:paraId="5EC1E3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3729</w:t>
      </w:r>
    </w:p>
    <w:p w14:paraId="4F40E3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07726A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3729</w:t>
      </w:r>
    </w:p>
    <w:p w14:paraId="4B7178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B179B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3732</w:t>
      </w:r>
    </w:p>
    <w:p w14:paraId="33B79B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25C46D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7BB0A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3733</w:t>
      </w:r>
    </w:p>
    <w:p w14:paraId="430CD9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it-IT"/>
        </w:rPr>
        <w:t>GSM Carrier RSSI</w:t>
      </w:r>
      <w:r>
        <w:rPr>
          <w:noProof/>
        </w:rPr>
        <w:tab/>
        <w:t>3734</w:t>
      </w:r>
    </w:p>
    <w:p w14:paraId="5EF1A3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  <w:lang w:val="it-IT"/>
        </w:rPr>
        <w:t>E-UTRAN FDD</w:t>
      </w:r>
      <w:r>
        <w:rPr>
          <w:noProof/>
        </w:rPr>
        <w:tab/>
        <w:t>3734</w:t>
      </w:r>
    </w:p>
    <w:p w14:paraId="7722AB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Purpose and Environment</w:t>
      </w:r>
      <w:r>
        <w:rPr>
          <w:noProof/>
        </w:rPr>
        <w:tab/>
        <w:t>3734</w:t>
      </w:r>
    </w:p>
    <w:p w14:paraId="081C14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Requirements</w:t>
      </w:r>
      <w:r>
        <w:rPr>
          <w:noProof/>
        </w:rPr>
        <w:tab/>
        <w:t>3735</w:t>
      </w:r>
    </w:p>
    <w:p w14:paraId="3851B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</w:t>
      </w:r>
      <w:r>
        <w:rPr>
          <w:noProof/>
        </w:rPr>
        <w:tab/>
        <w:t>3735</w:t>
      </w:r>
    </w:p>
    <w:p w14:paraId="3147EB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2F1619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Requirements</w:t>
      </w:r>
      <w:r>
        <w:rPr>
          <w:noProof/>
        </w:rPr>
        <w:tab/>
        <w:t>3737</w:t>
      </w:r>
    </w:p>
    <w:p w14:paraId="7DD1C36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3738</w:t>
      </w:r>
    </w:p>
    <w:p w14:paraId="7341DB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3738</w:t>
      </w:r>
    </w:p>
    <w:p w14:paraId="409ECB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26F83E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3738</w:t>
      </w:r>
    </w:p>
    <w:p w14:paraId="1C7CFD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021EAC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3740</w:t>
      </w:r>
    </w:p>
    <w:p w14:paraId="6DBF17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3740</w:t>
      </w:r>
    </w:p>
    <w:p w14:paraId="56E25C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3740</w:t>
      </w:r>
    </w:p>
    <w:p w14:paraId="44F441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3742</w:t>
      </w:r>
    </w:p>
    <w:p w14:paraId="696EFB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3742</w:t>
      </w:r>
    </w:p>
    <w:p w14:paraId="61BA6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660F6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0E9FD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7BA76E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3745</w:t>
      </w:r>
    </w:p>
    <w:p w14:paraId="61453F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89525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3745</w:t>
      </w:r>
    </w:p>
    <w:p w14:paraId="4CBFC6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7431DB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6B1F76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3748</w:t>
      </w:r>
    </w:p>
    <w:p w14:paraId="37AE7A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3BA865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64237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75655E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3751</w:t>
      </w:r>
    </w:p>
    <w:p w14:paraId="4CEBA4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7173D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3751</w:t>
      </w:r>
    </w:p>
    <w:p w14:paraId="21A709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201E3E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3754</w:t>
      </w:r>
    </w:p>
    <w:p w14:paraId="434F89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5D4A14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7DF731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F3088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3756</w:t>
      </w:r>
    </w:p>
    <w:p w14:paraId="53E7F5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04B328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82BAE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EC09C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3757</w:t>
      </w:r>
    </w:p>
    <w:p w14:paraId="6E4F6F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787492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2B2085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19A3005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3759</w:t>
      </w:r>
    </w:p>
    <w:p w14:paraId="1D5206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3759</w:t>
      </w:r>
    </w:p>
    <w:p w14:paraId="6EC648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47CB9D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3761</w:t>
      </w:r>
    </w:p>
    <w:p w14:paraId="69549F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3761</w:t>
      </w:r>
    </w:p>
    <w:p w14:paraId="6E87A3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3762</w:t>
      </w:r>
    </w:p>
    <w:p w14:paraId="649B6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7ED96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3765</w:t>
      </w:r>
    </w:p>
    <w:p w14:paraId="30AC1C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3765</w:t>
      </w:r>
    </w:p>
    <w:p w14:paraId="55DEB4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3766</w:t>
      </w:r>
    </w:p>
    <w:p w14:paraId="5BB3C4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1A9654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3768</w:t>
      </w:r>
    </w:p>
    <w:p w14:paraId="143A1F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3768</w:t>
      </w:r>
    </w:p>
    <w:p w14:paraId="14DCF7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3769</w:t>
      </w:r>
    </w:p>
    <w:p w14:paraId="7C194F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7208D7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3771</w:t>
      </w:r>
    </w:p>
    <w:p w14:paraId="584B86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3771</w:t>
      </w:r>
    </w:p>
    <w:p w14:paraId="647F2A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3772</w:t>
      </w:r>
    </w:p>
    <w:p w14:paraId="7D85F4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170B7F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3774</w:t>
      </w:r>
    </w:p>
    <w:p w14:paraId="2F33E1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3774</w:t>
      </w:r>
    </w:p>
    <w:p w14:paraId="746389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99AD2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3777</w:t>
      </w:r>
    </w:p>
    <w:p w14:paraId="3388F2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27DC43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48227A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3778</w:t>
      </w:r>
    </w:p>
    <w:p w14:paraId="6DD478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0B18E8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558E54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3779</w:t>
      </w:r>
    </w:p>
    <w:p w14:paraId="50494E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274A30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64234D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3780</w:t>
      </w:r>
    </w:p>
    <w:p w14:paraId="3961F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7EE149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23D23D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3781</w:t>
      </w:r>
    </w:p>
    <w:p w14:paraId="537E7D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36A4C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9C0CE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3782</w:t>
      </w:r>
    </w:p>
    <w:p w14:paraId="24CDAC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015753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0E3871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3783</w:t>
      </w:r>
    </w:p>
    <w:p w14:paraId="26732B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3783</w:t>
      </w:r>
    </w:p>
    <w:p w14:paraId="2B55EB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1A346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3784</w:t>
      </w:r>
    </w:p>
    <w:p w14:paraId="687B31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3784</w:t>
      </w:r>
    </w:p>
    <w:p w14:paraId="5928DA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0F4610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3791</w:t>
      </w:r>
    </w:p>
    <w:p w14:paraId="0DEBC5F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3791</w:t>
      </w:r>
    </w:p>
    <w:p w14:paraId="29168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5F7F67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3797</w:t>
      </w:r>
    </w:p>
    <w:p w14:paraId="35B175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3797</w:t>
      </w:r>
    </w:p>
    <w:p w14:paraId="73F1F8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24D98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3800</w:t>
      </w:r>
    </w:p>
    <w:p w14:paraId="4838B5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3800</w:t>
      </w:r>
    </w:p>
    <w:p w14:paraId="42895C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2AA2E6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3803</w:t>
      </w:r>
    </w:p>
    <w:p w14:paraId="467630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3803</w:t>
      </w:r>
    </w:p>
    <w:p w14:paraId="3F2748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610795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3806</w:t>
      </w:r>
    </w:p>
    <w:p w14:paraId="7AF766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3806</w:t>
      </w:r>
    </w:p>
    <w:p w14:paraId="0036E4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54F0C3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3809</w:t>
      </w:r>
    </w:p>
    <w:p w14:paraId="3390A2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3809</w:t>
      </w:r>
    </w:p>
    <w:p w14:paraId="4EC8A6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2968B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3812</w:t>
      </w:r>
    </w:p>
    <w:p w14:paraId="6484AE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3813</w:t>
      </w:r>
    </w:p>
    <w:p w14:paraId="511792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10492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3816</w:t>
      </w:r>
    </w:p>
    <w:p w14:paraId="61326F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3817</w:t>
      </w:r>
    </w:p>
    <w:p w14:paraId="66E6ED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443D68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3820</w:t>
      </w:r>
    </w:p>
    <w:p w14:paraId="02E3A0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3821</w:t>
      </w:r>
    </w:p>
    <w:p w14:paraId="719DFB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54D93F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3824</w:t>
      </w:r>
    </w:p>
    <w:p w14:paraId="2D6DB3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3824</w:t>
      </w:r>
    </w:p>
    <w:p w14:paraId="64930B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782D1F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3828</w:t>
      </w:r>
    </w:p>
    <w:p w14:paraId="762E3B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3829</w:t>
      </w:r>
    </w:p>
    <w:p w14:paraId="66BB3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374BDA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3832</w:t>
      </w:r>
    </w:p>
    <w:p w14:paraId="740EF2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3833</w:t>
      </w:r>
    </w:p>
    <w:p w14:paraId="7C7668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586A1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3835</w:t>
      </w:r>
    </w:p>
    <w:p w14:paraId="78EB6C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3835</w:t>
      </w:r>
    </w:p>
    <w:p w14:paraId="7AAC44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3DD862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3838</w:t>
      </w:r>
    </w:p>
    <w:p w14:paraId="313B8C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3838</w:t>
      </w:r>
    </w:p>
    <w:p w14:paraId="549190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6F7010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3841</w:t>
      </w:r>
    </w:p>
    <w:p w14:paraId="39352B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3841</w:t>
      </w:r>
    </w:p>
    <w:p w14:paraId="47D1D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93062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3845</w:t>
      </w:r>
    </w:p>
    <w:p w14:paraId="303CA9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3846</w:t>
      </w:r>
    </w:p>
    <w:p w14:paraId="224016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0FAA30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3849</w:t>
      </w:r>
    </w:p>
    <w:p w14:paraId="0F0F34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3850</w:t>
      </w:r>
    </w:p>
    <w:p w14:paraId="555A6F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09855B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3854</w:t>
      </w:r>
    </w:p>
    <w:p w14:paraId="5C15F2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3854</w:t>
      </w:r>
    </w:p>
    <w:p w14:paraId="51008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1B958D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3857</w:t>
      </w:r>
    </w:p>
    <w:p w14:paraId="5374ED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3857</w:t>
      </w:r>
    </w:p>
    <w:p w14:paraId="47D51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5CC6F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3860</w:t>
      </w:r>
    </w:p>
    <w:p w14:paraId="1ED9D3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3860</w:t>
      </w:r>
    </w:p>
    <w:p w14:paraId="25807D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4D48F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3863</w:t>
      </w:r>
    </w:p>
    <w:p w14:paraId="023A58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3863</w:t>
      </w:r>
    </w:p>
    <w:p w14:paraId="1358BD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E6917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3866</w:t>
      </w:r>
    </w:p>
    <w:p w14:paraId="30B3E2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3866</w:t>
      </w:r>
    </w:p>
    <w:p w14:paraId="00117D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3A0EA1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5E529A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21F27D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6EBEE1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3869</w:t>
      </w:r>
    </w:p>
    <w:p w14:paraId="2BDBBB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27BF10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7EF28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5CDF0E9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440DC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7759F1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509490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6E769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55A86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839E4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20061D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25949C7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514446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434E5D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305292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6ACE1F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00A860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568765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235932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2FE5EE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30789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734396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0304BA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6774E4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A5C9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1CB00C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28CD2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6214F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8FDDE2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1E3FB8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0D9B09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FC753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6CC824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55278C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694500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173EB7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5C2244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299C81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742896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5420C5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08492F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AC1BE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75BF5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8BB28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4F0587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22E49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3899</w:t>
      </w:r>
    </w:p>
    <w:p w14:paraId="64BDD1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611A27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4364DF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0FEA53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3905</w:t>
      </w:r>
    </w:p>
    <w:p w14:paraId="2B9BC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143EA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75828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2B2B452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360840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3909</w:t>
      </w:r>
    </w:p>
    <w:p w14:paraId="75AFD5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75AE11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31D8BA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627FB8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3911</w:t>
      </w:r>
    </w:p>
    <w:p w14:paraId="58DD8A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60561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57764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0D9E1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71BD26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07707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71572C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385911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4BF509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127B1E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18410B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12704E7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797EDB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12B41D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2CDD6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4DBBF3F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E8AC3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C682F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73E37FD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79AD1A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0DF6D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167509D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23068B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4D1D5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ABDDE18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60FE459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3945</w:t>
      </w:r>
    </w:p>
    <w:p w14:paraId="15C089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3945</w:t>
      </w:r>
    </w:p>
    <w:p w14:paraId="167700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3946</w:t>
      </w:r>
    </w:p>
    <w:p w14:paraId="6E58B84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5CA181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3AE6C8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99BB0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1EA948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5F5F5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682D44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3948</w:t>
      </w:r>
    </w:p>
    <w:p w14:paraId="2B9F0F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3949</w:t>
      </w:r>
    </w:p>
    <w:p w14:paraId="101634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3EF07A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A96E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7B0E83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6E5D3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3951</w:t>
      </w:r>
    </w:p>
    <w:p w14:paraId="69E85A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11EBD5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F6869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03A453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22BF2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7AF2293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37237E1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3954</w:t>
      </w:r>
    </w:p>
    <w:p w14:paraId="67AA10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024DA2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776574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3958</w:t>
      </w:r>
    </w:p>
    <w:p w14:paraId="0A3F97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44975F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E3F6B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214E1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2E86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51F9CC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77334E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65D6F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499DA7D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403D54D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3964</w:t>
      </w:r>
    </w:p>
    <w:p w14:paraId="0BEBFB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771A01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3BAF07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44B937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108B3C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4893FED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70A4DE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FFC28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079E917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693FDF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52738D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35F979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3EA43C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D9F03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185059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5D81B53B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54126DD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620D20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2CAD8C4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18EBAB0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240C211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005DBC5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270EC7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7D1A4CA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3979</w:t>
      </w:r>
    </w:p>
    <w:p w14:paraId="74FCCA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20FB77F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6A36834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4856B28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410CA5D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D41E73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044F19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98C16F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3E58EA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742721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1C4BA85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1D86690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4877ED5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3BD8D42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084EF8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3986</w:t>
      </w:r>
    </w:p>
    <w:p w14:paraId="58A663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3986</w:t>
      </w:r>
    </w:p>
    <w:p w14:paraId="0238ACB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5347A9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7F34C6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3987</w:t>
      </w:r>
    </w:p>
    <w:p w14:paraId="26BE93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782520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435F85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428092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3989</w:t>
      </w:r>
    </w:p>
    <w:p w14:paraId="598AA4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36DDFFE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7DB04C8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3991</w:t>
      </w:r>
    </w:p>
    <w:p w14:paraId="6F75265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3992</w:t>
      </w:r>
    </w:p>
    <w:p w14:paraId="7C4DD51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3993</w:t>
      </w:r>
    </w:p>
    <w:p w14:paraId="50F3BC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3994</w:t>
      </w:r>
    </w:p>
    <w:p w14:paraId="319FC7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3994</w:t>
      </w:r>
    </w:p>
    <w:p w14:paraId="59C061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3994</w:t>
      </w:r>
    </w:p>
    <w:p w14:paraId="44730CF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3994</w:t>
      </w:r>
    </w:p>
    <w:p w14:paraId="0CC64AF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3995</w:t>
      </w:r>
    </w:p>
    <w:p w14:paraId="2E376F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3995</w:t>
      </w:r>
    </w:p>
    <w:p w14:paraId="1FC8E58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3997</w:t>
      </w:r>
    </w:p>
    <w:p w14:paraId="791A9F5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0D5FE65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331526C6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4D7D3B1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5851C8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5490AD8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4D5DB3B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1EC52D2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3998</w:t>
      </w:r>
    </w:p>
    <w:p w14:paraId="0D61322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64CE53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5A6C9B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13A457D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22CA6B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4A89429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0ECD7C7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7C2BDB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4000</w:t>
      </w:r>
    </w:p>
    <w:p w14:paraId="398195C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3B5B5C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4000</w:t>
      </w:r>
    </w:p>
    <w:p w14:paraId="3B0764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4000</w:t>
      </w:r>
    </w:p>
    <w:p w14:paraId="25B1165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15B37D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4001</w:t>
      </w:r>
    </w:p>
    <w:p w14:paraId="21E336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4001</w:t>
      </w:r>
    </w:p>
    <w:p w14:paraId="24B653A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4001</w:t>
      </w:r>
    </w:p>
    <w:p w14:paraId="01B349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4001</w:t>
      </w:r>
    </w:p>
    <w:p w14:paraId="560BA0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4001</w:t>
      </w:r>
    </w:p>
    <w:p w14:paraId="1714C9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4002</w:t>
      </w:r>
    </w:p>
    <w:p w14:paraId="1389451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4002</w:t>
      </w:r>
    </w:p>
    <w:p w14:paraId="142D58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4002</w:t>
      </w:r>
    </w:p>
    <w:p w14:paraId="2AB7866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5DAD09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526076A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9B562F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1EA2D7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4002</w:t>
      </w:r>
    </w:p>
    <w:p w14:paraId="682008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300431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2BE0C3C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68C376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2DB8D5F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26F59A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372C9A6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452CC1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610EFC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16FEDD8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A85FFA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11AD81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85027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5FF06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63B437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3D01A3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318B60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4B0CFB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4C2985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4006</w:t>
      </w:r>
    </w:p>
    <w:p w14:paraId="6FE2D27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4006</w:t>
      </w:r>
    </w:p>
    <w:p w14:paraId="6BAFF6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4006</w:t>
      </w:r>
    </w:p>
    <w:p w14:paraId="589B96F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4006</w:t>
      </w:r>
    </w:p>
    <w:p w14:paraId="63FC98F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4006</w:t>
      </w:r>
    </w:p>
    <w:p w14:paraId="6C851DE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4006</w:t>
      </w:r>
    </w:p>
    <w:p w14:paraId="49D8655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0DB530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7B105D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3DEC74B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334778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57D5CB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FFBA7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345B392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2AACBA0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F697A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4C7E364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20F5EF4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15EA5A2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5A925E31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3C34629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40B6AD5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3B25D4A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55CCF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448DAB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09F7B02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7E2E6DC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563798A2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2DE75133" w:rsidR="00080512" w:rsidRPr="004D3578" w:rsidRDefault="00F679CA">
      <w:r>
        <w:rPr>
          <w:noProof/>
          <w:sz w:val="22"/>
        </w:rPr>
        <w:fldChar w:fldCharType="end"/>
      </w:r>
    </w:p>
    <w:p w14:paraId="43B27F4E" w14:textId="4B208A45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BA61A3">
        <w:rPr>
          <w:noProof/>
        </w:rPr>
        <w:instrText>b1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715EC" w14:textId="77777777" w:rsidR="00E25AF8" w:rsidRDefault="00E25AF8">
      <w:r>
        <w:separator/>
      </w:r>
    </w:p>
  </w:endnote>
  <w:endnote w:type="continuationSeparator" w:id="0">
    <w:p w14:paraId="0D527B7F" w14:textId="77777777" w:rsidR="00E25AF8" w:rsidRDefault="00E2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3BDBC" w14:textId="77777777" w:rsidR="00E25AF8" w:rsidRDefault="00E25AF8">
      <w:r>
        <w:separator/>
      </w:r>
    </w:p>
  </w:footnote>
  <w:footnote w:type="continuationSeparator" w:id="0">
    <w:p w14:paraId="544B3DC5" w14:textId="77777777" w:rsidR="00E25AF8" w:rsidRDefault="00E25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78EAEB6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EC5">
      <w:rPr>
        <w:rFonts w:ascii="Arial" w:hAnsi="Arial" w:cs="Arial"/>
        <w:b/>
        <w:noProof/>
        <w:sz w:val="18"/>
        <w:szCs w:val="18"/>
      </w:rPr>
      <w:t>3GPP TS 36.133 V17.11.1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84DE21F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EC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5EC5"/>
    <w:rsid w:val="000D6668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06F2"/>
    <w:rsid w:val="002B6339"/>
    <w:rsid w:val="002E00EE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78B4"/>
    <w:rsid w:val="0061218F"/>
    <w:rsid w:val="00614FDF"/>
    <w:rsid w:val="006277D7"/>
    <w:rsid w:val="0063543D"/>
    <w:rsid w:val="00642398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25AF8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93</Pages>
  <Words>40716</Words>
  <Characters>253305</Characters>
  <Application>Microsoft Office Word</Application>
  <DocSecurity>0</DocSecurity>
  <Lines>2110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31</cp:revision>
  <cp:lastPrinted>2019-02-25T14:05:00Z</cp:lastPrinted>
  <dcterms:created xsi:type="dcterms:W3CDTF">2021-09-30T15:24:00Z</dcterms:created>
  <dcterms:modified xsi:type="dcterms:W3CDTF">2023-10-02T11:51:00Z</dcterms:modified>
</cp:coreProperties>
</file>