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7B6322CC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717A77">
              <w:t>18</w:t>
            </w:r>
            <w:r w:rsidRPr="00174903">
              <w:t>.</w:t>
            </w:r>
            <w:bookmarkEnd w:id="3"/>
            <w:r w:rsidR="00121457" w:rsidRPr="00174903">
              <w:t>0</w:t>
            </w:r>
            <w:r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C73BE6" w:rsidRPr="00174903">
              <w:rPr>
                <w:sz w:val="32"/>
              </w:rPr>
              <w:t>202</w:t>
            </w:r>
            <w:r w:rsidR="00C73BE6">
              <w:rPr>
                <w:sz w:val="32"/>
              </w:rPr>
              <w:t>3</w:t>
            </w:r>
            <w:r w:rsidRPr="00174903">
              <w:rPr>
                <w:sz w:val="32"/>
              </w:rPr>
              <w:t>-</w:t>
            </w:r>
            <w:bookmarkEnd w:id="4"/>
            <w:r w:rsidR="00717A77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56099DB6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C73BE6" w:rsidRPr="00174903">
              <w:rPr>
                <w:noProof/>
                <w:sz w:val="18"/>
              </w:rPr>
              <w:t>202</w:t>
            </w:r>
            <w:r w:rsidR="00C73BE6">
              <w:rPr>
                <w:noProof/>
                <w:sz w:val="18"/>
              </w:rPr>
              <w:t>3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6BED8E64" w14:textId="77777777" w:rsidR="00FA12DA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FA12DA">
        <w:rPr>
          <w:noProof/>
        </w:rPr>
        <w:t>Foreword</w:t>
      </w:r>
      <w:r w:rsidR="00FA12DA">
        <w:rPr>
          <w:noProof/>
        </w:rPr>
        <w:tab/>
        <w:t>92</w:t>
      </w:r>
    </w:p>
    <w:p w14:paraId="137C7A8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3D733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2976668A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3E48848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7F1081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73BC1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0A88B23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3929E90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17DCC3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0B3E19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6867EEB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763F07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6B014C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2BE026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513608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20EB9B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09BA1E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44421D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377C47E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5DF847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5AE9CCB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565FF3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3A05DB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0DB7AB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5A426F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41BE74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28DEA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978AD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05969A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7DABB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407692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1FE437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112F43F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5D50104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638C9B8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3764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7C27E4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21879D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6ABD21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74CB6F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3B7777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713C3BC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2ECD49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147A83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3B148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1DDA2A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55AD042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698578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40755D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19585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103869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5F33EB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65E625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493C08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1F30A4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82A5C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 w:rsidRPr="003D733F">
        <w:rPr>
          <w:i/>
          <w:noProof/>
        </w:rPr>
        <w:t>timeSinceFailure</w:t>
      </w:r>
      <w:r>
        <w:rPr>
          <w:noProof/>
        </w:rPr>
        <w:tab/>
        <w:t>139</w:t>
      </w:r>
    </w:p>
    <w:p w14:paraId="7C2AE08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13F39E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04120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427C39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32A7D9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6C5337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4F7EFB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557E1B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61E7E8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18BDF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4B78D4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757955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4ADD5F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29B517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234905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4351D7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35CABE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3DF8C5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0BB5E3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5BD45F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7D6F4C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31C743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44797A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034F48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152</w:t>
      </w:r>
    </w:p>
    <w:p w14:paraId="13A175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</w:t>
      </w:r>
      <w:r>
        <w:rPr>
          <w:noProof/>
          <w:lang w:eastAsia="zh-CN"/>
        </w:rPr>
        <w:t>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interruption in paging reception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152</w:t>
      </w:r>
    </w:p>
    <w:p w14:paraId="3432AB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16F96B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799EC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5C227A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31B9F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467B05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7882319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35B548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069AA8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764653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2EE43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0990A9F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0DD43B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21EFEA4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0BFBCA2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5586EA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33EEB9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6848DB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4E14E8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1327CB7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78B670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0A097C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28E84DC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72FD4D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7A92D8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E85BE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1BFBDC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285375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4CCAA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169</w:t>
      </w:r>
    </w:p>
    <w:p w14:paraId="5AAAF51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Requirements for UE category NB1</w:t>
      </w:r>
      <w:r>
        <w:rPr>
          <w:noProof/>
        </w:rPr>
        <w:tab/>
        <w:t>170</w:t>
      </w:r>
    </w:p>
    <w:p w14:paraId="6B896F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Intra-Frequency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170</w:t>
      </w:r>
    </w:p>
    <w:p w14:paraId="12962C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26479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ra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172</w:t>
      </w:r>
    </w:p>
    <w:p w14:paraId="2368BB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03E76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normal coverage</w:t>
      </w:r>
      <w:r>
        <w:rPr>
          <w:noProof/>
        </w:rPr>
        <w:tab/>
        <w:t>174</w:t>
      </w:r>
    </w:p>
    <w:p w14:paraId="5E6476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175</w:t>
      </w:r>
    </w:p>
    <w:p w14:paraId="4F1691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OTDOA Int</w:t>
      </w:r>
      <w:r>
        <w:rPr>
          <w:noProof/>
          <w:lang w:eastAsia="zh-CN"/>
        </w:rPr>
        <w:t>er</w:t>
      </w:r>
      <w:r>
        <w:rPr>
          <w:noProof/>
        </w:rPr>
        <w:t>-Frequency RSTD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NB1 for enhanced coverage</w:t>
      </w:r>
      <w:r>
        <w:rPr>
          <w:noProof/>
        </w:rPr>
        <w:tab/>
        <w:t>176</w:t>
      </w:r>
    </w:p>
    <w:p w14:paraId="2FC5F2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177</w:t>
      </w:r>
    </w:p>
    <w:p w14:paraId="5800DD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178</w:t>
      </w:r>
    </w:p>
    <w:p w14:paraId="343B33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5E2549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179</w:t>
      </w:r>
    </w:p>
    <w:p w14:paraId="57942F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180</w:t>
      </w:r>
    </w:p>
    <w:p w14:paraId="6B004A3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normal coverage</w:t>
      </w:r>
      <w:r>
        <w:rPr>
          <w:noProof/>
        </w:rPr>
        <w:tab/>
        <w:t>181</w:t>
      </w:r>
    </w:p>
    <w:p w14:paraId="052C81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177CF4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>E-CID NRSRP and NRSRQ</w:t>
      </w:r>
      <w:r>
        <w:rPr>
          <w:noProof/>
        </w:rPr>
        <w:t xml:space="preserve"> Measurements</w:t>
      </w:r>
      <w:r>
        <w:rPr>
          <w:noProof/>
          <w:lang w:eastAsia="zh-CN"/>
        </w:rPr>
        <w:t xml:space="preserve"> for UE</w:t>
      </w:r>
      <w:r>
        <w:rPr>
          <w:noProof/>
        </w:rPr>
        <w:t xml:space="preserve"> </w:t>
      </w:r>
      <w:r>
        <w:rPr>
          <w:noProof/>
          <w:lang w:eastAsia="zh-CN"/>
        </w:rPr>
        <w:t>category NB2 for enhanced coverage</w:t>
      </w:r>
      <w:r>
        <w:rPr>
          <w:noProof/>
        </w:rPr>
        <w:tab/>
        <w:t>182</w:t>
      </w:r>
    </w:p>
    <w:p w14:paraId="2FB83C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Reporting Delay</w:t>
      </w:r>
      <w:r>
        <w:rPr>
          <w:noProof/>
        </w:rPr>
        <w:tab/>
        <w:t>183</w:t>
      </w:r>
    </w:p>
    <w:p w14:paraId="49E4A08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CA Measurement</w:t>
      </w:r>
      <w:r>
        <w:rPr>
          <w:noProof/>
        </w:rPr>
        <w:tab/>
        <w:t>184</w:t>
      </w:r>
    </w:p>
    <w:p w14:paraId="62EE50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184</w:t>
      </w:r>
    </w:p>
    <w:p w14:paraId="6B8A7E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</w:t>
      </w:r>
      <w:r>
        <w:rPr>
          <w:noProof/>
        </w:rPr>
        <w:tab/>
        <w:t>184</w:t>
      </w:r>
    </w:p>
    <w:p w14:paraId="3B1DEB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184</w:t>
      </w:r>
    </w:p>
    <w:p w14:paraId="05EFF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185</w:t>
      </w:r>
    </w:p>
    <w:p w14:paraId="624466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185</w:t>
      </w:r>
    </w:p>
    <w:p w14:paraId="750F5275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186</w:t>
      </w:r>
    </w:p>
    <w:p w14:paraId="67DB5B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186</w:t>
      </w:r>
    </w:p>
    <w:p w14:paraId="65510C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Introduction</w:t>
      </w:r>
      <w:r>
        <w:rPr>
          <w:noProof/>
        </w:rPr>
        <w:tab/>
        <w:t>187</w:t>
      </w:r>
    </w:p>
    <w:p w14:paraId="715183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Requirements</w:t>
      </w:r>
      <w:r>
        <w:rPr>
          <w:noProof/>
        </w:rPr>
        <w:tab/>
        <w:t>187</w:t>
      </w:r>
    </w:p>
    <w:p w14:paraId="5F22E8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UE measurement capability</w:t>
      </w:r>
      <w:r>
        <w:rPr>
          <w:noProof/>
        </w:rPr>
        <w:tab/>
        <w:t>187</w:t>
      </w:r>
    </w:p>
    <w:p w14:paraId="594C1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 and evaluation of serving cell</w:t>
      </w:r>
      <w:r>
        <w:rPr>
          <w:noProof/>
        </w:rPr>
        <w:tab/>
        <w:t>187</w:t>
      </w:r>
    </w:p>
    <w:p w14:paraId="56E9E6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Measurements of intra-frequency E-UTRAN cells</w:t>
      </w:r>
      <w:r>
        <w:rPr>
          <w:noProof/>
        </w:rPr>
        <w:tab/>
        <w:t>187</w:t>
      </w:r>
    </w:p>
    <w:p w14:paraId="663C67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Measurements of inter-frequency E-UTRAN cells</w:t>
      </w:r>
      <w:r>
        <w:rPr>
          <w:noProof/>
        </w:rPr>
        <w:tab/>
        <w:t>187</w:t>
      </w:r>
    </w:p>
    <w:p w14:paraId="366A29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Evaluation of cell re-selection criteria</w:t>
      </w:r>
      <w:r>
        <w:rPr>
          <w:noProof/>
        </w:rPr>
        <w:tab/>
        <w:t>187</w:t>
      </w:r>
    </w:p>
    <w:p w14:paraId="21C55D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Maximum interruption in paging reception</w:t>
      </w:r>
      <w:r>
        <w:rPr>
          <w:noProof/>
        </w:rPr>
        <w:tab/>
        <w:t>187</w:t>
      </w:r>
    </w:p>
    <w:p w14:paraId="2BB2E5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of inter-RAT NR cells</w:t>
      </w:r>
      <w:r>
        <w:rPr>
          <w:noProof/>
        </w:rPr>
        <w:tab/>
        <w:t>187</w:t>
      </w:r>
    </w:p>
    <w:p w14:paraId="091E73F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187</w:t>
      </w:r>
    </w:p>
    <w:p w14:paraId="7052FD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Introduction</w:t>
      </w:r>
      <w:r>
        <w:rPr>
          <w:noProof/>
        </w:rPr>
        <w:tab/>
        <w:t>187</w:t>
      </w:r>
    </w:p>
    <w:p w14:paraId="3AD606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Cell Selection</w:t>
      </w:r>
      <w:r>
        <w:rPr>
          <w:noProof/>
        </w:rPr>
        <w:tab/>
        <w:t>187</w:t>
      </w:r>
    </w:p>
    <w:p w14:paraId="3FD68F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Cell Reselection</w:t>
      </w:r>
      <w:r>
        <w:rPr>
          <w:noProof/>
        </w:rPr>
        <w:tab/>
        <w:t>187</w:t>
      </w:r>
    </w:p>
    <w:p w14:paraId="25440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187</w:t>
      </w:r>
    </w:p>
    <w:p w14:paraId="3EE7984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187</w:t>
      </w:r>
    </w:p>
    <w:p w14:paraId="55CA49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188</w:t>
      </w:r>
    </w:p>
    <w:p w14:paraId="4C8279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188</w:t>
      </w:r>
    </w:p>
    <w:p w14:paraId="447F58B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189</w:t>
      </w:r>
    </w:p>
    <w:p w14:paraId="647A59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189</w:t>
      </w:r>
    </w:p>
    <w:p w14:paraId="44B6AD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190</w:t>
      </w:r>
    </w:p>
    <w:p w14:paraId="2F1F4BD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190</w:t>
      </w:r>
    </w:p>
    <w:p w14:paraId="5EACD6B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</w:t>
      </w:r>
      <w:r>
        <w:rPr>
          <w:noProof/>
        </w:rPr>
        <w:tab/>
        <w:t>191</w:t>
      </w:r>
    </w:p>
    <w:p w14:paraId="27B6D8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191</w:t>
      </w:r>
    </w:p>
    <w:p w14:paraId="2C9D21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191</w:t>
      </w:r>
    </w:p>
    <w:p w14:paraId="230FE5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191</w:t>
      </w:r>
    </w:p>
    <w:p w14:paraId="33E89F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191</w:t>
      </w:r>
    </w:p>
    <w:p w14:paraId="7E3958A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191</w:t>
      </w:r>
    </w:p>
    <w:p w14:paraId="790A53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193</w:t>
      </w:r>
    </w:p>
    <w:p w14:paraId="1C43C9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6FA28C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49E883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FDD</w:t>
      </w:r>
      <w:r>
        <w:rPr>
          <w:noProof/>
        </w:rPr>
        <w:tab/>
        <w:t>193</w:t>
      </w:r>
    </w:p>
    <w:p w14:paraId="77FA2D8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53B1468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(Void)</w:t>
      </w:r>
      <w:r>
        <w:rPr>
          <w:noProof/>
        </w:rPr>
        <w:tab/>
        <w:t>193</w:t>
      </w:r>
    </w:p>
    <w:p w14:paraId="52EC2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TDD</w:t>
      </w:r>
      <w:r>
        <w:rPr>
          <w:noProof/>
        </w:rPr>
        <w:tab/>
        <w:t>193</w:t>
      </w:r>
    </w:p>
    <w:p w14:paraId="498044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193</w:t>
      </w:r>
    </w:p>
    <w:p w14:paraId="58CF4A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193</w:t>
      </w:r>
    </w:p>
    <w:p w14:paraId="2363E5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HD–FDD</w:t>
      </w:r>
      <w:r>
        <w:rPr>
          <w:noProof/>
        </w:rPr>
        <w:tab/>
        <w:t>195</w:t>
      </w:r>
    </w:p>
    <w:p w14:paraId="4A7720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195</w:t>
      </w:r>
    </w:p>
    <w:p w14:paraId="5716D8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195</w:t>
      </w:r>
    </w:p>
    <w:p w14:paraId="226ACE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197</w:t>
      </w:r>
    </w:p>
    <w:p w14:paraId="7685A58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Handover delay</w:t>
      </w:r>
      <w:r>
        <w:rPr>
          <w:noProof/>
        </w:rPr>
        <w:tab/>
        <w:t>197</w:t>
      </w:r>
    </w:p>
    <w:p w14:paraId="002CA2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Measurement time</w:t>
      </w:r>
      <w:r>
        <w:rPr>
          <w:noProof/>
        </w:rPr>
        <w:tab/>
        <w:t>197</w:t>
      </w:r>
    </w:p>
    <w:p w14:paraId="4B50F3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Preparation time</w:t>
      </w:r>
      <w:r>
        <w:rPr>
          <w:noProof/>
        </w:rPr>
        <w:tab/>
        <w:t>197</w:t>
      </w:r>
    </w:p>
    <w:p w14:paraId="7B93E95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Interruption time</w:t>
      </w:r>
      <w:r>
        <w:rPr>
          <w:noProof/>
        </w:rPr>
        <w:tab/>
        <w:t>197</w:t>
      </w:r>
    </w:p>
    <w:p w14:paraId="746B47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198</w:t>
      </w:r>
    </w:p>
    <w:p w14:paraId="52B07E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198</w:t>
      </w:r>
    </w:p>
    <w:p w14:paraId="57F72A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198</w:t>
      </w:r>
    </w:p>
    <w:p w14:paraId="402930C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198</w:t>
      </w:r>
    </w:p>
    <w:p w14:paraId="07421BC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other RATs</w:t>
      </w:r>
      <w:r>
        <w:rPr>
          <w:noProof/>
        </w:rPr>
        <w:tab/>
        <w:t>198</w:t>
      </w:r>
    </w:p>
    <w:p w14:paraId="0E30D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198</w:t>
      </w:r>
    </w:p>
    <w:p w14:paraId="03921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198</w:t>
      </w:r>
    </w:p>
    <w:p w14:paraId="15904C1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5BC46B7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195BB5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- UTRAN TDD Handover</w:t>
      </w:r>
      <w:r>
        <w:rPr>
          <w:noProof/>
        </w:rPr>
        <w:tab/>
        <w:t>199</w:t>
      </w:r>
    </w:p>
    <w:p w14:paraId="6E4576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Introduction</w:t>
      </w:r>
      <w:r>
        <w:rPr>
          <w:noProof/>
        </w:rPr>
        <w:tab/>
        <w:t>199</w:t>
      </w:r>
    </w:p>
    <w:p w14:paraId="79E2B7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09B2EC0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3014877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E9D43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GSM Handover</w:t>
      </w:r>
      <w:r>
        <w:rPr>
          <w:noProof/>
        </w:rPr>
        <w:tab/>
        <w:t>200</w:t>
      </w:r>
    </w:p>
    <w:p w14:paraId="123782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200</w:t>
      </w:r>
    </w:p>
    <w:p w14:paraId="769CF9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200</w:t>
      </w:r>
    </w:p>
    <w:p w14:paraId="7F2A9D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200</w:t>
      </w:r>
    </w:p>
    <w:p w14:paraId="20E4631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200</w:t>
      </w:r>
    </w:p>
    <w:p w14:paraId="74BA1C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- NR FR1 Handover</w:t>
      </w:r>
      <w:r>
        <w:rPr>
          <w:noProof/>
        </w:rPr>
        <w:tab/>
        <w:t>201</w:t>
      </w:r>
    </w:p>
    <w:p w14:paraId="22E569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Introduction</w:t>
      </w:r>
      <w:r>
        <w:rPr>
          <w:noProof/>
        </w:rPr>
        <w:tab/>
        <w:t>201</w:t>
      </w:r>
    </w:p>
    <w:p w14:paraId="560FC9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201</w:t>
      </w:r>
    </w:p>
    <w:p w14:paraId="36B9B2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201</w:t>
      </w:r>
    </w:p>
    <w:p w14:paraId="0D0901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- NR FR1 Handover to target cell using CCA</w:t>
      </w:r>
      <w:r>
        <w:rPr>
          <w:noProof/>
        </w:rPr>
        <w:tab/>
        <w:t>202</w:t>
      </w:r>
    </w:p>
    <w:p w14:paraId="2D9AA6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Introduction</w:t>
      </w:r>
      <w:r>
        <w:rPr>
          <w:noProof/>
        </w:rPr>
        <w:tab/>
        <w:t>202</w:t>
      </w:r>
    </w:p>
    <w:p w14:paraId="210497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202</w:t>
      </w:r>
    </w:p>
    <w:p w14:paraId="482818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202</w:t>
      </w:r>
    </w:p>
    <w:p w14:paraId="452D87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- NR FR2 Handover</w:t>
      </w:r>
      <w:r>
        <w:rPr>
          <w:noProof/>
        </w:rPr>
        <w:tab/>
        <w:t>203</w:t>
      </w:r>
    </w:p>
    <w:p w14:paraId="7EB408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 w:eastAsia="zh-CN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 w:eastAsia="zh-CN"/>
        </w:rPr>
        <w:t>Introduction</w:t>
      </w:r>
      <w:r>
        <w:rPr>
          <w:noProof/>
        </w:rPr>
        <w:tab/>
        <w:t>203</w:t>
      </w:r>
    </w:p>
    <w:p w14:paraId="5BBBB4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Handover delay</w:t>
      </w:r>
      <w:r>
        <w:rPr>
          <w:noProof/>
        </w:rPr>
        <w:tab/>
        <w:t>203</w:t>
      </w:r>
    </w:p>
    <w:p w14:paraId="4B12D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Interruption time</w:t>
      </w:r>
      <w:r>
        <w:rPr>
          <w:noProof/>
        </w:rPr>
        <w:tab/>
        <w:t>203</w:t>
      </w:r>
    </w:p>
    <w:p w14:paraId="2BE4A72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to Non-3GPP RATs</w:t>
      </w:r>
      <w:r>
        <w:rPr>
          <w:noProof/>
        </w:rPr>
        <w:tab/>
        <w:t>204</w:t>
      </w:r>
    </w:p>
    <w:p w14:paraId="7DEE35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– HRPD Handover</w:t>
      </w:r>
      <w:r>
        <w:rPr>
          <w:noProof/>
        </w:rPr>
        <w:tab/>
        <w:t>204</w:t>
      </w:r>
    </w:p>
    <w:p w14:paraId="3694B1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015C1D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45D2477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2F0BB9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– cdma2000 1X Handover</w:t>
      </w:r>
      <w:r>
        <w:rPr>
          <w:noProof/>
        </w:rPr>
        <w:tab/>
        <w:t>205</w:t>
      </w:r>
    </w:p>
    <w:p w14:paraId="6FCCEE8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Introduction</w:t>
      </w:r>
      <w:r>
        <w:rPr>
          <w:noProof/>
        </w:rPr>
        <w:tab/>
        <w:t>205</w:t>
      </w:r>
    </w:p>
    <w:p w14:paraId="23E8C8A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34668D4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5D47AC9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206</w:t>
      </w:r>
    </w:p>
    <w:p w14:paraId="21B62D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206</w:t>
      </w:r>
    </w:p>
    <w:p w14:paraId="650D83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206</w:t>
      </w:r>
    </w:p>
    <w:p w14:paraId="526BE6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206</w:t>
      </w:r>
    </w:p>
    <w:p w14:paraId="107487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Handover delay</w:t>
      </w:r>
      <w:r>
        <w:rPr>
          <w:noProof/>
        </w:rPr>
        <w:tab/>
        <w:t>206</w:t>
      </w:r>
    </w:p>
    <w:p w14:paraId="617A06D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206</w:t>
      </w:r>
    </w:p>
    <w:p w14:paraId="2164B9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207</w:t>
      </w:r>
    </w:p>
    <w:p w14:paraId="301FC1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207</w:t>
      </w:r>
    </w:p>
    <w:p w14:paraId="4D454A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64AEE8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33AE6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207</w:t>
      </w:r>
    </w:p>
    <w:p w14:paraId="44E9B3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207</w:t>
      </w:r>
    </w:p>
    <w:p w14:paraId="5492910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207</w:t>
      </w:r>
    </w:p>
    <w:p w14:paraId="15D1E9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207</w:t>
      </w:r>
    </w:p>
    <w:p w14:paraId="30FB4D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208</w:t>
      </w:r>
    </w:p>
    <w:p w14:paraId="33D252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208</w:t>
      </w:r>
    </w:p>
    <w:p w14:paraId="26B6C10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208</w:t>
      </w:r>
    </w:p>
    <w:p w14:paraId="4C18B5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DAPS Handover</w:t>
      </w:r>
      <w:r>
        <w:rPr>
          <w:noProof/>
        </w:rPr>
        <w:tab/>
        <w:t>208</w:t>
      </w:r>
    </w:p>
    <w:p w14:paraId="6AFA24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208</w:t>
      </w:r>
    </w:p>
    <w:p w14:paraId="19602E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208</w:t>
      </w:r>
    </w:p>
    <w:p w14:paraId="19F0DE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</w:t>
      </w:r>
      <w:r>
        <w:rPr>
          <w:noProof/>
        </w:rPr>
        <w:tab/>
        <w:t>208</w:t>
      </w:r>
    </w:p>
    <w:p w14:paraId="489EF30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DAPS Handover delay</w:t>
      </w:r>
      <w:r>
        <w:rPr>
          <w:noProof/>
        </w:rPr>
        <w:tab/>
        <w:t>209</w:t>
      </w:r>
    </w:p>
    <w:p w14:paraId="14DEF8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time</w:t>
      </w:r>
      <w:r>
        <w:rPr>
          <w:noProof/>
        </w:rPr>
        <w:tab/>
        <w:t>209</w:t>
      </w:r>
    </w:p>
    <w:p w14:paraId="48E23C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</w:t>
      </w:r>
      <w:r>
        <w:rPr>
          <w:noProof/>
        </w:rPr>
        <w:tab/>
        <w:t>210</w:t>
      </w:r>
    </w:p>
    <w:p w14:paraId="2A30D4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</w:t>
      </w:r>
      <w:r>
        <w:rPr>
          <w:noProof/>
        </w:rPr>
        <w:tab/>
        <w:t>210</w:t>
      </w:r>
    </w:p>
    <w:p w14:paraId="2E6673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</w:t>
      </w:r>
      <w:r>
        <w:rPr>
          <w:noProof/>
        </w:rPr>
        <w:tab/>
        <w:t>210</w:t>
      </w:r>
    </w:p>
    <w:p w14:paraId="2B5E4E36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210</w:t>
      </w:r>
    </w:p>
    <w:p w14:paraId="5BEB298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</w:rPr>
        <w:tab/>
        <w:t>210</w:t>
      </w:r>
    </w:p>
    <w:p w14:paraId="67A638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6EDCFE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F170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210</w:t>
      </w:r>
    </w:p>
    <w:p w14:paraId="219A0C1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211</w:t>
      </w:r>
    </w:p>
    <w:p w14:paraId="2DCDA0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4493FE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7CA7F0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211</w:t>
      </w:r>
    </w:p>
    <w:p w14:paraId="51D11B0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211</w:t>
      </w:r>
    </w:p>
    <w:p w14:paraId="5E0742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211</w:t>
      </w:r>
    </w:p>
    <w:p w14:paraId="577F8F6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211</w:t>
      </w:r>
    </w:p>
    <w:p w14:paraId="53AD1F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212</w:t>
      </w:r>
    </w:p>
    <w:p w14:paraId="339DB35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212</w:t>
      </w:r>
    </w:p>
    <w:p w14:paraId="43F4C0A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212</w:t>
      </w:r>
    </w:p>
    <w:p w14:paraId="1F90AB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212</w:t>
      </w:r>
    </w:p>
    <w:p w14:paraId="0BFE00E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212</w:t>
      </w:r>
    </w:p>
    <w:p w14:paraId="2A74DA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</w:t>
      </w:r>
      <w:r>
        <w:rPr>
          <w:noProof/>
        </w:rPr>
        <w:t>receiving Random Access Response</w:t>
      </w:r>
      <w:r>
        <w:rPr>
          <w:noProof/>
        </w:rPr>
        <w:tab/>
        <w:t>212</w:t>
      </w:r>
    </w:p>
    <w:p w14:paraId="5FDD4F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Cat-M1 UEs</w:t>
      </w:r>
      <w:r>
        <w:rPr>
          <w:noProof/>
        </w:rPr>
        <w:tab/>
        <w:t>212</w:t>
      </w:r>
    </w:p>
    <w:p w14:paraId="483B1A5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212</w:t>
      </w:r>
    </w:p>
    <w:p w14:paraId="1E6EA7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212</w:t>
      </w:r>
    </w:p>
    <w:p w14:paraId="161F3A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213</w:t>
      </w:r>
    </w:p>
    <w:p w14:paraId="470E25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213</w:t>
      </w:r>
    </w:p>
    <w:p w14:paraId="04C355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213</w:t>
      </w:r>
    </w:p>
    <w:p w14:paraId="54A2FB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UTRAN </w:t>
      </w:r>
      <w:r>
        <w:rPr>
          <w:noProof/>
          <w:lang w:eastAsia="zh-CN"/>
        </w:rPr>
        <w:t>T</w:t>
      </w:r>
      <w:r>
        <w:rPr>
          <w:noProof/>
        </w:rPr>
        <w:t>DD</w:t>
      </w:r>
      <w:r>
        <w:rPr>
          <w:noProof/>
        </w:rPr>
        <w:tab/>
        <w:t>213</w:t>
      </w:r>
    </w:p>
    <w:p w14:paraId="0B8B39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214</w:t>
      </w:r>
    </w:p>
    <w:p w14:paraId="7716A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3</w:t>
      </w:r>
      <w:r>
        <w:rPr>
          <w:noProof/>
        </w:rPr>
        <w:t>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RRC connection release with redirection to NR </w:t>
      </w:r>
      <w:r w:rsidRPr="003D733F">
        <w:rPr>
          <w:noProof/>
          <w:lang w:val="en-US" w:eastAsia="zh-CN"/>
        </w:rPr>
        <w:t>carrier subject to CCA</w:t>
      </w:r>
      <w:r>
        <w:rPr>
          <w:noProof/>
        </w:rPr>
        <w:tab/>
        <w:t>215</w:t>
      </w:r>
    </w:p>
    <w:p w14:paraId="3B77B17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216</w:t>
      </w:r>
    </w:p>
    <w:p w14:paraId="79E083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352326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0849B7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NB-IoT UEs</w:t>
      </w:r>
      <w:r>
        <w:rPr>
          <w:noProof/>
        </w:rPr>
        <w:tab/>
        <w:t>216</w:t>
      </w:r>
    </w:p>
    <w:p w14:paraId="1A4D66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65A36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6DE2B0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normal coverage</w:t>
      </w:r>
      <w:r>
        <w:rPr>
          <w:noProof/>
        </w:rPr>
        <w:tab/>
        <w:t>217</w:t>
      </w:r>
    </w:p>
    <w:p w14:paraId="2CAA0C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5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</w:t>
      </w:r>
      <w:r>
        <w:rPr>
          <w:noProof/>
          <w:lang w:eastAsia="zh-CN"/>
        </w:rPr>
        <w:t xml:space="preserve"> in enhanced coverage</w:t>
      </w:r>
      <w:r>
        <w:rPr>
          <w:noProof/>
        </w:rPr>
        <w:tab/>
        <w:t>217</w:t>
      </w:r>
    </w:p>
    <w:p w14:paraId="129B33B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218</w:t>
      </w:r>
    </w:p>
    <w:p w14:paraId="671CCE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5726F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0D217B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receiving </w:t>
      </w:r>
      <w:r>
        <w:rPr>
          <w:noProof/>
        </w:rPr>
        <w:t>Random Access Response reception</w:t>
      </w:r>
      <w:r>
        <w:rPr>
          <w:noProof/>
        </w:rPr>
        <w:tab/>
        <w:t>218</w:t>
      </w:r>
    </w:p>
    <w:p w14:paraId="587D35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noProof/>
          <w:lang w:eastAsia="zh-CN"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</w:t>
      </w:r>
      <w:r>
        <w:rPr>
          <w:noProof/>
          <w:lang w:eastAsia="zh-CN"/>
        </w:rPr>
        <w:t xml:space="preserve">not receiving </w:t>
      </w:r>
      <w:r>
        <w:rPr>
          <w:noProof/>
        </w:rPr>
        <w:t>Random Access Response reception</w:t>
      </w:r>
      <w:r>
        <w:rPr>
          <w:noProof/>
        </w:rPr>
        <w:tab/>
        <w:t>218</w:t>
      </w:r>
    </w:p>
    <w:p w14:paraId="56895F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when 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218</w:t>
      </w:r>
    </w:p>
    <w:p w14:paraId="6F27F5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 xml:space="preserve">when receiving </w:t>
      </w:r>
      <w:r>
        <w:rPr>
          <w:noProof/>
        </w:rPr>
        <w:t>a message over Temporary C-RNTI</w:t>
      </w:r>
      <w:r>
        <w:rPr>
          <w:noProof/>
        </w:rPr>
        <w:tab/>
        <w:t>218</w:t>
      </w:r>
    </w:p>
    <w:p w14:paraId="6B1207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Correct behaviour </w:t>
      </w:r>
      <w:r>
        <w:rPr>
          <w:noProof/>
          <w:lang w:eastAsia="zh-CN"/>
        </w:rPr>
        <w:t>when contention Resolution timer expires</w:t>
      </w:r>
      <w:r>
        <w:rPr>
          <w:noProof/>
        </w:rPr>
        <w:tab/>
        <w:t>218</w:t>
      </w:r>
    </w:p>
    <w:p w14:paraId="2DAAE6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218</w:t>
      </w:r>
    </w:p>
    <w:p w14:paraId="1051E9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Requirements for </w:t>
      </w:r>
      <w:r>
        <w:rPr>
          <w:noProof/>
          <w:lang w:eastAsia="zh-CN"/>
        </w:rPr>
        <w:t>NPRACH configuration</w:t>
      </w:r>
      <w:r>
        <w:rPr>
          <w:noProof/>
        </w:rPr>
        <w:tab/>
        <w:t>219</w:t>
      </w:r>
    </w:p>
    <w:p w14:paraId="317498B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Re-establishment</w:t>
      </w:r>
      <w:r>
        <w:rPr>
          <w:noProof/>
          <w:lang w:eastAsia="zh-CN"/>
        </w:rPr>
        <w:t xml:space="preserve"> for Cat-M1 UEs</w:t>
      </w:r>
      <w:r>
        <w:rPr>
          <w:noProof/>
        </w:rPr>
        <w:tab/>
        <w:t>219</w:t>
      </w:r>
    </w:p>
    <w:p w14:paraId="6113A5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49BE5D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219</w:t>
      </w:r>
    </w:p>
    <w:p w14:paraId="272730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220</w:t>
      </w:r>
    </w:p>
    <w:p w14:paraId="25704D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UE Re-establishment delay requirement for CEModeB</w:t>
      </w:r>
      <w:r>
        <w:rPr>
          <w:noProof/>
        </w:rPr>
        <w:tab/>
        <w:t>220</w:t>
      </w:r>
    </w:p>
    <w:p w14:paraId="604894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221</w:t>
      </w:r>
    </w:p>
    <w:p w14:paraId="5B6C8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221</w:t>
      </w:r>
    </w:p>
    <w:p w14:paraId="6E46CE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221</w:t>
      </w:r>
    </w:p>
    <w:p w14:paraId="2D7B71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221</w:t>
      </w:r>
    </w:p>
    <w:p w14:paraId="73D0F8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222</w:t>
      </w:r>
    </w:p>
    <w:p w14:paraId="32DE62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222</w:t>
      </w:r>
    </w:p>
    <w:p w14:paraId="187A41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222</w:t>
      </w:r>
    </w:p>
    <w:p w14:paraId="2533BAF7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222</w:t>
      </w:r>
    </w:p>
    <w:p w14:paraId="4C985F8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222</w:t>
      </w:r>
    </w:p>
    <w:p w14:paraId="0C95E1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Introduction</w:t>
      </w:r>
      <w:r>
        <w:rPr>
          <w:noProof/>
        </w:rPr>
        <w:tab/>
        <w:t>222</w:t>
      </w:r>
    </w:p>
    <w:p w14:paraId="6CF46B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Requirements</w:t>
      </w:r>
      <w:r>
        <w:rPr>
          <w:noProof/>
        </w:rPr>
        <w:tab/>
        <w:t>223</w:t>
      </w:r>
    </w:p>
    <w:p w14:paraId="77DC6E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</w:rPr>
        <w:tab/>
        <w:t>224</w:t>
      </w:r>
    </w:p>
    <w:p w14:paraId="5E771A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224</w:t>
      </w:r>
    </w:p>
    <w:p w14:paraId="1A3049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Requirements</w:t>
      </w:r>
      <w:r>
        <w:rPr>
          <w:noProof/>
        </w:rPr>
        <w:tab/>
        <w:t>224</w:t>
      </w:r>
    </w:p>
    <w:p w14:paraId="496DA01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</w:t>
      </w:r>
      <w:r>
        <w:rPr>
          <w:noProof/>
        </w:rPr>
        <w:tab/>
        <w:t>225</w:t>
      </w:r>
    </w:p>
    <w:p w14:paraId="0DA3DF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62B405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225</w:t>
      </w:r>
    </w:p>
    <w:p w14:paraId="2F41EE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</w:rPr>
        <w:t>Timing Advance adjustment delay</w:t>
      </w:r>
      <w:r>
        <w:rPr>
          <w:noProof/>
        </w:rPr>
        <w:tab/>
        <w:t>225</w:t>
      </w:r>
    </w:p>
    <w:p w14:paraId="0F63FF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225</w:t>
      </w:r>
    </w:p>
    <w:p w14:paraId="0A5249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Cell </w:t>
      </w:r>
      <w:r w:rsidRPr="003D733F">
        <w:rPr>
          <w:rFonts w:cs="v4.2.0"/>
          <w:noProof/>
          <w:lang w:eastAsia="zh-CN"/>
        </w:rPr>
        <w:t xml:space="preserve">phase </w:t>
      </w:r>
      <w:r w:rsidRPr="003D733F">
        <w:rPr>
          <w:rFonts w:cs="v4.2.0"/>
          <w:noProof/>
        </w:rPr>
        <w:t>synchronization accuracy</w:t>
      </w:r>
      <w:r w:rsidRPr="003D733F">
        <w:rPr>
          <w:rFonts w:cs="v4.2.0"/>
          <w:noProof/>
          <w:lang w:eastAsia="zh-CN"/>
        </w:rPr>
        <w:t xml:space="preserve"> (TDD)</w:t>
      </w:r>
      <w:r>
        <w:rPr>
          <w:noProof/>
        </w:rPr>
        <w:tab/>
        <w:t>225</w:t>
      </w:r>
    </w:p>
    <w:p w14:paraId="11DCC1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Definition</w:t>
      </w:r>
      <w:r>
        <w:rPr>
          <w:noProof/>
        </w:rPr>
        <w:tab/>
        <w:t>225</w:t>
      </w:r>
    </w:p>
    <w:p w14:paraId="5D02A6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4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225</w:t>
      </w:r>
    </w:p>
    <w:p w14:paraId="49A9AB8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226</w:t>
      </w:r>
    </w:p>
    <w:p w14:paraId="0D26FD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226</w:t>
      </w:r>
    </w:p>
    <w:p w14:paraId="2BE11A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226</w:t>
      </w:r>
    </w:p>
    <w:p w14:paraId="75BD7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Synchronized E-UTRAN</w:t>
      </w:r>
      <w:r>
        <w:rPr>
          <w:noProof/>
        </w:rPr>
        <w:tab/>
        <w:t>226</w:t>
      </w:r>
    </w:p>
    <w:p w14:paraId="00CED1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Non-Synchronized E-UTRAN</w:t>
      </w:r>
      <w:r>
        <w:rPr>
          <w:noProof/>
        </w:rPr>
        <w:tab/>
        <w:t>226</w:t>
      </w:r>
    </w:p>
    <w:p w14:paraId="193F046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</w:rPr>
        <w:tab/>
        <w:t>227</w:t>
      </w:r>
    </w:p>
    <w:p w14:paraId="2199CA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227</w:t>
      </w:r>
    </w:p>
    <w:p w14:paraId="240AB8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228</w:t>
      </w:r>
    </w:p>
    <w:p w14:paraId="4A5CC8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228</w:t>
      </w:r>
    </w:p>
    <w:p w14:paraId="647E85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229</w:t>
      </w:r>
    </w:p>
    <w:p w14:paraId="64E23F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230</w:t>
      </w:r>
    </w:p>
    <w:p w14:paraId="56B4D2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230</w:t>
      </w:r>
    </w:p>
    <w:p w14:paraId="71FAE2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231</w:t>
      </w:r>
    </w:p>
    <w:p w14:paraId="40D67FE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231</w:t>
      </w:r>
    </w:p>
    <w:p w14:paraId="7FF4B8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231</w:t>
      </w:r>
    </w:p>
    <w:p w14:paraId="6A615C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231</w:t>
      </w:r>
    </w:p>
    <w:p w14:paraId="341AC3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233</w:t>
      </w:r>
    </w:p>
    <w:p w14:paraId="01BBAD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234</w:t>
      </w:r>
    </w:p>
    <w:p w14:paraId="17FF37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235</w:t>
      </w:r>
    </w:p>
    <w:p w14:paraId="351315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236</w:t>
      </w:r>
    </w:p>
    <w:p w14:paraId="3820B9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237</w:t>
      </w:r>
    </w:p>
    <w:p w14:paraId="5A697B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237</w:t>
      </w:r>
    </w:p>
    <w:p w14:paraId="1BADF6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237</w:t>
      </w:r>
    </w:p>
    <w:p w14:paraId="7BE6A3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238</w:t>
      </w:r>
    </w:p>
    <w:p w14:paraId="5A2161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239</w:t>
      </w:r>
    </w:p>
    <w:p w14:paraId="4DB047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240</w:t>
      </w:r>
    </w:p>
    <w:p w14:paraId="7EC2A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 with Mul</w:t>
      </w:r>
      <w:r>
        <w:rPr>
          <w:noProof/>
          <w:lang w:eastAsia="zh-CN"/>
        </w:rPr>
        <w:t>t</w:t>
      </w:r>
      <w:r>
        <w:rPr>
          <w:noProof/>
        </w:rPr>
        <w:t>iple Downl</w:t>
      </w:r>
      <w:r>
        <w:rPr>
          <w:noProof/>
          <w:lang w:eastAsia="zh-CN"/>
        </w:rPr>
        <w:t>i</w:t>
      </w:r>
      <w:r>
        <w:rPr>
          <w:noProof/>
        </w:rPr>
        <w:t>nk SCells under Frame Structure 3</w:t>
      </w:r>
      <w:r>
        <w:rPr>
          <w:noProof/>
        </w:rPr>
        <w:tab/>
        <w:t>241</w:t>
      </w:r>
    </w:p>
    <w:p w14:paraId="0C4D8D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241</w:t>
      </w:r>
    </w:p>
    <w:p w14:paraId="164824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242</w:t>
      </w:r>
    </w:p>
    <w:p w14:paraId="68BFBF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243</w:t>
      </w:r>
    </w:p>
    <w:p w14:paraId="1F18BC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245</w:t>
      </w:r>
    </w:p>
    <w:p w14:paraId="130C70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245</w:t>
      </w:r>
    </w:p>
    <w:p w14:paraId="5F4000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247</w:t>
      </w:r>
    </w:p>
    <w:p w14:paraId="354E98C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249</w:t>
      </w:r>
    </w:p>
    <w:p w14:paraId="23483B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249</w:t>
      </w:r>
    </w:p>
    <w:p w14:paraId="2519A7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249</w:t>
      </w:r>
    </w:p>
    <w:p w14:paraId="643B3E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249</w:t>
      </w:r>
    </w:p>
    <w:p w14:paraId="4FD1EC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249</w:t>
      </w:r>
    </w:p>
    <w:p w14:paraId="43627D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249</w:t>
      </w:r>
    </w:p>
    <w:p w14:paraId="348757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249</w:t>
      </w:r>
    </w:p>
    <w:p w14:paraId="4737A3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250</w:t>
      </w:r>
    </w:p>
    <w:p w14:paraId="3C82A4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250</w:t>
      </w:r>
    </w:p>
    <w:p w14:paraId="7AF4CA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250</w:t>
      </w:r>
    </w:p>
    <w:p w14:paraId="1C08A2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250</w:t>
      </w:r>
    </w:p>
    <w:p w14:paraId="1254D6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251</w:t>
      </w:r>
    </w:p>
    <w:p w14:paraId="5BA5AF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252</w:t>
      </w:r>
    </w:p>
    <w:p w14:paraId="7E432E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one SCC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252</w:t>
      </w:r>
    </w:p>
    <w:p w14:paraId="7263BA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during RSSI measurements on multiple SCCs </w:t>
      </w:r>
      <w:r>
        <w:rPr>
          <w:noProof/>
          <w:lang w:eastAsia="zh-CN"/>
        </w:rPr>
        <w:t>under Frame Structure 3</w:t>
      </w:r>
      <w:r>
        <w:rPr>
          <w:noProof/>
        </w:rPr>
        <w:tab/>
        <w:t>252</w:t>
      </w:r>
    </w:p>
    <w:p w14:paraId="770078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</w:t>
      </w:r>
      <w:r>
        <w:rPr>
          <w:noProof/>
        </w:rPr>
        <w:t xml:space="preserve"> </w:t>
      </w:r>
      <w:r w:rsidRPr="003D733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253</w:t>
      </w:r>
    </w:p>
    <w:p w14:paraId="682045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253</w:t>
      </w:r>
    </w:p>
    <w:p w14:paraId="3903F7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254</w:t>
      </w:r>
    </w:p>
    <w:p w14:paraId="684375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254</w:t>
      </w:r>
    </w:p>
    <w:p w14:paraId="7F00CF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254</w:t>
      </w:r>
    </w:p>
    <w:p w14:paraId="5D33AC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254</w:t>
      </w:r>
    </w:p>
    <w:p w14:paraId="22743C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255</w:t>
      </w:r>
    </w:p>
    <w:p w14:paraId="604935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255</w:t>
      </w:r>
    </w:p>
    <w:p w14:paraId="73A7C1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255</w:t>
      </w:r>
    </w:p>
    <w:p w14:paraId="05C2F8D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256</w:t>
      </w:r>
    </w:p>
    <w:p w14:paraId="23D042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256</w:t>
      </w:r>
    </w:p>
    <w:p w14:paraId="07A209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256</w:t>
      </w:r>
    </w:p>
    <w:p w14:paraId="6E507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256</w:t>
      </w:r>
    </w:p>
    <w:p w14:paraId="2127EB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257</w:t>
      </w:r>
    </w:p>
    <w:p w14:paraId="139565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257</w:t>
      </w:r>
    </w:p>
    <w:p w14:paraId="655B7E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257</w:t>
      </w:r>
    </w:p>
    <w:p w14:paraId="0213E4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257</w:t>
      </w:r>
    </w:p>
    <w:p w14:paraId="50331D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257</w:t>
      </w:r>
    </w:p>
    <w:p w14:paraId="53FBFD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257</w:t>
      </w:r>
    </w:p>
    <w:p w14:paraId="052A4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258</w:t>
      </w:r>
    </w:p>
    <w:p w14:paraId="42CC6E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258</w:t>
      </w:r>
    </w:p>
    <w:p w14:paraId="37B6174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258</w:t>
      </w:r>
    </w:p>
    <w:p w14:paraId="5FA8E9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258</w:t>
      </w:r>
    </w:p>
    <w:p w14:paraId="6E21D8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</w:t>
      </w:r>
      <w:r>
        <w:rPr>
          <w:noProof/>
        </w:rPr>
        <w:tab/>
        <w:t>260</w:t>
      </w:r>
    </w:p>
    <w:p w14:paraId="2389C5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260</w:t>
      </w:r>
    </w:p>
    <w:p w14:paraId="77639A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260</w:t>
      </w:r>
    </w:p>
    <w:p w14:paraId="432183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261</w:t>
      </w:r>
    </w:p>
    <w:p w14:paraId="77C5A2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</w:t>
      </w:r>
      <w:r>
        <w:rPr>
          <w:noProof/>
        </w:rPr>
        <w:tab/>
        <w:t>261</w:t>
      </w:r>
    </w:p>
    <w:p w14:paraId="740803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261</w:t>
      </w:r>
    </w:p>
    <w:p w14:paraId="726C3F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261</w:t>
      </w:r>
    </w:p>
    <w:p w14:paraId="3DC0CB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7.11.3.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262</w:t>
      </w:r>
    </w:p>
    <w:p w14:paraId="2840A81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with </w:t>
      </w:r>
      <w:r>
        <w:rPr>
          <w:noProof/>
          <w:lang w:eastAsia="zh-CN"/>
        </w:rPr>
        <w:t>Dual Connectivity</w:t>
      </w:r>
      <w:r>
        <w:rPr>
          <w:noProof/>
        </w:rPr>
        <w:tab/>
        <w:t>262</w:t>
      </w:r>
    </w:p>
    <w:p w14:paraId="537C5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262</w:t>
      </w:r>
    </w:p>
    <w:p w14:paraId="646225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262</w:t>
      </w:r>
    </w:p>
    <w:p w14:paraId="2457FF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262</w:t>
      </w:r>
    </w:p>
    <w:p w14:paraId="5EE537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263</w:t>
      </w:r>
    </w:p>
    <w:p w14:paraId="1A9DF7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263</w:t>
      </w:r>
    </w:p>
    <w:p w14:paraId="393842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263</w:t>
      </w:r>
    </w:p>
    <w:p w14:paraId="3E571A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263</w:t>
      </w:r>
    </w:p>
    <w:p w14:paraId="2EA4EC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264</w:t>
      </w:r>
    </w:p>
    <w:p w14:paraId="08178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264</w:t>
      </w:r>
    </w:p>
    <w:p w14:paraId="08ABC92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Cell </w:t>
      </w:r>
      <w:r w:rsidRPr="003D733F">
        <w:rPr>
          <w:rFonts w:cs="v4.2.0"/>
          <w:noProof/>
          <w:lang w:eastAsia="zh-CN"/>
        </w:rPr>
        <w:t xml:space="preserve">phase </w:t>
      </w:r>
      <w:r w:rsidRPr="003D733F">
        <w:rPr>
          <w:rFonts w:cs="v4.2.0"/>
          <w:noProof/>
        </w:rPr>
        <w:t>synchronization accuracy</w:t>
      </w:r>
      <w:r w:rsidRPr="003D733F">
        <w:rPr>
          <w:rFonts w:cs="v4.2.0"/>
          <w:noProof/>
          <w:lang w:eastAsia="zh-CN"/>
        </w:rPr>
        <w:t xml:space="preserve"> (</w:t>
      </w:r>
      <w:r w:rsidRPr="003D733F">
        <w:rPr>
          <w:rFonts w:cs="v4.2.0"/>
          <w:noProof/>
        </w:rPr>
        <w:t>Synchronized mode of dual connectivity</w:t>
      </w:r>
      <w:r w:rsidRPr="003D733F">
        <w:rPr>
          <w:rFonts w:cs="v4.2.0"/>
          <w:noProof/>
          <w:lang w:eastAsia="zh-CN"/>
        </w:rPr>
        <w:t>)</w:t>
      </w:r>
      <w:r>
        <w:rPr>
          <w:noProof/>
        </w:rPr>
        <w:tab/>
        <w:t>265</w:t>
      </w:r>
    </w:p>
    <w:p w14:paraId="41501F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Definition</w:t>
      </w:r>
      <w:r>
        <w:rPr>
          <w:noProof/>
        </w:rPr>
        <w:tab/>
        <w:t>265</w:t>
      </w:r>
    </w:p>
    <w:p w14:paraId="39DDFE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265</w:t>
      </w:r>
    </w:p>
    <w:p w14:paraId="1479963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</w:t>
      </w:r>
      <w:r>
        <w:rPr>
          <w:noProof/>
          <w:lang w:eastAsia="zh-CN"/>
        </w:rPr>
        <w:t>Dual Connectivity</w:t>
      </w:r>
      <w:r>
        <w:rPr>
          <w:noProof/>
        </w:rPr>
        <w:tab/>
        <w:t>265</w:t>
      </w:r>
    </w:p>
    <w:p w14:paraId="1783D5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3798F7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265</w:t>
      </w:r>
    </w:p>
    <w:p w14:paraId="02552D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266</w:t>
      </w:r>
    </w:p>
    <w:p w14:paraId="18C90F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266</w:t>
      </w:r>
    </w:p>
    <w:p w14:paraId="746802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266</w:t>
      </w:r>
    </w:p>
    <w:p w14:paraId="554149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266</w:t>
      </w:r>
    </w:p>
    <w:p w14:paraId="44BBB5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267</w:t>
      </w:r>
    </w:p>
    <w:p w14:paraId="702225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267</w:t>
      </w:r>
    </w:p>
    <w:p w14:paraId="6907D1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267</w:t>
      </w:r>
    </w:p>
    <w:p w14:paraId="6BF20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267</w:t>
      </w:r>
    </w:p>
    <w:p w14:paraId="3EB57DB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267</w:t>
      </w:r>
    </w:p>
    <w:p w14:paraId="53A433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267</w:t>
      </w:r>
    </w:p>
    <w:p w14:paraId="5D5A04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ProSe</w:t>
      </w:r>
      <w:r>
        <w:rPr>
          <w:noProof/>
        </w:rPr>
        <w:tab/>
        <w:t>267</w:t>
      </w:r>
    </w:p>
    <w:p w14:paraId="615C6A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268</w:t>
      </w:r>
    </w:p>
    <w:p w14:paraId="317D29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268</w:t>
      </w:r>
    </w:p>
    <w:p w14:paraId="29A3A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268</w:t>
      </w:r>
    </w:p>
    <w:p w14:paraId="0566BA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268</w:t>
      </w:r>
    </w:p>
    <w:p w14:paraId="510CC8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269</w:t>
      </w:r>
    </w:p>
    <w:p w14:paraId="7264F8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269</w:t>
      </w:r>
    </w:p>
    <w:p w14:paraId="26914C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269</w:t>
      </w:r>
    </w:p>
    <w:p w14:paraId="2F431E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269</w:t>
      </w:r>
    </w:p>
    <w:p w14:paraId="3CF28B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270</w:t>
      </w:r>
    </w:p>
    <w:p w14:paraId="3FD2C9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270</w:t>
      </w:r>
    </w:p>
    <w:p w14:paraId="149AE98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271</w:t>
      </w:r>
    </w:p>
    <w:p w14:paraId="15FE20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5138B35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271</w:t>
      </w:r>
    </w:p>
    <w:p w14:paraId="0744DB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271</w:t>
      </w:r>
    </w:p>
    <w:p w14:paraId="779E43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271</w:t>
      </w:r>
    </w:p>
    <w:p w14:paraId="0D853C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271</w:t>
      </w:r>
    </w:p>
    <w:p w14:paraId="4B6D96F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UE Category M1</w:t>
      </w:r>
      <w:r>
        <w:rPr>
          <w:noProof/>
        </w:rPr>
        <w:tab/>
        <w:t>271</w:t>
      </w:r>
    </w:p>
    <w:p w14:paraId="464483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271</w:t>
      </w:r>
    </w:p>
    <w:p w14:paraId="4D6657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CE mode A</w:t>
      </w:r>
      <w:r>
        <w:rPr>
          <w:noProof/>
        </w:rPr>
        <w:tab/>
        <w:t>272</w:t>
      </w:r>
    </w:p>
    <w:p w14:paraId="6A313E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274</w:t>
      </w:r>
    </w:p>
    <w:p w14:paraId="7E32FB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275</w:t>
      </w:r>
    </w:p>
    <w:p w14:paraId="04ED5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276</w:t>
      </w:r>
    </w:p>
    <w:p w14:paraId="2003E6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A</w:t>
      </w:r>
      <w:r>
        <w:rPr>
          <w:noProof/>
        </w:rPr>
        <w:tab/>
        <w:t>276</w:t>
      </w:r>
    </w:p>
    <w:p w14:paraId="50B2DB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276</w:t>
      </w:r>
    </w:p>
    <w:p w14:paraId="78891B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3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276</w:t>
      </w:r>
    </w:p>
    <w:p w14:paraId="3EE9D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278</w:t>
      </w:r>
    </w:p>
    <w:p w14:paraId="2CEBE0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FD-FDD and TDD with CE mode B</w:t>
      </w:r>
      <w:r>
        <w:rPr>
          <w:noProof/>
        </w:rPr>
        <w:tab/>
        <w:t>278</w:t>
      </w:r>
    </w:p>
    <w:p w14:paraId="700682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280</w:t>
      </w:r>
    </w:p>
    <w:p w14:paraId="44D458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281</w:t>
      </w:r>
    </w:p>
    <w:p w14:paraId="214773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282</w:t>
      </w:r>
    </w:p>
    <w:p w14:paraId="4D1DC5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7.19.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HD-FDD with CE mode B</w:t>
      </w:r>
      <w:r>
        <w:rPr>
          <w:noProof/>
        </w:rPr>
        <w:tab/>
        <w:t>282</w:t>
      </w:r>
    </w:p>
    <w:p w14:paraId="0A1C88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282</w:t>
      </w:r>
    </w:p>
    <w:p w14:paraId="03B79E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</w:t>
      </w:r>
      <w:r>
        <w:rPr>
          <w:noProof/>
          <w:lang w:eastAsia="zh-CN"/>
        </w:rPr>
        <w:t>5</w:t>
      </w:r>
      <w:r w:rsidRPr="003D733F">
        <w:rPr>
          <w:rFonts w:eastAsia="?? ??"/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282</w:t>
      </w:r>
    </w:p>
    <w:p w14:paraId="363F99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7.19.5.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284</w:t>
      </w:r>
    </w:p>
    <w:p w14:paraId="40EECF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284</w:t>
      </w:r>
    </w:p>
    <w:p w14:paraId="249D61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284</w:t>
      </w:r>
    </w:p>
    <w:p w14:paraId="44AB15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284</w:t>
      </w:r>
    </w:p>
    <w:p w14:paraId="725274A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285</w:t>
      </w:r>
    </w:p>
    <w:p w14:paraId="6051EC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41EECA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285</w:t>
      </w:r>
    </w:p>
    <w:p w14:paraId="00CE1D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NB-IoT</w:t>
      </w:r>
      <w:r>
        <w:rPr>
          <w:noProof/>
        </w:rPr>
        <w:tab/>
        <w:t>285</w:t>
      </w:r>
    </w:p>
    <w:p w14:paraId="7E5AF1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285</w:t>
      </w:r>
    </w:p>
    <w:p w14:paraId="01EDEC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</w:t>
      </w:r>
      <w:r>
        <w:rPr>
          <w:noProof/>
        </w:rPr>
        <w:tab/>
        <w:t>285</w:t>
      </w:r>
    </w:p>
    <w:p w14:paraId="1F884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  <w:lang w:eastAsia="zh-CN"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?? ??"/>
          <w:noProof/>
          <w:lang w:eastAsia="zh-CN"/>
        </w:rPr>
        <w:t>Timing Advance adjustment delay</w:t>
      </w:r>
      <w:r>
        <w:rPr>
          <w:noProof/>
        </w:rPr>
        <w:tab/>
        <w:t>285</w:t>
      </w:r>
    </w:p>
    <w:p w14:paraId="49E853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Timing Advance adjustment accuracy</w:t>
      </w:r>
      <w:r>
        <w:rPr>
          <w:noProof/>
        </w:rPr>
        <w:tab/>
        <w:t>285</w:t>
      </w:r>
    </w:p>
    <w:p w14:paraId="70E1F9C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Radio Link Monitoring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285</w:t>
      </w:r>
    </w:p>
    <w:p w14:paraId="2837A8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7A3C77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  <w:lang w:eastAsia="zh-CN"/>
        </w:rPr>
        <w:t xml:space="preserve"> for Category NB1 UE</w:t>
      </w:r>
      <w:r>
        <w:rPr>
          <w:noProof/>
        </w:rPr>
        <w:tab/>
        <w:t>285</w:t>
      </w:r>
    </w:p>
    <w:p w14:paraId="7CCDEE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no DRX is used</w:t>
      </w:r>
      <w:r>
        <w:rPr>
          <w:noProof/>
        </w:rPr>
        <w:tab/>
        <w:t>286</w:t>
      </w:r>
    </w:p>
    <w:p w14:paraId="035333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when DRX is used</w:t>
      </w:r>
      <w:r>
        <w:rPr>
          <w:noProof/>
        </w:rPr>
        <w:tab/>
        <w:t>286</w:t>
      </w:r>
    </w:p>
    <w:p w14:paraId="29FA84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?? ??"/>
          <w:noProof/>
        </w:rPr>
        <w:t>7.23.2.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Minimum requirement at transitions</w:t>
      </w:r>
      <w:r>
        <w:rPr>
          <w:noProof/>
        </w:rPr>
        <w:tab/>
        <w:t>287</w:t>
      </w:r>
    </w:p>
    <w:p w14:paraId="0AAD7D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287</w:t>
      </w:r>
    </w:p>
    <w:p w14:paraId="3CBD2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0C3B1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2E8EFD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Cell </w:t>
      </w:r>
      <w:r>
        <w:rPr>
          <w:noProof/>
          <w:lang w:eastAsia="zh-CN"/>
        </w:rPr>
        <w:t xml:space="preserve">phase </w:t>
      </w:r>
      <w:r>
        <w:rPr>
          <w:noProof/>
        </w:rPr>
        <w:t>synchronization accuracy</w:t>
      </w:r>
      <w:r>
        <w:rPr>
          <w:noProof/>
          <w:lang w:eastAsia="zh-CN"/>
        </w:rPr>
        <w:t xml:space="preserve"> for MBMS services (FDD)</w:t>
      </w:r>
      <w:r>
        <w:rPr>
          <w:noProof/>
        </w:rPr>
        <w:tab/>
        <w:t>288</w:t>
      </w:r>
    </w:p>
    <w:p w14:paraId="3EACE1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288</w:t>
      </w:r>
    </w:p>
    <w:p w14:paraId="0963D2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7.</w:t>
      </w:r>
      <w:r w:rsidRPr="003D733F">
        <w:rPr>
          <w:rFonts w:cs="v4.2.0"/>
          <w:noProof/>
          <w:lang w:eastAsia="zh-CN"/>
        </w:rPr>
        <w:t>25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Minimum requirements</w:t>
      </w:r>
      <w:r>
        <w:rPr>
          <w:noProof/>
        </w:rPr>
        <w:tab/>
        <w:t>288</w:t>
      </w:r>
    </w:p>
    <w:p w14:paraId="559A176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289</w:t>
      </w:r>
    </w:p>
    <w:p w14:paraId="13808E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289</w:t>
      </w:r>
    </w:p>
    <w:p w14:paraId="45EB8F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289</w:t>
      </w:r>
    </w:p>
    <w:p w14:paraId="78DAB4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</w:t>
      </w:r>
      <w:r>
        <w:rPr>
          <w:noProof/>
          <w:lang w:eastAsia="zh-CN"/>
        </w:rPr>
        <w:t>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timer accuracy</w:t>
      </w:r>
      <w:r>
        <w:rPr>
          <w:noProof/>
          <w:lang w:eastAsia="zh-CN"/>
        </w:rPr>
        <w:t xml:space="preserve"> for category M1</w:t>
      </w:r>
      <w:r>
        <w:rPr>
          <w:noProof/>
        </w:rPr>
        <w:tab/>
        <w:t>289</w:t>
      </w:r>
    </w:p>
    <w:p w14:paraId="794376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</w:t>
      </w:r>
      <w:r w:rsidRPr="003D733F">
        <w:rPr>
          <w:rFonts w:cs="v3.7.0"/>
          <w:noProof/>
          <w:lang w:eastAsia="zh-CN"/>
        </w:rPr>
        <w:t>27</w:t>
      </w:r>
      <w:r w:rsidRPr="003D733F">
        <w:rPr>
          <w:rFonts w:cs="v3.7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289</w:t>
      </w:r>
    </w:p>
    <w:p w14:paraId="2C1DD5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</w:t>
      </w:r>
      <w:r w:rsidRPr="003D733F">
        <w:rPr>
          <w:rFonts w:cs="v3.7.0"/>
          <w:noProof/>
          <w:lang w:eastAsia="zh-CN"/>
        </w:rPr>
        <w:t>27</w:t>
      </w:r>
      <w:r w:rsidRPr="003D733F">
        <w:rPr>
          <w:rFonts w:cs="v3.7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Requirements</w:t>
      </w:r>
      <w:r>
        <w:rPr>
          <w:noProof/>
        </w:rPr>
        <w:tab/>
        <w:t>289</w:t>
      </w:r>
    </w:p>
    <w:p w14:paraId="0F81D61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290</w:t>
      </w:r>
    </w:p>
    <w:p w14:paraId="02FF0F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3.7.0"/>
          <w:noProof/>
        </w:rPr>
        <w:t>Introduction</w:t>
      </w:r>
      <w:r>
        <w:rPr>
          <w:noProof/>
        </w:rPr>
        <w:tab/>
        <w:t>290</w:t>
      </w:r>
    </w:p>
    <w:p w14:paraId="0E0E882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5E897DE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290</w:t>
      </w:r>
    </w:p>
    <w:p w14:paraId="5BB114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37750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0357B3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290</w:t>
      </w:r>
    </w:p>
    <w:p w14:paraId="569620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587B61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290</w:t>
      </w:r>
    </w:p>
    <w:p w14:paraId="1045ECF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 xml:space="preserve">SCell Addition and Release Delay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290</w:t>
      </w:r>
    </w:p>
    <w:p w14:paraId="65A156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797362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291</w:t>
      </w:r>
    </w:p>
    <w:p w14:paraId="5A8B09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291</w:t>
      </w:r>
    </w:p>
    <w:p w14:paraId="22F0D9F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Addition and Release Delay of NR PSCell Operating with CCA for E-UTRA - NR </w:t>
      </w:r>
      <w:r>
        <w:rPr>
          <w:noProof/>
          <w:lang w:eastAsia="zh-CN"/>
        </w:rPr>
        <w:t>Dual Connectivity</w:t>
      </w:r>
      <w:r>
        <w:rPr>
          <w:noProof/>
        </w:rPr>
        <w:tab/>
        <w:t>292</w:t>
      </w:r>
    </w:p>
    <w:p w14:paraId="0CE6B0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292</w:t>
      </w:r>
    </w:p>
    <w:p w14:paraId="090A00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Addition Delay Requirement</w:t>
      </w:r>
      <w:r>
        <w:rPr>
          <w:noProof/>
        </w:rPr>
        <w:tab/>
        <w:t>292</w:t>
      </w:r>
    </w:p>
    <w:p w14:paraId="5FC08C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NR </w:t>
      </w:r>
      <w:r>
        <w:rPr>
          <w:noProof/>
          <w:lang w:eastAsia="zh-CN"/>
        </w:rPr>
        <w:t>P</w:t>
      </w:r>
      <w:r>
        <w:rPr>
          <w:noProof/>
        </w:rPr>
        <w:t>SCell Release Delay Requirement</w:t>
      </w:r>
      <w:r>
        <w:rPr>
          <w:noProof/>
        </w:rPr>
        <w:tab/>
        <w:t>293</w:t>
      </w:r>
    </w:p>
    <w:p w14:paraId="78E1B29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EN-DC</w:t>
      </w:r>
      <w:r>
        <w:rPr>
          <w:noProof/>
        </w:rPr>
        <w:tab/>
        <w:t>293</w:t>
      </w:r>
    </w:p>
    <w:p w14:paraId="058C70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293</w:t>
      </w:r>
    </w:p>
    <w:p w14:paraId="77B8EA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294</w:t>
      </w:r>
    </w:p>
    <w:p w14:paraId="0BF713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at </w:t>
      </w:r>
      <w:r>
        <w:rPr>
          <w:noProof/>
          <w:lang w:eastAsia="zh-CN"/>
        </w:rPr>
        <w:t>P</w:t>
      </w:r>
      <w:r>
        <w:rPr>
          <w:noProof/>
        </w:rPr>
        <w:t xml:space="preserve">SCell </w:t>
      </w:r>
      <w:r>
        <w:rPr>
          <w:noProof/>
          <w:lang w:eastAsia="zh-CN"/>
        </w:rPr>
        <w:t>addition/release</w:t>
      </w:r>
      <w:r>
        <w:rPr>
          <w:noProof/>
        </w:rPr>
        <w:tab/>
        <w:t>294</w:t>
      </w:r>
    </w:p>
    <w:p w14:paraId="20BE1E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294</w:t>
      </w:r>
    </w:p>
    <w:p w14:paraId="38A69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294</w:t>
      </w:r>
    </w:p>
    <w:p w14:paraId="6A788E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294</w:t>
      </w:r>
    </w:p>
    <w:p w14:paraId="2E072F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294</w:t>
      </w:r>
    </w:p>
    <w:p w14:paraId="64C011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295</w:t>
      </w:r>
    </w:p>
    <w:p w14:paraId="376479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295</w:t>
      </w:r>
    </w:p>
    <w:p w14:paraId="2485163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295</w:t>
      </w:r>
    </w:p>
    <w:p w14:paraId="20B2B0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296</w:t>
      </w:r>
    </w:p>
    <w:p w14:paraId="02373F6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296</w:t>
      </w:r>
    </w:p>
    <w:p w14:paraId="1C8788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296</w:t>
      </w:r>
    </w:p>
    <w:p w14:paraId="168DEC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297</w:t>
      </w:r>
    </w:p>
    <w:p w14:paraId="5DAC52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297</w:t>
      </w:r>
    </w:p>
    <w:p w14:paraId="36E996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297</w:t>
      </w:r>
    </w:p>
    <w:p w14:paraId="3A31C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297</w:t>
      </w:r>
    </w:p>
    <w:p w14:paraId="227C8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297</w:t>
      </w:r>
    </w:p>
    <w:p w14:paraId="1E252F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298</w:t>
      </w:r>
    </w:p>
    <w:p w14:paraId="139B7C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299</w:t>
      </w:r>
    </w:p>
    <w:p w14:paraId="4EF55D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299</w:t>
      </w:r>
    </w:p>
    <w:p w14:paraId="360145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299</w:t>
      </w:r>
    </w:p>
    <w:p w14:paraId="69D4FD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299</w:t>
      </w:r>
    </w:p>
    <w:p w14:paraId="2B0AE6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299</w:t>
      </w:r>
    </w:p>
    <w:p w14:paraId="5C3DC8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Transmit/Receive Timing Difference in Carrier Aggregation for</w:t>
      </w:r>
      <w:r w:rsidRPr="003D733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300</w:t>
      </w:r>
    </w:p>
    <w:p w14:paraId="493C5B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2B8FDE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4968DDC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300</w:t>
      </w:r>
    </w:p>
    <w:p w14:paraId="571007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300</w:t>
      </w:r>
    </w:p>
    <w:p w14:paraId="1D0C44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300</w:t>
      </w:r>
    </w:p>
    <w:p w14:paraId="7AAB8C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300</w:t>
      </w:r>
    </w:p>
    <w:p w14:paraId="2242B3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with NE-DC</w:t>
      </w:r>
      <w:r>
        <w:rPr>
          <w:noProof/>
        </w:rPr>
        <w:tab/>
        <w:t>301</w:t>
      </w:r>
    </w:p>
    <w:p w14:paraId="73E59B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301</w:t>
      </w:r>
    </w:p>
    <w:p w14:paraId="4A862B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301</w:t>
      </w:r>
    </w:p>
    <w:p w14:paraId="183D03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at transitions between active and non-active</w:t>
      </w:r>
      <w:r>
        <w:rPr>
          <w:noProof/>
        </w:rPr>
        <w:t xml:space="preserve"> during </w:t>
      </w:r>
      <w:r>
        <w:rPr>
          <w:noProof/>
          <w:lang w:eastAsia="zh-CN"/>
        </w:rPr>
        <w:t>DRX</w:t>
      </w:r>
      <w:r>
        <w:rPr>
          <w:noProof/>
        </w:rPr>
        <w:tab/>
        <w:t>301</w:t>
      </w:r>
    </w:p>
    <w:p w14:paraId="77BB9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transitions from non-DRX to DRX</w:t>
      </w:r>
      <w:r>
        <w:rPr>
          <w:noProof/>
        </w:rPr>
        <w:tab/>
        <w:t>301</w:t>
      </w:r>
    </w:p>
    <w:p w14:paraId="72482D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addition/release</w:t>
      </w:r>
      <w:r>
        <w:rPr>
          <w:noProof/>
        </w:rPr>
        <w:tab/>
        <w:t>302</w:t>
      </w:r>
    </w:p>
    <w:p w14:paraId="560293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activation/deactivation</w:t>
      </w:r>
      <w:r>
        <w:rPr>
          <w:noProof/>
        </w:rPr>
        <w:tab/>
        <w:t>302</w:t>
      </w:r>
    </w:p>
    <w:p w14:paraId="3BDE69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during measurements on SCC</w:t>
      </w:r>
      <w:r>
        <w:rPr>
          <w:noProof/>
        </w:rPr>
        <w:tab/>
        <w:t>302</w:t>
      </w:r>
    </w:p>
    <w:p w14:paraId="5E7BA6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302</w:t>
      </w:r>
    </w:p>
    <w:p w14:paraId="48A458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303</w:t>
      </w:r>
    </w:p>
    <w:p w14:paraId="63E911B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303</w:t>
      </w:r>
    </w:p>
    <w:p w14:paraId="7F59BB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303</w:t>
      </w:r>
    </w:p>
    <w:p w14:paraId="308E25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active BWP switching</w:t>
      </w:r>
      <w:r>
        <w:rPr>
          <w:noProof/>
        </w:rPr>
        <w:tab/>
        <w:t>303</w:t>
      </w:r>
    </w:p>
    <w:p w14:paraId="582EDC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dormant SCell</w:t>
      </w:r>
      <w:r>
        <w:rPr>
          <w:noProof/>
        </w:rPr>
        <w:tab/>
        <w:t>304</w:t>
      </w:r>
    </w:p>
    <w:p w14:paraId="18C270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activation and deactivation of multiple dormant SCell</w:t>
      </w:r>
      <w:r>
        <w:rPr>
          <w:noProof/>
        </w:rPr>
        <w:tab/>
        <w:t>304</w:t>
      </w:r>
    </w:p>
    <w:p w14:paraId="76717E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SCell hibernation</w:t>
      </w:r>
      <w:r>
        <w:rPr>
          <w:noProof/>
        </w:rPr>
        <w:tab/>
        <w:t>304</w:t>
      </w:r>
    </w:p>
    <w:p w14:paraId="7B1173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direct SCell activation and hibernation</w:t>
      </w:r>
      <w:r>
        <w:rPr>
          <w:noProof/>
        </w:rPr>
        <w:tab/>
        <w:t>304</w:t>
      </w:r>
    </w:p>
    <w:p w14:paraId="677C01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SRS carrier based switching</w:t>
      </w:r>
      <w:r>
        <w:rPr>
          <w:noProof/>
        </w:rPr>
        <w:tab/>
        <w:t>304</w:t>
      </w:r>
    </w:p>
    <w:p w14:paraId="1B4228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NR SCell dormancy</w:t>
      </w:r>
      <w:r>
        <w:rPr>
          <w:noProof/>
        </w:rPr>
        <w:tab/>
        <w:t>305</w:t>
      </w:r>
    </w:p>
    <w:p w14:paraId="541D12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NR SCell dormancy switch</w:t>
      </w:r>
      <w:r>
        <w:rPr>
          <w:noProof/>
        </w:rPr>
        <w:tab/>
        <w:t>305</w:t>
      </w:r>
    </w:p>
    <w:p w14:paraId="7A6582C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due to CSI and RRM measurements during SCell dormancy</w:t>
      </w:r>
      <w:r>
        <w:rPr>
          <w:noProof/>
        </w:rPr>
        <w:tab/>
        <w:t>306</w:t>
      </w:r>
    </w:p>
    <w:p w14:paraId="2355FD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E-UTRA measurement with autonomous gaps</w:t>
      </w:r>
      <w:r>
        <w:rPr>
          <w:noProof/>
        </w:rPr>
        <w:tab/>
        <w:t>306</w:t>
      </w:r>
    </w:p>
    <w:p w14:paraId="34EFE9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 during NR measurement with autonomous gaps</w:t>
      </w:r>
      <w:r>
        <w:rPr>
          <w:noProof/>
        </w:rPr>
        <w:tab/>
        <w:t>306</w:t>
      </w:r>
    </w:p>
    <w:p w14:paraId="72D6D4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Interruptions at SRS carrier based switching</w:t>
      </w:r>
      <w:r>
        <w:rPr>
          <w:noProof/>
        </w:rPr>
        <w:tab/>
        <w:t>307</w:t>
      </w:r>
    </w:p>
    <w:p w14:paraId="36B0251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during NR measurement with autonomous gaps</w:t>
      </w:r>
      <w:r>
        <w:rPr>
          <w:noProof/>
        </w:rPr>
        <w:tab/>
        <w:t>307</w:t>
      </w:r>
    </w:p>
    <w:p w14:paraId="1E8B5C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307</w:t>
      </w:r>
    </w:p>
    <w:p w14:paraId="6369DF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307</w:t>
      </w:r>
    </w:p>
    <w:p w14:paraId="6FB66C2C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308</w:t>
      </w:r>
    </w:p>
    <w:p w14:paraId="4460D80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308</w:t>
      </w:r>
    </w:p>
    <w:p w14:paraId="524BA0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308</w:t>
      </w:r>
    </w:p>
    <w:p w14:paraId="3A5F6E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308</w:t>
      </w:r>
    </w:p>
    <w:p w14:paraId="7A27AE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measurement capability</w:t>
      </w:r>
      <w:r>
        <w:rPr>
          <w:noProof/>
        </w:rPr>
        <w:tab/>
        <w:t>308</w:t>
      </w:r>
    </w:p>
    <w:p w14:paraId="5F6462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316</w:t>
      </w:r>
    </w:p>
    <w:p w14:paraId="2914A86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317</w:t>
      </w:r>
    </w:p>
    <w:p w14:paraId="188D8EA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</w:t>
      </w:r>
      <w:r>
        <w:rPr>
          <w:noProof/>
          <w:lang w:eastAsia="zh-CN"/>
        </w:rPr>
        <w:t>EN-DC</w:t>
      </w:r>
      <w:r>
        <w:rPr>
          <w:noProof/>
        </w:rPr>
        <w:t>)</w:t>
      </w:r>
      <w:r>
        <w:rPr>
          <w:noProof/>
        </w:rPr>
        <w:tab/>
        <w:t>318</w:t>
      </w:r>
    </w:p>
    <w:p w14:paraId="09A558B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320</w:t>
      </w:r>
    </w:p>
    <w:p w14:paraId="2749D82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Network controlled small gap</w:t>
      </w:r>
      <w:r>
        <w:rPr>
          <w:noProof/>
        </w:rPr>
        <w:tab/>
        <w:t>321</w:t>
      </w:r>
    </w:p>
    <w:p w14:paraId="56F5F7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322</w:t>
      </w:r>
    </w:p>
    <w:p w14:paraId="353636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322</w:t>
      </w:r>
    </w:p>
    <w:p w14:paraId="7BE0B37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327</w:t>
      </w:r>
    </w:p>
    <w:p w14:paraId="7652563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331</w:t>
      </w:r>
    </w:p>
    <w:p w14:paraId="4FC16D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332</w:t>
      </w:r>
    </w:p>
    <w:p w14:paraId="4A9FBB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333</w:t>
      </w:r>
    </w:p>
    <w:p w14:paraId="6CE63B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334</w:t>
      </w:r>
    </w:p>
    <w:p w14:paraId="57776E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334</w:t>
      </w:r>
    </w:p>
    <w:p w14:paraId="1BE38F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340</w:t>
      </w:r>
    </w:p>
    <w:p w14:paraId="03F231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346</w:t>
      </w:r>
    </w:p>
    <w:p w14:paraId="7D5AD85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346</w:t>
      </w:r>
    </w:p>
    <w:p w14:paraId="212ACC1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347</w:t>
      </w:r>
    </w:p>
    <w:p w14:paraId="01E353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348</w:t>
      </w:r>
    </w:p>
    <w:p w14:paraId="0914F4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349</w:t>
      </w:r>
    </w:p>
    <w:p w14:paraId="03FFC9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350</w:t>
      </w:r>
    </w:p>
    <w:p w14:paraId="06DCFF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351</w:t>
      </w:r>
    </w:p>
    <w:p w14:paraId="674CF0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358</w:t>
      </w:r>
    </w:p>
    <w:p w14:paraId="0DC573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 RAT measurements</w:t>
      </w:r>
      <w:r>
        <w:rPr>
          <w:noProof/>
        </w:rPr>
        <w:tab/>
        <w:t>358</w:t>
      </w:r>
    </w:p>
    <w:p w14:paraId="6AEE3FA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358</w:t>
      </w:r>
    </w:p>
    <w:p w14:paraId="510E128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363</w:t>
      </w:r>
    </w:p>
    <w:p w14:paraId="23E901D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363</w:t>
      </w:r>
    </w:p>
    <w:p w14:paraId="3CF824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367</w:t>
      </w:r>
    </w:p>
    <w:p w14:paraId="16AA2B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367</w:t>
      </w:r>
    </w:p>
    <w:p w14:paraId="19533D0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372</w:t>
      </w:r>
    </w:p>
    <w:p w14:paraId="29589D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372</w:t>
      </w:r>
    </w:p>
    <w:p w14:paraId="47AA38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374</w:t>
      </w:r>
    </w:p>
    <w:p w14:paraId="683FE8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374</w:t>
      </w:r>
    </w:p>
    <w:p w14:paraId="76CA251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374</w:t>
      </w:r>
    </w:p>
    <w:p w14:paraId="43FEE84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375</w:t>
      </w:r>
    </w:p>
    <w:p w14:paraId="2522F4A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375</w:t>
      </w:r>
    </w:p>
    <w:p w14:paraId="49101E8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375</w:t>
      </w:r>
    </w:p>
    <w:p w14:paraId="0A7010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375</w:t>
      </w:r>
    </w:p>
    <w:p w14:paraId="08459BC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 xml:space="preserve">DD – UTRAN </w:t>
      </w:r>
      <w:r>
        <w:rPr>
          <w:noProof/>
          <w:lang w:eastAsia="zh-CN"/>
        </w:rPr>
        <w:t>T</w:t>
      </w:r>
      <w:r>
        <w:rPr>
          <w:noProof/>
        </w:rPr>
        <w:t>DD measurements for SON</w:t>
      </w:r>
      <w:r>
        <w:rPr>
          <w:noProof/>
        </w:rPr>
        <w:tab/>
        <w:t>377</w:t>
      </w:r>
    </w:p>
    <w:p w14:paraId="7174FE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</w:t>
      </w:r>
      <w:r w:rsidRPr="003D733F">
        <w:rPr>
          <w:noProof/>
          <w:lang w:val="en-US"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 xml:space="preserve">E-UTRAN </w:t>
      </w:r>
      <w:r w:rsidRPr="003D733F">
        <w:rPr>
          <w:noProof/>
          <w:lang w:val="en-US" w:eastAsia="zh-CN"/>
        </w:rPr>
        <w:t>F</w:t>
      </w:r>
      <w:r w:rsidRPr="003D733F">
        <w:rPr>
          <w:noProof/>
          <w:lang w:val="en-US"/>
        </w:rPr>
        <w:t>DD – cdma2000 1xRTT measurements</w:t>
      </w:r>
      <w:r w:rsidRPr="003D733F">
        <w:rPr>
          <w:noProof/>
          <w:lang w:val="en-US" w:eastAsia="zh-CN"/>
        </w:rPr>
        <w:t xml:space="preserve"> for SON ANR</w:t>
      </w:r>
      <w:r>
        <w:rPr>
          <w:noProof/>
        </w:rPr>
        <w:tab/>
        <w:t>377</w:t>
      </w:r>
    </w:p>
    <w:p w14:paraId="3047CD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</w:t>
      </w:r>
      <w:r w:rsidRPr="003D733F">
        <w:rPr>
          <w:noProof/>
          <w:lang w:val="en-US" w:eastAsia="zh-CN"/>
        </w:rPr>
        <w:t>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 xml:space="preserve">E-UTRAN </w:t>
      </w:r>
      <w:r w:rsidRPr="003D733F">
        <w:rPr>
          <w:noProof/>
          <w:lang w:val="en-US" w:eastAsia="zh-CN"/>
        </w:rPr>
        <w:t>T</w:t>
      </w:r>
      <w:r w:rsidRPr="003D733F">
        <w:rPr>
          <w:noProof/>
          <w:lang w:val="en-US"/>
        </w:rPr>
        <w:t>DD – cdma2000 1xRTT measurements</w:t>
      </w:r>
      <w:r w:rsidRPr="003D733F">
        <w:rPr>
          <w:noProof/>
          <w:lang w:val="en-US" w:eastAsia="zh-CN"/>
        </w:rPr>
        <w:t xml:space="preserve"> for SON ANR</w:t>
      </w:r>
      <w:r>
        <w:rPr>
          <w:noProof/>
        </w:rPr>
        <w:tab/>
        <w:t>377</w:t>
      </w:r>
    </w:p>
    <w:p w14:paraId="4DA865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377</w:t>
      </w:r>
    </w:p>
    <w:p w14:paraId="5057C67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378</w:t>
      </w:r>
    </w:p>
    <w:p w14:paraId="5265A98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378</w:t>
      </w:r>
    </w:p>
    <w:p w14:paraId="2124B7B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380</w:t>
      </w:r>
    </w:p>
    <w:p w14:paraId="18A9D3D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380</w:t>
      </w:r>
    </w:p>
    <w:p w14:paraId="46315E9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384</w:t>
      </w:r>
    </w:p>
    <w:p w14:paraId="6F076FA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388</w:t>
      </w:r>
    </w:p>
    <w:p w14:paraId="0B52F9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388</w:t>
      </w:r>
    </w:p>
    <w:p w14:paraId="092C98A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388</w:t>
      </w:r>
    </w:p>
    <w:p w14:paraId="0EE8BF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388</w:t>
      </w:r>
    </w:p>
    <w:p w14:paraId="11F8BF3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FDD – NR SFTD Measurements</w:t>
      </w:r>
      <w:r>
        <w:rPr>
          <w:noProof/>
        </w:rPr>
        <w:tab/>
        <w:t>388</w:t>
      </w:r>
    </w:p>
    <w:p w14:paraId="0ECB4D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E-UTRAN TDD – NR SFTD Measurements</w:t>
      </w:r>
      <w:r>
        <w:rPr>
          <w:noProof/>
        </w:rPr>
        <w:tab/>
        <w:t>390</w:t>
      </w:r>
    </w:p>
    <w:p w14:paraId="2864843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 FDD - NR measurements with autonomous gaps</w:t>
      </w:r>
      <w:r>
        <w:rPr>
          <w:noProof/>
        </w:rPr>
        <w:tab/>
        <w:t>390</w:t>
      </w:r>
    </w:p>
    <w:p w14:paraId="3331F7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E-UTRA TDD - NR measurements with autonomous gaps</w:t>
      </w:r>
      <w:r>
        <w:rPr>
          <w:noProof/>
        </w:rPr>
        <w:tab/>
        <w:t>391</w:t>
      </w:r>
    </w:p>
    <w:p w14:paraId="1EF551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391</w:t>
      </w:r>
    </w:p>
    <w:p w14:paraId="445694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392</w:t>
      </w:r>
    </w:p>
    <w:p w14:paraId="489274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393</w:t>
      </w:r>
    </w:p>
    <w:p w14:paraId="3597F96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395</w:t>
      </w:r>
    </w:p>
    <w:p w14:paraId="224698F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397</w:t>
      </w:r>
    </w:p>
    <w:p w14:paraId="0967F5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744EB0A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09DB49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3C9666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399</w:t>
      </w:r>
    </w:p>
    <w:p w14:paraId="70E660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399</w:t>
      </w:r>
    </w:p>
    <w:p w14:paraId="50FF33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ab/>
        <w:t>399</w:t>
      </w:r>
    </w:p>
    <w:p w14:paraId="6977F24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ab/>
        <w:t>401</w:t>
      </w:r>
    </w:p>
    <w:p w14:paraId="399645D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ab/>
        <w:t>403</w:t>
      </w:r>
    </w:p>
    <w:p w14:paraId="55021D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ab/>
        <w:t>405</w:t>
      </w:r>
    </w:p>
    <w:p w14:paraId="4D3FF86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407</w:t>
      </w:r>
    </w:p>
    <w:p w14:paraId="2A2886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408</w:t>
      </w:r>
    </w:p>
    <w:p w14:paraId="6FB5AC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410</w:t>
      </w:r>
    </w:p>
    <w:p w14:paraId="27A8FF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Inter-Frequency OTDOA Measurements</w:t>
      </w:r>
      <w:r>
        <w:rPr>
          <w:noProof/>
        </w:rPr>
        <w:t xml:space="preserve"> for UE Category 1bis</w:t>
      </w:r>
      <w:r>
        <w:rPr>
          <w:noProof/>
        </w:rPr>
        <w:tab/>
        <w:t>412</w:t>
      </w:r>
    </w:p>
    <w:p w14:paraId="19524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</w:rPr>
        <w:tab/>
        <w:t>414</w:t>
      </w:r>
    </w:p>
    <w:p w14:paraId="03A6E74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414</w:t>
      </w:r>
    </w:p>
    <w:p w14:paraId="3502346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415</w:t>
      </w:r>
    </w:p>
    <w:p w14:paraId="30A0349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416</w:t>
      </w:r>
    </w:p>
    <w:p w14:paraId="0D0D9BE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417</w:t>
      </w:r>
    </w:p>
    <w:p w14:paraId="5E21F4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417</w:t>
      </w:r>
    </w:p>
    <w:p w14:paraId="57B0D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417</w:t>
      </w:r>
    </w:p>
    <w:p w14:paraId="371795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420</w:t>
      </w:r>
    </w:p>
    <w:p w14:paraId="1EDDE4A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423</w:t>
      </w:r>
    </w:p>
    <w:p w14:paraId="4198D30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427</w:t>
      </w:r>
    </w:p>
    <w:p w14:paraId="1EE556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430</w:t>
      </w:r>
    </w:p>
    <w:p w14:paraId="5F229F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430</w:t>
      </w:r>
    </w:p>
    <w:p w14:paraId="4E5EA00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431</w:t>
      </w:r>
    </w:p>
    <w:p w14:paraId="1F2D8D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noProof/>
          <w:lang w:eastAsia="zh-CN"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431</w:t>
      </w:r>
    </w:p>
    <w:p w14:paraId="319B1FE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432</w:t>
      </w:r>
    </w:p>
    <w:p w14:paraId="2722B8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432</w:t>
      </w:r>
    </w:p>
    <w:p w14:paraId="7A00947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432</w:t>
      </w:r>
    </w:p>
    <w:p w14:paraId="034BF4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432</w:t>
      </w:r>
    </w:p>
    <w:p w14:paraId="13F04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432</w:t>
      </w:r>
    </w:p>
    <w:p w14:paraId="03B24E6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437</w:t>
      </w:r>
    </w:p>
    <w:p w14:paraId="6A774F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437</w:t>
      </w:r>
    </w:p>
    <w:p w14:paraId="7E28A8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437</w:t>
      </w:r>
    </w:p>
    <w:p w14:paraId="78E2F2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437</w:t>
      </w:r>
    </w:p>
    <w:p w14:paraId="358BD4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437</w:t>
      </w:r>
    </w:p>
    <w:p w14:paraId="505DCF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438</w:t>
      </w:r>
    </w:p>
    <w:p w14:paraId="39E17BF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438</w:t>
      </w:r>
    </w:p>
    <w:p w14:paraId="1A5E6A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439</w:t>
      </w:r>
    </w:p>
    <w:p w14:paraId="33344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441</w:t>
      </w:r>
    </w:p>
    <w:p w14:paraId="78CC8D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441</w:t>
      </w:r>
    </w:p>
    <w:p w14:paraId="5A5243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OTDOA</w:t>
      </w:r>
      <w:r>
        <w:rPr>
          <w:noProof/>
        </w:rPr>
        <w:t xml:space="preserve"> RSTD Measurements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E-UTRAN </w:t>
      </w:r>
      <w:r>
        <w:rPr>
          <w:noProof/>
          <w:lang w:eastAsia="zh-CN"/>
        </w:rPr>
        <w:t>c</w:t>
      </w:r>
      <w:r>
        <w:rPr>
          <w:noProof/>
        </w:rPr>
        <w:t xml:space="preserve">arrier </w:t>
      </w:r>
      <w:r>
        <w:rPr>
          <w:noProof/>
          <w:lang w:eastAsia="zh-CN"/>
        </w:rPr>
        <w:t>a</w:t>
      </w:r>
      <w:r>
        <w:rPr>
          <w:noProof/>
        </w:rPr>
        <w:t>ggregation</w:t>
      </w:r>
      <w:r>
        <w:rPr>
          <w:noProof/>
        </w:rPr>
        <w:tab/>
        <w:t>441</w:t>
      </w:r>
    </w:p>
    <w:p w14:paraId="210210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441</w:t>
      </w:r>
    </w:p>
    <w:p w14:paraId="673F3C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the primary component carrier</w:t>
      </w:r>
      <w:r>
        <w:rPr>
          <w:noProof/>
        </w:rPr>
        <w:tab/>
        <w:t>442</w:t>
      </w:r>
    </w:p>
    <w:p w14:paraId="7FFD80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a secondary component carrier</w:t>
      </w:r>
      <w:r>
        <w:rPr>
          <w:noProof/>
        </w:rPr>
        <w:tab/>
        <w:t>443</w:t>
      </w:r>
    </w:p>
    <w:p w14:paraId="3B33DD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both primary component carrier and a secondary component carrier</w:t>
      </w:r>
      <w:r>
        <w:rPr>
          <w:noProof/>
        </w:rPr>
        <w:tab/>
        <w:t>443</w:t>
      </w:r>
    </w:p>
    <w:p w14:paraId="4FCD77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Measurements on different secondary component carriers</w:t>
      </w:r>
      <w:r>
        <w:rPr>
          <w:noProof/>
        </w:rPr>
        <w:tab/>
        <w:t>444</w:t>
      </w:r>
    </w:p>
    <w:p w14:paraId="186837D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445</w:t>
      </w:r>
    </w:p>
    <w:p w14:paraId="71334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445</w:t>
      </w:r>
    </w:p>
    <w:p w14:paraId="565AD7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446</w:t>
      </w:r>
    </w:p>
    <w:p w14:paraId="760318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446</w:t>
      </w:r>
    </w:p>
    <w:p w14:paraId="6FD239D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446</w:t>
      </w:r>
    </w:p>
    <w:p w14:paraId="6F0275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449</w:t>
      </w:r>
    </w:p>
    <w:p w14:paraId="4C74D58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451</w:t>
      </w:r>
    </w:p>
    <w:p w14:paraId="39318B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455</w:t>
      </w:r>
    </w:p>
    <w:p w14:paraId="3CBE51C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456</w:t>
      </w:r>
    </w:p>
    <w:p w14:paraId="6C5310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456</w:t>
      </w:r>
    </w:p>
    <w:p w14:paraId="49A6881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</w:t>
      </w:r>
      <w:r>
        <w:rPr>
          <w:noProof/>
        </w:rPr>
        <w:tab/>
        <w:t>457</w:t>
      </w:r>
    </w:p>
    <w:p w14:paraId="14BE98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457</w:t>
      </w:r>
    </w:p>
    <w:p w14:paraId="6EFF1CA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ab/>
        <w:t>457</w:t>
      </w:r>
    </w:p>
    <w:p w14:paraId="4BFC67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457</w:t>
      </w:r>
    </w:p>
    <w:p w14:paraId="2D18923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457</w:t>
      </w:r>
    </w:p>
    <w:p w14:paraId="22AD5A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460</w:t>
      </w:r>
    </w:p>
    <w:p w14:paraId="6F78FE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462</w:t>
      </w:r>
    </w:p>
    <w:p w14:paraId="0FD5497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8.6.2.2</w:t>
      </w:r>
      <w:r>
        <w:rPr>
          <w:noProof/>
          <w:lang w:eastAsia="zh-CN"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463</w:t>
      </w:r>
    </w:p>
    <w:p w14:paraId="0470E9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8.6.2.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465</w:t>
      </w:r>
    </w:p>
    <w:p w14:paraId="7AC22EB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468</w:t>
      </w:r>
    </w:p>
    <w:p w14:paraId="06875F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8.6.2.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468</w:t>
      </w:r>
    </w:p>
    <w:p w14:paraId="1279BB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.6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</w:t>
      </w:r>
      <w:r>
        <w:rPr>
          <w:noProof/>
        </w:rPr>
        <w:tab/>
        <w:t>468</w:t>
      </w:r>
    </w:p>
    <w:p w14:paraId="631C35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468</w:t>
      </w:r>
    </w:p>
    <w:p w14:paraId="4C4550C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469</w:t>
      </w:r>
    </w:p>
    <w:p w14:paraId="1A38849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intra frequency measurements</w:t>
      </w:r>
      <w:r>
        <w:rPr>
          <w:noProof/>
        </w:rPr>
        <w:tab/>
        <w:t>471</w:t>
      </w:r>
    </w:p>
    <w:p w14:paraId="054435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 frequency measurements</w:t>
      </w:r>
      <w:r>
        <w:rPr>
          <w:noProof/>
        </w:rPr>
        <w:tab/>
        <w:t>473</w:t>
      </w:r>
    </w:p>
    <w:p w14:paraId="24D2DC9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474</w:t>
      </w:r>
    </w:p>
    <w:p w14:paraId="4865520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8.6.3.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measurements</w:t>
      </w:r>
      <w:r>
        <w:rPr>
          <w:noProof/>
        </w:rPr>
        <w:tab/>
        <w:t>476</w:t>
      </w:r>
    </w:p>
    <w:p w14:paraId="720830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479</w:t>
      </w:r>
    </w:p>
    <w:p w14:paraId="3F276E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8.6.3.</w:t>
      </w:r>
      <w:r>
        <w:rPr>
          <w:noProof/>
          <w:lang w:eastAsia="zh-CN"/>
        </w:rPr>
        <w:t>2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 – TDD inter frequency measurements</w:t>
      </w:r>
      <w:r>
        <w:rPr>
          <w:noProof/>
        </w:rPr>
        <w:tab/>
        <w:t>479</w:t>
      </w:r>
    </w:p>
    <w:p w14:paraId="66D2D53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</w:t>
      </w:r>
      <w:r>
        <w:rPr>
          <w:noProof/>
        </w:rPr>
        <w:tab/>
        <w:t>479</w:t>
      </w:r>
    </w:p>
    <w:p w14:paraId="414972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479</w:t>
      </w:r>
    </w:p>
    <w:p w14:paraId="39A907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480</w:t>
      </w:r>
    </w:p>
    <w:p w14:paraId="2491D5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480</w:t>
      </w:r>
    </w:p>
    <w:p w14:paraId="09ACF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480</w:t>
      </w:r>
    </w:p>
    <w:p w14:paraId="4A970D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480</w:t>
      </w:r>
    </w:p>
    <w:p w14:paraId="1FDD7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480</w:t>
      </w:r>
    </w:p>
    <w:p w14:paraId="0E1917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7396FB4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233E3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483</w:t>
      </w:r>
    </w:p>
    <w:p w14:paraId="1BABDB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the primary component carrier</w:t>
      </w:r>
      <w:r>
        <w:rPr>
          <w:noProof/>
        </w:rPr>
        <w:tab/>
        <w:t>483</w:t>
      </w:r>
    </w:p>
    <w:p w14:paraId="2B21DE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483</w:t>
      </w:r>
    </w:p>
    <w:p w14:paraId="4D5F1B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483</w:t>
      </w:r>
    </w:p>
    <w:p w14:paraId="549D63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483</w:t>
      </w:r>
    </w:p>
    <w:p w14:paraId="34F416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483</w:t>
      </w:r>
    </w:p>
    <w:p w14:paraId="1305F32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8.7.3.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485</w:t>
      </w:r>
    </w:p>
    <w:p w14:paraId="664E2CE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486</w:t>
      </w:r>
    </w:p>
    <w:p w14:paraId="601E99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10FE2F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487</w:t>
      </w:r>
    </w:p>
    <w:p w14:paraId="0277C5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487</w:t>
      </w:r>
    </w:p>
    <w:p w14:paraId="47D36A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487</w:t>
      </w:r>
    </w:p>
    <w:p w14:paraId="149812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measurements with autonomous gaps</w:t>
      </w:r>
      <w:r>
        <w:rPr>
          <w:noProof/>
        </w:rPr>
        <w:tab/>
        <w:t>487</w:t>
      </w:r>
    </w:p>
    <w:p w14:paraId="28F83B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487</w:t>
      </w:r>
    </w:p>
    <w:p w14:paraId="560ECC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488</w:t>
      </w:r>
    </w:p>
    <w:p w14:paraId="10CB1D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measurements with autonomous gaps</w:t>
      </w:r>
      <w:r>
        <w:rPr>
          <w:noProof/>
        </w:rPr>
        <w:tab/>
        <w:t>488</w:t>
      </w:r>
    </w:p>
    <w:p w14:paraId="5B24C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Identification of a new CGI of E-UTRA cell with autonomous gaps</w:t>
      </w:r>
      <w:r>
        <w:rPr>
          <w:noProof/>
        </w:rPr>
        <w:tab/>
        <w:t>488</w:t>
      </w:r>
    </w:p>
    <w:p w14:paraId="2E0D8A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ECGI reporting delay</w:t>
      </w:r>
      <w:r>
        <w:rPr>
          <w:noProof/>
        </w:rPr>
        <w:tab/>
        <w:t>489</w:t>
      </w:r>
    </w:p>
    <w:p w14:paraId="587B73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Measurements</w:t>
      </w:r>
      <w:r>
        <w:rPr>
          <w:noProof/>
        </w:rPr>
        <w:tab/>
        <w:t>489</w:t>
      </w:r>
    </w:p>
    <w:p w14:paraId="1315B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8</w:t>
      </w:r>
      <w:r>
        <w:rPr>
          <w:noProof/>
          <w:lang w:eastAsia="zh-CN"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489</w:t>
      </w:r>
    </w:p>
    <w:p w14:paraId="42C4BF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489</w:t>
      </w:r>
    </w:p>
    <w:p w14:paraId="10FC6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490</w:t>
      </w:r>
    </w:p>
    <w:p w14:paraId="3DB37C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490</w:t>
      </w:r>
    </w:p>
    <w:p w14:paraId="29CAF2B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490</w:t>
      </w:r>
    </w:p>
    <w:p w14:paraId="69CD75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490</w:t>
      </w:r>
    </w:p>
    <w:p w14:paraId="0A226DE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Measurements</w:t>
      </w:r>
      <w:r>
        <w:rPr>
          <w:noProof/>
        </w:rPr>
        <w:tab/>
        <w:t>491</w:t>
      </w:r>
    </w:p>
    <w:p w14:paraId="65DDD5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Measurements</w:t>
      </w:r>
      <w:r>
        <w:rPr>
          <w:noProof/>
        </w:rPr>
        <w:tab/>
        <w:t>491</w:t>
      </w:r>
    </w:p>
    <w:p w14:paraId="0A6133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 Measurements</w:t>
      </w:r>
      <w:r>
        <w:rPr>
          <w:noProof/>
        </w:rPr>
        <w:tab/>
        <w:t>491</w:t>
      </w:r>
    </w:p>
    <w:p w14:paraId="4E096CB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491</w:t>
      </w:r>
    </w:p>
    <w:p w14:paraId="5A9D5B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491</w:t>
      </w:r>
    </w:p>
    <w:p w14:paraId="61BF1F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491</w:t>
      </w:r>
    </w:p>
    <w:p w14:paraId="7C1C78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491</w:t>
      </w:r>
    </w:p>
    <w:p w14:paraId="6B5482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492</w:t>
      </w:r>
    </w:p>
    <w:p w14:paraId="240C5FA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Discovery Signal </w:t>
      </w:r>
      <w:r>
        <w:rPr>
          <w:noProof/>
          <w:lang w:eastAsia="zh-CN"/>
        </w:rPr>
        <w:t>Measurements under Operation with Frame Structure 3</w:t>
      </w:r>
      <w:r>
        <w:rPr>
          <w:noProof/>
        </w:rPr>
        <w:tab/>
        <w:t>493</w:t>
      </w:r>
    </w:p>
    <w:p w14:paraId="09BEED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493</w:t>
      </w:r>
    </w:p>
    <w:p w14:paraId="7CBC54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ab/>
        <w:t>493</w:t>
      </w:r>
    </w:p>
    <w:p w14:paraId="60120D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493</w:t>
      </w:r>
    </w:p>
    <w:p w14:paraId="2FABB3E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493</w:t>
      </w:r>
    </w:p>
    <w:p w14:paraId="69226B9A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493</w:t>
      </w:r>
    </w:p>
    <w:p w14:paraId="6886F159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495</w:t>
      </w:r>
    </w:p>
    <w:p w14:paraId="1BE5CD95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496</w:t>
      </w:r>
    </w:p>
    <w:p w14:paraId="5A0C9655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498</w:t>
      </w:r>
    </w:p>
    <w:p w14:paraId="2FF026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</w:t>
      </w:r>
      <w:r>
        <w:rPr>
          <w:noProof/>
          <w:lang w:eastAsia="zh-CN"/>
        </w:rPr>
        <w:t>er-</w:t>
      </w:r>
      <w:r>
        <w:rPr>
          <w:noProof/>
        </w:rPr>
        <w:t>frequency measurements</w:t>
      </w:r>
      <w:r>
        <w:rPr>
          <w:noProof/>
        </w:rPr>
        <w:tab/>
        <w:t>499</w:t>
      </w:r>
    </w:p>
    <w:p w14:paraId="2B00E9D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499</w:t>
      </w:r>
    </w:p>
    <w:p w14:paraId="5D18B1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8.11.2.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503</w:t>
      </w:r>
    </w:p>
    <w:p w14:paraId="175BA3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 based discovery signal measurements</w:t>
      </w:r>
      <w:r>
        <w:rPr>
          <w:noProof/>
        </w:rPr>
        <w:tab/>
        <w:t>503</w:t>
      </w:r>
    </w:p>
    <w:p w14:paraId="3192A3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503</w:t>
      </w:r>
    </w:p>
    <w:p w14:paraId="619234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503</w:t>
      </w:r>
    </w:p>
    <w:p w14:paraId="40E872D2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503</w:t>
      </w:r>
    </w:p>
    <w:p w14:paraId="3089BF47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505</w:t>
      </w:r>
    </w:p>
    <w:p w14:paraId="2F7BCA3B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505</w:t>
      </w:r>
    </w:p>
    <w:p w14:paraId="3B09FF31" w14:textId="77777777" w:rsidR="00FA12DA" w:rsidRDefault="00FA12DA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506</w:t>
      </w:r>
    </w:p>
    <w:p w14:paraId="098FD8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</w:t>
      </w:r>
      <w:r>
        <w:rPr>
          <w:noProof/>
          <w:lang w:eastAsia="zh-CN"/>
        </w:rPr>
        <w:t xml:space="preserve">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>-frequency measurements</w:t>
      </w:r>
      <w:r>
        <w:rPr>
          <w:noProof/>
        </w:rPr>
        <w:tab/>
        <w:t>507</w:t>
      </w:r>
    </w:p>
    <w:p w14:paraId="6E7B82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507</w:t>
      </w:r>
    </w:p>
    <w:p w14:paraId="133C55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8.11.3.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FS3</w:t>
      </w:r>
      <w:r>
        <w:rPr>
          <w:noProof/>
        </w:rPr>
        <w:t xml:space="preserve"> inter-frequency measurements</w:t>
      </w:r>
      <w:r>
        <w:rPr>
          <w:noProof/>
        </w:rPr>
        <w:tab/>
        <w:t>511</w:t>
      </w:r>
    </w:p>
    <w:p w14:paraId="0CADBD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511</w:t>
      </w:r>
    </w:p>
    <w:p w14:paraId="005D29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511</w:t>
      </w:r>
    </w:p>
    <w:p w14:paraId="111CA0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511</w:t>
      </w:r>
    </w:p>
    <w:p w14:paraId="124D54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  <w:lang w:eastAsia="zh-CN"/>
        </w:rPr>
        <w:t xml:space="preserve"> measurements</w:t>
      </w:r>
      <w:r>
        <w:rPr>
          <w:noProof/>
        </w:rPr>
        <w:tab/>
        <w:t>512</w:t>
      </w:r>
    </w:p>
    <w:p w14:paraId="3BB96F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512</w:t>
      </w:r>
    </w:p>
    <w:p w14:paraId="540A6D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512</w:t>
      </w:r>
    </w:p>
    <w:p w14:paraId="2F1D477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</w:t>
      </w:r>
      <w:r>
        <w:rPr>
          <w:noProof/>
        </w:rPr>
        <w:t>easurements for E-UTRA Carrier Aggregation under Operation with Frame Structure 3</w:t>
      </w:r>
      <w:r>
        <w:rPr>
          <w:noProof/>
        </w:rPr>
        <w:tab/>
        <w:t>512</w:t>
      </w:r>
    </w:p>
    <w:p w14:paraId="114B18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512</w:t>
      </w:r>
    </w:p>
    <w:p w14:paraId="08EF9E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512</w:t>
      </w:r>
    </w:p>
    <w:p w14:paraId="6BB2E3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512</w:t>
      </w:r>
    </w:p>
    <w:p w14:paraId="48D5D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513</w:t>
      </w:r>
    </w:p>
    <w:p w14:paraId="4E6654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513</w:t>
      </w:r>
    </w:p>
    <w:p w14:paraId="46D4F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513</w:t>
      </w:r>
    </w:p>
    <w:p w14:paraId="743974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513</w:t>
      </w:r>
    </w:p>
    <w:p w14:paraId="5B308E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516</w:t>
      </w:r>
    </w:p>
    <w:p w14:paraId="70D522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C</w:t>
      </w:r>
      <w:r>
        <w:rPr>
          <w:noProof/>
          <w:lang w:eastAsia="zh-CN"/>
        </w:rPr>
        <w:t>SI-RS based discovery signal measurements</w:t>
      </w:r>
      <w:r>
        <w:rPr>
          <w:noProof/>
        </w:rPr>
        <w:t xml:space="preserve"> for E-UTRA carrier aggregation</w:t>
      </w:r>
      <w:r>
        <w:rPr>
          <w:noProof/>
        </w:rPr>
        <w:tab/>
        <w:t>519</w:t>
      </w:r>
    </w:p>
    <w:p w14:paraId="3BAA89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519</w:t>
      </w:r>
    </w:p>
    <w:p w14:paraId="187B79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</w:t>
      </w:r>
      <w:r>
        <w:rPr>
          <w:noProof/>
        </w:rPr>
        <w:tab/>
        <w:t>519</w:t>
      </w:r>
    </w:p>
    <w:p w14:paraId="53F153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active SCell</w:t>
      </w:r>
      <w:r>
        <w:rPr>
          <w:noProof/>
        </w:rPr>
        <w:tab/>
        <w:t>519</w:t>
      </w:r>
    </w:p>
    <w:p w14:paraId="6C204F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</w:t>
      </w:r>
      <w:r>
        <w:rPr>
          <w:noProof/>
        </w:rPr>
        <w:t>easurements of a secondary component carrier with deactivated SCell</w:t>
      </w:r>
      <w:r>
        <w:rPr>
          <w:noProof/>
        </w:rPr>
        <w:tab/>
        <w:t>519</w:t>
      </w:r>
    </w:p>
    <w:p w14:paraId="2E93C95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519</w:t>
      </w:r>
    </w:p>
    <w:p w14:paraId="769FBFA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8.12.3.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521</w:t>
      </w:r>
    </w:p>
    <w:p w14:paraId="6989757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523</w:t>
      </w:r>
    </w:p>
    <w:p w14:paraId="596B34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523</w:t>
      </w:r>
    </w:p>
    <w:p w14:paraId="00B727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523</w:t>
      </w:r>
    </w:p>
    <w:p w14:paraId="0D6A1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524</w:t>
      </w:r>
    </w:p>
    <w:p w14:paraId="3AE051D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524</w:t>
      </w:r>
    </w:p>
    <w:p w14:paraId="4AB0C19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529</w:t>
      </w:r>
    </w:p>
    <w:p w14:paraId="79FFB8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531</w:t>
      </w:r>
    </w:p>
    <w:p w14:paraId="625940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535</w:t>
      </w:r>
    </w:p>
    <w:p w14:paraId="150EA7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</w:t>
      </w:r>
      <w:r>
        <w:rPr>
          <w:noProof/>
        </w:rPr>
        <w:t>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535</w:t>
      </w:r>
    </w:p>
    <w:p w14:paraId="6E44AAF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535</w:t>
      </w:r>
    </w:p>
    <w:p w14:paraId="5B5F81E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538</w:t>
      </w:r>
    </w:p>
    <w:p w14:paraId="7A0728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13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540</w:t>
      </w:r>
    </w:p>
    <w:p w14:paraId="7FBCB3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541</w:t>
      </w:r>
    </w:p>
    <w:p w14:paraId="0545C33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541</w:t>
      </w:r>
    </w:p>
    <w:p w14:paraId="605E3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543</w:t>
      </w:r>
    </w:p>
    <w:p w14:paraId="1A4EF33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545</w:t>
      </w:r>
    </w:p>
    <w:p w14:paraId="61D64D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>Requirements for UE category M1 with CE mode A</w:t>
      </w:r>
      <w:r>
        <w:rPr>
          <w:noProof/>
        </w:rPr>
        <w:tab/>
        <w:t>546</w:t>
      </w:r>
    </w:p>
    <w:p w14:paraId="756993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546</w:t>
      </w:r>
    </w:p>
    <w:p w14:paraId="6E5CE1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546</w:t>
      </w:r>
    </w:p>
    <w:p w14:paraId="7C404BC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49A86B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5D38EB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547</w:t>
      </w:r>
    </w:p>
    <w:p w14:paraId="6BA2F0D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548</w:t>
      </w:r>
    </w:p>
    <w:p w14:paraId="64FD69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548</w:t>
      </w:r>
    </w:p>
    <w:p w14:paraId="68B5E8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549</w:t>
      </w:r>
    </w:p>
    <w:p w14:paraId="25B5CE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M1 in CEModeA</w:t>
      </w:r>
      <w:r>
        <w:rPr>
          <w:noProof/>
        </w:rPr>
        <w:tab/>
        <w:t>550</w:t>
      </w:r>
    </w:p>
    <w:p w14:paraId="4AB354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550</w:t>
      </w:r>
    </w:p>
    <w:p w14:paraId="5CBA25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551</w:t>
      </w:r>
    </w:p>
    <w:p w14:paraId="6C4136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555</w:t>
      </w:r>
    </w:p>
    <w:p w14:paraId="1CC81C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557</w:t>
      </w:r>
    </w:p>
    <w:p w14:paraId="44052C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561</w:t>
      </w:r>
    </w:p>
    <w:p w14:paraId="159A4F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561</w:t>
      </w:r>
    </w:p>
    <w:p w14:paraId="5BED9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562</w:t>
      </w:r>
    </w:p>
    <w:p w14:paraId="4498A9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562</w:t>
      </w:r>
    </w:p>
    <w:p w14:paraId="2FB6C62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563</w:t>
      </w:r>
    </w:p>
    <w:p w14:paraId="11DCDE9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567</w:t>
      </w:r>
    </w:p>
    <w:p w14:paraId="6153726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570</w:t>
      </w:r>
    </w:p>
    <w:p w14:paraId="59590B2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575</w:t>
      </w:r>
    </w:p>
    <w:p w14:paraId="480D84F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576</w:t>
      </w:r>
    </w:p>
    <w:p w14:paraId="49B2377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576</w:t>
      </w:r>
    </w:p>
    <w:p w14:paraId="5505C9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577</w:t>
      </w:r>
    </w:p>
    <w:p w14:paraId="5A1909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</w:t>
      </w:r>
      <w:r>
        <w:rPr>
          <w:noProof/>
          <w:lang w:eastAsia="zh-CN"/>
        </w:rPr>
        <w:t>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577</w:t>
      </w:r>
    </w:p>
    <w:p w14:paraId="0D8AF2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577</w:t>
      </w:r>
    </w:p>
    <w:p w14:paraId="26809E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580</w:t>
      </w:r>
    </w:p>
    <w:p w14:paraId="2F5B96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582</w:t>
      </w:r>
    </w:p>
    <w:p w14:paraId="67AE2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E-CID Measurements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Requirements for UE category M1 with CE mode </w:t>
      </w:r>
      <w:r>
        <w:rPr>
          <w:noProof/>
          <w:lang w:eastAsia="zh-CN"/>
        </w:rPr>
        <w:t>B</w:t>
      </w:r>
      <w:r>
        <w:rPr>
          <w:noProof/>
        </w:rPr>
        <w:tab/>
        <w:t>583</w:t>
      </w:r>
    </w:p>
    <w:p w14:paraId="1E52F59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583</w:t>
      </w:r>
    </w:p>
    <w:p w14:paraId="6FA34B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583</w:t>
      </w:r>
    </w:p>
    <w:p w14:paraId="66855B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2502A82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E-CID </w:t>
      </w:r>
      <w:r>
        <w:rPr>
          <w:noProof/>
          <w:lang w:eastAsia="zh-CN"/>
        </w:rPr>
        <w:t xml:space="preserve">FDD </w:t>
      </w:r>
      <w:r>
        <w:rPr>
          <w:noProof/>
        </w:rPr>
        <w:t>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71FA0D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HD-FDD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584</w:t>
      </w:r>
    </w:p>
    <w:p w14:paraId="20EC7FF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TDD </w:t>
      </w:r>
      <w:r>
        <w:rPr>
          <w:noProof/>
        </w:rPr>
        <w:t>E-CID RSRP and RSRQ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585</w:t>
      </w:r>
    </w:p>
    <w:p w14:paraId="2BF51A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585</w:t>
      </w:r>
    </w:p>
    <w:p w14:paraId="75023F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585</w:t>
      </w:r>
    </w:p>
    <w:p w14:paraId="725E19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590</w:t>
      </w:r>
    </w:p>
    <w:p w14:paraId="1F00DF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592</w:t>
      </w:r>
    </w:p>
    <w:p w14:paraId="7F8FF6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597</w:t>
      </w:r>
    </w:p>
    <w:p w14:paraId="50E81D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597</w:t>
      </w:r>
    </w:p>
    <w:p w14:paraId="73BA96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597</w:t>
      </w:r>
    </w:p>
    <w:p w14:paraId="581D5B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599</w:t>
      </w:r>
    </w:p>
    <w:p w14:paraId="793FD7B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602</w:t>
      </w:r>
    </w:p>
    <w:p w14:paraId="21445A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602</w:t>
      </w:r>
    </w:p>
    <w:p w14:paraId="56494A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</w:t>
      </w:r>
      <w:r>
        <w:rPr>
          <w:noProof/>
          <w:lang w:eastAsia="zh-CN"/>
        </w:rPr>
        <w:t xml:space="preserve"> UE</w:t>
      </w:r>
      <w:r>
        <w:rPr>
          <w:noProof/>
        </w:rPr>
        <w:t xml:space="preserve"> </w:t>
      </w:r>
      <w:r>
        <w:rPr>
          <w:noProof/>
          <w:lang w:eastAsia="zh-CN"/>
        </w:rPr>
        <w:t>category NB1</w:t>
      </w:r>
      <w:r>
        <w:rPr>
          <w:noProof/>
        </w:rPr>
        <w:tab/>
        <w:t>603</w:t>
      </w:r>
    </w:p>
    <w:p w14:paraId="54C9C2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603</w:t>
      </w:r>
    </w:p>
    <w:p w14:paraId="5B3E17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normal coverage</w:t>
      </w:r>
      <w:r>
        <w:rPr>
          <w:noProof/>
        </w:rPr>
        <w:tab/>
        <w:t>603</w:t>
      </w:r>
    </w:p>
    <w:p w14:paraId="7822F8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603</w:t>
      </w:r>
    </w:p>
    <w:p w14:paraId="70996E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603</w:t>
      </w:r>
    </w:p>
    <w:p w14:paraId="493AF0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NB-IoT </w:t>
      </w:r>
      <w:r>
        <w:rPr>
          <w:noProof/>
        </w:rPr>
        <w:t>intra frequency measurements</w:t>
      </w:r>
      <w:r>
        <w:rPr>
          <w:noProof/>
          <w:lang w:eastAsia="zh-CN"/>
        </w:rPr>
        <w:t xml:space="preserve"> under enhanced coverage</w:t>
      </w:r>
      <w:r>
        <w:rPr>
          <w:noProof/>
        </w:rPr>
        <w:tab/>
        <w:t>603</w:t>
      </w:r>
    </w:p>
    <w:p w14:paraId="752576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no DRX is used</w:t>
      </w:r>
      <w:r>
        <w:rPr>
          <w:noProof/>
        </w:rPr>
        <w:tab/>
        <w:t>603</w:t>
      </w:r>
    </w:p>
    <w:p w14:paraId="394DA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NB-IoT</w:t>
      </w:r>
      <w:r>
        <w:rPr>
          <w:noProof/>
        </w:rPr>
        <w:t xml:space="preserve"> intra frequency measurements when DRX is used</w:t>
      </w:r>
      <w:r>
        <w:rPr>
          <w:noProof/>
        </w:rPr>
        <w:tab/>
        <w:t>603</w:t>
      </w:r>
    </w:p>
    <w:p w14:paraId="74373F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604</w:t>
      </w:r>
    </w:p>
    <w:p w14:paraId="0685E32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604</w:t>
      </w:r>
    </w:p>
    <w:p w14:paraId="5967C3B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UE Category M</w:t>
      </w:r>
      <w:r>
        <w:rPr>
          <w:noProof/>
          <w:lang w:eastAsia="zh-CN"/>
        </w:rPr>
        <w:t>2</w:t>
      </w:r>
      <w:r>
        <w:rPr>
          <w:noProof/>
        </w:rPr>
        <w:tab/>
        <w:t>604</w:t>
      </w:r>
    </w:p>
    <w:p w14:paraId="7CCBB2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604</w:t>
      </w:r>
    </w:p>
    <w:p w14:paraId="2D81FD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UE category M</w:t>
      </w:r>
      <w:r>
        <w:rPr>
          <w:noProof/>
          <w:lang w:eastAsia="zh-CN"/>
        </w:rPr>
        <w:t>2</w:t>
      </w:r>
      <w:r>
        <w:rPr>
          <w:noProof/>
        </w:rPr>
        <w:t xml:space="preserve"> with CE mode A</w:t>
      </w:r>
      <w:r>
        <w:rPr>
          <w:noProof/>
        </w:rPr>
        <w:tab/>
        <w:t>604</w:t>
      </w:r>
    </w:p>
    <w:p w14:paraId="6EDE06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604</w:t>
      </w:r>
    </w:p>
    <w:p w14:paraId="56AF0C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605</w:t>
      </w:r>
    </w:p>
    <w:p w14:paraId="147874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605</w:t>
      </w:r>
    </w:p>
    <w:p w14:paraId="6C1028D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606</w:t>
      </w:r>
    </w:p>
    <w:p w14:paraId="42FABF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UE Rx-Tx Time Difference Measurements</w:t>
      </w:r>
      <w:r>
        <w:rPr>
          <w:noProof/>
          <w:lang w:eastAsia="zh-CN"/>
        </w:rPr>
        <w:t xml:space="preserve"> for UE category M2 in CEModeA</w:t>
      </w:r>
      <w:r>
        <w:rPr>
          <w:noProof/>
        </w:rPr>
        <w:tab/>
        <w:t>606</w:t>
      </w:r>
    </w:p>
    <w:p w14:paraId="28A0E3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607</w:t>
      </w:r>
    </w:p>
    <w:p w14:paraId="3F3147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607</w:t>
      </w:r>
    </w:p>
    <w:p w14:paraId="60A1092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607</w:t>
      </w:r>
    </w:p>
    <w:p w14:paraId="1CE987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610</w:t>
      </w:r>
    </w:p>
    <w:p w14:paraId="46077F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</w:t>
      </w:r>
      <w:r>
        <w:rPr>
          <w:noProof/>
        </w:rPr>
        <w:t>.2</w:t>
      </w:r>
      <w:r>
        <w:rPr>
          <w:noProof/>
          <w:lang w:eastAsia="zh-CN"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612</w:t>
      </w:r>
    </w:p>
    <w:p w14:paraId="28B9B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CEModeA</w:t>
      </w:r>
      <w:r>
        <w:rPr>
          <w:noProof/>
        </w:rPr>
        <w:tab/>
        <w:t>613</w:t>
      </w:r>
    </w:p>
    <w:p w14:paraId="76FA96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613</w:t>
      </w:r>
    </w:p>
    <w:p w14:paraId="06604A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615</w:t>
      </w:r>
    </w:p>
    <w:p w14:paraId="3724C6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617</w:t>
      </w:r>
    </w:p>
    <w:p w14:paraId="18D9F1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Requirements for UE category M2 with CE mode B</w:t>
      </w:r>
      <w:r>
        <w:rPr>
          <w:noProof/>
        </w:rPr>
        <w:tab/>
        <w:t>618</w:t>
      </w:r>
    </w:p>
    <w:p w14:paraId="7C103C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Intra-Frequency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618</w:t>
      </w:r>
    </w:p>
    <w:p w14:paraId="15FBC8B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618</w:t>
      </w:r>
    </w:p>
    <w:p w14:paraId="774F29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621</w:t>
      </w:r>
    </w:p>
    <w:p w14:paraId="32F465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Intra-Frequency OTDOA Measurements</w:t>
      </w:r>
      <w:r>
        <w:rPr>
          <w:noProof/>
        </w:rPr>
        <w:tab/>
        <w:t>623</w:t>
      </w:r>
    </w:p>
    <w:p w14:paraId="64E02C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OTDOA Inter-Frequency RSTD Measurements</w:t>
      </w:r>
      <w:r>
        <w:rPr>
          <w:noProof/>
          <w:lang w:eastAsia="zh-CN"/>
        </w:rPr>
        <w:t xml:space="preserve"> for Cat-M2 UE in CEModeB</w:t>
      </w:r>
      <w:r>
        <w:rPr>
          <w:noProof/>
        </w:rPr>
        <w:tab/>
        <w:t>624</w:t>
      </w:r>
    </w:p>
    <w:p w14:paraId="07215E1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624</w:t>
      </w:r>
    </w:p>
    <w:p w14:paraId="2622CB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626</w:t>
      </w:r>
    </w:p>
    <w:p w14:paraId="1FED993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HD-</w:t>
      </w:r>
      <w:r>
        <w:rPr>
          <w:noProof/>
        </w:rPr>
        <w:t>FDD Inter-Frequency OTDOA Measurements</w:t>
      </w:r>
      <w:r>
        <w:rPr>
          <w:noProof/>
        </w:rPr>
        <w:tab/>
        <w:t>628</w:t>
      </w:r>
    </w:p>
    <w:p w14:paraId="791B071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629</w:t>
      </w:r>
    </w:p>
    <w:p w14:paraId="1CEB64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629</w:t>
      </w:r>
    </w:p>
    <w:p w14:paraId="0D6951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Gap Sharing</w:t>
      </w:r>
      <w:r>
        <w:rPr>
          <w:noProof/>
        </w:rPr>
        <w:tab/>
        <w:t>629</w:t>
      </w:r>
    </w:p>
    <w:p w14:paraId="1C726A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Intrafrequency Measurements</w:t>
      </w:r>
      <w:r>
        <w:rPr>
          <w:noProof/>
        </w:rPr>
        <w:tab/>
        <w:t>630</w:t>
      </w:r>
    </w:p>
    <w:p w14:paraId="6C7CCBB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Measurements</w:t>
      </w:r>
      <w:r>
        <w:rPr>
          <w:noProof/>
        </w:rPr>
        <w:tab/>
        <w:t>630</w:t>
      </w:r>
    </w:p>
    <w:p w14:paraId="0A9FA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</w:t>
      </w:r>
      <w:r>
        <w:rPr>
          <w:noProof/>
        </w:rPr>
        <w:t>17</w:t>
      </w:r>
      <w:r>
        <w:rPr>
          <w:noProof/>
          <w:lang w:eastAsia="zh-CN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630</w:t>
      </w:r>
    </w:p>
    <w:p w14:paraId="2B00E1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630</w:t>
      </w:r>
    </w:p>
    <w:p w14:paraId="5BE484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</w:t>
      </w:r>
      <w:r>
        <w:rPr>
          <w:noProof/>
        </w:rPr>
        <w:t>.17.2.2</w:t>
      </w:r>
      <w:r w:rsidRPr="003D733F">
        <w:rPr>
          <w:rFonts w:eastAsia="SimSun"/>
          <w:noProof/>
          <w:lang w:val="en-US" w:eastAsia="zh-CN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requirements</w:t>
      </w:r>
      <w:r w:rsidRPr="003D733F">
        <w:rPr>
          <w:rFonts w:eastAsia="SimSun"/>
          <w:noProof/>
          <w:lang w:val="en-US" w:eastAsia="zh-CN"/>
        </w:rPr>
        <w:t xml:space="preserve"> with CCA on target frequency</w:t>
      </w:r>
      <w:r>
        <w:rPr>
          <w:noProof/>
        </w:rPr>
        <w:tab/>
        <w:t>631</w:t>
      </w:r>
    </w:p>
    <w:p w14:paraId="68BD8C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632</w:t>
      </w:r>
    </w:p>
    <w:p w14:paraId="4AB0F5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632</w:t>
      </w:r>
    </w:p>
    <w:p w14:paraId="01C53C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632</w:t>
      </w:r>
    </w:p>
    <w:p w14:paraId="06C13A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632</w:t>
      </w:r>
    </w:p>
    <w:p w14:paraId="3DFBBCF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8.17.3</w:t>
      </w:r>
      <w:r w:rsidRPr="003D733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632</w:t>
      </w:r>
    </w:p>
    <w:p w14:paraId="7D8C9B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634</w:t>
      </w:r>
    </w:p>
    <w:p w14:paraId="163630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636</w:t>
      </w:r>
    </w:p>
    <w:p w14:paraId="37FED8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636</w:t>
      </w:r>
    </w:p>
    <w:p w14:paraId="46CEE9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638</w:t>
      </w:r>
    </w:p>
    <w:p w14:paraId="0ACE04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640</w:t>
      </w:r>
    </w:p>
    <w:p w14:paraId="1C7EA9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640</w:t>
      </w:r>
    </w:p>
    <w:p w14:paraId="424650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1E82B6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642</w:t>
      </w:r>
    </w:p>
    <w:p w14:paraId="17992B4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6A1EF5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40C4AD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643</w:t>
      </w:r>
    </w:p>
    <w:p w14:paraId="544EEF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643</w:t>
      </w:r>
    </w:p>
    <w:p w14:paraId="733FF6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644</w:t>
      </w:r>
    </w:p>
    <w:p w14:paraId="77D410E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645</w:t>
      </w:r>
    </w:p>
    <w:p w14:paraId="1D9A92F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646</w:t>
      </w:r>
    </w:p>
    <w:p w14:paraId="4E03F39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646</w:t>
      </w:r>
    </w:p>
    <w:p w14:paraId="08A542C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647</w:t>
      </w:r>
    </w:p>
    <w:p w14:paraId="47005C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647</w:t>
      </w:r>
    </w:p>
    <w:p w14:paraId="73E9BD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648</w:t>
      </w:r>
    </w:p>
    <w:p w14:paraId="690DE1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48E97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648</w:t>
      </w:r>
    </w:p>
    <w:p w14:paraId="7D652E7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648</w:t>
      </w:r>
    </w:p>
    <w:p w14:paraId="2DB446A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648</w:t>
      </w:r>
    </w:p>
    <w:p w14:paraId="780729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648</w:t>
      </w:r>
    </w:p>
    <w:p w14:paraId="45DB224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649</w:t>
      </w:r>
    </w:p>
    <w:p w14:paraId="02BE7C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649</w:t>
      </w:r>
    </w:p>
    <w:p w14:paraId="60BBD0C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649</w:t>
      </w:r>
    </w:p>
    <w:p w14:paraId="20457A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650</w:t>
      </w:r>
    </w:p>
    <w:p w14:paraId="2467223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2397FF8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1933BC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8.17.5.3.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651</w:t>
      </w:r>
    </w:p>
    <w:p w14:paraId="70C729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652</w:t>
      </w:r>
    </w:p>
    <w:p w14:paraId="238FBF7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652</w:t>
      </w:r>
    </w:p>
    <w:p w14:paraId="5CB1C3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652</w:t>
      </w:r>
    </w:p>
    <w:p w14:paraId="2AA5DB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652</w:t>
      </w:r>
    </w:p>
    <w:p w14:paraId="37F484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652</w:t>
      </w:r>
    </w:p>
    <w:p w14:paraId="3A7C86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652</w:t>
      </w:r>
    </w:p>
    <w:p w14:paraId="5631772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653</w:t>
      </w:r>
    </w:p>
    <w:p w14:paraId="42B5CA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654</w:t>
      </w:r>
    </w:p>
    <w:p w14:paraId="5317D9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654</w:t>
      </w:r>
    </w:p>
    <w:p w14:paraId="5509C0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7235F3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654</w:t>
      </w:r>
    </w:p>
    <w:p w14:paraId="1AB83D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654</w:t>
      </w:r>
    </w:p>
    <w:p w14:paraId="291218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Enhanced UTRA </w:t>
      </w:r>
      <w:r>
        <w:rPr>
          <w:noProof/>
          <w:lang w:eastAsia="zh-CN"/>
        </w:rPr>
        <w:t>T</w:t>
      </w:r>
      <w:r>
        <w:rPr>
          <w:noProof/>
        </w:rPr>
        <w:t>DD cell identification requirements</w:t>
      </w:r>
      <w:r>
        <w:rPr>
          <w:noProof/>
        </w:rPr>
        <w:tab/>
        <w:t>654</w:t>
      </w:r>
    </w:p>
    <w:p w14:paraId="365294F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UE UTRA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>P-</w:t>
      </w:r>
      <w:r>
        <w:rPr>
          <w:noProof/>
        </w:rPr>
        <w:t>C</w:t>
      </w:r>
      <w:r>
        <w:rPr>
          <w:noProof/>
          <w:lang w:eastAsia="zh-CN"/>
        </w:rPr>
        <w:t>C</w:t>
      </w:r>
      <w:r>
        <w:rPr>
          <w:noProof/>
        </w:rPr>
        <w:t>PCH</w:t>
      </w:r>
      <w:r>
        <w:rPr>
          <w:noProof/>
          <w:lang w:eastAsia="zh-CN"/>
        </w:rPr>
        <w:t xml:space="preserve"> RSCP</w:t>
      </w:r>
      <w:r>
        <w:rPr>
          <w:noProof/>
        </w:rPr>
        <w:t xml:space="preserve"> measurement capability</w:t>
      </w:r>
      <w:r>
        <w:rPr>
          <w:noProof/>
        </w:rPr>
        <w:tab/>
        <w:t>655</w:t>
      </w:r>
    </w:p>
    <w:p w14:paraId="192A68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655</w:t>
      </w:r>
    </w:p>
    <w:p w14:paraId="0AF518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655</w:t>
      </w:r>
    </w:p>
    <w:p w14:paraId="77B8FC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656</w:t>
      </w:r>
    </w:p>
    <w:p w14:paraId="0EB4ED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656</w:t>
      </w:r>
    </w:p>
    <w:p w14:paraId="4E0BBA5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657</w:t>
      </w:r>
    </w:p>
    <w:p w14:paraId="32F922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657</w:t>
      </w:r>
    </w:p>
    <w:p w14:paraId="1AB15D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657</w:t>
      </w:r>
    </w:p>
    <w:p w14:paraId="2151D6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658</w:t>
      </w:r>
    </w:p>
    <w:p w14:paraId="5BA69B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658</w:t>
      </w:r>
    </w:p>
    <w:p w14:paraId="21A54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658</w:t>
      </w:r>
    </w:p>
    <w:p w14:paraId="5C4264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658</w:t>
      </w:r>
    </w:p>
    <w:p w14:paraId="7A0FC5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658</w:t>
      </w:r>
    </w:p>
    <w:p w14:paraId="4A12070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658</w:t>
      </w:r>
    </w:p>
    <w:p w14:paraId="30A547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659</w:t>
      </w:r>
    </w:p>
    <w:p w14:paraId="4FC71B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659</w:t>
      </w:r>
    </w:p>
    <w:p w14:paraId="248593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660</w:t>
      </w:r>
    </w:p>
    <w:p w14:paraId="337F47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660</w:t>
      </w:r>
    </w:p>
    <w:p w14:paraId="34DCBE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660</w:t>
      </w:r>
    </w:p>
    <w:p w14:paraId="138568C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660</w:t>
      </w:r>
    </w:p>
    <w:p w14:paraId="001175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660</w:t>
      </w:r>
    </w:p>
    <w:p w14:paraId="38C94C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Enhanced BSIC verification</w:t>
      </w:r>
      <w:r>
        <w:rPr>
          <w:noProof/>
        </w:rPr>
        <w:tab/>
        <w:t>662</w:t>
      </w:r>
    </w:p>
    <w:p w14:paraId="1D7DA0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662</w:t>
      </w:r>
    </w:p>
    <w:p w14:paraId="777180B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662</w:t>
      </w:r>
    </w:p>
    <w:p w14:paraId="5864BC1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663</w:t>
      </w:r>
    </w:p>
    <w:p w14:paraId="2B906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663</w:t>
      </w:r>
    </w:p>
    <w:p w14:paraId="5CF3668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663</w:t>
      </w:r>
    </w:p>
    <w:p w14:paraId="00B02E2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BSIC verification</w:t>
      </w:r>
      <w:r>
        <w:rPr>
          <w:noProof/>
        </w:rPr>
        <w:tab/>
        <w:t>664</w:t>
      </w:r>
    </w:p>
    <w:p w14:paraId="01E7F02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Periodic Reporting</w:t>
      </w:r>
      <w:r>
        <w:rPr>
          <w:noProof/>
        </w:rPr>
        <w:tab/>
        <w:t>665</w:t>
      </w:r>
    </w:p>
    <w:p w14:paraId="39F4DB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 Triggered Reporting</w:t>
      </w:r>
      <w:r>
        <w:rPr>
          <w:noProof/>
        </w:rPr>
        <w:tab/>
        <w:t>665</w:t>
      </w:r>
    </w:p>
    <w:p w14:paraId="01924F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8.17.13.3.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665</w:t>
      </w:r>
    </w:p>
    <w:p w14:paraId="64F839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665</w:t>
      </w:r>
    </w:p>
    <w:p w14:paraId="21B91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665</w:t>
      </w:r>
    </w:p>
    <w:p w14:paraId="5519F2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665</w:t>
      </w:r>
    </w:p>
    <w:p w14:paraId="5F8A924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666</w:t>
      </w:r>
    </w:p>
    <w:p w14:paraId="621B3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TDD-FDD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666</w:t>
      </w:r>
    </w:p>
    <w:p w14:paraId="497FF03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666</w:t>
      </w:r>
    </w:p>
    <w:p w14:paraId="4C3071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666</w:t>
      </w:r>
    </w:p>
    <w:p w14:paraId="7976D3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667</w:t>
      </w:r>
    </w:p>
    <w:p w14:paraId="5E9E1C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FDD-TDD Inter-Frequency RSTD measurements </w:t>
      </w:r>
      <w:r>
        <w:rPr>
          <w:noProof/>
        </w:rPr>
        <w:t>when configured with E-UTRA-NR Dual Connectivity</w:t>
      </w:r>
      <w:r>
        <w:rPr>
          <w:noProof/>
        </w:rPr>
        <w:tab/>
        <w:t>667</w:t>
      </w:r>
    </w:p>
    <w:p w14:paraId="72BF77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667</w:t>
      </w:r>
    </w:p>
    <w:p w14:paraId="366235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668</w:t>
      </w:r>
    </w:p>
    <w:p w14:paraId="70BBA7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6A03A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284033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8.17.16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420A6B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668</w:t>
      </w:r>
    </w:p>
    <w:p w14:paraId="24DB50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CA33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6BFB4D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668</w:t>
      </w:r>
    </w:p>
    <w:p w14:paraId="22C9C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30EEA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8.17.17</w:t>
      </w:r>
      <w:r w:rsidRPr="003D733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668</w:t>
      </w:r>
    </w:p>
    <w:p w14:paraId="4F48CC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668</w:t>
      </w:r>
    </w:p>
    <w:p w14:paraId="36E577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668</w:t>
      </w:r>
    </w:p>
    <w:p w14:paraId="1C1F23A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668</w:t>
      </w:r>
    </w:p>
    <w:p w14:paraId="71A7DD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4FFA2E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669</w:t>
      </w:r>
    </w:p>
    <w:p w14:paraId="4BD04D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669</w:t>
      </w:r>
    </w:p>
    <w:p w14:paraId="1132FF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669</w:t>
      </w:r>
    </w:p>
    <w:p w14:paraId="6C7FF07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669</w:t>
      </w:r>
    </w:p>
    <w:p w14:paraId="0338FCD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670</w:t>
      </w:r>
    </w:p>
    <w:p w14:paraId="3C47B3D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671</w:t>
      </w:r>
    </w:p>
    <w:p w14:paraId="25CC32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671</w:t>
      </w:r>
    </w:p>
    <w:p w14:paraId="25BE1E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Intra-frequency Measurements</w:t>
      </w:r>
      <w:r>
        <w:rPr>
          <w:noProof/>
        </w:rPr>
        <w:tab/>
        <w:t>671</w:t>
      </w:r>
    </w:p>
    <w:p w14:paraId="09A320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671</w:t>
      </w:r>
    </w:p>
    <w:p w14:paraId="52166E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671</w:t>
      </w:r>
    </w:p>
    <w:p w14:paraId="41AB9C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Intra-frequency E-CID Measurements</w:t>
      </w:r>
      <w:r>
        <w:rPr>
          <w:noProof/>
        </w:rPr>
        <w:tab/>
        <w:t>671</w:t>
      </w:r>
    </w:p>
    <w:p w14:paraId="6FA278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672</w:t>
      </w:r>
    </w:p>
    <w:p w14:paraId="46FAD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205A78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672</w:t>
      </w:r>
    </w:p>
    <w:p w14:paraId="49D525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8.19.6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672</w:t>
      </w:r>
    </w:p>
    <w:p w14:paraId="111C9F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672</w:t>
      </w:r>
    </w:p>
    <w:p w14:paraId="1228B0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3E01A0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672</w:t>
      </w:r>
    </w:p>
    <w:p w14:paraId="5F6B66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672</w:t>
      </w:r>
    </w:p>
    <w:p w14:paraId="3649CE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672</w:t>
      </w:r>
    </w:p>
    <w:p w14:paraId="487722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eastAsia="sv-SE"/>
        </w:rPr>
        <w:t>8.19.7</w:t>
      </w:r>
      <w:r w:rsidRPr="003D733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672</w:t>
      </w:r>
    </w:p>
    <w:p w14:paraId="1D655C6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672</w:t>
      </w:r>
    </w:p>
    <w:p w14:paraId="5495A98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measurements</w:t>
      </w:r>
      <w:r>
        <w:rPr>
          <w:noProof/>
        </w:rPr>
        <w:tab/>
        <w:t>672</w:t>
      </w:r>
    </w:p>
    <w:p w14:paraId="0C95E4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672</w:t>
      </w:r>
    </w:p>
    <w:p w14:paraId="6D74AC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673</w:t>
      </w:r>
    </w:p>
    <w:p w14:paraId="3004F1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673</w:t>
      </w:r>
    </w:p>
    <w:p w14:paraId="48ADE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673</w:t>
      </w:r>
    </w:p>
    <w:p w14:paraId="53994A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674</w:t>
      </w:r>
    </w:p>
    <w:p w14:paraId="3AC2DD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675</w:t>
      </w:r>
    </w:p>
    <w:p w14:paraId="60C03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676</w:t>
      </w:r>
    </w:p>
    <w:p w14:paraId="49C1FE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677</w:t>
      </w:r>
    </w:p>
    <w:p w14:paraId="32536A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678</w:t>
      </w:r>
    </w:p>
    <w:p w14:paraId="451CC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679</w:t>
      </w:r>
    </w:p>
    <w:p w14:paraId="7BE946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680</w:t>
      </w:r>
    </w:p>
    <w:p w14:paraId="3F3773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680</w:t>
      </w:r>
    </w:p>
    <w:p w14:paraId="4D4CBB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680</w:t>
      </w:r>
    </w:p>
    <w:p w14:paraId="13B2F3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681</w:t>
      </w:r>
    </w:p>
    <w:p w14:paraId="533DA0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681</w:t>
      </w:r>
    </w:p>
    <w:p w14:paraId="7E3BB9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681</w:t>
      </w:r>
    </w:p>
    <w:p w14:paraId="545516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682</w:t>
      </w:r>
    </w:p>
    <w:p w14:paraId="5F5FD6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</w:t>
      </w:r>
      <w:r>
        <w:rPr>
          <w:noProof/>
        </w:rPr>
        <w:tab/>
        <w:t>682</w:t>
      </w:r>
    </w:p>
    <w:p w14:paraId="7AB21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</w:t>
      </w:r>
      <w:r>
        <w:rPr>
          <w:noProof/>
        </w:rPr>
        <w:tab/>
        <w:t>683</w:t>
      </w:r>
    </w:p>
    <w:p w14:paraId="1C3896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684</w:t>
      </w:r>
    </w:p>
    <w:p w14:paraId="41F07C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684</w:t>
      </w:r>
    </w:p>
    <w:p w14:paraId="41E0CE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685</w:t>
      </w:r>
    </w:p>
    <w:p w14:paraId="6851DF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685</w:t>
      </w:r>
    </w:p>
    <w:p w14:paraId="28046E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686</w:t>
      </w:r>
    </w:p>
    <w:p w14:paraId="4D1C984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687</w:t>
      </w:r>
    </w:p>
    <w:p w14:paraId="5D0BA1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687</w:t>
      </w:r>
    </w:p>
    <w:p w14:paraId="223722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687</w:t>
      </w:r>
    </w:p>
    <w:p w14:paraId="383EA5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687</w:t>
      </w:r>
    </w:p>
    <w:p w14:paraId="5654A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688</w:t>
      </w:r>
    </w:p>
    <w:p w14:paraId="085C9D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688</w:t>
      </w:r>
    </w:p>
    <w:p w14:paraId="641108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688</w:t>
      </w:r>
    </w:p>
    <w:p w14:paraId="7C890A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689</w:t>
      </w:r>
    </w:p>
    <w:p w14:paraId="307174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690</w:t>
      </w:r>
    </w:p>
    <w:p w14:paraId="0B9CC9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691</w:t>
      </w:r>
    </w:p>
    <w:p w14:paraId="18ED17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692</w:t>
      </w:r>
    </w:p>
    <w:p w14:paraId="5AB76E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693</w:t>
      </w:r>
    </w:p>
    <w:p w14:paraId="4A1688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693</w:t>
      </w:r>
    </w:p>
    <w:p w14:paraId="5D8A0C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693</w:t>
      </w:r>
    </w:p>
    <w:p w14:paraId="14027B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693</w:t>
      </w:r>
    </w:p>
    <w:p w14:paraId="3E519D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693</w:t>
      </w:r>
    </w:p>
    <w:p w14:paraId="5C06FA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694</w:t>
      </w:r>
    </w:p>
    <w:p w14:paraId="12CF3F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</w:t>
      </w:r>
      <w:r>
        <w:rPr>
          <w:noProof/>
        </w:rPr>
        <w:tab/>
        <w:t>694</w:t>
      </w:r>
    </w:p>
    <w:p w14:paraId="33BDDC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</w:t>
      </w:r>
      <w:r>
        <w:rPr>
          <w:noProof/>
        </w:rPr>
        <w:tab/>
        <w:t>695</w:t>
      </w:r>
    </w:p>
    <w:p w14:paraId="15BD0F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WB-RSRQ Accuracy</w:t>
      </w:r>
      <w:r>
        <w:rPr>
          <w:noProof/>
        </w:rPr>
        <w:tab/>
        <w:t>696</w:t>
      </w:r>
    </w:p>
    <w:p w14:paraId="10FCB8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WB-RSRQ Accuracy</w:t>
      </w:r>
      <w:r>
        <w:rPr>
          <w:noProof/>
        </w:rPr>
        <w:tab/>
        <w:t>696</w:t>
      </w:r>
    </w:p>
    <w:p w14:paraId="4A38F7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697</w:t>
      </w:r>
    </w:p>
    <w:p w14:paraId="0671AE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698</w:t>
      </w:r>
    </w:p>
    <w:p w14:paraId="524EF82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RSRQ Accuracy Requirements</w:t>
      </w:r>
      <w:r>
        <w:rPr>
          <w:noProof/>
          <w:lang w:eastAsia="zh-CN"/>
        </w:rPr>
        <w:t xml:space="preserve"> in High Doppler Conditions</w:t>
      </w:r>
      <w:r>
        <w:rPr>
          <w:noProof/>
        </w:rPr>
        <w:tab/>
        <w:t>698</w:t>
      </w:r>
    </w:p>
    <w:p w14:paraId="3A91F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698</w:t>
      </w:r>
    </w:p>
    <w:p w14:paraId="0CAF8D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699</w:t>
      </w:r>
    </w:p>
    <w:p w14:paraId="45C9C4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700</w:t>
      </w:r>
    </w:p>
    <w:p w14:paraId="6892F1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700</w:t>
      </w:r>
    </w:p>
    <w:p w14:paraId="684CC4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700</w:t>
      </w:r>
    </w:p>
    <w:p w14:paraId="641729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700</w:t>
      </w:r>
    </w:p>
    <w:p w14:paraId="67AAEE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701</w:t>
      </w:r>
    </w:p>
    <w:p w14:paraId="2394D5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</w:t>
      </w:r>
      <w:r>
        <w:rPr>
          <w:noProof/>
        </w:rPr>
        <w:tab/>
        <w:t>701</w:t>
      </w:r>
    </w:p>
    <w:p w14:paraId="1FCF3C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702</w:t>
      </w:r>
    </w:p>
    <w:p w14:paraId="6C3DEE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702</w:t>
      </w:r>
    </w:p>
    <w:p w14:paraId="1EF43D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702</w:t>
      </w:r>
    </w:p>
    <w:p w14:paraId="1AE1B7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702</w:t>
      </w:r>
    </w:p>
    <w:p w14:paraId="604E55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</w:t>
      </w:r>
      <w:r>
        <w:rPr>
          <w:noProof/>
        </w:rPr>
        <w:t>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702</w:t>
      </w:r>
    </w:p>
    <w:p w14:paraId="383240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>Requirement</w:t>
      </w:r>
      <w:r>
        <w:rPr>
          <w:noProof/>
        </w:rPr>
        <w:tab/>
        <w:t>702</w:t>
      </w:r>
    </w:p>
    <w:p w14:paraId="7AD3E4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</w:t>
      </w:r>
      <w:r>
        <w:rPr>
          <w:noProof/>
        </w:rPr>
        <w:tab/>
        <w:t>703</w:t>
      </w:r>
    </w:p>
    <w:p w14:paraId="2DEA00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704</w:t>
      </w:r>
    </w:p>
    <w:p w14:paraId="051158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</w:t>
      </w:r>
      <w:r>
        <w:rPr>
          <w:noProof/>
          <w:lang w:eastAsia="zh-CN"/>
        </w:rPr>
        <w:t xml:space="preserve">Requirement </w:t>
      </w:r>
      <w:r>
        <w:rPr>
          <w:noProof/>
        </w:rPr>
        <w:t>when Time Domain Measurement Resource Restriction Pattern is Configured</w:t>
      </w:r>
      <w:r>
        <w:rPr>
          <w:noProof/>
          <w:lang w:eastAsia="zh-CN"/>
        </w:rPr>
        <w:t xml:space="preserve"> with CRS Assistance Information</w:t>
      </w:r>
      <w:r>
        <w:rPr>
          <w:noProof/>
        </w:rPr>
        <w:tab/>
        <w:t>705</w:t>
      </w:r>
    </w:p>
    <w:p w14:paraId="057E10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706</w:t>
      </w:r>
    </w:p>
    <w:p w14:paraId="504825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706</w:t>
      </w:r>
    </w:p>
    <w:p w14:paraId="7ADAF5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707</w:t>
      </w:r>
    </w:p>
    <w:p w14:paraId="3CFCC5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Measurement Report Mapping</w:t>
      </w:r>
      <w:r>
        <w:rPr>
          <w:noProof/>
        </w:rPr>
        <w:tab/>
        <w:t>709</w:t>
      </w:r>
    </w:p>
    <w:p w14:paraId="48334B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Higher-Resolution RSTD Measurement Report Mapping</w:t>
      </w:r>
      <w:r>
        <w:rPr>
          <w:noProof/>
        </w:rPr>
        <w:tab/>
        <w:t>709</w:t>
      </w:r>
    </w:p>
    <w:p w14:paraId="72E902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710</w:t>
      </w:r>
    </w:p>
    <w:p w14:paraId="70199B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Accuracy </w:t>
      </w:r>
      <w:r>
        <w:rPr>
          <w:noProof/>
          <w:lang w:eastAsia="zh-CN"/>
        </w:rPr>
        <w:t>Requirement for UE Category 1bis</w:t>
      </w:r>
      <w:r>
        <w:rPr>
          <w:noProof/>
        </w:rPr>
        <w:tab/>
        <w:t>711</w:t>
      </w:r>
    </w:p>
    <w:p w14:paraId="216E09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712</w:t>
      </w:r>
    </w:p>
    <w:p w14:paraId="157376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713</w:t>
      </w:r>
    </w:p>
    <w:p w14:paraId="0990E6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713</w:t>
      </w:r>
    </w:p>
    <w:p w14:paraId="16D5EB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713</w:t>
      </w:r>
    </w:p>
    <w:p w14:paraId="27A7D8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713</w:t>
      </w:r>
    </w:p>
    <w:p w14:paraId="6D267A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Signal Time Difference (RSTD) Measurement Accuracy </w:t>
      </w:r>
      <w:r>
        <w:rPr>
          <w:noProof/>
          <w:lang w:eastAsia="zh-CN"/>
        </w:rPr>
        <w:t xml:space="preserve">Requirements </w:t>
      </w:r>
      <w:r>
        <w:rPr>
          <w:noProof/>
        </w:rPr>
        <w:t>for Carrier Aggregation</w:t>
      </w:r>
      <w:r>
        <w:rPr>
          <w:noProof/>
        </w:rPr>
        <w:tab/>
        <w:t>713</w:t>
      </w:r>
    </w:p>
    <w:p w14:paraId="783B52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0</w:t>
      </w:r>
      <w:r>
        <w:rPr>
          <w:noProof/>
        </w:rPr>
        <w:tab/>
        <w:t>714</w:t>
      </w:r>
    </w:p>
    <w:p w14:paraId="16E059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714</w:t>
      </w:r>
    </w:p>
    <w:p w14:paraId="37CAA7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714</w:t>
      </w:r>
    </w:p>
    <w:p w14:paraId="748CDA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13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Absolute RSRQ Accuracy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715</w:t>
      </w:r>
    </w:p>
    <w:p w14:paraId="5AA157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</w:t>
      </w:r>
      <w:r>
        <w:rPr>
          <w:noProof/>
        </w:rPr>
        <w:t>Discovery Signal Measurements</w:t>
      </w:r>
      <w:r>
        <w:rPr>
          <w:noProof/>
        </w:rPr>
        <w:tab/>
        <w:t>716</w:t>
      </w:r>
    </w:p>
    <w:p w14:paraId="7AA7D6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716</w:t>
      </w:r>
    </w:p>
    <w:p w14:paraId="13CD40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716</w:t>
      </w:r>
    </w:p>
    <w:p w14:paraId="443C73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716</w:t>
      </w:r>
    </w:p>
    <w:p w14:paraId="5E2A02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716</w:t>
      </w:r>
    </w:p>
    <w:p w14:paraId="0CABE266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716</w:t>
      </w:r>
    </w:p>
    <w:p w14:paraId="39190B84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717</w:t>
      </w:r>
    </w:p>
    <w:p w14:paraId="10DBA4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718</w:t>
      </w:r>
    </w:p>
    <w:p w14:paraId="5532D7BA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718</w:t>
      </w:r>
    </w:p>
    <w:p w14:paraId="1A8ADE74" w14:textId="77777777" w:rsidR="00FA12DA" w:rsidRDefault="00FA12DA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718</w:t>
      </w:r>
    </w:p>
    <w:p w14:paraId="5C84C07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719</w:t>
      </w:r>
    </w:p>
    <w:p w14:paraId="6BD945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719</w:t>
      </w:r>
    </w:p>
    <w:p w14:paraId="095264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Discovery signal measurements accuracy for E-UTRAN c</w:t>
      </w:r>
      <w:r>
        <w:rPr>
          <w:noProof/>
        </w:rPr>
        <w:t>arrier aggregation</w:t>
      </w:r>
      <w:r>
        <w:rPr>
          <w:noProof/>
        </w:rPr>
        <w:tab/>
        <w:t>719</w:t>
      </w:r>
    </w:p>
    <w:p w14:paraId="38F2B3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CRS based discovery signal measurements accuracy for E-UTRAN carrier aggregation</w:t>
      </w:r>
      <w:r>
        <w:rPr>
          <w:noProof/>
        </w:rPr>
        <w:tab/>
        <w:t>720</w:t>
      </w:r>
    </w:p>
    <w:p w14:paraId="51CA7B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720</w:t>
      </w:r>
    </w:p>
    <w:p w14:paraId="5FED7E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720</w:t>
      </w:r>
    </w:p>
    <w:p w14:paraId="352D25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720</w:t>
      </w:r>
    </w:p>
    <w:p w14:paraId="1FF5EA1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720</w:t>
      </w:r>
    </w:p>
    <w:p w14:paraId="3822F1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Requirements for CSI-RS based discovery signal measurements accuracy for E-UTRAN carrier aggregation</w:t>
      </w:r>
      <w:r>
        <w:rPr>
          <w:noProof/>
        </w:rPr>
        <w:tab/>
        <w:t>720</w:t>
      </w:r>
    </w:p>
    <w:p w14:paraId="2F962C0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720</w:t>
      </w:r>
    </w:p>
    <w:p w14:paraId="2F242B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accuracy requirement</w:t>
      </w:r>
      <w:r>
        <w:rPr>
          <w:noProof/>
        </w:rPr>
        <w:tab/>
        <w:t>720</w:t>
      </w:r>
    </w:p>
    <w:p w14:paraId="19B47C6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Primary and secondary component carrier relative accuracy requirement</w:t>
      </w:r>
      <w:r>
        <w:rPr>
          <w:noProof/>
        </w:rPr>
        <w:tab/>
        <w:t>720</w:t>
      </w:r>
    </w:p>
    <w:p w14:paraId="3C156C8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Secondary component carrier relative accuracy requirement</w:t>
      </w:r>
      <w:r>
        <w:rPr>
          <w:noProof/>
        </w:rPr>
        <w:tab/>
        <w:t>720</w:t>
      </w:r>
    </w:p>
    <w:p w14:paraId="1CF28E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721</w:t>
      </w:r>
    </w:p>
    <w:p w14:paraId="204EDB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RS-SINR Measurements</w:t>
      </w:r>
      <w:r>
        <w:rPr>
          <w:noProof/>
        </w:rPr>
        <w:tab/>
        <w:t>721</w:t>
      </w:r>
    </w:p>
    <w:p w14:paraId="0C4EE4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Report Mapping</w:t>
      </w:r>
      <w:r>
        <w:rPr>
          <w:noProof/>
        </w:rPr>
        <w:tab/>
        <w:t>721</w:t>
      </w:r>
    </w:p>
    <w:p w14:paraId="49B21B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RS-SINR Measurement Accuracy Requirements</w:t>
      </w:r>
      <w:r>
        <w:rPr>
          <w:noProof/>
        </w:rPr>
        <w:tab/>
        <w:t>722</w:t>
      </w:r>
    </w:p>
    <w:p w14:paraId="50CFA30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722</w:t>
      </w:r>
    </w:p>
    <w:p w14:paraId="48AD6B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RS-SINR Measurement Accuracy Requirements</w:t>
      </w:r>
      <w:r>
        <w:rPr>
          <w:noProof/>
        </w:rPr>
        <w:tab/>
        <w:t>722</w:t>
      </w:r>
    </w:p>
    <w:p w14:paraId="400A9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Absolute RS-SINR Measurement Accuracy Requirements</w:t>
      </w:r>
      <w:r>
        <w:rPr>
          <w:noProof/>
        </w:rPr>
        <w:tab/>
        <w:t>722</w:t>
      </w:r>
    </w:p>
    <w:p w14:paraId="72323E0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RS-SINR Measurement Accuracy Requirements</w:t>
      </w:r>
      <w:r>
        <w:rPr>
          <w:noProof/>
        </w:rPr>
        <w:tab/>
        <w:t>723</w:t>
      </w:r>
    </w:p>
    <w:p w14:paraId="0C838D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Accuracy Requirements for</w:t>
      </w:r>
      <w:r>
        <w:rPr>
          <w:noProof/>
        </w:rPr>
        <w:t xml:space="preserve"> Measurements under Operation with Frame Structure 3</w:t>
      </w:r>
      <w:r>
        <w:rPr>
          <w:noProof/>
        </w:rPr>
        <w:tab/>
        <w:t>724</w:t>
      </w:r>
    </w:p>
    <w:p w14:paraId="2DE209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724</w:t>
      </w:r>
    </w:p>
    <w:p w14:paraId="53A255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measurements</w:t>
      </w:r>
      <w:r>
        <w:rPr>
          <w:noProof/>
        </w:rPr>
        <w:tab/>
        <w:t>724</w:t>
      </w:r>
    </w:p>
    <w:p w14:paraId="15B4427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RSRP measurement report mapping</w:t>
      </w:r>
      <w:r>
        <w:rPr>
          <w:noProof/>
        </w:rPr>
        <w:tab/>
        <w:t>724</w:t>
      </w:r>
    </w:p>
    <w:p w14:paraId="3F6793F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RSRP measurement accuracy requirements</w:t>
      </w:r>
      <w:r>
        <w:rPr>
          <w:noProof/>
        </w:rPr>
        <w:tab/>
        <w:t>724</w:t>
      </w:r>
    </w:p>
    <w:p w14:paraId="03A473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RSRP measurement accuracy requirements</w:t>
      </w:r>
      <w:r>
        <w:rPr>
          <w:noProof/>
        </w:rPr>
        <w:tab/>
        <w:t>725</w:t>
      </w:r>
    </w:p>
    <w:p w14:paraId="56FA553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RSRP measurement accuracy requirements</w:t>
      </w:r>
      <w:r>
        <w:rPr>
          <w:noProof/>
        </w:rPr>
        <w:tab/>
        <w:t>725</w:t>
      </w:r>
    </w:p>
    <w:p w14:paraId="5CA4C4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RSRP measurement accuracy requirements</w:t>
      </w:r>
      <w:r>
        <w:rPr>
          <w:noProof/>
        </w:rPr>
        <w:tab/>
        <w:t>726</w:t>
      </w:r>
    </w:p>
    <w:p w14:paraId="38180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measurements</w:t>
      </w:r>
      <w:r>
        <w:rPr>
          <w:noProof/>
        </w:rPr>
        <w:tab/>
        <w:t>726</w:t>
      </w:r>
    </w:p>
    <w:p w14:paraId="0C190A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measurement report mapping</w:t>
      </w:r>
      <w:r>
        <w:rPr>
          <w:noProof/>
        </w:rPr>
        <w:tab/>
        <w:t>726</w:t>
      </w:r>
    </w:p>
    <w:p w14:paraId="37AF4F3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RSRQ measurement accuracy requirements</w:t>
      </w:r>
      <w:r>
        <w:rPr>
          <w:noProof/>
        </w:rPr>
        <w:tab/>
        <w:t>726</w:t>
      </w:r>
    </w:p>
    <w:p w14:paraId="5B7F3B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RSRQ measurement accuracy requirements</w:t>
      </w:r>
      <w:r>
        <w:rPr>
          <w:noProof/>
        </w:rPr>
        <w:tab/>
        <w:t>727</w:t>
      </w:r>
    </w:p>
    <w:p w14:paraId="3B2668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RSRQ measurement accuracy requirements</w:t>
      </w:r>
      <w:r>
        <w:rPr>
          <w:noProof/>
        </w:rPr>
        <w:tab/>
        <w:t>727</w:t>
      </w:r>
    </w:p>
    <w:p w14:paraId="4B9498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measurements</w:t>
      </w:r>
      <w:r>
        <w:rPr>
          <w:noProof/>
        </w:rPr>
        <w:tab/>
        <w:t>728</w:t>
      </w:r>
    </w:p>
    <w:p w14:paraId="1EB9B37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CSI-RSRP measurement report mapping</w:t>
      </w:r>
      <w:r>
        <w:rPr>
          <w:noProof/>
        </w:rPr>
        <w:tab/>
        <w:t>728</w:t>
      </w:r>
    </w:p>
    <w:p w14:paraId="55270A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CSI-RSRP measurement accuracy requirements</w:t>
      </w:r>
      <w:r>
        <w:rPr>
          <w:noProof/>
        </w:rPr>
        <w:tab/>
        <w:t>728</w:t>
      </w:r>
    </w:p>
    <w:p w14:paraId="55CE10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relative CSI-RSRP measurement accuracy requirements</w:t>
      </w:r>
      <w:r>
        <w:rPr>
          <w:noProof/>
        </w:rPr>
        <w:tab/>
        <w:t>728</w:t>
      </w:r>
    </w:p>
    <w:p w14:paraId="5D555F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CSI-RSRP measurement accuracy requirements</w:t>
      </w:r>
      <w:r>
        <w:rPr>
          <w:noProof/>
        </w:rPr>
        <w:tab/>
        <w:t>729</w:t>
      </w:r>
    </w:p>
    <w:p w14:paraId="2F443EA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relative CSI-RSRP measurement accuracy requirements</w:t>
      </w:r>
      <w:r>
        <w:rPr>
          <w:noProof/>
        </w:rPr>
        <w:tab/>
        <w:t>729</w:t>
      </w:r>
    </w:p>
    <w:p w14:paraId="68252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measurements</w:t>
      </w:r>
      <w:r>
        <w:rPr>
          <w:noProof/>
        </w:rPr>
        <w:tab/>
        <w:t>730</w:t>
      </w:r>
    </w:p>
    <w:p w14:paraId="74BA8A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RSSI measurement report mapping</w:t>
      </w:r>
      <w:r>
        <w:rPr>
          <w:noProof/>
        </w:rPr>
        <w:tab/>
        <w:t>730</w:t>
      </w:r>
    </w:p>
    <w:p w14:paraId="33521E3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RSSI measurement accuracy requirements</w:t>
      </w:r>
      <w:r>
        <w:rPr>
          <w:noProof/>
        </w:rPr>
        <w:tab/>
        <w:t>730</w:t>
      </w:r>
    </w:p>
    <w:p w14:paraId="705E9C3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RSSI measurement accuracy requirements</w:t>
      </w:r>
      <w:r>
        <w:rPr>
          <w:noProof/>
        </w:rPr>
        <w:tab/>
        <w:t>731</w:t>
      </w:r>
    </w:p>
    <w:p w14:paraId="789BE1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Channel occupancy measurements</w:t>
      </w:r>
      <w:r>
        <w:rPr>
          <w:noProof/>
        </w:rPr>
        <w:tab/>
        <w:t>731</w:t>
      </w:r>
    </w:p>
    <w:p w14:paraId="0F294D9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731</w:t>
      </w:r>
    </w:p>
    <w:p w14:paraId="3E938D6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channel occupancy measurement accuracy requirements</w:t>
      </w:r>
      <w:r>
        <w:rPr>
          <w:noProof/>
        </w:rPr>
        <w:tab/>
        <w:t>731</w:t>
      </w:r>
    </w:p>
    <w:p w14:paraId="3DA55F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Accuracy Requirements for Carrier Aggregation </w:t>
      </w:r>
      <w:r>
        <w:rPr>
          <w:noProof/>
        </w:rPr>
        <w:t>for Measurements under Operation with Frame Structure 3</w:t>
      </w:r>
      <w:r>
        <w:rPr>
          <w:noProof/>
        </w:rPr>
        <w:tab/>
        <w:t>732</w:t>
      </w:r>
    </w:p>
    <w:p w14:paraId="0C3D12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Introduction</w:t>
      </w:r>
      <w:r>
        <w:rPr>
          <w:noProof/>
        </w:rPr>
        <w:tab/>
        <w:t>732</w:t>
      </w:r>
    </w:p>
    <w:p w14:paraId="1DFC88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732</w:t>
      </w:r>
    </w:p>
    <w:p w14:paraId="7C0C9C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different SCCs</w:t>
      </w:r>
      <w:r>
        <w:rPr>
          <w:noProof/>
        </w:rPr>
        <w:tab/>
        <w:t>732</w:t>
      </w:r>
    </w:p>
    <w:p w14:paraId="0ADA79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Relative a</w:t>
      </w:r>
      <w:r>
        <w:rPr>
          <w:noProof/>
        </w:rPr>
        <w:t>ccuracy requirements for measurements on SCC and PCC</w:t>
      </w:r>
      <w:r>
        <w:rPr>
          <w:noProof/>
        </w:rPr>
        <w:tab/>
        <w:t>732</w:t>
      </w:r>
    </w:p>
    <w:p w14:paraId="7A6139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Subframe </w:t>
      </w:r>
      <w:r>
        <w:rPr>
          <w:noProof/>
        </w:rPr>
        <w:t>Time Difference (</w:t>
      </w:r>
      <w:r>
        <w:rPr>
          <w:noProof/>
          <w:lang w:eastAsia="zh-CN"/>
        </w:rPr>
        <w:t>S</w:t>
      </w:r>
      <w:r>
        <w:rPr>
          <w:noProof/>
        </w:rPr>
        <w:t>STD)</w:t>
      </w:r>
      <w:r>
        <w:rPr>
          <w:noProof/>
        </w:rPr>
        <w:tab/>
        <w:t>733</w:t>
      </w:r>
    </w:p>
    <w:p w14:paraId="7EE927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733</w:t>
      </w:r>
    </w:p>
    <w:p w14:paraId="51A1B3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SSTD Measurement Report Mapping</w:t>
      </w:r>
      <w:r>
        <w:rPr>
          <w:noProof/>
        </w:rPr>
        <w:tab/>
        <w:t>733</w:t>
      </w:r>
    </w:p>
    <w:p w14:paraId="43621E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M1</w:t>
      </w:r>
      <w:r>
        <w:rPr>
          <w:noProof/>
        </w:rPr>
        <w:tab/>
        <w:t>734</w:t>
      </w:r>
    </w:p>
    <w:p w14:paraId="26335E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734</w:t>
      </w:r>
    </w:p>
    <w:p w14:paraId="1BB68B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736</w:t>
      </w:r>
    </w:p>
    <w:p w14:paraId="4503C6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737</w:t>
      </w:r>
    </w:p>
    <w:p w14:paraId="3CD4B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739</w:t>
      </w:r>
    </w:p>
    <w:p w14:paraId="487F44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740</w:t>
      </w:r>
    </w:p>
    <w:p w14:paraId="55857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740</w:t>
      </w:r>
    </w:p>
    <w:p w14:paraId="7CBEC7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741</w:t>
      </w:r>
    </w:p>
    <w:p w14:paraId="3DF00F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742</w:t>
      </w:r>
    </w:p>
    <w:p w14:paraId="3DA145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742</w:t>
      </w:r>
    </w:p>
    <w:p w14:paraId="6EF355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A</w:t>
      </w:r>
      <w:r>
        <w:rPr>
          <w:noProof/>
        </w:rPr>
        <w:tab/>
        <w:t>743</w:t>
      </w:r>
    </w:p>
    <w:p w14:paraId="083161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RSRP Accuracy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744</w:t>
      </w:r>
    </w:p>
    <w:p w14:paraId="697D8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UE category M1 with CE mode B</w:t>
      </w:r>
      <w:r>
        <w:rPr>
          <w:noProof/>
        </w:rPr>
        <w:tab/>
        <w:t>746</w:t>
      </w:r>
    </w:p>
    <w:p w14:paraId="0EB831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747</w:t>
      </w:r>
    </w:p>
    <w:p w14:paraId="4B427F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748</w:t>
      </w:r>
    </w:p>
    <w:p w14:paraId="5131BF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749</w:t>
      </w:r>
    </w:p>
    <w:p w14:paraId="7C99B6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750</w:t>
      </w:r>
    </w:p>
    <w:p w14:paraId="2FED09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A</w:t>
      </w:r>
      <w:r>
        <w:rPr>
          <w:noProof/>
        </w:rPr>
        <w:tab/>
        <w:t>751</w:t>
      </w:r>
    </w:p>
    <w:p w14:paraId="3381E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 in CE mode B</w:t>
      </w:r>
      <w:r>
        <w:rPr>
          <w:noProof/>
        </w:rPr>
        <w:tab/>
        <w:t>752</w:t>
      </w:r>
    </w:p>
    <w:p w14:paraId="19582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Cat-M1</w:t>
      </w:r>
      <w:r>
        <w:rPr>
          <w:noProof/>
        </w:rPr>
        <w:tab/>
        <w:t>753</w:t>
      </w:r>
    </w:p>
    <w:p w14:paraId="658611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A</w:t>
      </w:r>
      <w:r>
        <w:rPr>
          <w:noProof/>
        </w:rPr>
        <w:tab/>
        <w:t>754</w:t>
      </w:r>
    </w:p>
    <w:p w14:paraId="635251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M1</w:t>
      </w:r>
      <w:r>
        <w:rPr>
          <w:noProof/>
        </w:rPr>
        <w:t xml:space="preserve"> in CE mode B</w:t>
      </w:r>
      <w:r>
        <w:rPr>
          <w:noProof/>
        </w:rPr>
        <w:tab/>
        <w:t>757</w:t>
      </w:r>
    </w:p>
    <w:p w14:paraId="68131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Downlink </w:t>
      </w:r>
      <w:r>
        <w:rPr>
          <w:noProof/>
        </w:rPr>
        <w:t>Channel</w:t>
      </w:r>
      <w:r>
        <w:rPr>
          <w:noProof/>
          <w:lang w:eastAsia="zh-CN"/>
        </w:rPr>
        <w:t xml:space="preserve"> Report Mapping for UE Category M1</w:t>
      </w:r>
      <w:r>
        <w:rPr>
          <w:noProof/>
        </w:rPr>
        <w:tab/>
        <w:t>760</w:t>
      </w:r>
    </w:p>
    <w:p w14:paraId="3FE31E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760</w:t>
      </w:r>
    </w:p>
    <w:p w14:paraId="07107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763</w:t>
      </w:r>
    </w:p>
    <w:p w14:paraId="1D5B04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NB1</w:t>
      </w:r>
      <w:r>
        <w:rPr>
          <w:noProof/>
        </w:rPr>
        <w:tab/>
        <w:t>764</w:t>
      </w:r>
    </w:p>
    <w:p w14:paraId="47C673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NRSRP Accuracy</w:t>
      </w:r>
      <w:r>
        <w:rPr>
          <w:noProof/>
          <w:lang w:eastAsia="zh-CN"/>
        </w:rPr>
        <w:t xml:space="preserve"> for UE Category NB1</w:t>
      </w:r>
      <w:r>
        <w:rPr>
          <w:noProof/>
        </w:rPr>
        <w:tab/>
        <w:t>764</w:t>
      </w:r>
    </w:p>
    <w:p w14:paraId="23476A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765</w:t>
      </w:r>
    </w:p>
    <w:p w14:paraId="05C7D0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 Absolute NRSRQ Accuracy for UE Category NB1</w:t>
      </w:r>
      <w:r>
        <w:rPr>
          <w:noProof/>
        </w:rPr>
        <w:tab/>
        <w:t>765</w:t>
      </w:r>
    </w:p>
    <w:p w14:paraId="5D8E9F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766</w:t>
      </w:r>
    </w:p>
    <w:p w14:paraId="439035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NRSRP Accuracy for UE Category NB1</w:t>
      </w:r>
      <w:r>
        <w:rPr>
          <w:noProof/>
        </w:rPr>
        <w:tab/>
        <w:t>766</w:t>
      </w:r>
    </w:p>
    <w:p w14:paraId="0E600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767</w:t>
      </w:r>
    </w:p>
    <w:p w14:paraId="151EAA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 Absolute NRSRQ Accuracy for UE Category NB1</w:t>
      </w:r>
      <w:r>
        <w:rPr>
          <w:noProof/>
        </w:rPr>
        <w:tab/>
        <w:t>767</w:t>
      </w:r>
    </w:p>
    <w:p w14:paraId="549148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</w:t>
      </w:r>
      <w:r>
        <w:rPr>
          <w:noProof/>
          <w:lang w:eastAsia="zh-CN"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768</w:t>
      </w:r>
    </w:p>
    <w:p w14:paraId="6488EC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</w:t>
      </w:r>
      <w:r>
        <w:rPr>
          <w:noProof/>
          <w:lang w:eastAsia="zh-CN"/>
        </w:rPr>
        <w:t>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RSRP Measurement Report Mapping</w:t>
      </w:r>
      <w:r>
        <w:rPr>
          <w:noProof/>
        </w:rPr>
        <w:tab/>
        <w:t>768</w:t>
      </w:r>
    </w:p>
    <w:p w14:paraId="73EAEA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768</w:t>
      </w:r>
    </w:p>
    <w:p w14:paraId="1623CC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normal coverage</w:t>
      </w:r>
      <w:r>
        <w:rPr>
          <w:noProof/>
        </w:rPr>
        <w:tab/>
        <w:t>769</w:t>
      </w:r>
    </w:p>
    <w:p w14:paraId="76758B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770</w:t>
      </w:r>
    </w:p>
    <w:p w14:paraId="166FC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NB1 for enhanced coverage</w:t>
      </w:r>
      <w:r>
        <w:rPr>
          <w:noProof/>
        </w:rPr>
        <w:tab/>
        <w:t>771</w:t>
      </w:r>
    </w:p>
    <w:p w14:paraId="593AB3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NRSRQ Measurement Report Mapping</w:t>
      </w:r>
      <w:r>
        <w:rPr>
          <w:noProof/>
        </w:rPr>
        <w:tab/>
        <w:t>772</w:t>
      </w:r>
    </w:p>
    <w:p w14:paraId="3BF759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MSG3-based </w:t>
      </w:r>
      <w:r>
        <w:rPr>
          <w:noProof/>
        </w:rPr>
        <w:t>Measurement</w:t>
      </w:r>
      <w:r>
        <w:rPr>
          <w:noProof/>
          <w:lang w:eastAsia="zh-CN"/>
        </w:rPr>
        <w:t xml:space="preserve"> Report Mapping for UE Category NB1</w:t>
      </w:r>
      <w:r>
        <w:rPr>
          <w:noProof/>
        </w:rPr>
        <w:tab/>
        <w:t>773</w:t>
      </w:r>
    </w:p>
    <w:p w14:paraId="1B2A9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773</w:t>
      </w:r>
    </w:p>
    <w:p w14:paraId="4C2B13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774</w:t>
      </w:r>
    </w:p>
    <w:p w14:paraId="2B8755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Period</w:t>
      </w:r>
      <w:r>
        <w:rPr>
          <w:noProof/>
        </w:rPr>
        <w:tab/>
        <w:t>774</w:t>
      </w:r>
    </w:p>
    <w:p w14:paraId="01EFD5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774</w:t>
      </w:r>
    </w:p>
    <w:p w14:paraId="68CFF4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774</w:t>
      </w:r>
    </w:p>
    <w:p w14:paraId="0CDD34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776</w:t>
      </w:r>
    </w:p>
    <w:p w14:paraId="1D2878C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776</w:t>
      </w:r>
    </w:p>
    <w:p w14:paraId="34ADFB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776</w:t>
      </w:r>
    </w:p>
    <w:p w14:paraId="1188DB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777</w:t>
      </w:r>
    </w:p>
    <w:p w14:paraId="4A6C44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UE category M2</w:t>
      </w:r>
      <w:r>
        <w:rPr>
          <w:noProof/>
        </w:rPr>
        <w:tab/>
        <w:t>777</w:t>
      </w:r>
    </w:p>
    <w:p w14:paraId="367BFA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A</w:t>
      </w:r>
      <w:r>
        <w:rPr>
          <w:noProof/>
        </w:rPr>
        <w:tab/>
        <w:t>777</w:t>
      </w:r>
    </w:p>
    <w:p w14:paraId="4D5033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 in CE mode B</w:t>
      </w:r>
      <w:r>
        <w:rPr>
          <w:noProof/>
        </w:rPr>
        <w:tab/>
        <w:t>778</w:t>
      </w:r>
    </w:p>
    <w:p w14:paraId="18C371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RX-TX time difference</w:t>
      </w:r>
      <w:r>
        <w:rPr>
          <w:noProof/>
          <w:lang w:eastAsia="zh-CN"/>
        </w:rPr>
        <w:t xml:space="preserve"> Accuracy</w:t>
      </w:r>
      <w:r>
        <w:rPr>
          <w:noProof/>
        </w:rPr>
        <w:t xml:space="preserve"> </w:t>
      </w:r>
      <w:r>
        <w:rPr>
          <w:noProof/>
          <w:lang w:eastAsia="zh-CN"/>
        </w:rPr>
        <w:t>Requirement for Cat-M2</w:t>
      </w:r>
      <w:r>
        <w:rPr>
          <w:noProof/>
        </w:rPr>
        <w:tab/>
        <w:t>779</w:t>
      </w:r>
    </w:p>
    <w:p w14:paraId="1CEA39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A</w:t>
      </w:r>
      <w:r>
        <w:rPr>
          <w:noProof/>
        </w:rPr>
        <w:tab/>
        <w:t>780</w:t>
      </w:r>
    </w:p>
    <w:p w14:paraId="609E57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Accuracy </w:t>
      </w:r>
      <w:r>
        <w:rPr>
          <w:noProof/>
          <w:lang w:eastAsia="zh-CN"/>
        </w:rPr>
        <w:t>Requirement for UE catergory M2</w:t>
      </w:r>
      <w:r>
        <w:rPr>
          <w:noProof/>
        </w:rPr>
        <w:t xml:space="preserve"> in CE mode B</w:t>
      </w:r>
      <w:r>
        <w:rPr>
          <w:noProof/>
        </w:rPr>
        <w:tab/>
        <w:t>782</w:t>
      </w:r>
    </w:p>
    <w:p w14:paraId="357FFE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Measurement Accuracy for non-BL CE UE</w:t>
      </w:r>
      <w:r>
        <w:rPr>
          <w:noProof/>
        </w:rPr>
        <w:tab/>
        <w:t>783</w:t>
      </w:r>
    </w:p>
    <w:p w14:paraId="0A5BD2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784</w:t>
      </w:r>
    </w:p>
    <w:p w14:paraId="7F9CDE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786</w:t>
      </w:r>
    </w:p>
    <w:p w14:paraId="401C2F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Intra-frequency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786</w:t>
      </w:r>
    </w:p>
    <w:p w14:paraId="144D5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Intra-frequency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B</w:t>
      </w:r>
      <w:r>
        <w:rPr>
          <w:noProof/>
        </w:rPr>
        <w:tab/>
        <w:t>788</w:t>
      </w:r>
    </w:p>
    <w:p w14:paraId="75FD86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789</w:t>
      </w:r>
    </w:p>
    <w:p w14:paraId="1A23C0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789</w:t>
      </w:r>
    </w:p>
    <w:p w14:paraId="68994C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789</w:t>
      </w:r>
    </w:p>
    <w:p w14:paraId="5C25C5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790</w:t>
      </w:r>
    </w:p>
    <w:p w14:paraId="3029A5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</w:t>
      </w:r>
      <w:r>
        <w:rPr>
          <w:noProof/>
          <w:lang w:eastAsia="zh-CN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A</w:t>
      </w:r>
      <w:r>
        <w:rPr>
          <w:noProof/>
        </w:rPr>
        <w:tab/>
        <w:t>790</w:t>
      </w:r>
    </w:p>
    <w:p w14:paraId="48AE90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non-BL CE UE in CE mode A</w:t>
      </w:r>
      <w:r>
        <w:rPr>
          <w:noProof/>
        </w:rPr>
        <w:tab/>
        <w:t>791</w:t>
      </w:r>
    </w:p>
    <w:p w14:paraId="6BF542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Inter-frequency </w:t>
      </w:r>
      <w:r>
        <w:rPr>
          <w:noProof/>
        </w:rPr>
        <w:t>Absolute Accuracy</w:t>
      </w:r>
      <w:r>
        <w:rPr>
          <w:noProof/>
          <w:lang w:eastAsia="zh-CN"/>
        </w:rPr>
        <w:t xml:space="preserve"> of RSRP for non-BL CE UE in CE mode B</w:t>
      </w:r>
      <w:r>
        <w:rPr>
          <w:noProof/>
        </w:rPr>
        <w:tab/>
        <w:t>792</w:t>
      </w:r>
    </w:p>
    <w:p w14:paraId="3B01BC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Inter-frequency</w:t>
      </w:r>
      <w:r>
        <w:rPr>
          <w:noProof/>
        </w:rPr>
        <w:t xml:space="preserve"> Relative Accuracy of RSRP</w:t>
      </w:r>
      <w:r>
        <w:rPr>
          <w:noProof/>
          <w:lang w:eastAsia="zh-CN"/>
        </w:rPr>
        <w:t xml:space="preserve"> for </w:t>
      </w:r>
      <w:r w:rsidRPr="003D733F">
        <w:rPr>
          <w:rFonts w:eastAsia="DengXian"/>
          <w:noProof/>
          <w:lang w:eastAsia="zh-CN"/>
        </w:rPr>
        <w:t xml:space="preserve">non-BL CE </w:t>
      </w:r>
      <w:r>
        <w:rPr>
          <w:noProof/>
          <w:lang w:eastAsia="zh-CN"/>
        </w:rPr>
        <w:t>UE in CE mode B</w:t>
      </w:r>
      <w:r>
        <w:rPr>
          <w:noProof/>
        </w:rPr>
        <w:tab/>
        <w:t>793</w:t>
      </w:r>
    </w:p>
    <w:p w14:paraId="4CB19B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794</w:t>
      </w:r>
    </w:p>
    <w:p w14:paraId="549496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794</w:t>
      </w:r>
    </w:p>
    <w:p w14:paraId="635CF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794</w:t>
      </w:r>
    </w:p>
    <w:p w14:paraId="001F7E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795</w:t>
      </w:r>
    </w:p>
    <w:p w14:paraId="534D5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</w:t>
      </w:r>
      <w:r>
        <w:rPr>
          <w:noProof/>
        </w:rPr>
        <w:tab/>
        <w:t>796</w:t>
      </w:r>
    </w:p>
    <w:p w14:paraId="5946F4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</w:t>
      </w:r>
      <w:r>
        <w:rPr>
          <w:noProof/>
        </w:rPr>
        <w:tab/>
        <w:t>796</w:t>
      </w:r>
    </w:p>
    <w:p w14:paraId="120E12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SFN and Frame </w:t>
      </w:r>
      <w:r>
        <w:rPr>
          <w:noProof/>
        </w:rPr>
        <w:t>Timing Difference (</w:t>
      </w:r>
      <w:r>
        <w:rPr>
          <w:noProof/>
          <w:lang w:eastAsia="zh-CN"/>
        </w:rPr>
        <w:t>S</w:t>
      </w:r>
      <w:r>
        <w:rPr>
          <w:noProof/>
        </w:rPr>
        <w:t>FTD) under CCA</w:t>
      </w:r>
      <w:r>
        <w:rPr>
          <w:noProof/>
        </w:rPr>
        <w:tab/>
        <w:t>798</w:t>
      </w:r>
    </w:p>
    <w:p w14:paraId="40EABE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SFTD</w:t>
      </w:r>
      <w:r>
        <w:rPr>
          <w:noProof/>
        </w:rPr>
        <w:t xml:space="preserve"> Accuracy </w:t>
      </w:r>
      <w:r>
        <w:rPr>
          <w:noProof/>
          <w:lang w:eastAsia="zh-CN"/>
        </w:rPr>
        <w:t>Requirement under CCA</w:t>
      </w:r>
      <w:r>
        <w:rPr>
          <w:noProof/>
        </w:rPr>
        <w:tab/>
        <w:t>798</w:t>
      </w:r>
    </w:p>
    <w:p w14:paraId="089685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Measurements</w:t>
      </w:r>
      <w:r>
        <w:rPr>
          <w:noProof/>
        </w:rPr>
        <w:tab/>
        <w:t>799</w:t>
      </w:r>
    </w:p>
    <w:p w14:paraId="118E44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RSCP</w:t>
      </w:r>
      <w:r>
        <w:rPr>
          <w:noProof/>
        </w:rPr>
        <w:tab/>
        <w:t>799</w:t>
      </w:r>
    </w:p>
    <w:p w14:paraId="19F200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800</w:t>
      </w:r>
    </w:p>
    <w:p w14:paraId="73F7F6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FDD CPICH Ec/No</w:t>
      </w:r>
      <w:r>
        <w:rPr>
          <w:noProof/>
        </w:rPr>
        <w:tab/>
        <w:t>800</w:t>
      </w:r>
    </w:p>
    <w:p w14:paraId="0AA6D43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Measurements</w:t>
      </w:r>
      <w:r>
        <w:rPr>
          <w:noProof/>
        </w:rPr>
        <w:tab/>
        <w:t>800</w:t>
      </w:r>
    </w:p>
    <w:p w14:paraId="3D293D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P-CCPCH RSCP</w:t>
      </w:r>
      <w:r>
        <w:rPr>
          <w:noProof/>
        </w:rPr>
        <w:tab/>
        <w:t>801</w:t>
      </w:r>
    </w:p>
    <w:p w14:paraId="7217A5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801</w:t>
      </w:r>
    </w:p>
    <w:p w14:paraId="103F10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801</w:t>
      </w:r>
    </w:p>
    <w:p w14:paraId="5E71257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Measurements</w:t>
      </w:r>
      <w:r>
        <w:rPr>
          <w:noProof/>
        </w:rPr>
        <w:tab/>
        <w:t>801</w:t>
      </w:r>
    </w:p>
    <w:p w14:paraId="35B6BF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GSM carrier RSSI</w:t>
      </w:r>
      <w:r>
        <w:rPr>
          <w:noProof/>
        </w:rPr>
        <w:tab/>
        <w:t>801</w:t>
      </w:r>
    </w:p>
    <w:p w14:paraId="3ED72B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Measurements</w:t>
      </w:r>
      <w:r>
        <w:rPr>
          <w:noProof/>
        </w:rPr>
        <w:tab/>
        <w:t>801</w:t>
      </w:r>
    </w:p>
    <w:p w14:paraId="5FA004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801</w:t>
      </w:r>
    </w:p>
    <w:p w14:paraId="18CC762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</w:t>
      </w:r>
      <w:r w:rsidRPr="003D733F">
        <w:rPr>
          <w:rFonts w:cs="v4.2.0"/>
          <w:noProof/>
          <w:vertAlign w:val="subscript"/>
          <w:lang w:eastAsia="zh-CN"/>
        </w:rPr>
        <w:t>CMAX,c</w:t>
      </w:r>
      <w:r>
        <w:rPr>
          <w:noProof/>
        </w:rPr>
        <w:tab/>
        <w:t>802</w:t>
      </w:r>
    </w:p>
    <w:p w14:paraId="76DEA2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802</w:t>
      </w:r>
    </w:p>
    <w:p w14:paraId="55FA75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Estimation Period</w:t>
      </w:r>
      <w:r>
        <w:rPr>
          <w:noProof/>
        </w:rPr>
        <w:tab/>
        <w:t>802</w:t>
      </w:r>
    </w:p>
    <w:p w14:paraId="0478C2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Reporting Delay</w:t>
      </w:r>
      <w:r>
        <w:rPr>
          <w:noProof/>
        </w:rPr>
        <w:tab/>
        <w:t>802</w:t>
      </w:r>
    </w:p>
    <w:p w14:paraId="27D1310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IEEE802.11 Measurements</w:t>
      </w:r>
      <w:r>
        <w:rPr>
          <w:noProof/>
        </w:rPr>
        <w:tab/>
        <w:t>802</w:t>
      </w:r>
    </w:p>
    <w:p w14:paraId="1F52AC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</w:t>
      </w:r>
      <w:r>
        <w:rPr>
          <w:noProof/>
        </w:rPr>
        <w:tab/>
        <w:t>802</w:t>
      </w:r>
    </w:p>
    <w:p w14:paraId="41B5D3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802</w:t>
      </w:r>
    </w:p>
    <w:p w14:paraId="778F84A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Measurements</w:t>
      </w:r>
      <w:r>
        <w:rPr>
          <w:noProof/>
        </w:rPr>
        <w:tab/>
        <w:t>803</w:t>
      </w:r>
    </w:p>
    <w:p w14:paraId="57E11A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803</w:t>
      </w:r>
    </w:p>
    <w:p w14:paraId="71B978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</w:t>
      </w:r>
      <w:r>
        <w:rPr>
          <w:noProof/>
        </w:rPr>
        <w:tab/>
        <w:t>803</w:t>
      </w:r>
    </w:p>
    <w:p w14:paraId="735638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803</w:t>
      </w:r>
    </w:p>
    <w:p w14:paraId="4DD172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804</w:t>
      </w:r>
    </w:p>
    <w:p w14:paraId="772FB7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804</w:t>
      </w:r>
    </w:p>
    <w:p w14:paraId="7CA2DD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805</w:t>
      </w:r>
    </w:p>
    <w:p w14:paraId="0F1DC9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3D733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805</w:t>
      </w:r>
    </w:p>
    <w:p w14:paraId="04B4D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MBSFN RSRP measurement report mapping for </w:t>
      </w:r>
      <w:r w:rsidRPr="003D733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805</w:t>
      </w:r>
    </w:p>
    <w:p w14:paraId="28E43A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</w:t>
      </w:r>
      <w:r>
        <w:rPr>
          <w:noProof/>
        </w:rPr>
        <w:tab/>
        <w:t>806</w:t>
      </w:r>
    </w:p>
    <w:p w14:paraId="56AA7F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806</w:t>
      </w:r>
    </w:p>
    <w:p w14:paraId="65F83C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806</w:t>
      </w:r>
    </w:p>
    <w:p w14:paraId="7F4012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807</w:t>
      </w:r>
    </w:p>
    <w:p w14:paraId="580831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807</w:t>
      </w:r>
    </w:p>
    <w:p w14:paraId="4D6F6E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3D733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807</w:t>
      </w:r>
    </w:p>
    <w:p w14:paraId="46EBD0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9.8.3.</w:t>
      </w:r>
      <w:r w:rsidRPr="003D733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808</w:t>
      </w:r>
    </w:p>
    <w:p w14:paraId="5FA0BE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MCH BLER</w:t>
      </w:r>
      <w:r>
        <w:rPr>
          <w:noProof/>
        </w:rPr>
        <w:tab/>
        <w:t>808</w:t>
      </w:r>
    </w:p>
    <w:p w14:paraId="34B55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808</w:t>
      </w:r>
    </w:p>
    <w:p w14:paraId="2B6940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9.8.4.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Measurement report mapping for MCH </w:t>
      </w:r>
      <w:r>
        <w:rPr>
          <w:noProof/>
          <w:lang w:eastAsia="zh-CN"/>
        </w:rPr>
        <w:t>Block Number</w:t>
      </w:r>
      <w:r>
        <w:rPr>
          <w:noProof/>
        </w:rPr>
        <w:tab/>
        <w:t>809</w:t>
      </w:r>
    </w:p>
    <w:p w14:paraId="7FD2649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Measurements</w:t>
      </w:r>
      <w:r>
        <w:rPr>
          <w:noProof/>
        </w:rPr>
        <w:tab/>
        <w:t>810</w:t>
      </w:r>
    </w:p>
    <w:p w14:paraId="4569B5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810</w:t>
      </w:r>
    </w:p>
    <w:p w14:paraId="035440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810</w:t>
      </w:r>
    </w:p>
    <w:p w14:paraId="5240A9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810</w:t>
      </w:r>
    </w:p>
    <w:p w14:paraId="15C299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811</w:t>
      </w:r>
    </w:p>
    <w:p w14:paraId="658C5B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812</w:t>
      </w:r>
    </w:p>
    <w:p w14:paraId="548CF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SD-RSRP Accuracy</w:t>
      </w:r>
      <w:r>
        <w:rPr>
          <w:noProof/>
        </w:rPr>
        <w:tab/>
        <w:t>812</w:t>
      </w:r>
    </w:p>
    <w:p w14:paraId="3EB162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SD-RSRP</w:t>
      </w:r>
      <w:r>
        <w:rPr>
          <w:noProof/>
        </w:rPr>
        <w:tab/>
        <w:t>812</w:t>
      </w:r>
    </w:p>
    <w:p w14:paraId="360EFAB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Measurements</w:t>
      </w:r>
      <w:r>
        <w:rPr>
          <w:noProof/>
        </w:rPr>
        <w:tab/>
        <w:t>813</w:t>
      </w:r>
    </w:p>
    <w:p w14:paraId="77B4E6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813</w:t>
      </w:r>
    </w:p>
    <w:p w14:paraId="7203E9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813</w:t>
      </w:r>
    </w:p>
    <w:p w14:paraId="1B115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S-RSRP Accuracy</w:t>
      </w:r>
      <w:r>
        <w:rPr>
          <w:noProof/>
        </w:rPr>
        <w:tab/>
        <w:t>813</w:t>
      </w:r>
    </w:p>
    <w:p w14:paraId="03F55F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of S-RSRP</w:t>
      </w:r>
      <w:r>
        <w:rPr>
          <w:noProof/>
        </w:rPr>
        <w:tab/>
        <w:t>814</w:t>
      </w:r>
    </w:p>
    <w:p w14:paraId="774C19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815</w:t>
      </w:r>
    </w:p>
    <w:p w14:paraId="3D7116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815</w:t>
      </w:r>
    </w:p>
    <w:p w14:paraId="368272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815</w:t>
      </w:r>
    </w:p>
    <w:p w14:paraId="456706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Intra-frequency absolute S-RSSI measurement accuracy requirements</w:t>
      </w:r>
      <w:r>
        <w:rPr>
          <w:noProof/>
        </w:rPr>
        <w:tab/>
        <w:t>815</w:t>
      </w:r>
    </w:p>
    <w:p w14:paraId="1C68A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 w:eastAsia="zh-CN"/>
        </w:rPr>
        <w:t>9.10.4.2 Intra-frequency relative S-RSSI measurement accuracy requirements</w:t>
      </w:r>
      <w:r>
        <w:rPr>
          <w:noProof/>
        </w:rPr>
        <w:tab/>
        <w:t>816</w:t>
      </w:r>
    </w:p>
    <w:p w14:paraId="7700325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Measurements</w:t>
      </w:r>
      <w:r>
        <w:rPr>
          <w:noProof/>
        </w:rPr>
        <w:tab/>
        <w:t>816</w:t>
      </w:r>
    </w:p>
    <w:p w14:paraId="5D9874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</w:t>
      </w:r>
      <w:r>
        <w:rPr>
          <w:noProof/>
        </w:rPr>
        <w:tab/>
        <w:t>817</w:t>
      </w:r>
    </w:p>
    <w:p w14:paraId="3CC1AD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817</w:t>
      </w:r>
    </w:p>
    <w:p w14:paraId="6D3B22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</w:t>
      </w:r>
      <w:r>
        <w:rPr>
          <w:noProof/>
        </w:rPr>
        <w:tab/>
        <w:t>817</w:t>
      </w:r>
    </w:p>
    <w:p w14:paraId="10AAB0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817</w:t>
      </w:r>
    </w:p>
    <w:p w14:paraId="7F33C1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</w:t>
      </w:r>
      <w:r>
        <w:rPr>
          <w:noProof/>
        </w:rPr>
        <w:tab/>
        <w:t>818</w:t>
      </w:r>
    </w:p>
    <w:p w14:paraId="7F93FB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818</w:t>
      </w:r>
    </w:p>
    <w:p w14:paraId="6B31FA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818</w:t>
      </w:r>
    </w:p>
    <w:p w14:paraId="775715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819</w:t>
      </w:r>
    </w:p>
    <w:p w14:paraId="62F296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819</w:t>
      </w:r>
    </w:p>
    <w:p w14:paraId="0F864F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819</w:t>
      </w:r>
    </w:p>
    <w:p w14:paraId="2EA0F464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820</w:t>
      </w:r>
    </w:p>
    <w:p w14:paraId="6FCC6F3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</w:t>
      </w:r>
      <w:r>
        <w:rPr>
          <w:noProof/>
        </w:rPr>
        <w:tab/>
        <w:t>820</w:t>
      </w:r>
    </w:p>
    <w:p w14:paraId="10D3E82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820</w:t>
      </w:r>
    </w:p>
    <w:p w14:paraId="2C7ED3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820</w:t>
      </w:r>
    </w:p>
    <w:p w14:paraId="188878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820</w:t>
      </w:r>
    </w:p>
    <w:p w14:paraId="469084E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Angle of Arrival (AOA)</w:t>
      </w:r>
      <w:r>
        <w:rPr>
          <w:noProof/>
        </w:rPr>
        <w:tab/>
        <w:t>820</w:t>
      </w:r>
    </w:p>
    <w:p w14:paraId="31487A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Range/mapping</w:t>
      </w:r>
      <w:r>
        <w:rPr>
          <w:noProof/>
        </w:rPr>
        <w:tab/>
        <w:t>820</w:t>
      </w:r>
    </w:p>
    <w:p w14:paraId="448F4FE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Timing Advance (T</w:t>
      </w:r>
      <w:r w:rsidRPr="003D733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821</w:t>
      </w:r>
    </w:p>
    <w:p w14:paraId="48F8D9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Report mapping</w:t>
      </w:r>
      <w:r>
        <w:rPr>
          <w:noProof/>
        </w:rPr>
        <w:tab/>
        <w:t>821</w:t>
      </w:r>
    </w:p>
    <w:p w14:paraId="0DAFD2FD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821</w:t>
      </w:r>
    </w:p>
    <w:p w14:paraId="2D3DE64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AB7749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822</w:t>
      </w:r>
    </w:p>
    <w:p w14:paraId="2B001C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3E4865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UE transmission timing</w:t>
      </w:r>
      <w:r>
        <w:rPr>
          <w:noProof/>
        </w:rPr>
        <w:tab/>
        <w:t>822</w:t>
      </w:r>
    </w:p>
    <w:p w14:paraId="7A6A6CF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822</w:t>
      </w:r>
    </w:p>
    <w:p w14:paraId="5FE3F4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4716CE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822</w:t>
      </w:r>
    </w:p>
    <w:p w14:paraId="5103738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822</w:t>
      </w:r>
    </w:p>
    <w:p w14:paraId="0C74C4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822</w:t>
      </w:r>
    </w:p>
    <w:p w14:paraId="76A76D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823</w:t>
      </w:r>
    </w:p>
    <w:p w14:paraId="1010CB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</w:t>
      </w:r>
      <w:r>
        <w:rPr>
          <w:noProof/>
        </w:rPr>
        <w:tab/>
        <w:t>823</w:t>
      </w:r>
    </w:p>
    <w:p w14:paraId="6F642C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</w:t>
      </w:r>
      <w:r>
        <w:rPr>
          <w:noProof/>
        </w:rPr>
        <w:tab/>
        <w:t>823</w:t>
      </w:r>
    </w:p>
    <w:p w14:paraId="711AA82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823</w:t>
      </w:r>
    </w:p>
    <w:p w14:paraId="26B2AA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823</w:t>
      </w:r>
    </w:p>
    <w:p w14:paraId="2F4A91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824</w:t>
      </w:r>
    </w:p>
    <w:p w14:paraId="5AAC8B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286222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Requirements</w:t>
      </w:r>
      <w:r>
        <w:rPr>
          <w:noProof/>
        </w:rPr>
        <w:tab/>
        <w:t>824</w:t>
      </w:r>
    </w:p>
    <w:p w14:paraId="57DE7DB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824</w:t>
      </w:r>
    </w:p>
    <w:p w14:paraId="0D8AEF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824</w:t>
      </w:r>
    </w:p>
    <w:p w14:paraId="261B0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75AD72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824</w:t>
      </w:r>
    </w:p>
    <w:p w14:paraId="1A175B3C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825</w:t>
      </w:r>
    </w:p>
    <w:p w14:paraId="0D13C4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825</w:t>
      </w:r>
    </w:p>
    <w:p w14:paraId="4A6507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Transmit Timing</w:t>
      </w:r>
      <w:r>
        <w:rPr>
          <w:noProof/>
        </w:rPr>
        <w:tab/>
        <w:t>825</w:t>
      </w:r>
    </w:p>
    <w:p w14:paraId="20EB5B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timing reference</w:t>
      </w:r>
      <w:r>
        <w:rPr>
          <w:noProof/>
        </w:rPr>
        <w:tab/>
        <w:t>825</w:t>
      </w:r>
    </w:p>
    <w:p w14:paraId="002A38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825</w:t>
      </w:r>
    </w:p>
    <w:p w14:paraId="6EBF8E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45CB009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V2X Requirements</w:t>
      </w:r>
      <w:r>
        <w:rPr>
          <w:noProof/>
        </w:rPr>
        <w:tab/>
        <w:t>826</w:t>
      </w:r>
    </w:p>
    <w:p w14:paraId="17E1C61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4B7A480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</w:t>
      </w:r>
      <w:r>
        <w:rPr>
          <w:noProof/>
        </w:rPr>
        <w:t>Transmit Timing</w:t>
      </w:r>
      <w:r>
        <w:rPr>
          <w:noProof/>
        </w:rPr>
        <w:tab/>
        <w:t>826</w:t>
      </w:r>
    </w:p>
    <w:p w14:paraId="2D2970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826</w:t>
      </w:r>
    </w:p>
    <w:p w14:paraId="29BFA8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826</w:t>
      </w:r>
    </w:p>
    <w:p w14:paraId="38AC98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826</w:t>
      </w:r>
    </w:p>
    <w:p w14:paraId="506C67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827</w:t>
      </w:r>
    </w:p>
    <w:p w14:paraId="69C2AF6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827</w:t>
      </w:r>
    </w:p>
    <w:p w14:paraId="6CCF43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827</w:t>
      </w:r>
    </w:p>
    <w:p w14:paraId="6656C9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827</w:t>
      </w:r>
    </w:p>
    <w:p w14:paraId="2A80FB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827</w:t>
      </w:r>
    </w:p>
    <w:p w14:paraId="314D8A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828</w:t>
      </w:r>
    </w:p>
    <w:p w14:paraId="06D7085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828</w:t>
      </w:r>
    </w:p>
    <w:p w14:paraId="02683A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829</w:t>
      </w:r>
    </w:p>
    <w:p w14:paraId="739006C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829</w:t>
      </w:r>
    </w:p>
    <w:p w14:paraId="776237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PSSCH-RSRP measurements</w:t>
      </w:r>
      <w:r>
        <w:rPr>
          <w:noProof/>
        </w:rPr>
        <w:tab/>
        <w:t>829</w:t>
      </w:r>
    </w:p>
    <w:p w14:paraId="0DFEB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S-RSSI measurements</w:t>
      </w:r>
      <w:r>
        <w:rPr>
          <w:noProof/>
        </w:rPr>
        <w:tab/>
        <w:t>829</w:t>
      </w:r>
    </w:p>
    <w:p w14:paraId="7FDDDFC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829</w:t>
      </w:r>
    </w:p>
    <w:p w14:paraId="7DDDD6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</w:t>
      </w:r>
      <w:r>
        <w:rPr>
          <w:noProof/>
        </w:rPr>
        <w:tab/>
        <w:t>830</w:t>
      </w:r>
    </w:p>
    <w:p w14:paraId="427593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</w:t>
      </w:r>
      <w:r>
        <w:rPr>
          <w:noProof/>
          <w:lang w:eastAsia="zh-CN"/>
        </w:rPr>
        <w:t>to WAN due to</w:t>
      </w:r>
      <w:r>
        <w:rPr>
          <w:noProof/>
        </w:rPr>
        <w:t xml:space="preserve"> V2X Sidelink Communication</w:t>
      </w:r>
      <w:r>
        <w:rPr>
          <w:noProof/>
        </w:rPr>
        <w:tab/>
        <w:t>830</w:t>
      </w:r>
    </w:p>
    <w:p w14:paraId="33A142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Sidelink Communication</w:t>
      </w:r>
      <w:r>
        <w:rPr>
          <w:noProof/>
          <w:lang w:eastAsia="zh-CN"/>
        </w:rPr>
        <w:t xml:space="preserve"> Dropping due to synchronization reference source change</w:t>
      </w:r>
      <w:r>
        <w:rPr>
          <w:noProof/>
        </w:rPr>
        <w:tab/>
        <w:t>830</w:t>
      </w:r>
    </w:p>
    <w:p w14:paraId="4C8890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13.7.</w:t>
      </w:r>
      <w:r w:rsidRPr="003D733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V2X </w:t>
      </w:r>
      <w:r w:rsidRPr="003D733F">
        <w:rPr>
          <w:rFonts w:eastAsia="Malgun Gothic"/>
          <w:noProof/>
        </w:rPr>
        <w:t>Carrier Aggregation</w:t>
      </w:r>
      <w:r>
        <w:rPr>
          <w:noProof/>
        </w:rPr>
        <w:tab/>
        <w:t>830</w:t>
      </w:r>
    </w:p>
    <w:p w14:paraId="2E152B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 w:rsidRPr="003D733F">
        <w:rPr>
          <w:rFonts w:eastAsiaTheme="minorEastAsia"/>
          <w:noProof/>
        </w:rPr>
        <w:t>3</w:t>
      </w:r>
      <w:r>
        <w:rPr>
          <w:noProof/>
        </w:rPr>
        <w:t>.7.</w:t>
      </w:r>
      <w:r w:rsidRPr="003D733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Interruptions to WAN due to </w:t>
      </w:r>
      <w:r w:rsidRPr="003D733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831</w:t>
      </w:r>
    </w:p>
    <w:p w14:paraId="7D28F61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Reliability of GNSS signal</w:t>
      </w:r>
      <w:r>
        <w:rPr>
          <w:noProof/>
        </w:rPr>
        <w:tab/>
        <w:t>831</w:t>
      </w:r>
    </w:p>
    <w:p w14:paraId="2775A0E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831</w:t>
      </w:r>
    </w:p>
    <w:p w14:paraId="66AAA1F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13.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831</w:t>
      </w:r>
    </w:p>
    <w:p w14:paraId="3B13AD90" w14:textId="77777777" w:rsidR="00FA12DA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A (normative): Test Cases</w:t>
      </w:r>
      <w:r>
        <w:rPr>
          <w:noProof/>
        </w:rPr>
        <w:tab/>
        <w:t>832</w:t>
      </w:r>
    </w:p>
    <w:p w14:paraId="7CF62F5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Purpose of annex</w:t>
      </w:r>
      <w:r>
        <w:rPr>
          <w:noProof/>
        </w:rPr>
        <w:tab/>
        <w:t>832</w:t>
      </w:r>
    </w:p>
    <w:p w14:paraId="0B825DF8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832</w:t>
      </w:r>
    </w:p>
    <w:p w14:paraId="235BAC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832</w:t>
      </w:r>
    </w:p>
    <w:p w14:paraId="0EEC76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832</w:t>
      </w:r>
    </w:p>
    <w:p w14:paraId="20998F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832</w:t>
      </w:r>
    </w:p>
    <w:p w14:paraId="3E175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Implementation requirements</w:t>
      </w:r>
      <w:r>
        <w:rPr>
          <w:noProof/>
        </w:rPr>
        <w:tab/>
        <w:t>833</w:t>
      </w:r>
    </w:p>
    <w:p w14:paraId="212BF9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833</w:t>
      </w:r>
    </w:p>
    <w:p w14:paraId="2F203F0F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test configurations</w:t>
      </w:r>
      <w:r>
        <w:rPr>
          <w:noProof/>
        </w:rPr>
        <w:tab/>
        <w:t>834</w:t>
      </w:r>
    </w:p>
    <w:p w14:paraId="031FF83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834</w:t>
      </w:r>
    </w:p>
    <w:p w14:paraId="7C833B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</w:t>
      </w:r>
      <w:r>
        <w:rPr>
          <w:noProof/>
        </w:rPr>
        <w:tab/>
        <w:t>834</w:t>
      </w:r>
    </w:p>
    <w:p w14:paraId="518FEE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834</w:t>
      </w:r>
    </w:p>
    <w:p w14:paraId="19CC25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839</w:t>
      </w:r>
    </w:p>
    <w:p w14:paraId="47B817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for UE category 0</w:t>
      </w:r>
      <w:r>
        <w:rPr>
          <w:noProof/>
        </w:rPr>
        <w:tab/>
        <w:t>842</w:t>
      </w:r>
    </w:p>
    <w:p w14:paraId="7C69BC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for UE category 0</w:t>
      </w:r>
      <w:r>
        <w:rPr>
          <w:noProof/>
        </w:rPr>
        <w:tab/>
        <w:t>843</w:t>
      </w:r>
    </w:p>
    <w:p w14:paraId="7F8471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for UE category 0</w:t>
      </w:r>
      <w:r>
        <w:rPr>
          <w:noProof/>
        </w:rPr>
        <w:tab/>
        <w:t>844</w:t>
      </w:r>
    </w:p>
    <w:p w14:paraId="16FE82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Frame Structure 3</w:t>
      </w:r>
      <w:r>
        <w:rPr>
          <w:noProof/>
        </w:rPr>
        <w:tab/>
        <w:t>845</w:t>
      </w:r>
    </w:p>
    <w:p w14:paraId="3CD061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PCFICH/PDCCH/PHICH</w:t>
      </w:r>
      <w:r>
        <w:rPr>
          <w:noProof/>
        </w:rPr>
        <w:tab/>
        <w:t>846</w:t>
      </w:r>
    </w:p>
    <w:p w14:paraId="214B76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ab/>
        <w:t>846</w:t>
      </w:r>
    </w:p>
    <w:p w14:paraId="6702A6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</w:rPr>
        <w:tab/>
        <w:t>846</w:t>
      </w:r>
    </w:p>
    <w:p w14:paraId="6BBC13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 for UE category 0</w:t>
      </w:r>
      <w:r>
        <w:rPr>
          <w:noProof/>
        </w:rPr>
        <w:tab/>
        <w:t>847</w:t>
      </w:r>
    </w:p>
    <w:p w14:paraId="294FF8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FS 3</w:t>
      </w:r>
      <w:r>
        <w:rPr>
          <w:noProof/>
        </w:rPr>
        <w:tab/>
        <w:t>847</w:t>
      </w:r>
    </w:p>
    <w:p w14:paraId="7BFAA2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847</w:t>
      </w:r>
    </w:p>
    <w:p w14:paraId="592F48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848</w:t>
      </w:r>
    </w:p>
    <w:p w14:paraId="0601A7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848</w:t>
      </w:r>
    </w:p>
    <w:p w14:paraId="088196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849</w:t>
      </w:r>
    </w:p>
    <w:p w14:paraId="6E6F28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849</w:t>
      </w:r>
    </w:p>
    <w:p w14:paraId="3963B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850</w:t>
      </w:r>
    </w:p>
    <w:p w14:paraId="41FE6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850</w:t>
      </w:r>
    </w:p>
    <w:p w14:paraId="5886CE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851</w:t>
      </w:r>
    </w:p>
    <w:p w14:paraId="46A1A5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851</w:t>
      </w:r>
    </w:p>
    <w:p w14:paraId="424920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HD-FDD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852</w:t>
      </w:r>
    </w:p>
    <w:p w14:paraId="0A6D16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3D733F">
        <w:rPr>
          <w:rFonts w:cs="v5.0.0"/>
          <w:noProof/>
        </w:rPr>
        <w:t>in CEModeA</w:t>
      </w:r>
      <w:r>
        <w:rPr>
          <w:noProof/>
        </w:rPr>
        <w:tab/>
        <w:t>853</w:t>
      </w:r>
    </w:p>
    <w:p w14:paraId="16110C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854</w:t>
      </w:r>
    </w:p>
    <w:p w14:paraId="2706E9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HD-FDD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855</w:t>
      </w:r>
    </w:p>
    <w:p w14:paraId="4F2DD5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</w:t>
      </w:r>
      <w:r w:rsidRPr="003D733F">
        <w:rPr>
          <w:rFonts w:cs="v5.0.0"/>
          <w:noProof/>
        </w:rPr>
        <w:t>in CEModeB</w:t>
      </w:r>
      <w:r>
        <w:rPr>
          <w:noProof/>
        </w:rPr>
        <w:tab/>
        <w:t>855</w:t>
      </w:r>
    </w:p>
    <w:p w14:paraId="2C57CB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N</w:t>
      </w:r>
      <w:r>
        <w:rPr>
          <w:noProof/>
        </w:rPr>
        <w:t>PD</w:t>
      </w:r>
      <w:r w:rsidRPr="003D733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3D733F">
        <w:rPr>
          <w:rFonts w:cs="v5.0.0"/>
          <w:noProof/>
        </w:rPr>
        <w:t xml:space="preserve">Reference Channel for </w:t>
      </w:r>
      <w:r w:rsidRPr="003D733F">
        <w:rPr>
          <w:rFonts w:cs="v5.0.0"/>
          <w:noProof/>
          <w:lang w:eastAsia="zh-CN"/>
        </w:rPr>
        <w:t>UE category NB1</w:t>
      </w:r>
      <w:r>
        <w:rPr>
          <w:noProof/>
        </w:rPr>
        <w:tab/>
        <w:t>856</w:t>
      </w:r>
    </w:p>
    <w:p w14:paraId="3F3746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in-band operation</w:t>
      </w:r>
      <w:r>
        <w:rPr>
          <w:noProof/>
        </w:rPr>
        <w:tab/>
        <w:t>856</w:t>
      </w:r>
    </w:p>
    <w:p w14:paraId="468DCD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49155F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857</w:t>
      </w:r>
    </w:p>
    <w:p w14:paraId="53ECEC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858</w:t>
      </w:r>
    </w:p>
    <w:p w14:paraId="43270A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858</w:t>
      </w:r>
    </w:p>
    <w:p w14:paraId="4BDC0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859</w:t>
      </w:r>
    </w:p>
    <w:p w14:paraId="521170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 w:rsidRPr="003D733F">
        <w:rPr>
          <w:rFonts w:eastAsia="MS Mincho"/>
          <w:noProof/>
          <w:lang w:eastAsia="ja-JP"/>
        </w:rPr>
        <w:t>5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in-band operation</w:t>
      </w:r>
      <w:r>
        <w:rPr>
          <w:noProof/>
        </w:rPr>
        <w:tab/>
        <w:t>859</w:t>
      </w:r>
    </w:p>
    <w:p w14:paraId="0220C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standalone operation</w:t>
      </w:r>
      <w:r>
        <w:rPr>
          <w:noProof/>
        </w:rPr>
        <w:tab/>
        <w:t>859</w:t>
      </w:r>
    </w:p>
    <w:p w14:paraId="3F8111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guard band operation</w:t>
      </w:r>
      <w:r>
        <w:rPr>
          <w:noProof/>
        </w:rPr>
        <w:tab/>
        <w:t>860</w:t>
      </w:r>
    </w:p>
    <w:p w14:paraId="559B0F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860</w:t>
      </w:r>
    </w:p>
    <w:p w14:paraId="38BAA2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In-band operation</w:t>
      </w:r>
      <w:r>
        <w:rPr>
          <w:noProof/>
        </w:rPr>
        <w:tab/>
        <w:t>860</w:t>
      </w:r>
    </w:p>
    <w:p w14:paraId="6AFF10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561B6B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Standalone</w:t>
      </w:r>
      <w:r>
        <w:rPr>
          <w:noProof/>
        </w:rPr>
        <w:t xml:space="preserve"> operation</w:t>
      </w:r>
      <w:r>
        <w:rPr>
          <w:noProof/>
        </w:rPr>
        <w:tab/>
        <w:t>861</w:t>
      </w:r>
    </w:p>
    <w:p w14:paraId="74E7C0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861</w:t>
      </w:r>
    </w:p>
    <w:p w14:paraId="79BF67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Guard </w:t>
      </w:r>
      <w:r>
        <w:rPr>
          <w:noProof/>
        </w:rPr>
        <w:t>band operation</w:t>
      </w:r>
      <w:r>
        <w:rPr>
          <w:noProof/>
        </w:rPr>
        <w:tab/>
        <w:t>861</w:t>
      </w:r>
    </w:p>
    <w:p w14:paraId="3EFCE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862</w:t>
      </w:r>
    </w:p>
    <w:p w14:paraId="066321B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862</w:t>
      </w:r>
    </w:p>
    <w:p w14:paraId="241086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FDD</w:t>
      </w:r>
      <w:r>
        <w:rPr>
          <w:noProof/>
        </w:rPr>
        <w:tab/>
        <w:t>862</w:t>
      </w:r>
    </w:p>
    <w:p w14:paraId="290D5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863</w:t>
      </w:r>
    </w:p>
    <w:p w14:paraId="7FF4D3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863</w:t>
      </w:r>
    </w:p>
    <w:p w14:paraId="6E610D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864</w:t>
      </w:r>
    </w:p>
    <w:p w14:paraId="1C5CBE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865</w:t>
      </w:r>
    </w:p>
    <w:p w14:paraId="2D168C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865</w:t>
      </w:r>
    </w:p>
    <w:p w14:paraId="551340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866</w:t>
      </w:r>
    </w:p>
    <w:p w14:paraId="5E948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866</w:t>
      </w:r>
    </w:p>
    <w:p w14:paraId="03C311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866</w:t>
      </w:r>
    </w:p>
    <w:p w14:paraId="6D8095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867</w:t>
      </w:r>
    </w:p>
    <w:p w14:paraId="78EFA4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868</w:t>
      </w:r>
    </w:p>
    <w:p w14:paraId="1C762D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1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868</w:t>
      </w:r>
    </w:p>
    <w:p w14:paraId="7CCA63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12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20</w:t>
      </w:r>
      <w:r>
        <w:rPr>
          <w:noProof/>
        </w:rPr>
        <w:t xml:space="preserve"> MHz</w:t>
      </w:r>
      <w:r>
        <w:rPr>
          <w:noProof/>
        </w:rPr>
        <w:tab/>
        <w:t>869</w:t>
      </w:r>
    </w:p>
    <w:p w14:paraId="7B5FEA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13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869</w:t>
      </w:r>
    </w:p>
    <w:p w14:paraId="29A974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14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 (without MBSFN)</w:t>
      </w:r>
      <w:r>
        <w:rPr>
          <w:noProof/>
        </w:rPr>
        <w:tab/>
        <w:t>870</w:t>
      </w:r>
    </w:p>
    <w:p w14:paraId="64D543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FDD pattern 1</w:t>
      </w:r>
      <w:r>
        <w:rPr>
          <w:noProof/>
          <w:lang w:eastAsia="zh-CN"/>
        </w:rPr>
        <w:t>5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870</w:t>
      </w:r>
    </w:p>
    <w:p w14:paraId="6484C0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16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871</w:t>
      </w:r>
    </w:p>
    <w:p w14:paraId="53EC6A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17</w:t>
      </w:r>
      <w:r>
        <w:rPr>
          <w:noProof/>
        </w:rPr>
        <w:t>: outer resource blocks allocation in 20 MHz with user data in every subframe (without MBSFN)</w:t>
      </w:r>
      <w:r>
        <w:rPr>
          <w:noProof/>
        </w:rPr>
        <w:tab/>
        <w:t>871</w:t>
      </w:r>
    </w:p>
    <w:p w14:paraId="2FC71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18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872</w:t>
      </w:r>
    </w:p>
    <w:p w14:paraId="042E97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19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(without MBSFN)</w:t>
      </w:r>
      <w:r>
        <w:rPr>
          <w:noProof/>
        </w:rPr>
        <w:tab/>
        <w:t>872</w:t>
      </w:r>
    </w:p>
    <w:p w14:paraId="0A692A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>20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 with user data in every subframe (without MBSFN)</w:t>
      </w:r>
      <w:r>
        <w:rPr>
          <w:noProof/>
        </w:rPr>
        <w:tab/>
        <w:t>873</w:t>
      </w:r>
    </w:p>
    <w:p w14:paraId="7F9521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873</w:t>
      </w:r>
    </w:p>
    <w:p w14:paraId="1727A3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A.3.2.1.</w:t>
      </w:r>
      <w:r>
        <w:rPr>
          <w:noProof/>
          <w:lang w:eastAsia="zh-CN"/>
        </w:rPr>
        <w:t>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FDD pattern </w:t>
      </w:r>
      <w:r>
        <w:rPr>
          <w:noProof/>
          <w:lang w:eastAsia="zh-CN"/>
        </w:rPr>
        <w:t xml:space="preserve">22: </w:t>
      </w:r>
      <w:r>
        <w:rPr>
          <w:noProof/>
        </w:rPr>
        <w:t>Generic resource blocks allocation</w:t>
      </w:r>
      <w:r>
        <w:rPr>
          <w:noProof/>
          <w:lang w:eastAsia="zh-CN"/>
        </w:rPr>
        <w:t xml:space="preserve"> in 5MHz</w:t>
      </w:r>
      <w:r>
        <w:rPr>
          <w:noProof/>
        </w:rPr>
        <w:t xml:space="preserve"> </w:t>
      </w:r>
      <w:r>
        <w:rPr>
          <w:noProof/>
          <w:lang w:bidi="hi-IN"/>
        </w:rPr>
        <w:t>(without MBSFN)</w:t>
      </w:r>
      <w:r>
        <w:rPr>
          <w:noProof/>
        </w:rPr>
        <w:tab/>
        <w:t>874</w:t>
      </w:r>
    </w:p>
    <w:p w14:paraId="66A532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Patterns for TDD</w:t>
      </w:r>
      <w:r>
        <w:rPr>
          <w:noProof/>
        </w:rPr>
        <w:tab/>
        <w:t>874</w:t>
      </w:r>
    </w:p>
    <w:p w14:paraId="6A8B9F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875</w:t>
      </w:r>
    </w:p>
    <w:p w14:paraId="097FCF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875</w:t>
      </w:r>
    </w:p>
    <w:p w14:paraId="074FE2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876</w:t>
      </w:r>
    </w:p>
    <w:p w14:paraId="1EB674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876</w:t>
      </w:r>
    </w:p>
    <w:p w14:paraId="58A186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877</w:t>
      </w:r>
    </w:p>
    <w:p w14:paraId="47A3A2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878</w:t>
      </w:r>
    </w:p>
    <w:p w14:paraId="6B9B85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7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879</w:t>
      </w:r>
    </w:p>
    <w:p w14:paraId="4860E9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8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2</w:t>
      </w:r>
      <w:r>
        <w:rPr>
          <w:noProof/>
        </w:rPr>
        <w:t>0 MHz</w:t>
      </w:r>
      <w:r>
        <w:rPr>
          <w:noProof/>
        </w:rPr>
        <w:tab/>
        <w:t>880</w:t>
      </w:r>
    </w:p>
    <w:p w14:paraId="48DA0A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9</w:t>
      </w:r>
      <w:r>
        <w:rPr>
          <w:noProof/>
        </w:rPr>
        <w:t xml:space="preserve">: outer resource blocks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880</w:t>
      </w:r>
    </w:p>
    <w:p w14:paraId="6FD9E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>10</w:t>
      </w:r>
      <w:r>
        <w:rPr>
          <w:noProof/>
        </w:rPr>
        <w:t xml:space="preserve">: full bandwidth allocation in </w:t>
      </w:r>
      <w:r>
        <w:rPr>
          <w:noProof/>
          <w:lang w:eastAsia="zh-CN"/>
        </w:rPr>
        <w:t>5</w:t>
      </w:r>
      <w:r>
        <w:rPr>
          <w:noProof/>
        </w:rPr>
        <w:t xml:space="preserve"> MHz</w:t>
      </w:r>
      <w:r>
        <w:rPr>
          <w:noProof/>
        </w:rPr>
        <w:tab/>
        <w:t>881</w:t>
      </w:r>
    </w:p>
    <w:p w14:paraId="160B7F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TDD pattern </w:t>
      </w:r>
      <w:r>
        <w:rPr>
          <w:noProof/>
          <w:lang w:eastAsia="zh-CN"/>
        </w:rPr>
        <w:t xml:space="preserve">11: </w:t>
      </w:r>
      <w:r>
        <w:rPr>
          <w:noProof/>
        </w:rPr>
        <w:t xml:space="preserve">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881</w:t>
      </w:r>
    </w:p>
    <w:p w14:paraId="522551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OCNG Patterns for Narrowband IoT</w:t>
      </w:r>
      <w:r>
        <w:rPr>
          <w:noProof/>
        </w:rPr>
        <w:tab/>
        <w:t>882</w:t>
      </w:r>
    </w:p>
    <w:p w14:paraId="7CC56B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883</w:t>
      </w:r>
    </w:p>
    <w:p w14:paraId="3CB475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884</w:t>
      </w:r>
    </w:p>
    <w:p w14:paraId="721EAB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A.3.2.3.</w:t>
      </w:r>
      <w:r w:rsidRPr="003D733F">
        <w:rPr>
          <w:noProof/>
          <w:lang w:val="sv-FI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 xml:space="preserve">Narrowband IoT OCNG FDD pattern </w:t>
      </w:r>
      <w:r w:rsidRPr="003D733F">
        <w:rPr>
          <w:noProof/>
          <w:lang w:val="sv-FI" w:eastAsia="zh-CN"/>
        </w:rPr>
        <w:t>3</w:t>
      </w:r>
      <w:r w:rsidRPr="003D733F">
        <w:rPr>
          <w:noProof/>
          <w:lang w:val="sv-FI"/>
        </w:rPr>
        <w:t xml:space="preserve">: </w:t>
      </w:r>
      <w:r w:rsidRPr="003D733F">
        <w:rPr>
          <w:noProof/>
          <w:lang w:val="sv-FI" w:eastAsia="zh-CN"/>
        </w:rPr>
        <w:t>standalone</w:t>
      </w:r>
      <w:r w:rsidRPr="003D733F">
        <w:rPr>
          <w:noProof/>
          <w:lang w:val="sv-FI"/>
        </w:rPr>
        <w:t xml:space="preserve"> NB-IoT</w:t>
      </w:r>
      <w:r>
        <w:rPr>
          <w:noProof/>
        </w:rPr>
        <w:tab/>
        <w:t>884</w:t>
      </w:r>
    </w:p>
    <w:p w14:paraId="1D9E54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885</w:t>
      </w:r>
    </w:p>
    <w:p w14:paraId="5E1427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A.3.2.3.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FDD pattern </w:t>
      </w:r>
      <w:r>
        <w:rPr>
          <w:noProof/>
          <w:lang w:eastAsia="zh-CN"/>
        </w:rPr>
        <w:t>5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5 MHz EUTRAN cell</w:t>
      </w:r>
      <w:r>
        <w:rPr>
          <w:noProof/>
        </w:rPr>
        <w:tab/>
        <w:t>886</w:t>
      </w:r>
    </w:p>
    <w:p w14:paraId="4643B3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887</w:t>
      </w:r>
    </w:p>
    <w:p w14:paraId="2E568F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A.3.2.3.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Narrowband IoT OCNG TDD pattern </w:t>
      </w:r>
      <w:r>
        <w:rPr>
          <w:noProof/>
          <w:lang w:eastAsia="zh-CN"/>
        </w:rPr>
        <w:t>2</w:t>
      </w:r>
      <w:r>
        <w:rPr>
          <w:noProof/>
        </w:rPr>
        <w:t xml:space="preserve">: </w:t>
      </w:r>
      <w:r>
        <w:rPr>
          <w:noProof/>
          <w:lang w:eastAsia="zh-CN"/>
        </w:rPr>
        <w:t xml:space="preserve">guard </w:t>
      </w:r>
      <w:r>
        <w:rPr>
          <w:noProof/>
        </w:rPr>
        <w:t>band NB-IoT in 10 MHz EUTRAN cell</w:t>
      </w:r>
      <w:r>
        <w:rPr>
          <w:noProof/>
        </w:rPr>
        <w:tab/>
        <w:t>888</w:t>
      </w:r>
    </w:p>
    <w:p w14:paraId="49CCFA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A.3.2.3.</w:t>
      </w:r>
      <w:r w:rsidRPr="003D733F">
        <w:rPr>
          <w:noProof/>
          <w:lang w:val="sv-FI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 xml:space="preserve">Narrowband IoT OCNG TDD pattern </w:t>
      </w:r>
      <w:r w:rsidRPr="003D733F">
        <w:rPr>
          <w:noProof/>
          <w:lang w:val="sv-FI" w:eastAsia="zh-CN"/>
        </w:rPr>
        <w:t>3</w:t>
      </w:r>
      <w:r w:rsidRPr="003D733F">
        <w:rPr>
          <w:noProof/>
          <w:lang w:val="sv-FI"/>
        </w:rPr>
        <w:t xml:space="preserve">: </w:t>
      </w:r>
      <w:r w:rsidRPr="003D733F">
        <w:rPr>
          <w:noProof/>
          <w:lang w:val="sv-FI" w:eastAsia="zh-CN"/>
        </w:rPr>
        <w:t>standalone</w:t>
      </w:r>
      <w:r w:rsidRPr="003D733F">
        <w:rPr>
          <w:noProof/>
          <w:lang w:val="sv-FI"/>
        </w:rPr>
        <w:t xml:space="preserve"> NB-IoT</w:t>
      </w:r>
      <w:r>
        <w:rPr>
          <w:noProof/>
        </w:rPr>
        <w:tab/>
        <w:t>889</w:t>
      </w:r>
    </w:p>
    <w:p w14:paraId="57BD31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OCNG Patterns for </w:t>
      </w:r>
      <w:r>
        <w:rPr>
          <w:noProof/>
          <w:lang w:eastAsia="zh-CN"/>
        </w:rPr>
        <w:t>V2X sidelink</w:t>
      </w:r>
      <w:r>
        <w:rPr>
          <w:noProof/>
        </w:rPr>
        <w:tab/>
        <w:t>890</w:t>
      </w:r>
    </w:p>
    <w:p w14:paraId="101D34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>DD pattern 1: outer resource blocks allocation in 10 MHz</w:t>
      </w:r>
      <w:r>
        <w:rPr>
          <w:noProof/>
        </w:rPr>
        <w:tab/>
        <w:t>890</w:t>
      </w:r>
    </w:p>
    <w:p w14:paraId="4B721F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V2X sidelink </w:t>
      </w:r>
      <w:r>
        <w:rPr>
          <w:noProof/>
        </w:rPr>
        <w:t xml:space="preserve">OCNG </w:t>
      </w:r>
      <w:r>
        <w:rPr>
          <w:noProof/>
          <w:lang w:eastAsia="zh-CN"/>
        </w:rPr>
        <w:t>T</w:t>
      </w:r>
      <w:r>
        <w:rPr>
          <w:noProof/>
        </w:rPr>
        <w:t xml:space="preserve">DD pattern </w:t>
      </w:r>
      <w:r>
        <w:rPr>
          <w:noProof/>
          <w:lang w:eastAsia="zh-CN"/>
        </w:rPr>
        <w:t>2</w:t>
      </w:r>
      <w:r>
        <w:rPr>
          <w:noProof/>
        </w:rPr>
        <w:t>: outer resource blocks allocation in 10 MHz</w:t>
      </w:r>
      <w:r>
        <w:rPr>
          <w:noProof/>
        </w:rPr>
        <w:tab/>
        <w:t>891</w:t>
      </w:r>
    </w:p>
    <w:p w14:paraId="743072A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</w:t>
      </w:r>
      <w:r>
        <w:rPr>
          <w:noProof/>
        </w:rPr>
        <w:tab/>
        <w:t>891</w:t>
      </w:r>
    </w:p>
    <w:p w14:paraId="01AA7C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892</w:t>
      </w:r>
    </w:p>
    <w:p w14:paraId="047B12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892</w:t>
      </w:r>
    </w:p>
    <w:p w14:paraId="007C3B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892</w:t>
      </w:r>
    </w:p>
    <w:p w14:paraId="38FAD3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892</w:t>
      </w:r>
    </w:p>
    <w:p w14:paraId="099D03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893</w:t>
      </w:r>
    </w:p>
    <w:p w14:paraId="679646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893</w:t>
      </w:r>
    </w:p>
    <w:p w14:paraId="0B1B55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MBSFN ABS Transmission</w:t>
      </w:r>
      <w:r w:rsidRPr="003D733F">
        <w:rPr>
          <w:noProof/>
          <w:lang w:val="en-US"/>
        </w:rPr>
        <w:t>, 2x2 antenna</w:t>
      </w:r>
      <w:r>
        <w:rPr>
          <w:noProof/>
        </w:rPr>
        <w:tab/>
        <w:t>894</w:t>
      </w:r>
    </w:p>
    <w:p w14:paraId="32B8316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894</w:t>
      </w:r>
    </w:p>
    <w:p w14:paraId="5F4C2D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894</w:t>
      </w:r>
    </w:p>
    <w:p w14:paraId="087F8B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895</w:t>
      </w:r>
    </w:p>
    <w:p w14:paraId="200FCE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1974FA2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37AD83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16A292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75EB04E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895</w:t>
      </w:r>
    </w:p>
    <w:p w14:paraId="54271E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</w:t>
      </w:r>
      <w:r w:rsidRPr="003D733F">
        <w:rPr>
          <w:noProof/>
          <w:snapToGrid w:val="0"/>
          <w:lang w:eastAsia="zh-CN"/>
        </w:rPr>
        <w:t xml:space="preserve"> for 4 Rx capable UEs</w:t>
      </w:r>
      <w:r>
        <w:rPr>
          <w:noProof/>
        </w:rPr>
        <w:tab/>
        <w:t>895</w:t>
      </w:r>
    </w:p>
    <w:p w14:paraId="7BD684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A.3.8.1.1 Introduction</w:t>
      </w:r>
      <w:r>
        <w:rPr>
          <w:noProof/>
        </w:rPr>
        <w:tab/>
        <w:t>895</w:t>
      </w:r>
    </w:p>
    <w:p w14:paraId="6FB39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 Principle of testing</w:t>
      </w:r>
      <w:r>
        <w:rPr>
          <w:noProof/>
        </w:rPr>
        <w:tab/>
        <w:t>895</w:t>
      </w:r>
    </w:p>
    <w:p w14:paraId="57BD8B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A.3.8.1.2.1 Single carrier tests</w:t>
      </w:r>
      <w:r>
        <w:rPr>
          <w:noProof/>
        </w:rPr>
        <w:tab/>
        <w:t>895</w:t>
      </w:r>
    </w:p>
    <w:p w14:paraId="1DAFAB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896</w:t>
      </w:r>
    </w:p>
    <w:p w14:paraId="775A962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897</w:t>
      </w:r>
    </w:p>
    <w:p w14:paraId="693ED2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897</w:t>
      </w:r>
    </w:p>
    <w:p w14:paraId="2A0CF0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</w:t>
      </w:r>
      <w:r w:rsidRPr="003D733F">
        <w:rPr>
          <w:noProof/>
          <w:snapToGrid w:val="0"/>
          <w:lang w:eastAsia="zh-CN"/>
        </w:rPr>
        <w:t xml:space="preserve"> for 8 Rx capable UEs</w:t>
      </w:r>
      <w:r>
        <w:rPr>
          <w:noProof/>
        </w:rPr>
        <w:tab/>
        <w:t>897</w:t>
      </w:r>
    </w:p>
    <w:p w14:paraId="4D78E5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897</w:t>
      </w:r>
    </w:p>
    <w:p w14:paraId="320647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897</w:t>
      </w:r>
    </w:p>
    <w:p w14:paraId="35E8A5D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Single carrier tests</w:t>
      </w:r>
      <w:r>
        <w:rPr>
          <w:noProof/>
        </w:rPr>
        <w:tab/>
        <w:t>897</w:t>
      </w:r>
    </w:p>
    <w:p w14:paraId="392DF98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898</w:t>
      </w:r>
    </w:p>
    <w:p w14:paraId="33CB59A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898</w:t>
      </w:r>
    </w:p>
    <w:p w14:paraId="1B3B6E2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898</w:t>
      </w:r>
    </w:p>
    <w:p w14:paraId="51FDAC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898</w:t>
      </w:r>
    </w:p>
    <w:p w14:paraId="0BC13F4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898</w:t>
      </w:r>
    </w:p>
    <w:p w14:paraId="0FA5B0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898</w:t>
      </w:r>
    </w:p>
    <w:p w14:paraId="626E4E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898</w:t>
      </w:r>
    </w:p>
    <w:p w14:paraId="3CD18BA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899</w:t>
      </w:r>
    </w:p>
    <w:p w14:paraId="4DE656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189958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899</w:t>
      </w:r>
    </w:p>
    <w:p w14:paraId="4DF5BA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899</w:t>
      </w:r>
    </w:p>
    <w:p w14:paraId="66FA7C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32897B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899</w:t>
      </w:r>
    </w:p>
    <w:p w14:paraId="5F5F38F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899</w:t>
      </w:r>
    </w:p>
    <w:p w14:paraId="631A5A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899</w:t>
      </w:r>
    </w:p>
    <w:p w14:paraId="04FEFA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899</w:t>
      </w:r>
    </w:p>
    <w:p w14:paraId="44E93B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900</w:t>
      </w:r>
    </w:p>
    <w:p w14:paraId="42A26F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900</w:t>
      </w:r>
    </w:p>
    <w:p w14:paraId="6C8B29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900</w:t>
      </w:r>
    </w:p>
    <w:p w14:paraId="31C217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900</w:t>
      </w:r>
    </w:p>
    <w:p w14:paraId="7E1C3E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907</w:t>
      </w:r>
    </w:p>
    <w:p w14:paraId="1C9C73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910</w:t>
      </w:r>
    </w:p>
    <w:p w14:paraId="3917E3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910</w:t>
      </w:r>
    </w:p>
    <w:p w14:paraId="648ECD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910</w:t>
      </w:r>
    </w:p>
    <w:p w14:paraId="555FB4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</w:t>
      </w:r>
      <w:r>
        <w:rPr>
          <w:noProof/>
        </w:rPr>
        <w:tab/>
        <w:t>910</w:t>
      </w:r>
    </w:p>
    <w:p w14:paraId="539184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911</w:t>
      </w:r>
    </w:p>
    <w:p w14:paraId="108CCA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911</w:t>
      </w:r>
    </w:p>
    <w:p w14:paraId="043B8C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911</w:t>
      </w:r>
    </w:p>
    <w:p w14:paraId="7B861D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Time Offset between Cells</w:t>
      </w:r>
      <w:r>
        <w:rPr>
          <w:noProof/>
        </w:rPr>
        <w:tab/>
        <w:t>912</w:t>
      </w:r>
    </w:p>
    <w:p w14:paraId="632AF3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912</w:t>
      </w:r>
    </w:p>
    <w:p w14:paraId="01D956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912</w:t>
      </w:r>
    </w:p>
    <w:p w14:paraId="09E5913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Carrier Aggregation </w:t>
      </w:r>
      <w:r>
        <w:rPr>
          <w:noProof/>
          <w:lang w:eastAsia="zh-CN"/>
        </w:rPr>
        <w:t xml:space="preserve">under operation with Frame Structure 3 </w:t>
      </w:r>
      <w:r>
        <w:rPr>
          <w:noProof/>
        </w:rPr>
        <w:t>Test Cases with Different Duplex Modes</w:t>
      </w:r>
      <w:r>
        <w:rPr>
          <w:noProof/>
        </w:rPr>
        <w:tab/>
        <w:t>912</w:t>
      </w:r>
    </w:p>
    <w:p w14:paraId="470077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912</w:t>
      </w:r>
    </w:p>
    <w:p w14:paraId="780659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testing</w:t>
      </w:r>
      <w:r>
        <w:rPr>
          <w:noProof/>
        </w:rPr>
        <w:tab/>
        <w:t>912</w:t>
      </w:r>
    </w:p>
    <w:p w14:paraId="26A9D83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combination of duplex mode</w:t>
      </w:r>
      <w:r>
        <w:rPr>
          <w:noProof/>
        </w:rPr>
        <w:tab/>
        <w:t>912</w:t>
      </w:r>
    </w:p>
    <w:p w14:paraId="5CD8CF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912</w:t>
      </w:r>
    </w:p>
    <w:p w14:paraId="048C4F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912</w:t>
      </w:r>
    </w:p>
    <w:p w14:paraId="15DE9E7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Reference 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913</w:t>
      </w:r>
    </w:p>
    <w:p w14:paraId="187285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Listen before talk model</w:t>
      </w:r>
      <w:r>
        <w:rPr>
          <w:noProof/>
        </w:rPr>
        <w:tab/>
        <w:t>913</w:t>
      </w:r>
    </w:p>
    <w:p w14:paraId="7C8542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1F57E77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Definition</w:t>
      </w:r>
      <w:r>
        <w:rPr>
          <w:noProof/>
        </w:rPr>
        <w:tab/>
        <w:t>913</w:t>
      </w:r>
    </w:p>
    <w:p w14:paraId="0A57364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N</w:t>
      </w:r>
      <w:r>
        <w:rPr>
          <w:noProof/>
          <w:lang w:eastAsia="zh-CN"/>
        </w:rPr>
        <w:t>PRACH</w:t>
      </w:r>
      <w:r>
        <w:rPr>
          <w:noProof/>
        </w:rPr>
        <w:t xml:space="preserve"> Configurations</w:t>
      </w:r>
      <w:r>
        <w:rPr>
          <w:noProof/>
        </w:rPr>
        <w:tab/>
        <w:t>914</w:t>
      </w:r>
    </w:p>
    <w:p w14:paraId="4EC9A2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Dual connectivity test cases with different bandwidth combinations</w:t>
      </w:r>
      <w:r>
        <w:rPr>
          <w:noProof/>
        </w:rPr>
        <w:tab/>
        <w:t>915</w:t>
      </w:r>
    </w:p>
    <w:p w14:paraId="286AD8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915</w:t>
      </w:r>
    </w:p>
    <w:p w14:paraId="2605FF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915</w:t>
      </w:r>
    </w:p>
    <w:p w14:paraId="4F35BDE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M1 UE Test Cases</w:t>
      </w:r>
      <w:r>
        <w:rPr>
          <w:noProof/>
        </w:rPr>
        <w:tab/>
        <w:t>916</w:t>
      </w:r>
    </w:p>
    <w:p w14:paraId="5BC2B0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916</w:t>
      </w:r>
    </w:p>
    <w:p w14:paraId="56F1E6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916</w:t>
      </w:r>
    </w:p>
    <w:p w14:paraId="191BA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917</w:t>
      </w:r>
    </w:p>
    <w:p w14:paraId="54082F0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918</w:t>
      </w:r>
    </w:p>
    <w:p w14:paraId="590156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918</w:t>
      </w:r>
    </w:p>
    <w:p w14:paraId="235576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918</w:t>
      </w:r>
    </w:p>
    <w:p w14:paraId="209E33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919</w:t>
      </w:r>
    </w:p>
    <w:p w14:paraId="7024D5B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1bis UE Test Cases</w:t>
      </w:r>
      <w:r>
        <w:rPr>
          <w:noProof/>
        </w:rPr>
        <w:tab/>
        <w:t>920</w:t>
      </w:r>
    </w:p>
    <w:p w14:paraId="5028AF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920</w:t>
      </w:r>
    </w:p>
    <w:p w14:paraId="43F09D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920</w:t>
      </w:r>
    </w:p>
    <w:p w14:paraId="00E8C1E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NB2 UE Test Cases</w:t>
      </w:r>
      <w:r>
        <w:rPr>
          <w:noProof/>
        </w:rPr>
        <w:tab/>
        <w:t>924</w:t>
      </w:r>
    </w:p>
    <w:p w14:paraId="7C649F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924</w:t>
      </w:r>
    </w:p>
    <w:p w14:paraId="3B591A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924</w:t>
      </w:r>
    </w:p>
    <w:p w14:paraId="646CA4D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 w:rsidRPr="003D733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algun Gothic"/>
          <w:noProof/>
          <w:lang w:eastAsia="zh-CN"/>
        </w:rPr>
        <w:t>V2X sidelink communication</w:t>
      </w:r>
      <w:r>
        <w:rPr>
          <w:noProof/>
        </w:rPr>
        <w:tab/>
        <w:t>927</w:t>
      </w:r>
    </w:p>
    <w:p w14:paraId="36FC92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927</w:t>
      </w:r>
    </w:p>
    <w:p w14:paraId="128E88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resource pool configurations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928</w:t>
      </w:r>
    </w:p>
    <w:p w14:paraId="010760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Reference measurement channels for V2</w:t>
      </w:r>
      <w:r>
        <w:rPr>
          <w:noProof/>
          <w:lang w:eastAsia="zh-CN"/>
        </w:rPr>
        <w:t>X</w:t>
      </w:r>
      <w:r>
        <w:rPr>
          <w:noProof/>
        </w:rPr>
        <w:t xml:space="preserve"> Sidelink Communication</w:t>
      </w:r>
      <w:r>
        <w:rPr>
          <w:noProof/>
        </w:rPr>
        <w:tab/>
        <w:t>932</w:t>
      </w:r>
    </w:p>
    <w:p w14:paraId="130264D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Category M2 UE Test Cases</w:t>
      </w:r>
      <w:r>
        <w:rPr>
          <w:noProof/>
        </w:rPr>
        <w:tab/>
        <w:t>933</w:t>
      </w:r>
    </w:p>
    <w:p w14:paraId="5DE242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933</w:t>
      </w:r>
    </w:p>
    <w:p w14:paraId="4C25A8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933</w:t>
      </w:r>
    </w:p>
    <w:p w14:paraId="5BC8B1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934</w:t>
      </w:r>
    </w:p>
    <w:p w14:paraId="3D3D735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sTTI and processing time reduction</w:t>
      </w:r>
      <w:r>
        <w:rPr>
          <w:noProof/>
          <w:lang w:eastAsia="zh-CN"/>
        </w:rPr>
        <w:t xml:space="preserve"> test cases with different </w:t>
      </w:r>
      <w:r>
        <w:rPr>
          <w:noProof/>
        </w:rPr>
        <w:t>sTTI/processing time reduction scheme</w:t>
      </w:r>
      <w:r>
        <w:rPr>
          <w:noProof/>
        </w:rPr>
        <w:tab/>
        <w:t>935</w:t>
      </w:r>
    </w:p>
    <w:p w14:paraId="797E20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Introduction</w:t>
      </w:r>
      <w:r>
        <w:rPr>
          <w:noProof/>
        </w:rPr>
        <w:tab/>
        <w:t>935</w:t>
      </w:r>
    </w:p>
    <w:p w14:paraId="76A077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Arial Unicode MS"/>
          <w:noProof/>
          <w:lang w:eastAsia="zh-CN"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Arial Unicode MS"/>
          <w:noProof/>
          <w:lang w:eastAsia="zh-CN"/>
        </w:rPr>
        <w:t>Principle of testing</w:t>
      </w:r>
      <w:r>
        <w:rPr>
          <w:noProof/>
        </w:rPr>
        <w:tab/>
        <w:t>935</w:t>
      </w:r>
    </w:p>
    <w:p w14:paraId="05268E6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935</w:t>
      </w:r>
    </w:p>
    <w:p w14:paraId="3331D94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Introduction</w:t>
      </w:r>
      <w:r>
        <w:rPr>
          <w:noProof/>
        </w:rPr>
        <w:tab/>
        <w:t>935</w:t>
      </w:r>
    </w:p>
    <w:p w14:paraId="1A68C2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935</w:t>
      </w:r>
    </w:p>
    <w:p w14:paraId="400D7A7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 w:rsidRPr="003D733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RRC_IDLE state</w:t>
      </w:r>
      <w:r>
        <w:rPr>
          <w:noProof/>
        </w:rPr>
        <w:tab/>
        <w:t>935</w:t>
      </w:r>
    </w:p>
    <w:p w14:paraId="601F17A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Cell Re-Selection</w:t>
      </w:r>
      <w:r>
        <w:rPr>
          <w:noProof/>
        </w:rPr>
        <w:tab/>
        <w:t>935</w:t>
      </w:r>
    </w:p>
    <w:p w14:paraId="23DBD4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935</w:t>
      </w:r>
    </w:p>
    <w:p w14:paraId="43633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4FE569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937</w:t>
      </w:r>
    </w:p>
    <w:p w14:paraId="2F06D1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938</w:t>
      </w:r>
    </w:p>
    <w:p w14:paraId="33B20D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938</w:t>
      </w:r>
    </w:p>
    <w:p w14:paraId="50ADA1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939</w:t>
      </w:r>
    </w:p>
    <w:p w14:paraId="3027B2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940</w:t>
      </w:r>
    </w:p>
    <w:p w14:paraId="7DF474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940</w:t>
      </w:r>
    </w:p>
    <w:p w14:paraId="26267D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941</w:t>
      </w:r>
    </w:p>
    <w:p w14:paraId="2DABCB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942</w:t>
      </w:r>
    </w:p>
    <w:p w14:paraId="329DD9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942</w:t>
      </w:r>
    </w:p>
    <w:p w14:paraId="6CAF16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943</w:t>
      </w:r>
    </w:p>
    <w:p w14:paraId="1411C6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944</w:t>
      </w:r>
    </w:p>
    <w:p w14:paraId="09090B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944</w:t>
      </w:r>
    </w:p>
    <w:p w14:paraId="3B0AF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945</w:t>
      </w:r>
    </w:p>
    <w:p w14:paraId="2EB5A2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946</w:t>
      </w:r>
    </w:p>
    <w:p w14:paraId="0921C8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946</w:t>
      </w:r>
    </w:p>
    <w:p w14:paraId="70255C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6452BE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948</w:t>
      </w:r>
    </w:p>
    <w:p w14:paraId="5568EE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948</w:t>
      </w:r>
    </w:p>
    <w:p w14:paraId="357F4D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949</w:t>
      </w:r>
    </w:p>
    <w:p w14:paraId="6FDEE0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– </w:t>
      </w:r>
      <w:r>
        <w:rPr>
          <w:noProof/>
          <w:lang w:eastAsia="zh-CN"/>
        </w:rPr>
        <w:t>T</w:t>
      </w:r>
      <w:r>
        <w:rPr>
          <w:noProof/>
        </w:rPr>
        <w:t>DD Inter frequency case in the existence of non-allowed CSG cell</w:t>
      </w:r>
      <w:r>
        <w:rPr>
          <w:noProof/>
        </w:rPr>
        <w:tab/>
        <w:t>950</w:t>
      </w:r>
    </w:p>
    <w:p w14:paraId="5444A0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950</w:t>
      </w:r>
    </w:p>
    <w:p w14:paraId="67CAE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6F0EF5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952</w:t>
      </w:r>
    </w:p>
    <w:p w14:paraId="2C003A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1FCCC0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952</w:t>
      </w:r>
    </w:p>
    <w:p w14:paraId="0D000F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952</w:t>
      </w:r>
    </w:p>
    <w:p w14:paraId="566C5B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952</w:t>
      </w:r>
    </w:p>
    <w:p w14:paraId="160250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956</w:t>
      </w:r>
    </w:p>
    <w:p w14:paraId="71E945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956</w:t>
      </w:r>
    </w:p>
    <w:p w14:paraId="1D11F4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956</w:t>
      </w:r>
    </w:p>
    <w:p w14:paraId="54D9D2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960</w:t>
      </w:r>
    </w:p>
    <w:p w14:paraId="43707C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960</w:t>
      </w:r>
    </w:p>
    <w:p w14:paraId="4D6C4E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4F10E5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962</w:t>
      </w:r>
    </w:p>
    <w:p w14:paraId="564910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963</w:t>
      </w:r>
    </w:p>
    <w:p w14:paraId="4C000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963</w:t>
      </w:r>
    </w:p>
    <w:p w14:paraId="384F9C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964</w:t>
      </w:r>
    </w:p>
    <w:p w14:paraId="613B89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965</w:t>
      </w:r>
    </w:p>
    <w:p w14:paraId="440B1A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965</w:t>
      </w:r>
    </w:p>
    <w:p w14:paraId="791404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966</w:t>
      </w:r>
    </w:p>
    <w:p w14:paraId="10037A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967</w:t>
      </w:r>
    </w:p>
    <w:p w14:paraId="7087CF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967</w:t>
      </w:r>
    </w:p>
    <w:p w14:paraId="251DB5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968</w:t>
      </w:r>
    </w:p>
    <w:p w14:paraId="7FB7A3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969</w:t>
      </w:r>
    </w:p>
    <w:p w14:paraId="4305F9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969</w:t>
      </w:r>
    </w:p>
    <w:p w14:paraId="5736CB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6C1CBA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971</w:t>
      </w:r>
    </w:p>
    <w:p w14:paraId="25264C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495CB4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972</w:t>
      </w:r>
    </w:p>
    <w:p w14:paraId="048497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973</w:t>
      </w:r>
    </w:p>
    <w:p w14:paraId="6DA267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973</w:t>
      </w:r>
    </w:p>
    <w:p w14:paraId="0A6839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5B7160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976</w:t>
      </w:r>
    </w:p>
    <w:p w14:paraId="27835E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75DDE6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978</w:t>
      </w:r>
    </w:p>
    <w:p w14:paraId="5CE7F5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979</w:t>
      </w:r>
    </w:p>
    <w:p w14:paraId="49BE80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979</w:t>
      </w:r>
    </w:p>
    <w:p w14:paraId="2C493A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980</w:t>
      </w:r>
    </w:p>
    <w:p w14:paraId="10576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981</w:t>
      </w:r>
    </w:p>
    <w:p w14:paraId="03EFD0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981</w:t>
      </w:r>
    </w:p>
    <w:p w14:paraId="222D36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982</w:t>
      </w:r>
    </w:p>
    <w:p w14:paraId="3B875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983</w:t>
      </w:r>
    </w:p>
    <w:p w14:paraId="526457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983</w:t>
      </w:r>
    </w:p>
    <w:p w14:paraId="6E8CFB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984</w:t>
      </w:r>
    </w:p>
    <w:p w14:paraId="319776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985</w:t>
      </w:r>
    </w:p>
    <w:p w14:paraId="1AA4DD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985</w:t>
      </w:r>
    </w:p>
    <w:p w14:paraId="41C99A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986</w:t>
      </w:r>
    </w:p>
    <w:p w14:paraId="6E2D73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987</w:t>
      </w:r>
    </w:p>
    <w:p w14:paraId="60A9D2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987</w:t>
      </w:r>
    </w:p>
    <w:p w14:paraId="6E0CE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990</w:t>
      </w:r>
    </w:p>
    <w:p w14:paraId="7FA7C5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991</w:t>
      </w:r>
    </w:p>
    <w:p w14:paraId="6242D5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991</w:t>
      </w:r>
    </w:p>
    <w:p w14:paraId="3909B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992</w:t>
      </w:r>
    </w:p>
    <w:p w14:paraId="44099A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993</w:t>
      </w:r>
    </w:p>
    <w:p w14:paraId="3F8A1C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993</w:t>
      </w:r>
    </w:p>
    <w:p w14:paraId="3073DA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994</w:t>
      </w:r>
    </w:p>
    <w:p w14:paraId="679DB9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995</w:t>
      </w:r>
    </w:p>
    <w:p w14:paraId="28EE94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995</w:t>
      </w:r>
    </w:p>
    <w:p w14:paraId="63D0D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996</w:t>
      </w:r>
    </w:p>
    <w:p w14:paraId="5DD4B4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997</w:t>
      </w:r>
    </w:p>
    <w:p w14:paraId="4427FC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997</w:t>
      </w:r>
    </w:p>
    <w:p w14:paraId="4D08DC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998</w:t>
      </w:r>
    </w:p>
    <w:p w14:paraId="67F31E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999</w:t>
      </w:r>
    </w:p>
    <w:p w14:paraId="74E366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999</w:t>
      </w:r>
    </w:p>
    <w:p w14:paraId="52E90F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1000</w:t>
      </w:r>
    </w:p>
    <w:p w14:paraId="51F2DD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1001</w:t>
      </w:r>
    </w:p>
    <w:p w14:paraId="6D1EF2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1001</w:t>
      </w:r>
    </w:p>
    <w:p w14:paraId="575014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1002</w:t>
      </w:r>
    </w:p>
    <w:p w14:paraId="362AEF7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1003</w:t>
      </w:r>
    </w:p>
    <w:p w14:paraId="28313F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1003</w:t>
      </w:r>
    </w:p>
    <w:p w14:paraId="044B11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1004</w:t>
      </w:r>
    </w:p>
    <w:p w14:paraId="4EFCC2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1005</w:t>
      </w:r>
    </w:p>
    <w:p w14:paraId="51CC70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1005</w:t>
      </w:r>
    </w:p>
    <w:p w14:paraId="2B03C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1006</w:t>
      </w:r>
    </w:p>
    <w:p w14:paraId="4B6EAE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1007</w:t>
      </w:r>
    </w:p>
    <w:p w14:paraId="702591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1007</w:t>
      </w:r>
    </w:p>
    <w:p w14:paraId="6C55D8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</w:t>
      </w:r>
      <w:r>
        <w:rPr>
          <w:noProof/>
          <w:lang w:eastAsia="zh-CN"/>
        </w:rPr>
        <w:t>33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34675C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1009</w:t>
      </w:r>
    </w:p>
    <w:p w14:paraId="7C5E89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51DDD7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1010</w:t>
      </w:r>
    </w:p>
    <w:p w14:paraId="46A085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1011</w:t>
      </w:r>
    </w:p>
    <w:p w14:paraId="171EA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1011</w:t>
      </w:r>
    </w:p>
    <w:p w14:paraId="0D6FEE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1013</w:t>
      </w:r>
    </w:p>
    <w:p w14:paraId="1A0E38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1014</w:t>
      </w:r>
    </w:p>
    <w:p w14:paraId="2E895E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1014</w:t>
      </w:r>
    </w:p>
    <w:p w14:paraId="66F796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1016</w:t>
      </w:r>
    </w:p>
    <w:p w14:paraId="4347E5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1017</w:t>
      </w:r>
    </w:p>
    <w:p w14:paraId="383D4E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1017</w:t>
      </w:r>
    </w:p>
    <w:p w14:paraId="230A91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676E52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1020</w:t>
      </w:r>
    </w:p>
    <w:p w14:paraId="0E5011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30BE15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1022</w:t>
      </w:r>
    </w:p>
    <w:p w14:paraId="07593E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FDD Intra frequency case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1023</w:t>
      </w:r>
    </w:p>
    <w:p w14:paraId="05CF4E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1023</w:t>
      </w:r>
    </w:p>
    <w:p w14:paraId="7CF062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1024</w:t>
      </w:r>
    </w:p>
    <w:p w14:paraId="2D0505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TDD Intra frequency case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1025</w:t>
      </w:r>
    </w:p>
    <w:p w14:paraId="34A149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1025</w:t>
      </w:r>
    </w:p>
    <w:p w14:paraId="2A8F8C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1026</w:t>
      </w:r>
    </w:p>
    <w:p w14:paraId="600542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1027</w:t>
      </w:r>
    </w:p>
    <w:p w14:paraId="44D155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1027</w:t>
      </w:r>
    </w:p>
    <w:p w14:paraId="2DCE4C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1030</w:t>
      </w:r>
    </w:p>
    <w:p w14:paraId="5E6B6C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1034</w:t>
      </w:r>
    </w:p>
    <w:p w14:paraId="5A3DDD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1037</w:t>
      </w:r>
    </w:p>
    <w:p w14:paraId="1269E2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1041</w:t>
      </w:r>
    </w:p>
    <w:p w14:paraId="0335B9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1041</w:t>
      </w:r>
    </w:p>
    <w:p w14:paraId="3F0E1F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1041</w:t>
      </w:r>
    </w:p>
    <w:p w14:paraId="1BDC8D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1044</w:t>
      </w:r>
    </w:p>
    <w:p w14:paraId="773FC4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1048</w:t>
      </w:r>
    </w:p>
    <w:p w14:paraId="645E84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1048</w:t>
      </w:r>
    </w:p>
    <w:p w14:paraId="1914B1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1048</w:t>
      </w:r>
    </w:p>
    <w:p w14:paraId="49FD52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165715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1052</w:t>
      </w:r>
    </w:p>
    <w:p w14:paraId="25EA09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1052</w:t>
      </w:r>
    </w:p>
    <w:p w14:paraId="1E7BF1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1054</w:t>
      </w:r>
    </w:p>
    <w:p w14:paraId="13EFB8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1055</w:t>
      </w:r>
    </w:p>
    <w:p w14:paraId="6E9131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1055</w:t>
      </w:r>
    </w:p>
    <w:p w14:paraId="53257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1057</w:t>
      </w:r>
    </w:p>
    <w:p w14:paraId="5EB08C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1058</w:t>
      </w:r>
    </w:p>
    <w:p w14:paraId="360D5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1058</w:t>
      </w:r>
    </w:p>
    <w:p w14:paraId="389498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1060</w:t>
      </w:r>
    </w:p>
    <w:p w14:paraId="37A40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3D733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1061</w:t>
      </w:r>
    </w:p>
    <w:p w14:paraId="2A8674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1061</w:t>
      </w:r>
    </w:p>
    <w:p w14:paraId="034292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1063</w:t>
      </w:r>
    </w:p>
    <w:p w14:paraId="2BF1B5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1064</w:t>
      </w:r>
    </w:p>
    <w:p w14:paraId="72DF4D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1064</w:t>
      </w:r>
    </w:p>
    <w:p w14:paraId="7BA861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1066</w:t>
      </w:r>
    </w:p>
    <w:p w14:paraId="05C452E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1067</w:t>
      </w:r>
    </w:p>
    <w:p w14:paraId="57AC09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1067</w:t>
      </w:r>
    </w:p>
    <w:p w14:paraId="7DFF1B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1069</w:t>
      </w:r>
    </w:p>
    <w:p w14:paraId="3ED507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1070</w:t>
      </w:r>
    </w:p>
    <w:p w14:paraId="0D8C8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1070</w:t>
      </w:r>
    </w:p>
    <w:p w14:paraId="634FCF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07D671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1073</w:t>
      </w:r>
    </w:p>
    <w:p w14:paraId="48BCE1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11199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1D4B44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1076</w:t>
      </w:r>
    </w:p>
    <w:p w14:paraId="6B8374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1076</w:t>
      </w:r>
    </w:p>
    <w:p w14:paraId="2D2A58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1077</w:t>
      </w:r>
    </w:p>
    <w:p w14:paraId="4C9BD33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1078</w:t>
      </w:r>
    </w:p>
    <w:p w14:paraId="11036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FDD:</w:t>
      </w:r>
      <w:r>
        <w:rPr>
          <w:noProof/>
        </w:rPr>
        <w:tab/>
        <w:t>1078</w:t>
      </w:r>
    </w:p>
    <w:p w14:paraId="4A834E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1078</w:t>
      </w:r>
    </w:p>
    <w:p w14:paraId="2A638AF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47D67B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1080</w:t>
      </w:r>
    </w:p>
    <w:p w14:paraId="0A5439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1080</w:t>
      </w:r>
    </w:p>
    <w:p w14:paraId="5C2800F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1080</w:t>
      </w:r>
    </w:p>
    <w:p w14:paraId="05B8E49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1083</w:t>
      </w:r>
    </w:p>
    <w:p w14:paraId="212609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1083</w:t>
      </w:r>
    </w:p>
    <w:p w14:paraId="4B45CB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1083</w:t>
      </w:r>
    </w:p>
    <w:p w14:paraId="4FA98DA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1086</w:t>
      </w:r>
    </w:p>
    <w:p w14:paraId="36AC59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 FDD-UTRA FDD cell reselection: UTRA FDD is of lower priority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1086</w:t>
      </w:r>
    </w:p>
    <w:p w14:paraId="0CFAD31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0D800A3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1</w:t>
      </w:r>
      <w:r>
        <w:rPr>
          <w:noProof/>
        </w:rPr>
        <w:t>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1087</w:t>
      </w:r>
    </w:p>
    <w:p w14:paraId="0415C8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1087</w:t>
      </w:r>
    </w:p>
    <w:p w14:paraId="52C96B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1087</w:t>
      </w:r>
    </w:p>
    <w:p w14:paraId="141D052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1090</w:t>
      </w:r>
    </w:p>
    <w:p w14:paraId="385C6A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TDD:</w:t>
      </w:r>
      <w:r>
        <w:rPr>
          <w:noProof/>
        </w:rPr>
        <w:tab/>
        <w:t>1091</w:t>
      </w:r>
    </w:p>
    <w:p w14:paraId="4C6746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A.4.3.2.</w:t>
      </w:r>
      <w:r w:rsidRPr="003D733F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1091</w:t>
      </w:r>
    </w:p>
    <w:p w14:paraId="30FBC7E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1091</w:t>
      </w:r>
    </w:p>
    <w:p w14:paraId="46317C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1.28Mcps TDD option</w:t>
      </w:r>
      <w:r>
        <w:rPr>
          <w:noProof/>
        </w:rPr>
        <w:tab/>
        <w:t>1091</w:t>
      </w:r>
    </w:p>
    <w:p w14:paraId="73851D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A.4.3.2.</w:t>
      </w:r>
      <w:r w:rsidRPr="003D733F">
        <w:rPr>
          <w:noProof/>
          <w:lang w:val="en-US" w:eastAsia="zh-CN"/>
        </w:rPr>
        <w:t>1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Void</w:t>
      </w:r>
      <w:r>
        <w:rPr>
          <w:noProof/>
        </w:rPr>
        <w:tab/>
        <w:t>1093</w:t>
      </w:r>
    </w:p>
    <w:p w14:paraId="54C682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1093</w:t>
      </w:r>
    </w:p>
    <w:p w14:paraId="5E7790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1.28</w:t>
      </w:r>
      <w:r>
        <w:rPr>
          <w:noProof/>
        </w:rPr>
        <w:t>Mcps TDD option</w:t>
      </w:r>
      <w:r>
        <w:rPr>
          <w:noProof/>
        </w:rPr>
        <w:tab/>
        <w:t>1093</w:t>
      </w:r>
    </w:p>
    <w:p w14:paraId="2BE8A0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1093</w:t>
      </w:r>
    </w:p>
    <w:p w14:paraId="16514C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1093</w:t>
      </w:r>
    </w:p>
    <w:p w14:paraId="47EF7C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1097</w:t>
      </w:r>
    </w:p>
    <w:p w14:paraId="49860D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UTRAN FDD:</w:t>
      </w:r>
      <w:r>
        <w:rPr>
          <w:noProof/>
        </w:rPr>
        <w:tab/>
        <w:t>1097</w:t>
      </w:r>
    </w:p>
    <w:p w14:paraId="36D35D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1097</w:t>
      </w:r>
    </w:p>
    <w:p w14:paraId="65C838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4D2F3E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1100</w:t>
      </w:r>
    </w:p>
    <w:p w14:paraId="287FE8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1100</w:t>
      </w:r>
    </w:p>
    <w:p w14:paraId="4DF4A2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3D1608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UTRAN TDD:</w:t>
      </w:r>
      <w:r>
        <w:rPr>
          <w:noProof/>
        </w:rPr>
        <w:tab/>
        <w:t>1106</w:t>
      </w:r>
    </w:p>
    <w:p w14:paraId="1145B7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higher</w:t>
      </w:r>
      <w:r>
        <w:rPr>
          <w:noProof/>
        </w:rPr>
        <w:t xml:space="preserve"> priority</w:t>
      </w:r>
      <w:r>
        <w:rPr>
          <w:noProof/>
        </w:rPr>
        <w:tab/>
        <w:t>1106</w:t>
      </w:r>
    </w:p>
    <w:p w14:paraId="3A9E09C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1106</w:t>
      </w:r>
    </w:p>
    <w:p w14:paraId="5BE94A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FD2F7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to UTRA TDD cell re-selection: UTRA is of </w:t>
      </w:r>
      <w:r>
        <w:rPr>
          <w:noProof/>
          <w:lang w:eastAsia="zh-CN"/>
        </w:rPr>
        <w:t>lower</w:t>
      </w:r>
      <w:r>
        <w:rPr>
          <w:noProof/>
        </w:rPr>
        <w:t xml:space="preserve"> priority</w:t>
      </w:r>
      <w:r>
        <w:rPr>
          <w:noProof/>
        </w:rPr>
        <w:tab/>
        <w:t>1108</w:t>
      </w:r>
    </w:p>
    <w:p w14:paraId="7B5BD00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C49CD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1110</w:t>
      </w:r>
    </w:p>
    <w:p w14:paraId="06654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EUTRA </w:t>
      </w:r>
      <w:r>
        <w:rPr>
          <w:noProof/>
          <w:lang w:eastAsia="zh-CN"/>
        </w:rPr>
        <w:t>T</w:t>
      </w:r>
      <w:r>
        <w:rPr>
          <w:noProof/>
        </w:rPr>
        <w:t xml:space="preserve">DD-UTRA </w:t>
      </w:r>
      <w:r>
        <w:rPr>
          <w:noProof/>
          <w:lang w:eastAsia="zh-CN"/>
        </w:rPr>
        <w:t>T</w:t>
      </w:r>
      <w:r>
        <w:rPr>
          <w:noProof/>
        </w:rPr>
        <w:t xml:space="preserve">DD cell reselection in fading propagation conditions: UTRA </w:t>
      </w:r>
      <w:r>
        <w:rPr>
          <w:noProof/>
          <w:lang w:eastAsia="zh-CN"/>
        </w:rPr>
        <w:t>T</w:t>
      </w:r>
      <w:r>
        <w:rPr>
          <w:noProof/>
        </w:rPr>
        <w:t>DD is of lower priority</w:t>
      </w:r>
      <w:r>
        <w:rPr>
          <w:noProof/>
        </w:rPr>
        <w:tab/>
        <w:t>1110</w:t>
      </w:r>
    </w:p>
    <w:p w14:paraId="778C00B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1110</w:t>
      </w:r>
    </w:p>
    <w:p w14:paraId="510406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1113</w:t>
      </w:r>
    </w:p>
    <w:p w14:paraId="227977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</w:t>
      </w:r>
      <w:r>
        <w:rPr>
          <w:noProof/>
        </w:rPr>
        <w:t xml:space="preserve">UTRA </w:t>
      </w:r>
      <w:r>
        <w:rPr>
          <w:noProof/>
          <w:lang w:eastAsia="zh-CN"/>
        </w:rPr>
        <w:t xml:space="preserve">TDD </w:t>
      </w:r>
      <w:r>
        <w:rPr>
          <w:noProof/>
        </w:rPr>
        <w:t xml:space="preserve">to UTRA </w:t>
      </w:r>
      <w:r>
        <w:rPr>
          <w:noProof/>
          <w:lang w:eastAsia="zh-CN"/>
        </w:rPr>
        <w:t>T</w:t>
      </w:r>
      <w:r>
        <w:rPr>
          <w:noProof/>
        </w:rPr>
        <w:t>DD cell re-selection</w:t>
      </w:r>
      <w:r>
        <w:rPr>
          <w:noProof/>
          <w:lang w:eastAsia="zh-CN"/>
        </w:rPr>
        <w:t xml:space="preserve"> for IncMon</w:t>
      </w:r>
      <w:r>
        <w:rPr>
          <w:noProof/>
        </w:rPr>
        <w:tab/>
        <w:t>1113</w:t>
      </w:r>
    </w:p>
    <w:p w14:paraId="28F2C24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1113</w:t>
      </w:r>
    </w:p>
    <w:p w14:paraId="041428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A.4.3.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1117</w:t>
      </w:r>
    </w:p>
    <w:p w14:paraId="145C3F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1117</w:t>
      </w:r>
    </w:p>
    <w:p w14:paraId="31FB72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GSM:</w:t>
      </w:r>
      <w:r>
        <w:rPr>
          <w:noProof/>
        </w:rPr>
        <w:tab/>
        <w:t>1117</w:t>
      </w:r>
    </w:p>
    <w:p w14:paraId="165145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1117</w:t>
      </w:r>
    </w:p>
    <w:p w14:paraId="46E67D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1119</w:t>
      </w:r>
    </w:p>
    <w:p w14:paraId="13750F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– GSM:</w:t>
      </w:r>
      <w:r>
        <w:rPr>
          <w:noProof/>
        </w:rPr>
        <w:tab/>
        <w:t>1119</w:t>
      </w:r>
    </w:p>
    <w:p w14:paraId="0CD3BB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1119</w:t>
      </w:r>
    </w:p>
    <w:p w14:paraId="31CB8B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1121</w:t>
      </w:r>
    </w:p>
    <w:p w14:paraId="68BBA9E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1122</w:t>
      </w:r>
    </w:p>
    <w:p w14:paraId="02719B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</w:t>
      </w:r>
      <w:r>
        <w:rPr>
          <w:noProof/>
        </w:rPr>
        <w:tab/>
        <w:t>1122</w:t>
      </w:r>
    </w:p>
    <w:p w14:paraId="5B72A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1122</w:t>
      </w:r>
    </w:p>
    <w:p w14:paraId="577B7BF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375092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1124</w:t>
      </w:r>
    </w:p>
    <w:p w14:paraId="2914AA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</w:t>
      </w:r>
      <w:r>
        <w:rPr>
          <w:noProof/>
        </w:rPr>
        <w:tab/>
        <w:t>1124</w:t>
      </w:r>
    </w:p>
    <w:p w14:paraId="18DC31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 HRPD Cell Reselection: HRPD is of Lower Priority</w:t>
      </w:r>
      <w:r>
        <w:rPr>
          <w:noProof/>
        </w:rPr>
        <w:tab/>
        <w:t>1124</w:t>
      </w:r>
    </w:p>
    <w:p w14:paraId="52569F8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1124</w:t>
      </w:r>
    </w:p>
    <w:p w14:paraId="6032C94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A.4.5.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1127</w:t>
      </w:r>
    </w:p>
    <w:p w14:paraId="176043F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1127</w:t>
      </w:r>
    </w:p>
    <w:p w14:paraId="631D3E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cdma2000 1X</w:t>
      </w:r>
      <w:r>
        <w:rPr>
          <w:noProof/>
        </w:rPr>
        <w:tab/>
        <w:t>1127</w:t>
      </w:r>
    </w:p>
    <w:p w14:paraId="73F8EB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1127</w:t>
      </w:r>
    </w:p>
    <w:p w14:paraId="2F6E6F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1127</w:t>
      </w:r>
    </w:p>
    <w:p w14:paraId="3AAED2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1130</w:t>
      </w:r>
    </w:p>
    <w:p w14:paraId="5FCD5F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A.4.</w:t>
      </w:r>
      <w:r w:rsidRPr="003D733F">
        <w:rPr>
          <w:noProof/>
          <w:lang w:val="sv-SE" w:eastAsia="zh-CN"/>
        </w:rPr>
        <w:t>6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 xml:space="preserve">E-UTRAN </w:t>
      </w:r>
      <w:r w:rsidRPr="003D733F">
        <w:rPr>
          <w:noProof/>
          <w:lang w:val="sv-SE" w:eastAsia="zh-CN"/>
        </w:rPr>
        <w:t>T</w:t>
      </w:r>
      <w:r w:rsidRPr="003D733F">
        <w:rPr>
          <w:noProof/>
          <w:lang w:val="sv-SE"/>
        </w:rPr>
        <w:t>DD – cdma2000 1X</w:t>
      </w:r>
      <w:r>
        <w:rPr>
          <w:noProof/>
        </w:rPr>
        <w:tab/>
        <w:t>1130</w:t>
      </w:r>
    </w:p>
    <w:p w14:paraId="64C9E8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–cdma2000 1X Cell Reselection: cdma2000 1X is of Lower Priority</w:t>
      </w:r>
      <w:r>
        <w:rPr>
          <w:noProof/>
        </w:rPr>
        <w:tab/>
        <w:t>1130</w:t>
      </w:r>
    </w:p>
    <w:p w14:paraId="30FA2EF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1130</w:t>
      </w:r>
    </w:p>
    <w:p w14:paraId="08E92D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A.4.6.</w:t>
      </w:r>
      <w:r>
        <w:rPr>
          <w:noProof/>
          <w:lang w:eastAsia="zh-CN"/>
        </w:rPr>
        <w:t>2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747C90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Idle State Positioning Measurement</w:t>
      </w:r>
      <w:r>
        <w:rPr>
          <w:noProof/>
        </w:rPr>
        <w:t xml:space="preserve"> for UE category NB1</w:t>
      </w:r>
      <w:r>
        <w:rPr>
          <w:noProof/>
        </w:rPr>
        <w:tab/>
        <w:t>1133</w:t>
      </w:r>
    </w:p>
    <w:p w14:paraId="69B9FC2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1133</w:t>
      </w:r>
    </w:p>
    <w:p w14:paraId="1F0B0D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1133</w:t>
      </w:r>
    </w:p>
    <w:p w14:paraId="0615B7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A3E81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1139</w:t>
      </w:r>
    </w:p>
    <w:p w14:paraId="1AEA9E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35D543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519CFF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1144</w:t>
      </w:r>
    </w:p>
    <w:p w14:paraId="0EFAD2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477085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42B492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standalone mode</w:t>
      </w:r>
      <w:r>
        <w:rPr>
          <w:noProof/>
        </w:rPr>
        <w:t xml:space="preserve"> in enhanced coverage</w:t>
      </w:r>
      <w:r>
        <w:rPr>
          <w:noProof/>
        </w:rPr>
        <w:tab/>
        <w:t>1149</w:t>
      </w:r>
    </w:p>
    <w:p w14:paraId="245CD0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1149</w:t>
      </w:r>
    </w:p>
    <w:p w14:paraId="17B90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1153</w:t>
      </w:r>
    </w:p>
    <w:p w14:paraId="301C1CB0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1154</w:t>
      </w:r>
    </w:p>
    <w:p w14:paraId="418547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Handover</w:t>
      </w:r>
      <w:r>
        <w:rPr>
          <w:noProof/>
        </w:rPr>
        <w:tab/>
        <w:t>1154</w:t>
      </w:r>
    </w:p>
    <w:p w14:paraId="3103C9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handover</w:t>
      </w:r>
      <w:r>
        <w:rPr>
          <w:noProof/>
        </w:rPr>
        <w:tab/>
        <w:t>1154</w:t>
      </w:r>
    </w:p>
    <w:p w14:paraId="7968C9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1154</w:t>
      </w:r>
    </w:p>
    <w:p w14:paraId="44183D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1156</w:t>
      </w:r>
    </w:p>
    <w:p w14:paraId="70F68A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1156</w:t>
      </w:r>
    </w:p>
    <w:p w14:paraId="3D19EA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1156</w:t>
      </w:r>
    </w:p>
    <w:p w14:paraId="263FBD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1158</w:t>
      </w:r>
    </w:p>
    <w:p w14:paraId="764D5D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1158</w:t>
      </w:r>
    </w:p>
    <w:p w14:paraId="110527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1158</w:t>
      </w:r>
    </w:p>
    <w:p w14:paraId="0DDBDA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1160</w:t>
      </w:r>
    </w:p>
    <w:p w14:paraId="464F70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1160</w:t>
      </w:r>
    </w:p>
    <w:p w14:paraId="70A96B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1160</w:t>
      </w:r>
    </w:p>
    <w:p w14:paraId="2E910D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1162</w:t>
      </w:r>
    </w:p>
    <w:p w14:paraId="0DCAF6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1162</w:t>
      </w:r>
    </w:p>
    <w:p w14:paraId="3E5F20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1162</w:t>
      </w:r>
    </w:p>
    <w:p w14:paraId="626082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2B798E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1164</w:t>
      </w:r>
    </w:p>
    <w:p w14:paraId="7161A5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1164</w:t>
      </w:r>
    </w:p>
    <w:p w14:paraId="4A0F93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1166</w:t>
      </w:r>
    </w:p>
    <w:p w14:paraId="52ACB4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1166</w:t>
      </w:r>
    </w:p>
    <w:p w14:paraId="469025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1166</w:t>
      </w:r>
    </w:p>
    <w:p w14:paraId="230552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1169</w:t>
      </w:r>
    </w:p>
    <w:p w14:paraId="1E3610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1169</w:t>
      </w:r>
    </w:p>
    <w:p w14:paraId="1B363A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1169</w:t>
      </w:r>
    </w:p>
    <w:p w14:paraId="0A6C98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32640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1172</w:t>
      </w:r>
    </w:p>
    <w:p w14:paraId="6D96AC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86A5E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1173</w:t>
      </w:r>
    </w:p>
    <w:p w14:paraId="33BC4C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1173</w:t>
      </w:r>
    </w:p>
    <w:p w14:paraId="59C736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1173</w:t>
      </w:r>
    </w:p>
    <w:p w14:paraId="4A765C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1175</w:t>
      </w:r>
    </w:p>
    <w:p w14:paraId="39BDDF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1175</w:t>
      </w:r>
    </w:p>
    <w:p w14:paraId="4430A9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1175</w:t>
      </w:r>
    </w:p>
    <w:p w14:paraId="19D0F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1177</w:t>
      </w:r>
    </w:p>
    <w:p w14:paraId="7FCF3B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1177</w:t>
      </w:r>
    </w:p>
    <w:p w14:paraId="4C2423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182A1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1179</w:t>
      </w:r>
    </w:p>
    <w:p w14:paraId="2B7C54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1179</w:t>
      </w:r>
    </w:p>
    <w:p w14:paraId="5BB02D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10D5AC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1181</w:t>
      </w:r>
    </w:p>
    <w:p w14:paraId="703562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1182</w:t>
      </w:r>
    </w:p>
    <w:p w14:paraId="4B0C1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1182</w:t>
      </w:r>
    </w:p>
    <w:p w14:paraId="2A7F25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1183</w:t>
      </w:r>
    </w:p>
    <w:p w14:paraId="6AE077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1184</w:t>
      </w:r>
    </w:p>
    <w:p w14:paraId="404BE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1184</w:t>
      </w:r>
    </w:p>
    <w:p w14:paraId="3A3CA2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1185</w:t>
      </w:r>
    </w:p>
    <w:p w14:paraId="4327D2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1186</w:t>
      </w:r>
    </w:p>
    <w:p w14:paraId="69C06D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1186</w:t>
      </w:r>
    </w:p>
    <w:p w14:paraId="16282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1187</w:t>
      </w:r>
    </w:p>
    <w:p w14:paraId="1D0FB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1188</w:t>
      </w:r>
    </w:p>
    <w:p w14:paraId="003BB9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1188</w:t>
      </w:r>
    </w:p>
    <w:p w14:paraId="0E498A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1189</w:t>
      </w:r>
    </w:p>
    <w:p w14:paraId="3657C5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1190</w:t>
      </w:r>
    </w:p>
    <w:p w14:paraId="602ED9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1190</w:t>
      </w:r>
    </w:p>
    <w:p w14:paraId="00501B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1191</w:t>
      </w:r>
    </w:p>
    <w:p w14:paraId="1C38F5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1192</w:t>
      </w:r>
    </w:p>
    <w:p w14:paraId="502FCF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5541D8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1193</w:t>
      </w:r>
    </w:p>
    <w:p w14:paraId="5A1052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1194</w:t>
      </w:r>
    </w:p>
    <w:p w14:paraId="3F4666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0ACCCF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1195</w:t>
      </w:r>
    </w:p>
    <w:p w14:paraId="6E4B15A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1196</w:t>
      </w:r>
    </w:p>
    <w:p w14:paraId="518A68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45E294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1197</w:t>
      </w:r>
    </w:p>
    <w:p w14:paraId="206D95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1197</w:t>
      </w:r>
    </w:p>
    <w:p w14:paraId="271C5A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1197</w:t>
      </w:r>
    </w:p>
    <w:p w14:paraId="05BA08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1199</w:t>
      </w:r>
    </w:p>
    <w:p w14:paraId="4CDBEA9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1199</w:t>
      </w:r>
    </w:p>
    <w:p w14:paraId="2BC3DD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1199</w:t>
      </w:r>
    </w:p>
    <w:p w14:paraId="1423C2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1201</w:t>
      </w:r>
    </w:p>
    <w:p w14:paraId="3AED5A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1201</w:t>
      </w:r>
    </w:p>
    <w:p w14:paraId="3EC212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363BDF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1203</w:t>
      </w:r>
    </w:p>
    <w:p w14:paraId="31FE17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1203</w:t>
      </w:r>
    </w:p>
    <w:p w14:paraId="7BD65D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69DF6F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1205</w:t>
      </w:r>
    </w:p>
    <w:p w14:paraId="3BBCA0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1206</w:t>
      </w:r>
    </w:p>
    <w:p w14:paraId="4E5BBC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1206</w:t>
      </w:r>
    </w:p>
    <w:p w14:paraId="304AC0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1207</w:t>
      </w:r>
    </w:p>
    <w:p w14:paraId="3ECF7B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1208</w:t>
      </w:r>
    </w:p>
    <w:p w14:paraId="38CC58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1208</w:t>
      </w:r>
    </w:p>
    <w:p w14:paraId="126F3D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1209</w:t>
      </w:r>
    </w:p>
    <w:p w14:paraId="509424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1210</w:t>
      </w:r>
    </w:p>
    <w:p w14:paraId="5E40EC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1210</w:t>
      </w:r>
    </w:p>
    <w:p w14:paraId="7BB8C8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1211</w:t>
      </w:r>
    </w:p>
    <w:p w14:paraId="7B006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1212</w:t>
      </w:r>
    </w:p>
    <w:p w14:paraId="59BC09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1212</w:t>
      </w:r>
    </w:p>
    <w:p w14:paraId="1DBE2D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1213</w:t>
      </w:r>
    </w:p>
    <w:p w14:paraId="23F31F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1214</w:t>
      </w:r>
    </w:p>
    <w:p w14:paraId="410E46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1214</w:t>
      </w:r>
    </w:p>
    <w:p w14:paraId="5BA06F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1215</w:t>
      </w:r>
    </w:p>
    <w:p w14:paraId="34ECEF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1216</w:t>
      </w:r>
    </w:p>
    <w:p w14:paraId="00BA27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1216</w:t>
      </w:r>
    </w:p>
    <w:p w14:paraId="008696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1217</w:t>
      </w:r>
    </w:p>
    <w:p w14:paraId="4656DD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1218</w:t>
      </w:r>
    </w:p>
    <w:p w14:paraId="0D8BB3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1218</w:t>
      </w:r>
    </w:p>
    <w:p w14:paraId="4378F3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1219</w:t>
      </w:r>
    </w:p>
    <w:p w14:paraId="122BE8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1220</w:t>
      </w:r>
    </w:p>
    <w:p w14:paraId="39931C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1220</w:t>
      </w:r>
    </w:p>
    <w:p w14:paraId="5BB9E7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1221</w:t>
      </w:r>
    </w:p>
    <w:p w14:paraId="05E16A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1222</w:t>
      </w:r>
    </w:p>
    <w:p w14:paraId="33CC65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1222</w:t>
      </w:r>
    </w:p>
    <w:p w14:paraId="435B6C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1223</w:t>
      </w:r>
    </w:p>
    <w:p w14:paraId="256D81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1224</w:t>
      </w:r>
    </w:p>
    <w:p w14:paraId="7518A1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1224</w:t>
      </w:r>
    </w:p>
    <w:p w14:paraId="4CF505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1225</w:t>
      </w:r>
    </w:p>
    <w:p w14:paraId="6ED257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1226</w:t>
      </w:r>
    </w:p>
    <w:p w14:paraId="166BB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1226</w:t>
      </w:r>
    </w:p>
    <w:p w14:paraId="3DE65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1227</w:t>
      </w:r>
    </w:p>
    <w:p w14:paraId="48EEEF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1228</w:t>
      </w:r>
    </w:p>
    <w:p w14:paraId="115FC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1228</w:t>
      </w:r>
    </w:p>
    <w:p w14:paraId="2180EC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1229</w:t>
      </w:r>
    </w:p>
    <w:p w14:paraId="69FDB8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1230</w:t>
      </w:r>
    </w:p>
    <w:p w14:paraId="459623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1230</w:t>
      </w:r>
    </w:p>
    <w:p w14:paraId="2BEEC1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1231</w:t>
      </w:r>
    </w:p>
    <w:p w14:paraId="0188E8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1232</w:t>
      </w:r>
    </w:p>
    <w:p w14:paraId="7C59FF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1232</w:t>
      </w:r>
    </w:p>
    <w:p w14:paraId="23B2CC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1D5CD7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1234</w:t>
      </w:r>
    </w:p>
    <w:p w14:paraId="0DC6B9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1BD7BA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3E204E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1236</w:t>
      </w:r>
    </w:p>
    <w:p w14:paraId="786955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7BFCA5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1238</w:t>
      </w:r>
    </w:p>
    <w:p w14:paraId="266FB6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1239</w:t>
      </w:r>
    </w:p>
    <w:p w14:paraId="26B381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1239</w:t>
      </w:r>
    </w:p>
    <w:p w14:paraId="4F78E7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1240</w:t>
      </w:r>
    </w:p>
    <w:p w14:paraId="6C4A56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1241</w:t>
      </w:r>
    </w:p>
    <w:p w14:paraId="7AEA6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1241</w:t>
      </w:r>
    </w:p>
    <w:p w14:paraId="0E6A45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1242</w:t>
      </w:r>
    </w:p>
    <w:p w14:paraId="1DE667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1243</w:t>
      </w:r>
    </w:p>
    <w:p w14:paraId="2B29B4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1243</w:t>
      </w:r>
    </w:p>
    <w:p w14:paraId="79ED9C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1244</w:t>
      </w:r>
    </w:p>
    <w:p w14:paraId="2B925C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DAPS handover</w:t>
      </w:r>
      <w:r>
        <w:rPr>
          <w:noProof/>
        </w:rPr>
        <w:tab/>
        <w:t>1245</w:t>
      </w:r>
    </w:p>
    <w:p w14:paraId="28E0CC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1245</w:t>
      </w:r>
    </w:p>
    <w:p w14:paraId="531A31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1246</w:t>
      </w:r>
    </w:p>
    <w:p w14:paraId="2EFCA8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1247</w:t>
      </w:r>
    </w:p>
    <w:p w14:paraId="2DE77D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1247</w:t>
      </w:r>
    </w:p>
    <w:p w14:paraId="24D124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1248</w:t>
      </w:r>
    </w:p>
    <w:p w14:paraId="066EF0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1249</w:t>
      </w:r>
    </w:p>
    <w:p w14:paraId="6912A0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1249</w:t>
      </w:r>
    </w:p>
    <w:p w14:paraId="0A9B1E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1250</w:t>
      </w:r>
    </w:p>
    <w:p w14:paraId="7BF2DC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1251</w:t>
      </w:r>
    </w:p>
    <w:p w14:paraId="2F0ACE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1251</w:t>
      </w:r>
    </w:p>
    <w:p w14:paraId="4C9CD8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1252</w:t>
      </w:r>
    </w:p>
    <w:p w14:paraId="381FF3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1253</w:t>
      </w:r>
    </w:p>
    <w:p w14:paraId="3CC3B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1253</w:t>
      </w:r>
    </w:p>
    <w:p w14:paraId="3A7767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11D0D7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1255</w:t>
      </w:r>
    </w:p>
    <w:p w14:paraId="13F299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1255</w:t>
      </w:r>
    </w:p>
    <w:p w14:paraId="5D0323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1256</w:t>
      </w:r>
    </w:p>
    <w:p w14:paraId="5C6CC0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1257</w:t>
      </w:r>
    </w:p>
    <w:p w14:paraId="532A2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1257</w:t>
      </w:r>
    </w:p>
    <w:p w14:paraId="12CA95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1259</w:t>
      </w:r>
    </w:p>
    <w:p w14:paraId="00CB29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1259</w:t>
      </w:r>
    </w:p>
    <w:p w14:paraId="0CF3FD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1259</w:t>
      </w:r>
    </w:p>
    <w:p w14:paraId="074256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1262</w:t>
      </w:r>
    </w:p>
    <w:p w14:paraId="1705A8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1263</w:t>
      </w:r>
    </w:p>
    <w:p w14:paraId="4F22C0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1263</w:t>
      </w:r>
    </w:p>
    <w:p w14:paraId="034B63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1265</w:t>
      </w:r>
    </w:p>
    <w:p w14:paraId="7E2CAB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1266</w:t>
      </w:r>
    </w:p>
    <w:p w14:paraId="12B87D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1266</w:t>
      </w:r>
    </w:p>
    <w:p w14:paraId="4AC62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1268</w:t>
      </w:r>
    </w:p>
    <w:p w14:paraId="300B8F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1269</w:t>
      </w:r>
    </w:p>
    <w:p w14:paraId="4684A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1269</w:t>
      </w:r>
    </w:p>
    <w:p w14:paraId="6ACC21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1272</w:t>
      </w:r>
    </w:p>
    <w:p w14:paraId="343B03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1273</w:t>
      </w:r>
    </w:p>
    <w:p w14:paraId="56F8BF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1273</w:t>
      </w:r>
    </w:p>
    <w:p w14:paraId="1FE44B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1276</w:t>
      </w:r>
    </w:p>
    <w:p w14:paraId="143D20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1277</w:t>
      </w:r>
    </w:p>
    <w:p w14:paraId="0817F2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1277</w:t>
      </w:r>
    </w:p>
    <w:p w14:paraId="19CE95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253748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1279</w:t>
      </w:r>
    </w:p>
    <w:p w14:paraId="54EC75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1279</w:t>
      </w:r>
    </w:p>
    <w:p w14:paraId="0E60FF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1282</w:t>
      </w:r>
    </w:p>
    <w:p w14:paraId="3A269C7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1282</w:t>
      </w:r>
    </w:p>
    <w:p w14:paraId="764DB1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 Handover</w:t>
      </w:r>
      <w:r>
        <w:rPr>
          <w:noProof/>
        </w:rPr>
        <w:tab/>
        <w:t>1282</w:t>
      </w:r>
    </w:p>
    <w:p w14:paraId="1DA39D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1282</w:t>
      </w:r>
    </w:p>
    <w:p w14:paraId="28EB17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5DFCCD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UTRAN FDD Handover</w:t>
      </w:r>
      <w:r>
        <w:rPr>
          <w:noProof/>
        </w:rPr>
        <w:tab/>
        <w:t>1285</w:t>
      </w:r>
    </w:p>
    <w:p w14:paraId="4651FF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1285</w:t>
      </w:r>
    </w:p>
    <w:p w14:paraId="52C2A9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1288</w:t>
      </w:r>
    </w:p>
    <w:p w14:paraId="10F956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  <w:lang w:val="sv-SE"/>
        </w:rPr>
        <w:t>A.</w:t>
      </w:r>
      <w:r w:rsidRPr="003D733F">
        <w:rPr>
          <w:rFonts w:cs="v4.2.0"/>
          <w:noProof/>
          <w:snapToGrid w:val="0"/>
          <w:lang w:val="sv-SE" w:eastAsia="zh-CN"/>
        </w:rPr>
        <w:t>5</w:t>
      </w:r>
      <w:r w:rsidRPr="003D733F">
        <w:rPr>
          <w:rFonts w:cs="v4.2.0"/>
          <w:noProof/>
          <w:snapToGrid w:val="0"/>
          <w:lang w:val="sv-SE"/>
        </w:rPr>
        <w:t>.</w:t>
      </w:r>
      <w:r w:rsidRPr="003D733F">
        <w:rPr>
          <w:rFonts w:cs="v4.2.0"/>
          <w:noProof/>
          <w:snapToGrid w:val="0"/>
          <w:lang w:val="sv-SE" w:eastAsia="zh-CN"/>
        </w:rPr>
        <w:t>2</w:t>
      </w:r>
      <w:r w:rsidRPr="003D733F">
        <w:rPr>
          <w:rFonts w:cs="v4.2.0"/>
          <w:noProof/>
          <w:snapToGrid w:val="0"/>
          <w:lang w:val="sv-SE"/>
        </w:rPr>
        <w:t>.</w:t>
      </w:r>
      <w:r w:rsidRPr="003D733F">
        <w:rPr>
          <w:rFonts w:cs="v4.2.0"/>
          <w:noProof/>
          <w:snapToGrid w:val="0"/>
          <w:lang w:val="sv-SE" w:eastAsia="zh-CN"/>
        </w:rPr>
        <w:t xml:space="preserve">3 </w:t>
      </w:r>
      <w:r w:rsidRPr="003D733F">
        <w:rPr>
          <w:noProof/>
          <w:lang w:val="sv-SE"/>
        </w:rPr>
        <w:t>E-UTRAN FDD- GSM Handover</w:t>
      </w:r>
      <w:r>
        <w:rPr>
          <w:noProof/>
        </w:rPr>
        <w:tab/>
        <w:t>1288</w:t>
      </w:r>
    </w:p>
    <w:p w14:paraId="4882A4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1288</w:t>
      </w:r>
    </w:p>
    <w:p w14:paraId="56FFC36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 xml:space="preserve">Test </w:t>
      </w:r>
      <w:r w:rsidRPr="003D733F">
        <w:rPr>
          <w:noProof/>
          <w:snapToGrid w:val="0"/>
          <w:lang w:eastAsia="zh-CN"/>
        </w:rPr>
        <w:t>Requirements</w:t>
      </w:r>
      <w:r>
        <w:rPr>
          <w:noProof/>
        </w:rPr>
        <w:tab/>
        <w:t>1289</w:t>
      </w:r>
    </w:p>
    <w:p w14:paraId="2CF7B2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</w:t>
      </w:r>
      <w:r w:rsidRPr="003D733F">
        <w:rPr>
          <w:noProof/>
          <w:lang w:val="sv-SE" w:eastAsia="zh-CN"/>
        </w:rPr>
        <w:t xml:space="preserve"> TDD</w:t>
      </w:r>
      <w:r w:rsidRPr="003D733F">
        <w:rPr>
          <w:noProof/>
          <w:lang w:val="sv-SE"/>
        </w:rPr>
        <w:t xml:space="preserve"> - UTRAN TDD Handover</w:t>
      </w:r>
      <w:r>
        <w:rPr>
          <w:noProof/>
        </w:rPr>
        <w:tab/>
        <w:t>1290</w:t>
      </w:r>
    </w:p>
    <w:p w14:paraId="35873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1EC0A0E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5EE873D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16B0B70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1292</w:t>
      </w:r>
    </w:p>
    <w:p w14:paraId="146968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2ACE2C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1292</w:t>
      </w:r>
    </w:p>
    <w:p w14:paraId="428A9C7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1292</w:t>
      </w:r>
    </w:p>
    <w:p w14:paraId="5AA1B01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</w:t>
      </w:r>
      <w:r w:rsidRPr="003D733F">
        <w:rPr>
          <w:noProof/>
          <w:lang w:val="sv-SE" w:eastAsia="zh-CN"/>
        </w:rPr>
        <w:t>5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4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2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 w:eastAsia="zh-CN"/>
        </w:rPr>
        <w:t>Void</w:t>
      </w:r>
      <w:r>
        <w:rPr>
          <w:noProof/>
        </w:rPr>
        <w:tab/>
        <w:t>1292</w:t>
      </w:r>
    </w:p>
    <w:p w14:paraId="07EE20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TDD Handover</w:t>
      </w:r>
      <w:r>
        <w:rPr>
          <w:noProof/>
        </w:rPr>
        <w:tab/>
        <w:t>1292</w:t>
      </w:r>
    </w:p>
    <w:p w14:paraId="555ED1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1292</w:t>
      </w:r>
    </w:p>
    <w:p w14:paraId="31A7A91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1295</w:t>
      </w:r>
    </w:p>
    <w:p w14:paraId="080EC2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393D1F7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1295</w:t>
      </w:r>
    </w:p>
    <w:p w14:paraId="78ED7C4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1295</w:t>
      </w:r>
    </w:p>
    <w:p w14:paraId="49C6DF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Void</w:t>
      </w:r>
      <w:r>
        <w:rPr>
          <w:noProof/>
        </w:rPr>
        <w:tab/>
        <w:t>1295</w:t>
      </w:r>
    </w:p>
    <w:p w14:paraId="6D7D0F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  <w:lang w:val="sv-SE"/>
        </w:rPr>
        <w:t>A.5.2.</w:t>
      </w:r>
      <w:r w:rsidRPr="003D733F">
        <w:rPr>
          <w:rFonts w:cs="v4.2.0"/>
          <w:noProof/>
          <w:snapToGrid w:val="0"/>
          <w:lang w:val="sv-SE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GSM Handover</w:t>
      </w:r>
      <w:r>
        <w:rPr>
          <w:noProof/>
        </w:rPr>
        <w:tab/>
        <w:t>1295</w:t>
      </w:r>
    </w:p>
    <w:p w14:paraId="71C2EBE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5DE1C33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1297</w:t>
      </w:r>
    </w:p>
    <w:p w14:paraId="390B8A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</w:t>
      </w:r>
      <w:r w:rsidRPr="003D733F">
        <w:rPr>
          <w:rFonts w:cs="v4.2.0"/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1298</w:t>
      </w:r>
    </w:p>
    <w:p w14:paraId="0ABCB4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1298</w:t>
      </w:r>
    </w:p>
    <w:p w14:paraId="045227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1300</w:t>
      </w:r>
    </w:p>
    <w:p w14:paraId="5EB719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1300</w:t>
      </w:r>
    </w:p>
    <w:p w14:paraId="3166E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1300</w:t>
      </w:r>
    </w:p>
    <w:p w14:paraId="5446CB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3AFC3A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1302</w:t>
      </w:r>
    </w:p>
    <w:p w14:paraId="79682B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1302</w:t>
      </w:r>
    </w:p>
    <w:p w14:paraId="2C5213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1303</w:t>
      </w:r>
    </w:p>
    <w:p w14:paraId="63C69A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1304</w:t>
      </w:r>
    </w:p>
    <w:p w14:paraId="551BD9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287660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1306</w:t>
      </w:r>
    </w:p>
    <w:p w14:paraId="60730D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1306</w:t>
      </w:r>
    </w:p>
    <w:p w14:paraId="38D4B1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1306</w:t>
      </w:r>
    </w:p>
    <w:p w14:paraId="52BCB4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1309</w:t>
      </w:r>
    </w:p>
    <w:p w14:paraId="2C54A7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1309</w:t>
      </w:r>
    </w:p>
    <w:p w14:paraId="46A6C8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1309</w:t>
      </w:r>
    </w:p>
    <w:p w14:paraId="077504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2F3B90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lang w:val="sv-SE"/>
        </w:rPr>
        <w:t>A.5.2.1</w:t>
      </w:r>
      <w:r w:rsidRPr="003D733F">
        <w:rPr>
          <w:rFonts w:cs="v4.2.0"/>
          <w:noProof/>
          <w:lang w:val="sv-SE"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– UTRAN FDD Handover</w:t>
      </w:r>
      <w:r w:rsidRPr="003D733F">
        <w:rPr>
          <w:noProof/>
          <w:lang w:val="sv-SE" w:eastAsia="zh-CN"/>
        </w:rPr>
        <w:t xml:space="preserve"> for 5MHz Bandwidth</w:t>
      </w:r>
      <w:r>
        <w:rPr>
          <w:noProof/>
        </w:rPr>
        <w:tab/>
        <w:t>1312</w:t>
      </w:r>
    </w:p>
    <w:p w14:paraId="1B102B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A.5.2.1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1312</w:t>
      </w:r>
    </w:p>
    <w:p w14:paraId="56612B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A.5.2.</w:t>
      </w:r>
      <w:r w:rsidRPr="003D733F">
        <w:rPr>
          <w:noProof/>
          <w:snapToGrid w:val="0"/>
          <w:lang w:eastAsia="zh-CN"/>
        </w:rPr>
        <w:t>11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1312</w:t>
      </w:r>
    </w:p>
    <w:p w14:paraId="68DF3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Handover to Non-3GPP RATs</w:t>
      </w:r>
      <w:r>
        <w:rPr>
          <w:noProof/>
        </w:rPr>
        <w:tab/>
        <w:t>1313</w:t>
      </w:r>
    </w:p>
    <w:p w14:paraId="56F1E9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– HRPD Handover</w:t>
      </w:r>
      <w:r>
        <w:rPr>
          <w:noProof/>
        </w:rPr>
        <w:tab/>
        <w:t>1313</w:t>
      </w:r>
    </w:p>
    <w:p w14:paraId="198E7A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09F854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1315</w:t>
      </w:r>
    </w:p>
    <w:p w14:paraId="16E15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FDD – cdma2000 1X Handover</w:t>
      </w:r>
      <w:r>
        <w:rPr>
          <w:noProof/>
        </w:rPr>
        <w:tab/>
        <w:t>1315</w:t>
      </w:r>
    </w:p>
    <w:p w14:paraId="5D05D1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1315</w:t>
      </w:r>
    </w:p>
    <w:p w14:paraId="433D3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1318</w:t>
      </w:r>
    </w:p>
    <w:p w14:paraId="1F3AFD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1318</w:t>
      </w:r>
    </w:p>
    <w:p w14:paraId="350D2F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55D6E1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F921E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1321</w:t>
      </w:r>
    </w:p>
    <w:p w14:paraId="13A47A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27E961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1322</w:t>
      </w:r>
    </w:p>
    <w:p w14:paraId="3F4DCC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A.5.3.</w:t>
      </w:r>
      <w:r w:rsidRPr="003D733F">
        <w:rPr>
          <w:noProof/>
          <w:lang w:val="sv-SE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 xml:space="preserve">E-UTRAN </w:t>
      </w:r>
      <w:r w:rsidRPr="003D733F">
        <w:rPr>
          <w:noProof/>
          <w:lang w:val="sv-SE" w:eastAsia="zh-CN"/>
        </w:rPr>
        <w:t>T</w:t>
      </w:r>
      <w:r w:rsidRPr="003D733F">
        <w:rPr>
          <w:noProof/>
          <w:lang w:val="sv-SE"/>
        </w:rPr>
        <w:t>DD – HRPD Handover</w:t>
      </w:r>
      <w:r>
        <w:rPr>
          <w:noProof/>
        </w:rPr>
        <w:tab/>
        <w:t>1323</w:t>
      </w:r>
    </w:p>
    <w:p w14:paraId="269EDD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1323</w:t>
      </w:r>
    </w:p>
    <w:p w14:paraId="37A05F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1E8EF6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FI"/>
        </w:rPr>
        <w:t>E-UTRAN TDD – cdma2000 1X Handover</w:t>
      </w:r>
      <w:r>
        <w:rPr>
          <w:noProof/>
        </w:rPr>
        <w:tab/>
        <w:t>1326</w:t>
      </w:r>
    </w:p>
    <w:p w14:paraId="6D9090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1326</w:t>
      </w:r>
    </w:p>
    <w:p w14:paraId="5DF36E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EEFC40F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RRC Connection Control</w:t>
      </w:r>
      <w:r>
        <w:rPr>
          <w:noProof/>
        </w:rPr>
        <w:tab/>
        <w:t>1329</w:t>
      </w:r>
    </w:p>
    <w:p w14:paraId="2F4155C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RRC Re-establishment</w:t>
      </w:r>
      <w:r>
        <w:rPr>
          <w:noProof/>
        </w:rPr>
        <w:tab/>
        <w:t>1329</w:t>
      </w:r>
    </w:p>
    <w:p w14:paraId="7883B2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1329</w:t>
      </w:r>
    </w:p>
    <w:p w14:paraId="6F749B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1329</w:t>
      </w:r>
    </w:p>
    <w:p w14:paraId="6782F5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1330</w:t>
      </w:r>
    </w:p>
    <w:p w14:paraId="2601FE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1331</w:t>
      </w:r>
    </w:p>
    <w:p w14:paraId="359216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1331</w:t>
      </w:r>
    </w:p>
    <w:p w14:paraId="407990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129EA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1333</w:t>
      </w:r>
    </w:p>
    <w:p w14:paraId="6C7B9C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1333</w:t>
      </w:r>
    </w:p>
    <w:p w14:paraId="5D2806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6397A0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Inter-frequency RRC Re-establishment</w:t>
      </w:r>
      <w:r>
        <w:rPr>
          <w:noProof/>
        </w:rPr>
        <w:tab/>
        <w:t>1335</w:t>
      </w:r>
    </w:p>
    <w:p w14:paraId="4AE33A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0A3AF5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2F8BC4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</w:t>
      </w:r>
      <w:r w:rsidRPr="003D733F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FDD Intra-frequency RRC Re-establishment</w:t>
      </w:r>
      <w:r w:rsidRPr="003D733F">
        <w:rPr>
          <w:noProof/>
          <w:snapToGrid w:val="0"/>
          <w:lang w:eastAsia="zh-CN"/>
        </w:rPr>
        <w:t xml:space="preserve"> for 5MHz bandwidth</w:t>
      </w:r>
      <w:r>
        <w:rPr>
          <w:noProof/>
        </w:rPr>
        <w:tab/>
        <w:t>1337</w:t>
      </w:r>
    </w:p>
    <w:p w14:paraId="6B5B67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2CA346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1337</w:t>
      </w:r>
    </w:p>
    <w:p w14:paraId="0EDB6E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1337</w:t>
      </w:r>
    </w:p>
    <w:p w14:paraId="1320B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86487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1339</w:t>
      </w:r>
    </w:p>
    <w:p w14:paraId="739F5E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1340</w:t>
      </w:r>
    </w:p>
    <w:p w14:paraId="44033D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1340</w:t>
      </w:r>
    </w:p>
    <w:p w14:paraId="4B65B4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1341</w:t>
      </w:r>
    </w:p>
    <w:p w14:paraId="17BD83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1342</w:t>
      </w:r>
    </w:p>
    <w:p w14:paraId="5C7AFE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1342</w:t>
      </w:r>
    </w:p>
    <w:p w14:paraId="75891C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1343</w:t>
      </w:r>
    </w:p>
    <w:p w14:paraId="2805D3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1344</w:t>
      </w:r>
    </w:p>
    <w:p w14:paraId="02803E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1344</w:t>
      </w:r>
    </w:p>
    <w:p w14:paraId="0CF314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1345</w:t>
      </w:r>
    </w:p>
    <w:p w14:paraId="64655A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1346</w:t>
      </w:r>
    </w:p>
    <w:p w14:paraId="1F5DEE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1346</w:t>
      </w:r>
    </w:p>
    <w:p w14:paraId="71A518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1347</w:t>
      </w:r>
    </w:p>
    <w:p w14:paraId="65B35F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1348</w:t>
      </w:r>
    </w:p>
    <w:p w14:paraId="2D5940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1348</w:t>
      </w:r>
    </w:p>
    <w:p w14:paraId="5408DE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1349</w:t>
      </w:r>
    </w:p>
    <w:p w14:paraId="733F48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1350</w:t>
      </w:r>
    </w:p>
    <w:p w14:paraId="5DBEB1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1350</w:t>
      </w:r>
    </w:p>
    <w:p w14:paraId="77B86F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1351</w:t>
      </w:r>
    </w:p>
    <w:p w14:paraId="79A4D8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1352</w:t>
      </w:r>
    </w:p>
    <w:p w14:paraId="440E70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1352</w:t>
      </w:r>
    </w:p>
    <w:p w14:paraId="78ECD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323082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1354</w:t>
      </w:r>
    </w:p>
    <w:p w14:paraId="09FB60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BA3BF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1355</w:t>
      </w:r>
    </w:p>
    <w:p w14:paraId="23F7B3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HD-FDD Intra-frequency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1356</w:t>
      </w:r>
    </w:p>
    <w:p w14:paraId="70B4C3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1356</w:t>
      </w:r>
    </w:p>
    <w:p w14:paraId="61BF9C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0ED324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HD-FDD Int</w:t>
      </w:r>
      <w:r w:rsidRPr="003D733F">
        <w:rPr>
          <w:noProof/>
          <w:snapToGrid w:val="0"/>
          <w:lang w:eastAsia="zh-CN"/>
        </w:rPr>
        <w:t>er</w:t>
      </w:r>
      <w:r w:rsidRPr="003D733F">
        <w:rPr>
          <w:noProof/>
          <w:snapToGrid w:val="0"/>
        </w:rPr>
        <w:t>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</w:t>
      </w:r>
      <w:r w:rsidRPr="003D733F">
        <w:rPr>
          <w:rFonts w:cs="Intel Clear Light"/>
          <w:noProof/>
          <w:lang w:eastAsia="zh-CN"/>
        </w:rPr>
        <w:t>normal</w:t>
      </w:r>
      <w:r w:rsidRPr="003D733F">
        <w:rPr>
          <w:rFonts w:cs="Arial"/>
          <w:noProof/>
          <w:lang w:eastAsia="zh-CN"/>
        </w:rPr>
        <w:t xml:space="preserve"> </w:t>
      </w:r>
      <w:r w:rsidRPr="003D733F">
        <w:rPr>
          <w:noProof/>
          <w:snapToGrid w:val="0"/>
          <w:lang w:eastAsia="zh-CN"/>
        </w:rPr>
        <w:t>coverage</w:t>
      </w:r>
      <w:r>
        <w:rPr>
          <w:noProof/>
        </w:rPr>
        <w:tab/>
        <w:t>1359</w:t>
      </w:r>
    </w:p>
    <w:p w14:paraId="553B54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6026E2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1361</w:t>
      </w:r>
    </w:p>
    <w:p w14:paraId="4ECAA8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1362</w:t>
      </w:r>
    </w:p>
    <w:p w14:paraId="4FB9A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1362</w:t>
      </w:r>
    </w:p>
    <w:p w14:paraId="1F606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1363</w:t>
      </w:r>
    </w:p>
    <w:p w14:paraId="519431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1364</w:t>
      </w:r>
    </w:p>
    <w:p w14:paraId="3D3E1C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1364</w:t>
      </w:r>
    </w:p>
    <w:p w14:paraId="12D2AD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1365</w:t>
      </w:r>
    </w:p>
    <w:p w14:paraId="3769C8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1366</w:t>
      </w:r>
    </w:p>
    <w:p w14:paraId="703B1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1366</w:t>
      </w:r>
    </w:p>
    <w:p w14:paraId="261585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1367</w:t>
      </w:r>
    </w:p>
    <w:p w14:paraId="22BDF1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1368</w:t>
      </w:r>
    </w:p>
    <w:p w14:paraId="6BE8FF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1368</w:t>
      </w:r>
    </w:p>
    <w:p w14:paraId="64A171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1369</w:t>
      </w:r>
    </w:p>
    <w:p w14:paraId="2080F1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1370</w:t>
      </w:r>
    </w:p>
    <w:p w14:paraId="0DAEF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1370</w:t>
      </w:r>
    </w:p>
    <w:p w14:paraId="0C4E17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2ADCD7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1372</w:t>
      </w:r>
    </w:p>
    <w:p w14:paraId="754F5F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0110ED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1373</w:t>
      </w:r>
    </w:p>
    <w:p w14:paraId="018656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Int</w:t>
      </w:r>
      <w:r w:rsidRPr="003D733F">
        <w:rPr>
          <w:noProof/>
          <w:snapToGrid w:val="0"/>
          <w:lang w:eastAsia="zh-CN"/>
        </w:rPr>
        <w:t>er</w:t>
      </w:r>
      <w:r w:rsidRPr="003D733F">
        <w:rPr>
          <w:noProof/>
          <w:snapToGrid w:val="0"/>
        </w:rPr>
        <w:t>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</w:t>
      </w:r>
      <w:r w:rsidRPr="003D733F">
        <w:rPr>
          <w:rFonts w:cs="Intel Clear Light"/>
          <w:noProof/>
          <w:lang w:eastAsia="zh-CN"/>
        </w:rPr>
        <w:t>normal</w:t>
      </w:r>
      <w:r w:rsidRPr="003D733F">
        <w:rPr>
          <w:rFonts w:cs="Arial"/>
          <w:noProof/>
          <w:lang w:eastAsia="zh-CN"/>
        </w:rPr>
        <w:t xml:space="preserve"> </w:t>
      </w:r>
      <w:r w:rsidRPr="003D733F">
        <w:rPr>
          <w:noProof/>
          <w:snapToGrid w:val="0"/>
          <w:lang w:eastAsia="zh-CN"/>
        </w:rPr>
        <w:t>coverage</w:t>
      </w:r>
      <w:r>
        <w:rPr>
          <w:noProof/>
        </w:rPr>
        <w:tab/>
        <w:t>1374</w:t>
      </w:r>
    </w:p>
    <w:p w14:paraId="19A4EB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1374</w:t>
      </w:r>
    </w:p>
    <w:p w14:paraId="66F2C7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0ADC04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E-UTRAN TDD - TDD Intra-frequency RRC Re-establishment for UE</w:t>
      </w:r>
      <w:r w:rsidRPr="003D733F">
        <w:rPr>
          <w:noProof/>
          <w:snapToGrid w:val="0"/>
          <w:lang w:eastAsia="zh-CN"/>
        </w:rPr>
        <w:t xml:space="preserve"> category NB1 in In-Band mode under enhanced coverage</w:t>
      </w:r>
      <w:r>
        <w:rPr>
          <w:noProof/>
        </w:rPr>
        <w:tab/>
        <w:t>1377</w:t>
      </w:r>
    </w:p>
    <w:p w14:paraId="359EDA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1377</w:t>
      </w:r>
    </w:p>
    <w:p w14:paraId="2A3879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1379</w:t>
      </w:r>
    </w:p>
    <w:p w14:paraId="5396AB6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</w:t>
      </w:r>
      <w:r>
        <w:rPr>
          <w:noProof/>
        </w:rPr>
        <w:tab/>
        <w:t>1380</w:t>
      </w:r>
    </w:p>
    <w:p w14:paraId="563B5F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1380</w:t>
      </w:r>
    </w:p>
    <w:p w14:paraId="3EC0D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1380</w:t>
      </w:r>
    </w:p>
    <w:p w14:paraId="067A7A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23B371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360ADA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59785DB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79B0D3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0FB97B5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59BEAB9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02C90B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1382</w:t>
      </w:r>
    </w:p>
    <w:p w14:paraId="75D8A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13B7A0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1383</w:t>
      </w:r>
    </w:p>
    <w:p w14:paraId="0699535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431E31A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78649F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1384</w:t>
      </w:r>
    </w:p>
    <w:p w14:paraId="473D44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148125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1386</w:t>
      </w:r>
    </w:p>
    <w:p w14:paraId="397DDD4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1386</w:t>
      </w:r>
    </w:p>
    <w:p w14:paraId="2C9E403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1386</w:t>
      </w:r>
    </w:p>
    <w:p w14:paraId="4E122E8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Receiving </w:t>
      </w:r>
      <w:r>
        <w:rPr>
          <w:noProof/>
          <w:lang w:eastAsia="zh-CN"/>
        </w:rPr>
        <w:t>a NACK on msg3</w:t>
      </w:r>
      <w:r>
        <w:rPr>
          <w:noProof/>
        </w:rPr>
        <w:tab/>
        <w:t>1386</w:t>
      </w:r>
    </w:p>
    <w:p w14:paraId="2A900C3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1387</w:t>
      </w:r>
    </w:p>
    <w:p w14:paraId="7331A1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2</w:t>
      </w:r>
      <w:r>
        <w:rPr>
          <w:noProof/>
        </w:rPr>
        <w:t>.3.2</w:t>
      </w:r>
      <w:r>
        <w:rPr>
          <w:noProof/>
          <w:lang w:eastAsia="zh-CN"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1387</w:t>
      </w:r>
    </w:p>
    <w:p w14:paraId="51FA62F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1387</w:t>
      </w:r>
    </w:p>
    <w:p w14:paraId="0DB3F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1387</w:t>
      </w:r>
    </w:p>
    <w:p w14:paraId="4B7A58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1387</w:t>
      </w:r>
    </w:p>
    <w:p w14:paraId="2FAF10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1389</w:t>
      </w:r>
    </w:p>
    <w:p w14:paraId="6A1A4F3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1389</w:t>
      </w:r>
    </w:p>
    <w:p w14:paraId="0E5D6C4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1389</w:t>
      </w:r>
    </w:p>
    <w:p w14:paraId="310F0F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1389</w:t>
      </w:r>
    </w:p>
    <w:p w14:paraId="29C5D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2558E1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5DDBAE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1390</w:t>
      </w:r>
    </w:p>
    <w:p w14:paraId="4FC11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1390</w:t>
      </w:r>
    </w:p>
    <w:p w14:paraId="3E9533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1390</w:t>
      </w:r>
    </w:p>
    <w:p w14:paraId="7CF229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1391</w:t>
      </w:r>
    </w:p>
    <w:p w14:paraId="7135AD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1391</w:t>
      </w:r>
    </w:p>
    <w:p w14:paraId="33530D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1393</w:t>
      </w:r>
    </w:p>
    <w:p w14:paraId="1432EB2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1393</w:t>
      </w:r>
    </w:p>
    <w:p w14:paraId="007485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1393</w:t>
      </w:r>
    </w:p>
    <w:p w14:paraId="1121E31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1393</w:t>
      </w:r>
    </w:p>
    <w:p w14:paraId="5C111A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1394</w:t>
      </w:r>
    </w:p>
    <w:p w14:paraId="17227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1394</w:t>
      </w:r>
    </w:p>
    <w:p w14:paraId="201E62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1396</w:t>
      </w:r>
    </w:p>
    <w:p w14:paraId="48A5F0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1396</w:t>
      </w:r>
    </w:p>
    <w:p w14:paraId="20F84CC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70A5CD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23D125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1397</w:t>
      </w:r>
    </w:p>
    <w:p w14:paraId="299268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70B54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1400</w:t>
      </w:r>
    </w:p>
    <w:p w14:paraId="75BC378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1400</w:t>
      </w:r>
    </w:p>
    <w:p w14:paraId="50AAA76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1401</w:t>
      </w:r>
    </w:p>
    <w:p w14:paraId="3DE617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1401</w:t>
      </w:r>
    </w:p>
    <w:p w14:paraId="3F1223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1402</w:t>
      </w:r>
    </w:p>
    <w:p w14:paraId="35ECCA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1402</w:t>
      </w:r>
    </w:p>
    <w:p w14:paraId="5817C4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1404</w:t>
      </w:r>
    </w:p>
    <w:p w14:paraId="22C8250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1404</w:t>
      </w:r>
    </w:p>
    <w:p w14:paraId="734120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1405</w:t>
      </w:r>
    </w:p>
    <w:p w14:paraId="24985A4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1405</w:t>
      </w:r>
    </w:p>
    <w:p w14:paraId="03CCCC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1405</w:t>
      </w:r>
    </w:p>
    <w:p w14:paraId="62C99CF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1405</w:t>
      </w:r>
    </w:p>
    <w:p w14:paraId="6B97E05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1405</w:t>
      </w:r>
    </w:p>
    <w:p w14:paraId="3C8621F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1406</w:t>
      </w:r>
    </w:p>
    <w:p w14:paraId="00D157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1406</w:t>
      </w:r>
    </w:p>
    <w:p w14:paraId="7A25C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1406</w:t>
      </w:r>
    </w:p>
    <w:p w14:paraId="16339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1408</w:t>
      </w:r>
    </w:p>
    <w:p w14:paraId="537C3A7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1408</w:t>
      </w:r>
    </w:p>
    <w:p w14:paraId="5FDAD65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1409</w:t>
      </w:r>
    </w:p>
    <w:p w14:paraId="695CD66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1409</w:t>
      </w:r>
    </w:p>
    <w:p w14:paraId="2999829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1409</w:t>
      </w:r>
    </w:p>
    <w:p w14:paraId="013285B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1409</w:t>
      </w:r>
    </w:p>
    <w:p w14:paraId="0A3F6D5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1409</w:t>
      </w:r>
    </w:p>
    <w:p w14:paraId="3E5218C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1410</w:t>
      </w:r>
    </w:p>
    <w:p w14:paraId="6E8DEA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1410</w:t>
      </w:r>
    </w:p>
    <w:p w14:paraId="556D85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1410</w:t>
      </w:r>
    </w:p>
    <w:p w14:paraId="65B71A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1412</w:t>
      </w:r>
    </w:p>
    <w:p w14:paraId="3C837E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1412</w:t>
      </w:r>
    </w:p>
    <w:p w14:paraId="1BA917C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1413</w:t>
      </w:r>
    </w:p>
    <w:p w14:paraId="4102D4C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1413</w:t>
      </w:r>
    </w:p>
    <w:p w14:paraId="24AAF20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1413</w:t>
      </w:r>
    </w:p>
    <w:p w14:paraId="4D13AE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1413</w:t>
      </w:r>
    </w:p>
    <w:p w14:paraId="0717EBD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1413</w:t>
      </w:r>
    </w:p>
    <w:p w14:paraId="3BC0235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1414</w:t>
      </w:r>
    </w:p>
    <w:p w14:paraId="5518F1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1414</w:t>
      </w:r>
    </w:p>
    <w:p w14:paraId="38FBC2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1414</w:t>
      </w:r>
    </w:p>
    <w:p w14:paraId="2D637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1416</w:t>
      </w:r>
    </w:p>
    <w:p w14:paraId="5B43FBD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1416</w:t>
      </w:r>
    </w:p>
    <w:p w14:paraId="5A21854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1417</w:t>
      </w:r>
    </w:p>
    <w:p w14:paraId="5302DFA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1417</w:t>
      </w:r>
    </w:p>
    <w:p w14:paraId="304A712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1417</w:t>
      </w:r>
    </w:p>
    <w:p w14:paraId="32E4494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1417</w:t>
      </w:r>
    </w:p>
    <w:p w14:paraId="7ADAF2C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1417</w:t>
      </w:r>
    </w:p>
    <w:p w14:paraId="3CA127B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1418</w:t>
      </w:r>
    </w:p>
    <w:p w14:paraId="0D7D8C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1418</w:t>
      </w:r>
    </w:p>
    <w:p w14:paraId="2492F8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1418</w:t>
      </w:r>
    </w:p>
    <w:p w14:paraId="35624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1420</w:t>
      </w:r>
    </w:p>
    <w:p w14:paraId="1671CCD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1420</w:t>
      </w:r>
    </w:p>
    <w:p w14:paraId="26CB686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1421</w:t>
      </w:r>
    </w:p>
    <w:p w14:paraId="6472437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1421</w:t>
      </w:r>
    </w:p>
    <w:p w14:paraId="0E93F21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1421</w:t>
      </w:r>
    </w:p>
    <w:p w14:paraId="5CBB5A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1421</w:t>
      </w:r>
    </w:p>
    <w:p w14:paraId="1A988E9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1421</w:t>
      </w:r>
    </w:p>
    <w:p w14:paraId="69A348A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1422</w:t>
      </w:r>
    </w:p>
    <w:p w14:paraId="38278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1422</w:t>
      </w:r>
    </w:p>
    <w:p w14:paraId="60750E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1422</w:t>
      </w:r>
    </w:p>
    <w:p w14:paraId="05CBA6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70C0FEA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36F65CE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2456FD16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3837EF7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54E9693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197722E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0A83A8C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PRACH Resource Selection</w:t>
      </w:r>
      <w:r>
        <w:rPr>
          <w:noProof/>
        </w:rPr>
        <w:tab/>
        <w:t>1426</w:t>
      </w:r>
    </w:p>
    <w:p w14:paraId="77EF9D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1426</w:t>
      </w:r>
    </w:p>
    <w:p w14:paraId="3E8C9A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330C0A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FF7F8F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17171CF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6CBFAF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10C698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DE34C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3E75D3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5DEED55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2E7AB7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1431</w:t>
      </w:r>
    </w:p>
    <w:p w14:paraId="34E46E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603B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18E3F4D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7C3447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7CA4F55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5F64F53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3F209E3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61619BC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78A1592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60E570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1436</w:t>
      </w:r>
    </w:p>
    <w:p w14:paraId="5D1E8C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78125C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1439</w:t>
      </w:r>
    </w:p>
    <w:p w14:paraId="738227A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1439</w:t>
      </w:r>
    </w:p>
    <w:p w14:paraId="63395F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1440</w:t>
      </w:r>
    </w:p>
    <w:p w14:paraId="2B1E409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1440</w:t>
      </w:r>
    </w:p>
    <w:p w14:paraId="42A02B35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1440</w:t>
      </w:r>
    </w:p>
    <w:p w14:paraId="15A667F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1440</w:t>
      </w:r>
    </w:p>
    <w:p w14:paraId="2BF0700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1440</w:t>
      </w:r>
    </w:p>
    <w:p w14:paraId="4205FCC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1440</w:t>
      </w:r>
    </w:p>
    <w:p w14:paraId="7ABF48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1441</w:t>
      </w:r>
    </w:p>
    <w:p w14:paraId="174905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1441</w:t>
      </w:r>
    </w:p>
    <w:p w14:paraId="67767B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1443</w:t>
      </w:r>
    </w:p>
    <w:p w14:paraId="477CC02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1443</w:t>
      </w:r>
    </w:p>
    <w:p w14:paraId="17E3C96C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1444</w:t>
      </w:r>
    </w:p>
    <w:p w14:paraId="18B2EB6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1444</w:t>
      </w:r>
    </w:p>
    <w:p w14:paraId="22FCDC7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1444</w:t>
      </w:r>
    </w:p>
    <w:p w14:paraId="59A21D6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1444</w:t>
      </w:r>
    </w:p>
    <w:p w14:paraId="3B4F4C17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1444</w:t>
      </w:r>
    </w:p>
    <w:p w14:paraId="6C26ED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1444</w:t>
      </w:r>
    </w:p>
    <w:p w14:paraId="2C6CEEE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1445</w:t>
      </w:r>
    </w:p>
    <w:p w14:paraId="6A1650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1445</w:t>
      </w:r>
    </w:p>
    <w:p w14:paraId="752152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1447</w:t>
      </w:r>
    </w:p>
    <w:p w14:paraId="1A6473D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1447</w:t>
      </w:r>
    </w:p>
    <w:p w14:paraId="1ABDFC1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1448</w:t>
      </w:r>
    </w:p>
    <w:p w14:paraId="057DD70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1448</w:t>
      </w:r>
    </w:p>
    <w:p w14:paraId="47AEF000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1448</w:t>
      </w:r>
    </w:p>
    <w:p w14:paraId="1D39FC4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1448</w:t>
      </w:r>
    </w:p>
    <w:p w14:paraId="5490062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1448</w:t>
      </w:r>
    </w:p>
    <w:p w14:paraId="344A237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1448</w:t>
      </w:r>
    </w:p>
    <w:p w14:paraId="1B3FB0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1449</w:t>
      </w:r>
    </w:p>
    <w:p w14:paraId="755392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1449</w:t>
      </w:r>
    </w:p>
    <w:p w14:paraId="2225A6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1451</w:t>
      </w:r>
    </w:p>
    <w:p w14:paraId="1983D25D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1451</w:t>
      </w:r>
    </w:p>
    <w:p w14:paraId="7129F1D4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1452</w:t>
      </w:r>
    </w:p>
    <w:p w14:paraId="712F4D1F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Receiving a NACK on msg3</w:t>
      </w:r>
      <w:r>
        <w:rPr>
          <w:noProof/>
        </w:rPr>
        <w:tab/>
        <w:t>1452</w:t>
      </w:r>
    </w:p>
    <w:p w14:paraId="3EAE88E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1452</w:t>
      </w:r>
    </w:p>
    <w:p w14:paraId="48C63239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1452</w:t>
      </w:r>
    </w:p>
    <w:p w14:paraId="768192A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1452</w:t>
      </w:r>
    </w:p>
    <w:p w14:paraId="63E47B6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NPRACH Resource Selection</w:t>
      </w:r>
      <w:r>
        <w:rPr>
          <w:noProof/>
        </w:rPr>
        <w:tab/>
        <w:t>1452</w:t>
      </w:r>
    </w:p>
    <w:p w14:paraId="4F5F94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1453</w:t>
      </w:r>
    </w:p>
    <w:p w14:paraId="20DE7F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1453</w:t>
      </w:r>
    </w:p>
    <w:p w14:paraId="12C8B2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1453</w:t>
      </w:r>
    </w:p>
    <w:p w14:paraId="38686C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1455</w:t>
      </w:r>
    </w:p>
    <w:p w14:paraId="191DD3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1455</w:t>
      </w:r>
    </w:p>
    <w:p w14:paraId="28527C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1455</w:t>
      </w:r>
    </w:p>
    <w:p w14:paraId="7F81A9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1457</w:t>
      </w:r>
    </w:p>
    <w:p w14:paraId="2C50A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1457</w:t>
      </w:r>
    </w:p>
    <w:p w14:paraId="2D9AAB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1457</w:t>
      </w:r>
    </w:p>
    <w:p w14:paraId="21B3D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1458</w:t>
      </w:r>
    </w:p>
    <w:p w14:paraId="0B2F3E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1459</w:t>
      </w:r>
    </w:p>
    <w:p w14:paraId="2E7E7C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1459</w:t>
      </w:r>
    </w:p>
    <w:p w14:paraId="4576B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1460</w:t>
      </w:r>
    </w:p>
    <w:p w14:paraId="7640A8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</w:rPr>
        <w:tab/>
        <w:t>1461</w:t>
      </w:r>
    </w:p>
    <w:p w14:paraId="29994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798B48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1463</w:t>
      </w:r>
    </w:p>
    <w:p w14:paraId="6F59D1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</w:rPr>
        <w:tab/>
        <w:t>1463</w:t>
      </w:r>
    </w:p>
    <w:p w14:paraId="63BAB3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1463</w:t>
      </w:r>
    </w:p>
    <w:p w14:paraId="0C7F04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>
        <w:rPr>
          <w:noProof/>
          <w:lang w:eastAsia="zh-CN"/>
        </w:rPr>
        <w:t xml:space="preserve"> 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1466</w:t>
      </w:r>
    </w:p>
    <w:p w14:paraId="7FDD3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T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1466</w:t>
      </w:r>
    </w:p>
    <w:p w14:paraId="6556BC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1466</w:t>
      </w:r>
    </w:p>
    <w:p w14:paraId="4B83E6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1E2D38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 </w:t>
      </w:r>
      <w:r>
        <w:rPr>
          <w:noProof/>
          <w:lang w:eastAsia="zh-CN"/>
        </w:rPr>
        <w:t>F</w:t>
      </w:r>
      <w:r>
        <w:rPr>
          <w:noProof/>
        </w:rPr>
        <w:t>DD RRC connection release redirection to UTRA TDD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1469</w:t>
      </w:r>
    </w:p>
    <w:p w14:paraId="47CC15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1469</w:t>
      </w:r>
    </w:p>
    <w:p w14:paraId="7B7013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1472</w:t>
      </w:r>
    </w:p>
    <w:p w14:paraId="15A27F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1472</w:t>
      </w:r>
    </w:p>
    <w:p w14:paraId="15FD0A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1472</w:t>
      </w:r>
    </w:p>
    <w:p w14:paraId="279213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1474</w:t>
      </w:r>
    </w:p>
    <w:p w14:paraId="2A0EBE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1474</w:t>
      </w:r>
    </w:p>
    <w:p w14:paraId="12B0CC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1474</w:t>
      </w:r>
    </w:p>
    <w:p w14:paraId="23980F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1476</w:t>
      </w:r>
    </w:p>
    <w:p w14:paraId="1B9D958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1476</w:t>
      </w:r>
    </w:p>
    <w:p w14:paraId="077DE1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1476</w:t>
      </w:r>
    </w:p>
    <w:p w14:paraId="035281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1478</w:t>
      </w:r>
    </w:p>
    <w:p w14:paraId="0F436F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RRC connection release redirection to UTRAN </w:t>
      </w:r>
      <w:r>
        <w:rPr>
          <w:noProof/>
          <w:lang w:eastAsia="zh-CN"/>
        </w:rPr>
        <w:t>F</w:t>
      </w:r>
      <w:r>
        <w:rPr>
          <w:noProof/>
        </w:rPr>
        <w:t>DD</w:t>
      </w:r>
      <w:r>
        <w:rPr>
          <w:noProof/>
          <w:lang w:eastAsia="zh-CN"/>
        </w:rPr>
        <w:t xml:space="preserve"> without SI provided</w:t>
      </w:r>
      <w:r>
        <w:rPr>
          <w:noProof/>
        </w:rPr>
        <w:tab/>
        <w:t>1478</w:t>
      </w:r>
    </w:p>
    <w:p w14:paraId="2923F5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1478</w:t>
      </w:r>
    </w:p>
    <w:p w14:paraId="639E13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1481</w:t>
      </w:r>
    </w:p>
    <w:p w14:paraId="426F905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1482</w:t>
      </w:r>
    </w:p>
    <w:p w14:paraId="4D003AC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Transmit Timing</w:t>
      </w:r>
      <w:r>
        <w:rPr>
          <w:noProof/>
        </w:rPr>
        <w:tab/>
        <w:t>1482</w:t>
      </w:r>
    </w:p>
    <w:p w14:paraId="1CDAFB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1482</w:t>
      </w:r>
    </w:p>
    <w:p w14:paraId="17E84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1482</w:t>
      </w:r>
    </w:p>
    <w:p w14:paraId="43F67B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1483</w:t>
      </w:r>
    </w:p>
    <w:p w14:paraId="61F9F3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1484</w:t>
      </w:r>
    </w:p>
    <w:p w14:paraId="4CEEDF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1484</w:t>
      </w:r>
    </w:p>
    <w:p w14:paraId="02F06D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1486</w:t>
      </w:r>
    </w:p>
    <w:p w14:paraId="5CAEA7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1487</w:t>
      </w:r>
    </w:p>
    <w:p w14:paraId="336F0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1487</w:t>
      </w:r>
    </w:p>
    <w:p w14:paraId="44FE3C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68621F8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1490</w:t>
      </w:r>
    </w:p>
    <w:p w14:paraId="175F91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1490</w:t>
      </w:r>
    </w:p>
    <w:p w14:paraId="485401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59CEDB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</w:t>
      </w:r>
      <w:r>
        <w:rPr>
          <w:noProof/>
          <w:lang w:eastAsia="zh-CN"/>
        </w:rPr>
        <w:t xml:space="preserve"> for 20 MHz + 10 MHz</w:t>
      </w:r>
      <w:r>
        <w:rPr>
          <w:noProof/>
        </w:rPr>
        <w:tab/>
        <w:t>1492</w:t>
      </w:r>
    </w:p>
    <w:p w14:paraId="6FBAF9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7301BC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4A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1492</w:t>
      </w:r>
    </w:p>
    <w:p w14:paraId="24BC7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1492</w:t>
      </w:r>
    </w:p>
    <w:p w14:paraId="6C2B63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57A54D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7BA179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1493</w:t>
      </w:r>
    </w:p>
    <w:p w14:paraId="7CC10D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1493</w:t>
      </w:r>
    </w:p>
    <w:p w14:paraId="1535D4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1495</w:t>
      </w:r>
    </w:p>
    <w:p w14:paraId="4D27F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1496</w:t>
      </w:r>
    </w:p>
    <w:p w14:paraId="11FDDF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1496</w:t>
      </w:r>
    </w:p>
    <w:p w14:paraId="537A14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D7D2E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 w:rsidRPr="003D733F">
        <w:rPr>
          <w:noProof/>
          <w:snapToGrid w:val="0"/>
          <w:lang w:eastAsia="zh-CN"/>
        </w:rPr>
        <w:t xml:space="preserve"> for 20MHz +20MHz</w:t>
      </w:r>
      <w:r>
        <w:rPr>
          <w:noProof/>
        </w:rPr>
        <w:tab/>
        <w:t>1498</w:t>
      </w:r>
    </w:p>
    <w:p w14:paraId="167954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47986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3C09EA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SCell in sTAG</w:t>
      </w:r>
      <w:r>
        <w:rPr>
          <w:noProof/>
          <w:lang w:eastAsia="zh-CN"/>
        </w:rPr>
        <w:t xml:space="preserve"> for </w:t>
      </w:r>
      <w:r w:rsidRPr="003D733F">
        <w:rPr>
          <w:noProof/>
          <w:snapToGrid w:val="0"/>
          <w:lang w:eastAsia="zh-CN"/>
        </w:rPr>
        <w:t>20MHz +10MHz</w:t>
      </w:r>
      <w:r>
        <w:rPr>
          <w:noProof/>
        </w:rPr>
        <w:tab/>
        <w:t>1498</w:t>
      </w:r>
    </w:p>
    <w:p w14:paraId="637B0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1498</w:t>
      </w:r>
    </w:p>
    <w:p w14:paraId="0173C5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1498</w:t>
      </w:r>
    </w:p>
    <w:p w14:paraId="516F6C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3AA13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54C137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137893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13BC07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2F6C0F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1499</w:t>
      </w:r>
    </w:p>
    <w:p w14:paraId="5FA07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1499</w:t>
      </w:r>
    </w:p>
    <w:p w14:paraId="2ABCA8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2289A6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C9C5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1501</w:t>
      </w:r>
    </w:p>
    <w:p w14:paraId="78AD91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35C18F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5DAF93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1503</w:t>
      </w:r>
    </w:p>
    <w:p w14:paraId="33B71C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1503</w:t>
      </w:r>
    </w:p>
    <w:p w14:paraId="12C88B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1505</w:t>
      </w:r>
    </w:p>
    <w:p w14:paraId="328A8A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3DL/3UL TDD CA</w:t>
      </w:r>
      <w:r>
        <w:rPr>
          <w:noProof/>
        </w:rPr>
        <w:t xml:space="preserve"> UE Transmit Timing Accuracy Tests for </w:t>
      </w:r>
      <w:r>
        <w:rPr>
          <w:noProof/>
          <w:lang w:eastAsia="zh-CN"/>
        </w:rPr>
        <w:t xml:space="preserve">2 </w:t>
      </w:r>
      <w:r>
        <w:rPr>
          <w:noProof/>
        </w:rPr>
        <w:t>SCell</w:t>
      </w:r>
      <w:r>
        <w:rPr>
          <w:noProof/>
          <w:lang w:eastAsia="zh-CN"/>
        </w:rPr>
        <w:t>s</w:t>
      </w:r>
      <w:r>
        <w:rPr>
          <w:noProof/>
        </w:rPr>
        <w:tab/>
        <w:t>1505</w:t>
      </w:r>
    </w:p>
    <w:p w14:paraId="080051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42BC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1507</w:t>
      </w:r>
    </w:p>
    <w:p w14:paraId="0E34BC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1508</w:t>
      </w:r>
    </w:p>
    <w:p w14:paraId="1820FD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1508</w:t>
      </w:r>
    </w:p>
    <w:p w14:paraId="44ACB8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1509</w:t>
      </w:r>
    </w:p>
    <w:p w14:paraId="313C9C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1509</w:t>
      </w:r>
    </w:p>
    <w:p w14:paraId="7D4126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477EEF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1510</w:t>
      </w:r>
    </w:p>
    <w:p w14:paraId="6BC12F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1511</w:t>
      </w:r>
    </w:p>
    <w:p w14:paraId="6D5016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1511</w:t>
      </w:r>
    </w:p>
    <w:p w14:paraId="346D04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1512</w:t>
      </w:r>
    </w:p>
    <w:p w14:paraId="5556F0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1513</w:t>
      </w:r>
    </w:p>
    <w:p w14:paraId="0347B7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1513</w:t>
      </w:r>
    </w:p>
    <w:p w14:paraId="7169A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1515</w:t>
      </w:r>
    </w:p>
    <w:p w14:paraId="7C506D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1516</w:t>
      </w:r>
    </w:p>
    <w:p w14:paraId="34908A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1516</w:t>
      </w:r>
    </w:p>
    <w:p w14:paraId="283002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1518</w:t>
      </w:r>
    </w:p>
    <w:p w14:paraId="54DF50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- UE Transmit Timing Accuracy Test for RACH-less Handover</w:t>
      </w:r>
      <w:r>
        <w:rPr>
          <w:noProof/>
        </w:rPr>
        <w:tab/>
        <w:t>1519</w:t>
      </w:r>
    </w:p>
    <w:p w14:paraId="16218C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1519</w:t>
      </w:r>
    </w:p>
    <w:p w14:paraId="2009D1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1520</w:t>
      </w:r>
    </w:p>
    <w:p w14:paraId="33B95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- UE Transmit Timing Accuracy Test for RACH-less Handover</w:t>
      </w:r>
      <w:r>
        <w:rPr>
          <w:noProof/>
        </w:rPr>
        <w:tab/>
        <w:t>1520</w:t>
      </w:r>
    </w:p>
    <w:p w14:paraId="68B13B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1520</w:t>
      </w:r>
    </w:p>
    <w:p w14:paraId="7241A3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1522</w:t>
      </w:r>
    </w:p>
    <w:p w14:paraId="5B3137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1522</w:t>
      </w:r>
    </w:p>
    <w:p w14:paraId="0A2397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126AC1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24A09B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1524</w:t>
      </w:r>
    </w:p>
    <w:p w14:paraId="408C2E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5CD30B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1526</w:t>
      </w:r>
    </w:p>
    <w:p w14:paraId="278005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1526</w:t>
      </w:r>
    </w:p>
    <w:p w14:paraId="7554BE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4F251A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1528</w:t>
      </w:r>
    </w:p>
    <w:p w14:paraId="5D7BED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1528</w:t>
      </w:r>
    </w:p>
    <w:p w14:paraId="7647C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3A7A12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782ED6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1530</w:t>
      </w:r>
    </w:p>
    <w:p w14:paraId="37D76D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5E9CDF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1531</w:t>
      </w:r>
    </w:p>
    <w:p w14:paraId="434036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1532</w:t>
      </w:r>
    </w:p>
    <w:p w14:paraId="1170A7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29D2FC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1533</w:t>
      </w:r>
    </w:p>
    <w:p w14:paraId="1E2AAB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1534</w:t>
      </w:r>
    </w:p>
    <w:p w14:paraId="66042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1534</w:t>
      </w:r>
    </w:p>
    <w:p w14:paraId="4803B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1536</w:t>
      </w:r>
    </w:p>
    <w:p w14:paraId="518FF9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1536</w:t>
      </w:r>
    </w:p>
    <w:p w14:paraId="1B6F0A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1536</w:t>
      </w:r>
    </w:p>
    <w:p w14:paraId="0E0253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1538</w:t>
      </w:r>
    </w:p>
    <w:p w14:paraId="0A4B357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UE Timing Advance</w:t>
      </w:r>
      <w:r>
        <w:rPr>
          <w:noProof/>
        </w:rPr>
        <w:tab/>
        <w:t>1539</w:t>
      </w:r>
    </w:p>
    <w:p w14:paraId="024DE9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1539</w:t>
      </w:r>
    </w:p>
    <w:p w14:paraId="0212D8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281105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1540</w:t>
      </w:r>
    </w:p>
    <w:p w14:paraId="300FDD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1541</w:t>
      </w:r>
    </w:p>
    <w:p w14:paraId="6BB02D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1541</w:t>
      </w:r>
    </w:p>
    <w:p w14:paraId="60D0FF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1543</w:t>
      </w:r>
    </w:p>
    <w:p w14:paraId="4CF4F2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5MHz</w:t>
      </w:r>
      <w:r>
        <w:rPr>
          <w:noProof/>
        </w:rPr>
        <w:tab/>
        <w:t>1543</w:t>
      </w:r>
    </w:p>
    <w:p w14:paraId="6C18D4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0FA5C0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1543</w:t>
      </w:r>
    </w:p>
    <w:p w14:paraId="64E470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Timing Advance Adjustment Accuracy Test</w:t>
      </w:r>
      <w:r>
        <w:rPr>
          <w:noProof/>
          <w:lang w:eastAsia="zh-CN"/>
        </w:rPr>
        <w:t xml:space="preserve"> for SCell in sTAG</w:t>
      </w:r>
      <w:r>
        <w:rPr>
          <w:noProof/>
        </w:rPr>
        <w:tab/>
        <w:t>1543</w:t>
      </w:r>
    </w:p>
    <w:p w14:paraId="2ACDB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1543</w:t>
      </w:r>
    </w:p>
    <w:p w14:paraId="2FEBC9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1546</w:t>
      </w:r>
    </w:p>
    <w:p w14:paraId="03AC33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1546</w:t>
      </w:r>
    </w:p>
    <w:p w14:paraId="004448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1546</w:t>
      </w:r>
    </w:p>
    <w:p w14:paraId="5695A1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4561F0A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+20 MHz</w:t>
      </w:r>
      <w:r>
        <w:rPr>
          <w:noProof/>
        </w:rPr>
        <w:tab/>
        <w:t>1548</w:t>
      </w:r>
    </w:p>
    <w:p w14:paraId="595981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59C8B3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03A5DB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– UE Timing Advance Adjustment Accuracy Test for Scell in sTAG for 20 MHz +10 MHz</w:t>
      </w:r>
      <w:r>
        <w:rPr>
          <w:noProof/>
        </w:rPr>
        <w:tab/>
        <w:t>1549</w:t>
      </w:r>
    </w:p>
    <w:p w14:paraId="0CE90B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635A1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</w:t>
      </w:r>
      <w:r>
        <w:rPr>
          <w:noProof/>
          <w:lang w:eastAsia="zh-CN"/>
        </w:rPr>
        <w:t>5B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1549</w:t>
      </w:r>
    </w:p>
    <w:p w14:paraId="11A7C8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1549</w:t>
      </w:r>
    </w:p>
    <w:p w14:paraId="6CD55E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1549</w:t>
      </w:r>
    </w:p>
    <w:p w14:paraId="508727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6C113A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1552</w:t>
      </w:r>
    </w:p>
    <w:p w14:paraId="6BF2AC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1552</w:t>
      </w:r>
    </w:p>
    <w:p w14:paraId="57CF27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1554</w:t>
      </w:r>
    </w:p>
    <w:p w14:paraId="412A29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1554</w:t>
      </w:r>
    </w:p>
    <w:p w14:paraId="0986AD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EAC83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1556</w:t>
      </w:r>
    </w:p>
    <w:p w14:paraId="0B2EA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1557</w:t>
      </w:r>
    </w:p>
    <w:p w14:paraId="177858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Timing Advance Adjustment Accuracy Test in CEModeB</w:t>
      </w:r>
      <w:r>
        <w:rPr>
          <w:noProof/>
        </w:rPr>
        <w:tab/>
        <w:t>1558</w:t>
      </w:r>
    </w:p>
    <w:p w14:paraId="7EE918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1558</w:t>
      </w:r>
    </w:p>
    <w:p w14:paraId="4F5D97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492A1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1559</w:t>
      </w:r>
    </w:p>
    <w:p w14:paraId="18487B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1559</w:t>
      </w:r>
    </w:p>
    <w:p w14:paraId="2FAF91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7D65ACE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1561</w:t>
      </w:r>
    </w:p>
    <w:p w14:paraId="40A819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1561</w:t>
      </w:r>
    </w:p>
    <w:p w14:paraId="0BEBF0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1563</w:t>
      </w:r>
    </w:p>
    <w:p w14:paraId="75635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– UE Timing Advance Adjustment delay Test for sTTI and </w:t>
      </w:r>
      <w:r w:rsidRPr="003D733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1564</w:t>
      </w:r>
    </w:p>
    <w:p w14:paraId="7E30B3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2D6433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1565</w:t>
      </w:r>
    </w:p>
    <w:p w14:paraId="781AD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UE Timing Advance Adjustment delay Test for sTTI and </w:t>
      </w:r>
      <w:r w:rsidRPr="003D733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1566</w:t>
      </w:r>
    </w:p>
    <w:p w14:paraId="388FE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1566</w:t>
      </w:r>
    </w:p>
    <w:p w14:paraId="02A9C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1568</w:t>
      </w:r>
    </w:p>
    <w:p w14:paraId="4562E8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1568</w:t>
      </w:r>
    </w:p>
    <w:p w14:paraId="7E87FE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1568</w:t>
      </w:r>
    </w:p>
    <w:p w14:paraId="42478C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1570</w:t>
      </w:r>
    </w:p>
    <w:p w14:paraId="4DE38FE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Radio Link Monitoring</w:t>
      </w:r>
      <w:r>
        <w:rPr>
          <w:noProof/>
        </w:rPr>
        <w:tab/>
        <w:t>1570</w:t>
      </w:r>
    </w:p>
    <w:p w14:paraId="2E14B4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FDD Radio Link Monitoring Test for Out-of-sync</w:t>
      </w:r>
      <w:r>
        <w:rPr>
          <w:noProof/>
        </w:rPr>
        <w:tab/>
        <w:t>1570</w:t>
      </w:r>
    </w:p>
    <w:p w14:paraId="6B658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1570</w:t>
      </w:r>
    </w:p>
    <w:p w14:paraId="30E5DB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7D1A19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 w:rsidRPr="003D733F">
        <w:rPr>
          <w:rFonts w:eastAsia="MS Mincho"/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FDD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1574</w:t>
      </w:r>
    </w:p>
    <w:p w14:paraId="6D51DE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1574</w:t>
      </w:r>
    </w:p>
    <w:p w14:paraId="78C937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5A5FAD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Radio Link Monitoring Test for Out-of-sync</w:t>
      </w:r>
      <w:r>
        <w:rPr>
          <w:noProof/>
        </w:rPr>
        <w:tab/>
        <w:t>1578</w:t>
      </w:r>
    </w:p>
    <w:p w14:paraId="238E34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1578</w:t>
      </w:r>
    </w:p>
    <w:p w14:paraId="21737D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669167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 w:rsidRPr="003D733F">
        <w:rPr>
          <w:rFonts w:eastAsia="MS Mincho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TDD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</w:rPr>
        <w:tab/>
        <w:t>1582</w:t>
      </w:r>
    </w:p>
    <w:p w14:paraId="733B10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1582</w:t>
      </w:r>
    </w:p>
    <w:p w14:paraId="3C026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1586</w:t>
      </w:r>
    </w:p>
    <w:p w14:paraId="43146E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in DRX</w:t>
      </w:r>
      <w:r>
        <w:rPr>
          <w:noProof/>
        </w:rPr>
        <w:tab/>
        <w:t>1586</w:t>
      </w:r>
    </w:p>
    <w:p w14:paraId="01E12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1586</w:t>
      </w:r>
    </w:p>
    <w:p w14:paraId="3550C4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69E7A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1590</w:t>
      </w:r>
    </w:p>
    <w:p w14:paraId="38C9CF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6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1590</w:t>
      </w:r>
    </w:p>
    <w:p w14:paraId="312584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1593</w:t>
      </w:r>
    </w:p>
    <w:p w14:paraId="07606C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</w:t>
      </w:r>
      <w:r>
        <w:rPr>
          <w:noProof/>
        </w:rPr>
        <w:tab/>
        <w:t>1593</w:t>
      </w:r>
    </w:p>
    <w:p w14:paraId="19402F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1593</w:t>
      </w:r>
    </w:p>
    <w:p w14:paraId="4E7C1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1596</w:t>
      </w:r>
    </w:p>
    <w:p w14:paraId="0A22B3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</w:t>
      </w:r>
      <w:r>
        <w:rPr>
          <w:noProof/>
        </w:rPr>
        <w:tab/>
        <w:t>1596</w:t>
      </w:r>
    </w:p>
    <w:p w14:paraId="7049F3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8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1596</w:t>
      </w:r>
    </w:p>
    <w:p w14:paraId="6004CC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1599</w:t>
      </w:r>
    </w:p>
    <w:p w14:paraId="3320F2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1599</w:t>
      </w:r>
    </w:p>
    <w:p w14:paraId="1215A5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1602</w:t>
      </w:r>
    </w:p>
    <w:p w14:paraId="638598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 xml:space="preserve">DD Radio Link Monitoring Test for Out-of-sync under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 xml:space="preserve">ime </w:t>
      </w:r>
      <w:r>
        <w:rPr>
          <w:noProof/>
          <w:lang w:eastAsia="zh-CN"/>
        </w:rPr>
        <w:t>D</w:t>
      </w:r>
      <w:r w:rsidRPr="003D733F">
        <w:rPr>
          <w:rFonts w:eastAsia="MS Mincho"/>
          <w:noProof/>
          <w:lang w:eastAsia="zh-CN"/>
        </w:rPr>
        <w:t xml:space="preserve">omain </w:t>
      </w:r>
      <w:r>
        <w:rPr>
          <w:noProof/>
          <w:lang w:eastAsia="zh-CN"/>
        </w:rPr>
        <w:t>M</w:t>
      </w:r>
      <w:r w:rsidRPr="003D733F">
        <w:rPr>
          <w:rFonts w:eastAsia="MS Mincho"/>
          <w:noProof/>
          <w:lang w:eastAsia="zh-CN"/>
        </w:rPr>
        <w:t xml:space="preserve">easurement </w:t>
      </w:r>
      <w:r>
        <w:rPr>
          <w:noProof/>
          <w:lang w:eastAsia="zh-CN"/>
        </w:rPr>
        <w:t>R</w:t>
      </w:r>
      <w:r w:rsidRPr="003D733F">
        <w:rPr>
          <w:rFonts w:eastAsia="MS Mincho"/>
          <w:noProof/>
          <w:lang w:eastAsia="zh-CN"/>
        </w:rPr>
        <w:t xml:space="preserve">esource </w:t>
      </w:r>
      <w:r>
        <w:rPr>
          <w:noProof/>
          <w:lang w:eastAsia="zh-CN"/>
        </w:rPr>
        <w:t>R</w:t>
      </w:r>
      <w:r w:rsidRPr="003D733F">
        <w:rPr>
          <w:rFonts w:eastAsia="MS Mincho"/>
          <w:noProof/>
          <w:lang w:eastAsia="zh-CN"/>
        </w:rPr>
        <w:t>estriction</w:t>
      </w:r>
      <w:r>
        <w:rPr>
          <w:noProof/>
          <w:lang w:eastAsia="zh-CN"/>
        </w:rPr>
        <w:t xml:space="preserve"> with Non-MBSFN ABS</w:t>
      </w:r>
      <w:r>
        <w:rPr>
          <w:noProof/>
        </w:rPr>
        <w:tab/>
        <w:t>1602</w:t>
      </w:r>
    </w:p>
    <w:p w14:paraId="17267B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snapToGrid w:val="0"/>
          <w:lang w:eastAsia="zh-CN"/>
        </w:rPr>
        <w:t>A.7.3.</w:t>
      </w:r>
      <w:r w:rsidRPr="003D733F">
        <w:rPr>
          <w:noProof/>
          <w:snapToGrid w:val="0"/>
          <w:lang w:eastAsia="zh-CN"/>
        </w:rPr>
        <w:t>10</w:t>
      </w:r>
      <w:r w:rsidRPr="003D733F">
        <w:rPr>
          <w:rFonts w:eastAsia="MS Mincho"/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snapToGrid w:val="0"/>
          <w:lang w:eastAsia="zh-CN"/>
        </w:rPr>
        <w:t>Test Purpose and Environment</w:t>
      </w:r>
      <w:r>
        <w:rPr>
          <w:noProof/>
        </w:rPr>
        <w:tab/>
        <w:t>1602</w:t>
      </w:r>
    </w:p>
    <w:p w14:paraId="3A68E6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1606</w:t>
      </w:r>
    </w:p>
    <w:p w14:paraId="654C8F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11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1606</w:t>
      </w:r>
    </w:p>
    <w:p w14:paraId="45291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1611</w:t>
      </w:r>
    </w:p>
    <w:p w14:paraId="53659F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for Non-MBSFN ABS</w:t>
      </w:r>
      <w:r>
        <w:rPr>
          <w:noProof/>
        </w:rPr>
        <w:tab/>
        <w:t>1611</w:t>
      </w:r>
    </w:p>
    <w:p w14:paraId="7CB1F6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1611</w:t>
      </w:r>
    </w:p>
    <w:p w14:paraId="5239A0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1616</w:t>
      </w:r>
    </w:p>
    <w:p w14:paraId="07CC3C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13</w:t>
      </w:r>
      <w:r>
        <w:rPr>
          <w:noProof/>
          <w:lang w:eastAsia="zh-CN"/>
        </w:rPr>
        <w:t xml:space="preserve"> E-UTRAN FDD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1616</w:t>
      </w:r>
    </w:p>
    <w:p w14:paraId="413BED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13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1616</w:t>
      </w:r>
    </w:p>
    <w:p w14:paraId="33245F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1619</w:t>
      </w:r>
    </w:p>
    <w:p w14:paraId="156B55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14</w:t>
      </w:r>
      <w:r>
        <w:rPr>
          <w:noProof/>
          <w:lang w:eastAsia="zh-CN"/>
        </w:rPr>
        <w:t xml:space="preserve"> E-UTRAN </w:t>
      </w:r>
      <w:r>
        <w:rPr>
          <w:noProof/>
        </w:rPr>
        <w:t>T</w:t>
      </w:r>
      <w:r>
        <w:rPr>
          <w:noProof/>
          <w:lang w:eastAsia="zh-CN"/>
        </w:rPr>
        <w:t xml:space="preserve">DD Radio Link Monitoring Test for Out-of-sync under Time Domain Measurement Resource Restriction </w:t>
      </w:r>
      <w:r>
        <w:rPr>
          <w:noProof/>
        </w:rPr>
        <w:t>with</w:t>
      </w:r>
      <w:r>
        <w:rPr>
          <w:noProof/>
          <w:lang w:eastAsia="zh-CN"/>
        </w:rPr>
        <w:t xml:space="preserve"> MBSFN ABS</w:t>
      </w:r>
      <w:r>
        <w:rPr>
          <w:noProof/>
        </w:rPr>
        <w:tab/>
        <w:t>1619</w:t>
      </w:r>
    </w:p>
    <w:p w14:paraId="51C338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lastRenderedPageBreak/>
        <w:t>A.7.3.</w:t>
      </w:r>
      <w:r w:rsidRPr="003D733F">
        <w:rPr>
          <w:noProof/>
          <w:snapToGrid w:val="0"/>
        </w:rPr>
        <w:t>14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1619</w:t>
      </w:r>
    </w:p>
    <w:p w14:paraId="494DE3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4C14A3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4EC808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1622</w:t>
      </w:r>
    </w:p>
    <w:p w14:paraId="6B0D04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1626</w:t>
      </w:r>
    </w:p>
    <w:p w14:paraId="6D7E56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Resource Restriction with MBSFN ABS</w:t>
      </w:r>
      <w:r>
        <w:rPr>
          <w:noProof/>
        </w:rPr>
        <w:tab/>
        <w:t>1626</w:t>
      </w:r>
    </w:p>
    <w:p w14:paraId="22CB92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1626</w:t>
      </w:r>
    </w:p>
    <w:p w14:paraId="76BB52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0B5517F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5A85B4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1631</w:t>
      </w:r>
    </w:p>
    <w:p w14:paraId="567034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99CBC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1635</w:t>
      </w:r>
    </w:p>
    <w:p w14:paraId="7CF63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1635</w:t>
      </w:r>
    </w:p>
    <w:p w14:paraId="0C8B66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</w:t>
      </w:r>
      <w:r w:rsidRPr="003D733F">
        <w:rPr>
          <w:noProof/>
          <w:snapToGrid w:val="0"/>
          <w:lang w:eastAsia="zh-CN"/>
        </w:rPr>
        <w:t>18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1639</w:t>
      </w:r>
    </w:p>
    <w:p w14:paraId="5AF959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1639</w:t>
      </w:r>
    </w:p>
    <w:p w14:paraId="2AE40E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1639</w:t>
      </w:r>
    </w:p>
    <w:p w14:paraId="09FFE1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1644</w:t>
      </w:r>
    </w:p>
    <w:p w14:paraId="388B59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1644</w:t>
      </w:r>
    </w:p>
    <w:p w14:paraId="54FB2E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20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1644</w:t>
      </w:r>
    </w:p>
    <w:p w14:paraId="433819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1649</w:t>
      </w:r>
    </w:p>
    <w:p w14:paraId="5A427C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1649</w:t>
      </w:r>
    </w:p>
    <w:p w14:paraId="439C04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1649</w:t>
      </w:r>
    </w:p>
    <w:p w14:paraId="5364E5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1654</w:t>
      </w:r>
    </w:p>
    <w:p w14:paraId="60D3EA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1654</w:t>
      </w:r>
    </w:p>
    <w:p w14:paraId="3CE9D3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22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1654</w:t>
      </w:r>
    </w:p>
    <w:p w14:paraId="716C8A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1659</w:t>
      </w:r>
    </w:p>
    <w:p w14:paraId="6BFC85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Radio Link Monitoring Test for Out-of-sync for 5MHz Bandwidth</w:t>
      </w:r>
      <w:r>
        <w:rPr>
          <w:noProof/>
        </w:rPr>
        <w:tab/>
        <w:t>1659</w:t>
      </w:r>
    </w:p>
    <w:p w14:paraId="51A529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1659</w:t>
      </w:r>
    </w:p>
    <w:p w14:paraId="483586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1660</w:t>
      </w:r>
    </w:p>
    <w:p w14:paraId="487725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for 5MHz Bandwidth</w:t>
      </w:r>
      <w:r>
        <w:rPr>
          <w:noProof/>
        </w:rPr>
        <w:tab/>
        <w:t>1660</w:t>
      </w:r>
    </w:p>
    <w:p w14:paraId="1DEE9F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1660</w:t>
      </w:r>
    </w:p>
    <w:p w14:paraId="665E00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F36D5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</w:t>
      </w:r>
      <w:r>
        <w:rPr>
          <w:noProof/>
        </w:rPr>
        <w:t xml:space="preserve"> in DRX for 5MHz Bandwidth</w:t>
      </w:r>
      <w:r>
        <w:rPr>
          <w:noProof/>
        </w:rPr>
        <w:tab/>
        <w:t>1661</w:t>
      </w:r>
    </w:p>
    <w:p w14:paraId="35A7F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1661</w:t>
      </w:r>
    </w:p>
    <w:p w14:paraId="08EB11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1662</w:t>
      </w:r>
    </w:p>
    <w:p w14:paraId="3D17BC0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1662</w:t>
      </w:r>
    </w:p>
    <w:p w14:paraId="5295DD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1662</w:t>
      </w:r>
    </w:p>
    <w:p w14:paraId="5A600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1665</w:t>
      </w:r>
    </w:p>
    <w:p w14:paraId="3082341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1665</w:t>
      </w:r>
    </w:p>
    <w:p w14:paraId="0E155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1665</w:t>
      </w:r>
    </w:p>
    <w:p w14:paraId="63A95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1668</w:t>
      </w:r>
    </w:p>
    <w:p w14:paraId="737480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0</w:t>
      </w:r>
      <w:r>
        <w:rPr>
          <w:noProof/>
        </w:rPr>
        <w:tab/>
        <w:t>1668</w:t>
      </w:r>
    </w:p>
    <w:p w14:paraId="5760F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1668</w:t>
      </w:r>
    </w:p>
    <w:p w14:paraId="3D9459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1671</w:t>
      </w:r>
    </w:p>
    <w:p w14:paraId="7F493E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1671</w:t>
      </w:r>
    </w:p>
    <w:p w14:paraId="37E2D6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1671</w:t>
      </w:r>
    </w:p>
    <w:p w14:paraId="14426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</w:t>
      </w:r>
      <w:r w:rsidRPr="003D733F">
        <w:rPr>
          <w:noProof/>
          <w:snapToGrid w:val="0"/>
        </w:rPr>
        <w:t>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1674</w:t>
      </w:r>
    </w:p>
    <w:p w14:paraId="523679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1674</w:t>
      </w:r>
    </w:p>
    <w:p w14:paraId="0EDBF9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1674</w:t>
      </w:r>
    </w:p>
    <w:p w14:paraId="2809F1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1677</w:t>
      </w:r>
    </w:p>
    <w:p w14:paraId="209018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1677</w:t>
      </w:r>
    </w:p>
    <w:p w14:paraId="530DA9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1677</w:t>
      </w:r>
    </w:p>
    <w:p w14:paraId="4E2EC1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1680</w:t>
      </w:r>
    </w:p>
    <w:p w14:paraId="72BB2F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0</w:t>
      </w:r>
      <w:r>
        <w:rPr>
          <w:noProof/>
        </w:rPr>
        <w:tab/>
        <w:t>1680</w:t>
      </w:r>
    </w:p>
    <w:p w14:paraId="121EAF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1680</w:t>
      </w:r>
    </w:p>
    <w:p w14:paraId="3E4043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1683</w:t>
      </w:r>
    </w:p>
    <w:p w14:paraId="425E08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1683</w:t>
      </w:r>
    </w:p>
    <w:p w14:paraId="2C7C4A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1683</w:t>
      </w:r>
    </w:p>
    <w:p w14:paraId="373A02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1686</w:t>
      </w:r>
    </w:p>
    <w:p w14:paraId="477E9C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1686</w:t>
      </w:r>
    </w:p>
    <w:p w14:paraId="5F3E16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1686</w:t>
      </w:r>
    </w:p>
    <w:p w14:paraId="6C043D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1689</w:t>
      </w:r>
    </w:p>
    <w:p w14:paraId="79C0D8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</w:t>
      </w:r>
      <w:r w:rsidRPr="003D733F">
        <w:rPr>
          <w:rFonts w:eastAsia="MS Mincho"/>
          <w:noProof/>
        </w:rPr>
        <w:t>In</w:t>
      </w:r>
      <w:r w:rsidRPr="003D733F">
        <w:rPr>
          <w:rFonts w:eastAsia="MS Mincho"/>
          <w:noProof/>
          <w:lang w:eastAsia="zh-CN"/>
        </w:rPr>
        <w:t>-sync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1689</w:t>
      </w:r>
    </w:p>
    <w:p w14:paraId="763699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1689</w:t>
      </w:r>
    </w:p>
    <w:p w14:paraId="27A2FF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1692</w:t>
      </w:r>
    </w:p>
    <w:p w14:paraId="332344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0</w:t>
      </w:r>
      <w:r>
        <w:rPr>
          <w:noProof/>
        </w:rPr>
        <w:tab/>
        <w:t>1692</w:t>
      </w:r>
    </w:p>
    <w:p w14:paraId="6AFD1C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1692</w:t>
      </w:r>
    </w:p>
    <w:p w14:paraId="0B361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1695</w:t>
      </w:r>
    </w:p>
    <w:p w14:paraId="362747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0</w:t>
      </w:r>
      <w:r>
        <w:rPr>
          <w:noProof/>
        </w:rPr>
        <w:tab/>
        <w:t>1695</w:t>
      </w:r>
    </w:p>
    <w:p w14:paraId="1BE6F0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1695</w:t>
      </w:r>
    </w:p>
    <w:p w14:paraId="05A6FE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1698</w:t>
      </w:r>
    </w:p>
    <w:p w14:paraId="728623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synchronous DC</w:t>
      </w:r>
      <w:r>
        <w:rPr>
          <w:noProof/>
        </w:rPr>
        <w:tab/>
        <w:t>1698</w:t>
      </w:r>
    </w:p>
    <w:p w14:paraId="1EFB4D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1698</w:t>
      </w:r>
    </w:p>
    <w:p w14:paraId="29CC1A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1701</w:t>
      </w:r>
    </w:p>
    <w:p w14:paraId="1632BC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Out-of-sync in DRX in asynchronous DC</w:t>
      </w:r>
      <w:r>
        <w:rPr>
          <w:noProof/>
        </w:rPr>
        <w:tab/>
        <w:t>1701</w:t>
      </w:r>
    </w:p>
    <w:p w14:paraId="336A44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1701</w:t>
      </w:r>
    </w:p>
    <w:p w14:paraId="0EC331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1704</w:t>
      </w:r>
    </w:p>
    <w:p w14:paraId="71519A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Radio Link Monitoring Test for Out-of-sync in DRX in synchronous DC</w:t>
      </w:r>
      <w:r>
        <w:rPr>
          <w:noProof/>
        </w:rPr>
        <w:tab/>
        <w:t>1705</w:t>
      </w:r>
    </w:p>
    <w:p w14:paraId="62A534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1705</w:t>
      </w:r>
    </w:p>
    <w:p w14:paraId="76CBC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1707</w:t>
      </w:r>
    </w:p>
    <w:p w14:paraId="01E5FD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Radio Link Monitoring Test for In-sync in DRX in synchronous dual connectivity</w:t>
      </w:r>
      <w:r>
        <w:rPr>
          <w:noProof/>
        </w:rPr>
        <w:tab/>
        <w:t>1708</w:t>
      </w:r>
    </w:p>
    <w:p w14:paraId="6F4216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1708</w:t>
      </w:r>
    </w:p>
    <w:p w14:paraId="557112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1711</w:t>
      </w:r>
    </w:p>
    <w:p w14:paraId="6DE5AE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DC Radio Link Monitoring Test for In-sync in DRX in asynchronous DC</w:t>
      </w:r>
      <w:r>
        <w:rPr>
          <w:noProof/>
        </w:rPr>
        <w:tab/>
        <w:t>1711</w:t>
      </w:r>
    </w:p>
    <w:p w14:paraId="1F6B99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1711</w:t>
      </w:r>
    </w:p>
    <w:p w14:paraId="7DE18F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1714</w:t>
      </w:r>
    </w:p>
    <w:p w14:paraId="5148F8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Radio Link Monitoring Test for In-sync in DRX in synchronous dual connectivity</w:t>
      </w:r>
      <w:r>
        <w:rPr>
          <w:noProof/>
        </w:rPr>
        <w:tab/>
        <w:t>1714</w:t>
      </w:r>
    </w:p>
    <w:p w14:paraId="77782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1714</w:t>
      </w:r>
    </w:p>
    <w:p w14:paraId="56DA9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1717</w:t>
      </w:r>
    </w:p>
    <w:p w14:paraId="1B9DEF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>-FDD DC Radio Link Monitoring Test for Out-of-sync in DRX in synchronous DC</w:t>
      </w:r>
      <w:r>
        <w:rPr>
          <w:noProof/>
        </w:rPr>
        <w:t xml:space="preserve"> with PCell in FDD</w:t>
      </w:r>
      <w:r>
        <w:rPr>
          <w:noProof/>
        </w:rPr>
        <w:tab/>
        <w:t>1717</w:t>
      </w:r>
    </w:p>
    <w:p w14:paraId="14F718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44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1717</w:t>
      </w:r>
    </w:p>
    <w:p w14:paraId="6669CE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1720</w:t>
      </w:r>
    </w:p>
    <w:p w14:paraId="042C85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</w:t>
      </w:r>
      <w:r>
        <w:rPr>
          <w:noProof/>
        </w:rPr>
        <w:t>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</w:t>
      </w:r>
      <w:r>
        <w:rPr>
          <w:noProof/>
        </w:rPr>
        <w:t>FDD</w:t>
      </w:r>
      <w:r>
        <w:rPr>
          <w:noProof/>
          <w:lang w:eastAsia="zh-CN"/>
        </w:rPr>
        <w:t xml:space="preserve"> DC Radio Link Monitoring Test for Out-of-sync in DRX in synchronous DC</w:t>
      </w:r>
      <w:r>
        <w:rPr>
          <w:noProof/>
        </w:rPr>
        <w:t xml:space="preserve"> with PCell in TDD</w:t>
      </w:r>
      <w:r>
        <w:rPr>
          <w:noProof/>
        </w:rPr>
        <w:tab/>
        <w:t>1721</w:t>
      </w:r>
    </w:p>
    <w:p w14:paraId="3AF6F2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45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1721</w:t>
      </w:r>
    </w:p>
    <w:p w14:paraId="2ECD2C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</w:t>
      </w:r>
      <w:r w:rsidRPr="003D733F">
        <w:rPr>
          <w:noProof/>
          <w:snapToGrid w:val="0"/>
        </w:rPr>
        <w:t>45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1723</w:t>
      </w:r>
    </w:p>
    <w:p w14:paraId="103184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FDD</w:t>
      </w:r>
      <w:r>
        <w:rPr>
          <w:noProof/>
        </w:rPr>
        <w:tab/>
        <w:t>1724</w:t>
      </w:r>
    </w:p>
    <w:p w14:paraId="56B3B2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1724</w:t>
      </w:r>
    </w:p>
    <w:p w14:paraId="46C581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1727</w:t>
      </w:r>
    </w:p>
    <w:p w14:paraId="21FB04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Radio Link Monitoring Test for In-sync in DRX for PSCell in synchronous DC with PCell in TDD</w:t>
      </w:r>
      <w:r>
        <w:rPr>
          <w:noProof/>
        </w:rPr>
        <w:tab/>
        <w:t>1727</w:t>
      </w:r>
    </w:p>
    <w:p w14:paraId="35D673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1727</w:t>
      </w:r>
    </w:p>
    <w:p w14:paraId="7F21C7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Requirements</w:t>
      </w:r>
      <w:r>
        <w:rPr>
          <w:noProof/>
        </w:rPr>
        <w:tab/>
        <w:t>1730</w:t>
      </w:r>
    </w:p>
    <w:p w14:paraId="4DF1AC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1730</w:t>
      </w:r>
    </w:p>
    <w:p w14:paraId="4B8174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1730</w:t>
      </w:r>
    </w:p>
    <w:p w14:paraId="4050C1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1733</w:t>
      </w:r>
    </w:p>
    <w:p w14:paraId="751459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1733</w:t>
      </w:r>
    </w:p>
    <w:p w14:paraId="28CD80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1733</w:t>
      </w:r>
    </w:p>
    <w:p w14:paraId="6EBCFC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1736</w:t>
      </w:r>
    </w:p>
    <w:p w14:paraId="633BF6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UE category M1 configured in CEMode A</w:t>
      </w:r>
      <w:r>
        <w:rPr>
          <w:noProof/>
        </w:rPr>
        <w:tab/>
        <w:t>1736</w:t>
      </w:r>
    </w:p>
    <w:p w14:paraId="0E715F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1736</w:t>
      </w:r>
    </w:p>
    <w:p w14:paraId="2E6A53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1739</w:t>
      </w:r>
    </w:p>
    <w:p w14:paraId="401CA0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1739</w:t>
      </w:r>
    </w:p>
    <w:p w14:paraId="253FA8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1739</w:t>
      </w:r>
    </w:p>
    <w:p w14:paraId="1637F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1742</w:t>
      </w:r>
    </w:p>
    <w:p w14:paraId="7C9981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</w:rPr>
        <w:tab/>
        <w:t>1742</w:t>
      </w:r>
    </w:p>
    <w:p w14:paraId="2814F7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1742</w:t>
      </w:r>
    </w:p>
    <w:p w14:paraId="475F30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1745</w:t>
      </w:r>
    </w:p>
    <w:p w14:paraId="29E73DB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1745</w:t>
      </w:r>
    </w:p>
    <w:p w14:paraId="27376D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1745</w:t>
      </w:r>
    </w:p>
    <w:p w14:paraId="1465F2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1748</w:t>
      </w:r>
    </w:p>
    <w:p w14:paraId="2604E9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Radio Link Monitoring Test for Out-of-sync in DRX for UE category M1 configured in CEMode A</w:t>
      </w:r>
      <w:r>
        <w:rPr>
          <w:noProof/>
        </w:rPr>
        <w:tab/>
        <w:t>1748</w:t>
      </w:r>
    </w:p>
    <w:p w14:paraId="2577B2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1748</w:t>
      </w:r>
    </w:p>
    <w:p w14:paraId="7C08A0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1751</w:t>
      </w:r>
    </w:p>
    <w:p w14:paraId="71FAEA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1751</w:t>
      </w:r>
    </w:p>
    <w:p w14:paraId="420483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1751</w:t>
      </w:r>
    </w:p>
    <w:p w14:paraId="422573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1754</w:t>
      </w:r>
    </w:p>
    <w:p w14:paraId="31BD88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1754</w:t>
      </w:r>
    </w:p>
    <w:p w14:paraId="4F230C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1754</w:t>
      </w:r>
    </w:p>
    <w:p w14:paraId="0EAB0C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1757</w:t>
      </w:r>
    </w:p>
    <w:p w14:paraId="530158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Cat-M1 UE in CEMode A</w:t>
      </w:r>
      <w:r>
        <w:rPr>
          <w:noProof/>
        </w:rPr>
        <w:tab/>
        <w:t>1757</w:t>
      </w:r>
    </w:p>
    <w:p w14:paraId="75AD06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1757</w:t>
      </w:r>
    </w:p>
    <w:p w14:paraId="09D5F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1760</w:t>
      </w:r>
    </w:p>
    <w:p w14:paraId="6F8DB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UE category M1 configured in CEMode A</w:t>
      </w:r>
      <w:r>
        <w:rPr>
          <w:noProof/>
        </w:rPr>
        <w:tab/>
        <w:t>1760</w:t>
      </w:r>
    </w:p>
    <w:p w14:paraId="2B16D5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1760</w:t>
      </w:r>
    </w:p>
    <w:p w14:paraId="25FD76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1763</w:t>
      </w:r>
    </w:p>
    <w:p w14:paraId="07C21F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UE Category M1 configured in CEMode A</w:t>
      </w:r>
      <w:r>
        <w:rPr>
          <w:noProof/>
        </w:rPr>
        <w:tab/>
        <w:t>1763</w:t>
      </w:r>
    </w:p>
    <w:p w14:paraId="3D39E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1763</w:t>
      </w:r>
    </w:p>
    <w:p w14:paraId="70F8AD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0F200D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normal coverage</w:t>
      </w:r>
      <w:r>
        <w:rPr>
          <w:noProof/>
        </w:rPr>
        <w:tab/>
        <w:t>1766</w:t>
      </w:r>
    </w:p>
    <w:p w14:paraId="5BABED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1766</w:t>
      </w:r>
    </w:p>
    <w:p w14:paraId="6DCB40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297CF3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 Radio Link Monitoring Test for Out-of-sync in DRX for UE category NB1 In-band mode in enhanced coverage</w:t>
      </w:r>
      <w:r>
        <w:rPr>
          <w:noProof/>
        </w:rPr>
        <w:tab/>
        <w:t>1770</w:t>
      </w:r>
    </w:p>
    <w:p w14:paraId="3990C1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1770</w:t>
      </w:r>
    </w:p>
    <w:p w14:paraId="014AE5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314572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1774</w:t>
      </w:r>
    </w:p>
    <w:p w14:paraId="504AD7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1774</w:t>
      </w:r>
    </w:p>
    <w:p w14:paraId="6235D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1778</w:t>
      </w:r>
    </w:p>
    <w:p w14:paraId="471D86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1778</w:t>
      </w:r>
    </w:p>
    <w:p w14:paraId="52C471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1778</w:t>
      </w:r>
    </w:p>
    <w:p w14:paraId="5555DA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1782</w:t>
      </w:r>
    </w:p>
    <w:p w14:paraId="59A336F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1782</w:t>
      </w:r>
    </w:p>
    <w:p w14:paraId="6581BB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D0C19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42BD3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HD-FDD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1786</w:t>
      </w:r>
    </w:p>
    <w:p w14:paraId="705667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1786</w:t>
      </w:r>
    </w:p>
    <w:p w14:paraId="3DDBBE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1789</w:t>
      </w:r>
    </w:p>
    <w:p w14:paraId="322C56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1790</w:t>
      </w:r>
    </w:p>
    <w:p w14:paraId="69FB0D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1790</w:t>
      </w:r>
    </w:p>
    <w:p w14:paraId="5F41B2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767551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1793</w:t>
      </w:r>
    </w:p>
    <w:p w14:paraId="0DBF56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1793</w:t>
      </w:r>
    </w:p>
    <w:p w14:paraId="006233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1796</w:t>
      </w:r>
    </w:p>
    <w:p w14:paraId="524CD2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1797</w:t>
      </w:r>
    </w:p>
    <w:p w14:paraId="68218C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1797</w:t>
      </w:r>
    </w:p>
    <w:p w14:paraId="6A1B5A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366696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1799</w:t>
      </w:r>
    </w:p>
    <w:p w14:paraId="18954D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1799</w:t>
      </w:r>
    </w:p>
    <w:p w14:paraId="32C257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1801</w:t>
      </w:r>
    </w:p>
    <w:p w14:paraId="6490ED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 A</w:t>
      </w:r>
      <w:r>
        <w:rPr>
          <w:noProof/>
        </w:rPr>
        <w:tab/>
        <w:t>1801</w:t>
      </w:r>
    </w:p>
    <w:p w14:paraId="26E4BE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1801</w:t>
      </w:r>
    </w:p>
    <w:p w14:paraId="3061E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1803</w:t>
      </w:r>
    </w:p>
    <w:p w14:paraId="36EF5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FD-FDD Early In-Sync reporting Test for Cat-M1 UE in CEModeA</w:t>
      </w:r>
      <w:r>
        <w:rPr>
          <w:noProof/>
        </w:rPr>
        <w:tab/>
        <w:t>1803</w:t>
      </w:r>
    </w:p>
    <w:p w14:paraId="160C76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1803</w:t>
      </w:r>
    </w:p>
    <w:p w14:paraId="77297C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0DA8D9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Early In-Sync reporting Test for Cat-M1 UE in CEModeA</w:t>
      </w:r>
      <w:r>
        <w:rPr>
          <w:noProof/>
        </w:rPr>
        <w:tab/>
        <w:t>1806</w:t>
      </w:r>
    </w:p>
    <w:p w14:paraId="219F41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1806</w:t>
      </w:r>
    </w:p>
    <w:p w14:paraId="75AB20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1808</w:t>
      </w:r>
    </w:p>
    <w:p w14:paraId="4119D4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Early In-Sync reporting Test for Cat-M1 UE in CEModeA</w:t>
      </w:r>
      <w:r>
        <w:rPr>
          <w:noProof/>
        </w:rPr>
        <w:tab/>
        <w:t>1808</w:t>
      </w:r>
    </w:p>
    <w:p w14:paraId="16F8F3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1808</w:t>
      </w:r>
    </w:p>
    <w:p w14:paraId="679CDC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1810</w:t>
      </w:r>
    </w:p>
    <w:p w14:paraId="07BA56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1810</w:t>
      </w:r>
    </w:p>
    <w:p w14:paraId="128998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1810</w:t>
      </w:r>
    </w:p>
    <w:p w14:paraId="43BC90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1813</w:t>
      </w:r>
    </w:p>
    <w:p w14:paraId="341332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1813</w:t>
      </w:r>
    </w:p>
    <w:p w14:paraId="5F812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1813</w:t>
      </w:r>
    </w:p>
    <w:p w14:paraId="7922FB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4E26C1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FD-FDD Radio Link Monitoring Test for Out-of-sync in DRX for non-BL CE UE configured in CEMode A</w:t>
      </w:r>
      <w:r>
        <w:rPr>
          <w:noProof/>
        </w:rPr>
        <w:tab/>
        <w:t>1816</w:t>
      </w:r>
    </w:p>
    <w:p w14:paraId="3FD1C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1816</w:t>
      </w:r>
    </w:p>
    <w:p w14:paraId="6D6A02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1819</w:t>
      </w:r>
    </w:p>
    <w:p w14:paraId="16E95F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FD-FDD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1819</w:t>
      </w:r>
    </w:p>
    <w:p w14:paraId="11F0A1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1819</w:t>
      </w:r>
    </w:p>
    <w:p w14:paraId="57830A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A.7.3.77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1822</w:t>
      </w:r>
    </w:p>
    <w:p w14:paraId="593F54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1822</w:t>
      </w:r>
    </w:p>
    <w:p w14:paraId="6D9FE8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1822</w:t>
      </w:r>
    </w:p>
    <w:p w14:paraId="2AA59D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1825</w:t>
      </w:r>
    </w:p>
    <w:p w14:paraId="2E8ADA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</w:t>
      </w:r>
      <w:r w:rsidRPr="003D733F">
        <w:rPr>
          <w:rFonts w:eastAsia="MS Mincho"/>
          <w:noProof/>
          <w:lang w:eastAsia="zh-CN"/>
        </w:rPr>
        <w:t>DD Radio Link Monitoring Test for In-Sync</w:t>
      </w:r>
      <w:r>
        <w:rPr>
          <w:noProof/>
          <w:lang w:eastAsia="zh-CN"/>
        </w:rPr>
        <w:t xml:space="preserve"> for non-BL CE UE in CEMode A</w:t>
      </w:r>
      <w:r>
        <w:rPr>
          <w:noProof/>
        </w:rPr>
        <w:tab/>
        <w:t>1825</w:t>
      </w:r>
    </w:p>
    <w:p w14:paraId="1FEC5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1825</w:t>
      </w:r>
    </w:p>
    <w:p w14:paraId="48D595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1828</w:t>
      </w:r>
    </w:p>
    <w:p w14:paraId="44D60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Radio Link Monitoring Test for Out-of-sync in DRX for non-BL CE UE configured in CEMode A</w:t>
      </w:r>
      <w:r>
        <w:rPr>
          <w:noProof/>
        </w:rPr>
        <w:tab/>
        <w:t>1828</w:t>
      </w:r>
    </w:p>
    <w:p w14:paraId="61F620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1828</w:t>
      </w:r>
    </w:p>
    <w:p w14:paraId="3A4252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1831</w:t>
      </w:r>
    </w:p>
    <w:p w14:paraId="1D662C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in DRX for non-BL CE UE configured in CEMode A</w:t>
      </w:r>
      <w:r>
        <w:rPr>
          <w:noProof/>
        </w:rPr>
        <w:tab/>
        <w:t>1831</w:t>
      </w:r>
    </w:p>
    <w:p w14:paraId="73BED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1831</w:t>
      </w:r>
    </w:p>
    <w:p w14:paraId="7B2F13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58164C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1834</w:t>
      </w:r>
    </w:p>
    <w:p w14:paraId="6A7DCB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1834</w:t>
      </w:r>
    </w:p>
    <w:p w14:paraId="76E893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537555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FD-FDD Early In-Sync reporting Test for Cat-M1 UE in CEModeB</w:t>
      </w:r>
      <w:r>
        <w:rPr>
          <w:noProof/>
        </w:rPr>
        <w:tab/>
        <w:t>1837</w:t>
      </w:r>
    </w:p>
    <w:p w14:paraId="57673F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1837</w:t>
      </w:r>
    </w:p>
    <w:p w14:paraId="2EF823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006521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1839</w:t>
      </w:r>
    </w:p>
    <w:p w14:paraId="42C526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1839</w:t>
      </w:r>
    </w:p>
    <w:p w14:paraId="20551F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7CB792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Early In-Sync reporting Test for Cat-M1 UE in CEModeB</w:t>
      </w:r>
      <w:r>
        <w:rPr>
          <w:noProof/>
        </w:rPr>
        <w:tab/>
        <w:t>1841</w:t>
      </w:r>
    </w:p>
    <w:p w14:paraId="297F27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1841</w:t>
      </w:r>
    </w:p>
    <w:p w14:paraId="0E2612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1842</w:t>
      </w:r>
    </w:p>
    <w:p w14:paraId="65AB1E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</w:t>
      </w:r>
      <w:r>
        <w:rPr>
          <w:noProof/>
        </w:rPr>
        <w:tab/>
        <w:t>1843</w:t>
      </w:r>
    </w:p>
    <w:p w14:paraId="70ADD1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1843</w:t>
      </w:r>
    </w:p>
    <w:p w14:paraId="574C60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1845</w:t>
      </w:r>
    </w:p>
    <w:p w14:paraId="2825492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TDD Early In-Sync reporting Test for Cat-M1 UE in CEModeB</w:t>
      </w:r>
      <w:r>
        <w:rPr>
          <w:noProof/>
        </w:rPr>
        <w:tab/>
        <w:t>1845</w:t>
      </w:r>
    </w:p>
    <w:p w14:paraId="397521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1845</w:t>
      </w:r>
    </w:p>
    <w:p w14:paraId="5D8025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1847</w:t>
      </w:r>
    </w:p>
    <w:p w14:paraId="182BFF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normal coverage</w:t>
      </w:r>
      <w:r>
        <w:rPr>
          <w:noProof/>
        </w:rPr>
        <w:tab/>
        <w:t>1848</w:t>
      </w:r>
    </w:p>
    <w:p w14:paraId="6B0847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1848</w:t>
      </w:r>
    </w:p>
    <w:p w14:paraId="37BA5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03368E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Radio Link Monitoring Test for Out-of-sync in DRX for UE category NB1 In-band mode in enhanced coverage</w:t>
      </w:r>
      <w:r>
        <w:rPr>
          <w:noProof/>
        </w:rPr>
        <w:tab/>
        <w:t>1852</w:t>
      </w:r>
    </w:p>
    <w:p w14:paraId="5F11E9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1852</w:t>
      </w:r>
    </w:p>
    <w:p w14:paraId="4D39A9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1856</w:t>
      </w:r>
    </w:p>
    <w:p w14:paraId="381D1E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1856</w:t>
      </w:r>
    </w:p>
    <w:p w14:paraId="502FF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1856</w:t>
      </w:r>
    </w:p>
    <w:p w14:paraId="5B5911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1860</w:t>
      </w:r>
    </w:p>
    <w:p w14:paraId="02F13D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 DRX for UE Category NB1 In-Band mode in Enhanced Coverage</w:t>
      </w:r>
      <w:r>
        <w:rPr>
          <w:noProof/>
        </w:rPr>
        <w:tab/>
        <w:t>1860</w:t>
      </w:r>
    </w:p>
    <w:p w14:paraId="7BBF0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1860</w:t>
      </w:r>
    </w:p>
    <w:p w14:paraId="6B5678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1864</w:t>
      </w:r>
    </w:p>
    <w:p w14:paraId="6F6A2D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1864</w:t>
      </w:r>
    </w:p>
    <w:p w14:paraId="576D29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11DC48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4ADD8A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TDD Radio Link Monitoring Test for </w:t>
      </w:r>
      <w:r>
        <w:rPr>
          <w:noProof/>
        </w:rPr>
        <w:t>In</w:t>
      </w:r>
      <w:r>
        <w:rPr>
          <w:noProof/>
          <w:lang w:eastAsia="zh-CN"/>
        </w:rPr>
        <w:t>-sync without DRX for UE Category NB1 In-Band mode in Enhanced Coverage</w:t>
      </w:r>
      <w:r>
        <w:rPr>
          <w:noProof/>
        </w:rPr>
        <w:tab/>
        <w:t>1868</w:t>
      </w:r>
    </w:p>
    <w:p w14:paraId="300FFB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1868</w:t>
      </w:r>
    </w:p>
    <w:p w14:paraId="701D03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1871</w:t>
      </w:r>
    </w:p>
    <w:p w14:paraId="242E1A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Standalone mode in Normal Coverage</w:t>
      </w:r>
      <w:r>
        <w:rPr>
          <w:noProof/>
        </w:rPr>
        <w:tab/>
        <w:t>1872</w:t>
      </w:r>
    </w:p>
    <w:p w14:paraId="17AF5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1872</w:t>
      </w:r>
    </w:p>
    <w:p w14:paraId="3C7DE2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4466C2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without DRX for UE Category NB1 guard band mode in Enhanced Coverage</w:t>
      </w:r>
      <w:r>
        <w:rPr>
          <w:noProof/>
        </w:rPr>
        <w:tab/>
        <w:t>1875</w:t>
      </w:r>
    </w:p>
    <w:p w14:paraId="35325B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1875</w:t>
      </w:r>
    </w:p>
    <w:p w14:paraId="67E6A2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1878</w:t>
      </w:r>
    </w:p>
    <w:p w14:paraId="15F79A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>FDD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1878</w:t>
      </w:r>
    </w:p>
    <w:p w14:paraId="570022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1878</w:t>
      </w:r>
    </w:p>
    <w:p w14:paraId="3B490F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E-UTRAN HD-FDD Radio Link Monitoring Test for Out-of-sync for Cat-M1 UE in CEMode A</w:t>
      </w:r>
      <w:r>
        <w:rPr>
          <w:noProof/>
          <w:lang w:eastAsia="zh-CN"/>
        </w:rPr>
        <w:t xml:space="preserve"> for MPDCCH performance improvement</w:t>
      </w:r>
      <w:r>
        <w:rPr>
          <w:noProof/>
        </w:rPr>
        <w:tab/>
        <w:t>1880</w:t>
      </w:r>
    </w:p>
    <w:p w14:paraId="7CEB4C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1880</w:t>
      </w:r>
    </w:p>
    <w:p w14:paraId="69DF86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1883</w:t>
      </w:r>
    </w:p>
    <w:p w14:paraId="3F2F30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Radio Link Monitoring Test for Out-of-sync</w:t>
      </w:r>
      <w:r>
        <w:rPr>
          <w:noProof/>
          <w:lang w:eastAsia="zh-CN"/>
        </w:rPr>
        <w:t xml:space="preserve"> for Cat-M1 UE in CEMode A for MPDCCH performance improvement</w:t>
      </w:r>
      <w:r>
        <w:rPr>
          <w:noProof/>
        </w:rPr>
        <w:tab/>
        <w:t>1883</w:t>
      </w:r>
    </w:p>
    <w:p w14:paraId="106D2E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1883</w:t>
      </w:r>
    </w:p>
    <w:p w14:paraId="47A689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1886</w:t>
      </w:r>
    </w:p>
    <w:p w14:paraId="5AFAF3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FD-</w:t>
      </w:r>
      <w:r w:rsidRPr="003D733F">
        <w:rPr>
          <w:rFonts w:eastAsia="MS Mincho"/>
          <w:noProof/>
          <w:lang w:eastAsia="zh-CN"/>
        </w:rPr>
        <w:t xml:space="preserve">FDD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1886</w:t>
      </w:r>
    </w:p>
    <w:p w14:paraId="685E51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1886</w:t>
      </w:r>
    </w:p>
    <w:p w14:paraId="055817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1F8EF5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HD-FDD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1889</w:t>
      </w:r>
    </w:p>
    <w:p w14:paraId="4A6FAE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1889</w:t>
      </w:r>
    </w:p>
    <w:p w14:paraId="3984EF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1891</w:t>
      </w:r>
    </w:p>
    <w:p w14:paraId="3BE723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 xml:space="preserve">E-UTRAN </w:t>
      </w:r>
      <w:r>
        <w:rPr>
          <w:noProof/>
          <w:lang w:eastAsia="zh-CN"/>
        </w:rPr>
        <w:t>TDD</w:t>
      </w:r>
      <w:r w:rsidRPr="003D733F">
        <w:rPr>
          <w:rFonts w:eastAsia="MS Mincho"/>
          <w:noProof/>
          <w:lang w:eastAsia="zh-CN"/>
        </w:rPr>
        <w:t xml:space="preserve"> Early Out-of-sync reporting Test </w:t>
      </w:r>
      <w:r>
        <w:rPr>
          <w:noProof/>
          <w:lang w:eastAsia="zh-CN"/>
        </w:rPr>
        <w:t>for Cat-M1 UE in CEModeB for MPDCCH performance improvement</w:t>
      </w:r>
      <w:r>
        <w:rPr>
          <w:noProof/>
        </w:rPr>
        <w:tab/>
        <w:t>1891</w:t>
      </w:r>
    </w:p>
    <w:p w14:paraId="2D3A9A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1891</w:t>
      </w:r>
    </w:p>
    <w:p w14:paraId="3C4DA1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1893</w:t>
      </w:r>
    </w:p>
    <w:p w14:paraId="0933580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1893</w:t>
      </w:r>
    </w:p>
    <w:p w14:paraId="11C5D5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1893</w:t>
      </w:r>
    </w:p>
    <w:p w14:paraId="6D9F1C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1893</w:t>
      </w:r>
    </w:p>
    <w:p w14:paraId="0C1A17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5FF5B0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1896</w:t>
      </w:r>
    </w:p>
    <w:p w14:paraId="6F7EB1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6A5A02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1898</w:t>
      </w:r>
    </w:p>
    <w:p w14:paraId="1A0E9D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Interruption at transitions between active and non-active during DRX in asynchronous dual connectivity</w:t>
      </w:r>
      <w:r>
        <w:rPr>
          <w:noProof/>
        </w:rPr>
        <w:tab/>
        <w:t>1898</w:t>
      </w:r>
    </w:p>
    <w:p w14:paraId="3DBAF2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1898</w:t>
      </w:r>
    </w:p>
    <w:p w14:paraId="47FB10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1900</w:t>
      </w:r>
    </w:p>
    <w:p w14:paraId="05C76F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1900</w:t>
      </w:r>
    </w:p>
    <w:p w14:paraId="4EFE5D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1900</w:t>
      </w:r>
    </w:p>
    <w:p w14:paraId="0F5C0A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58FBEB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1903</w:t>
      </w:r>
    </w:p>
    <w:p w14:paraId="537ACB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1903</w:t>
      </w:r>
    </w:p>
    <w:p w14:paraId="28CAF0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1905</w:t>
      </w:r>
    </w:p>
    <w:p w14:paraId="0C796A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DC interruption at SRS carrier based switching</w:t>
      </w:r>
      <w:r>
        <w:rPr>
          <w:noProof/>
        </w:rPr>
        <w:tab/>
        <w:t>1905</w:t>
      </w:r>
    </w:p>
    <w:p w14:paraId="28F63C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1905</w:t>
      </w:r>
    </w:p>
    <w:p w14:paraId="0985BD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1907</w:t>
      </w:r>
    </w:p>
    <w:p w14:paraId="6AB1E4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DC interruption at SRS carrier based switching</w:t>
      </w:r>
      <w:r>
        <w:rPr>
          <w:noProof/>
        </w:rPr>
        <w:tab/>
        <w:t>1907</w:t>
      </w:r>
    </w:p>
    <w:p w14:paraId="45A920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1907</w:t>
      </w:r>
    </w:p>
    <w:p w14:paraId="0453D9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A.7.4.7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1910</w:t>
      </w:r>
    </w:p>
    <w:p w14:paraId="1FDD601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1910</w:t>
      </w:r>
    </w:p>
    <w:p w14:paraId="0ABB8B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1910</w:t>
      </w:r>
    </w:p>
    <w:p w14:paraId="57D421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1910</w:t>
      </w:r>
    </w:p>
    <w:p w14:paraId="0024D9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1911</w:t>
      </w:r>
    </w:p>
    <w:p w14:paraId="20AD94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1912</w:t>
      </w:r>
    </w:p>
    <w:p w14:paraId="3E2BBE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1912</w:t>
      </w:r>
    </w:p>
    <w:p w14:paraId="2F2BBC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3BF814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1913</w:t>
      </w:r>
    </w:p>
    <w:p w14:paraId="372C5D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3C18F5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1914</w:t>
      </w:r>
    </w:p>
    <w:p w14:paraId="248DD9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1915</w:t>
      </w:r>
    </w:p>
    <w:p w14:paraId="70E98C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1915</w:t>
      </w:r>
    </w:p>
    <w:p w14:paraId="4AB37A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1916</w:t>
      </w:r>
    </w:p>
    <w:p w14:paraId="62603D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1917</w:t>
      </w:r>
    </w:p>
    <w:p w14:paraId="2112A3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1917</w:t>
      </w:r>
    </w:p>
    <w:p w14:paraId="631D94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1919</w:t>
      </w:r>
    </w:p>
    <w:p w14:paraId="00D090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1920</w:t>
      </w:r>
    </w:p>
    <w:p w14:paraId="5C4219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6EE432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1921</w:t>
      </w:r>
    </w:p>
    <w:p w14:paraId="43836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1922</w:t>
      </w:r>
    </w:p>
    <w:p w14:paraId="242166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1922</w:t>
      </w:r>
    </w:p>
    <w:p w14:paraId="30737E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1924</w:t>
      </w:r>
    </w:p>
    <w:p w14:paraId="59C055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1924</w:t>
      </w:r>
    </w:p>
    <w:p w14:paraId="42A710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1924</w:t>
      </w:r>
    </w:p>
    <w:p w14:paraId="1E265A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1926</w:t>
      </w:r>
    </w:p>
    <w:p w14:paraId="406EEE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1927</w:t>
      </w:r>
    </w:p>
    <w:p w14:paraId="7ACD4B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1927</w:t>
      </w:r>
    </w:p>
    <w:p w14:paraId="30CCC9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1929</w:t>
      </w:r>
    </w:p>
    <w:p w14:paraId="3B54E8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1930</w:t>
      </w:r>
    </w:p>
    <w:p w14:paraId="43662F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1930</w:t>
      </w:r>
    </w:p>
    <w:p w14:paraId="422938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1932</w:t>
      </w:r>
    </w:p>
    <w:p w14:paraId="4264D5D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- </w:t>
      </w:r>
      <w:r w:rsidRPr="003D733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1933</w:t>
      </w:r>
    </w:p>
    <w:p w14:paraId="316BF1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1933</w:t>
      </w:r>
    </w:p>
    <w:p w14:paraId="1526DE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0F345B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1935</w:t>
      </w:r>
    </w:p>
    <w:p w14:paraId="66A26C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1935</w:t>
      </w:r>
    </w:p>
    <w:p w14:paraId="003324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1939</w:t>
      </w:r>
    </w:p>
    <w:p w14:paraId="44FD845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1940</w:t>
      </w:r>
    </w:p>
    <w:p w14:paraId="4CCAD7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FDD-TDD CA interruption at SRS carrier based switching</w:t>
      </w:r>
      <w:r>
        <w:rPr>
          <w:noProof/>
        </w:rPr>
        <w:tab/>
        <w:t>1940</w:t>
      </w:r>
    </w:p>
    <w:p w14:paraId="1CBDD0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1940</w:t>
      </w:r>
    </w:p>
    <w:p w14:paraId="38E99A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1943</w:t>
      </w:r>
    </w:p>
    <w:p w14:paraId="74D28C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TDD-TDD CA interruption at SRS carrier based switching</w:t>
      </w:r>
      <w:r>
        <w:rPr>
          <w:noProof/>
        </w:rPr>
        <w:tab/>
        <w:t>1943</w:t>
      </w:r>
    </w:p>
    <w:p w14:paraId="4C5AE6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1943</w:t>
      </w:r>
    </w:p>
    <w:p w14:paraId="56472E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A.7.6.2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03C7409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UE Measurements Procedures</w:t>
      </w:r>
      <w:r>
        <w:rPr>
          <w:noProof/>
        </w:rPr>
        <w:tab/>
        <w:t>1946</w:t>
      </w:r>
    </w:p>
    <w:p w14:paraId="0E05E92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1946</w:t>
      </w:r>
    </w:p>
    <w:p w14:paraId="13CE40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1946</w:t>
      </w:r>
    </w:p>
    <w:p w14:paraId="6A8000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4BAD2E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1948</w:t>
      </w:r>
    </w:p>
    <w:p w14:paraId="4DE8F0C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1948</w:t>
      </w:r>
    </w:p>
    <w:p w14:paraId="7C6A8D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1948</w:t>
      </w:r>
    </w:p>
    <w:p w14:paraId="1ECE43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1950</w:t>
      </w:r>
    </w:p>
    <w:p w14:paraId="69FC38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1950</w:t>
      </w:r>
    </w:p>
    <w:p w14:paraId="0C0CC8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1950</w:t>
      </w:r>
    </w:p>
    <w:p w14:paraId="6183C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188BB3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1953</w:t>
      </w:r>
    </w:p>
    <w:p w14:paraId="427FAD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</w:rPr>
        <w:tab/>
        <w:t>1953</w:t>
      </w:r>
    </w:p>
    <w:p w14:paraId="37228D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1953</w:t>
      </w:r>
    </w:p>
    <w:p w14:paraId="43A5F8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1955</w:t>
      </w:r>
    </w:p>
    <w:p w14:paraId="513F79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</w:t>
      </w:r>
      <w:r>
        <w:rPr>
          <w:noProof/>
        </w:rPr>
        <w:tab/>
        <w:t>1955</w:t>
      </w:r>
    </w:p>
    <w:p w14:paraId="0B211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1955</w:t>
      </w:r>
    </w:p>
    <w:p w14:paraId="0FF4B9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1957</w:t>
      </w:r>
    </w:p>
    <w:p w14:paraId="3A8FC96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1957</w:t>
      </w:r>
    </w:p>
    <w:p w14:paraId="392E01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1957</w:t>
      </w:r>
    </w:p>
    <w:p w14:paraId="34EF3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1959</w:t>
      </w:r>
    </w:p>
    <w:p w14:paraId="572D17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1960</w:t>
      </w:r>
    </w:p>
    <w:p w14:paraId="77DFF2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1960</w:t>
      </w:r>
    </w:p>
    <w:p w14:paraId="655D11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1962</w:t>
      </w:r>
    </w:p>
    <w:p w14:paraId="3E83F1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  <w:lang w:eastAsia="zh-CN"/>
        </w:rPr>
        <w:t xml:space="preserve"> for 5MHz bandwidth</w:t>
      </w:r>
      <w:r>
        <w:rPr>
          <w:noProof/>
        </w:rPr>
        <w:tab/>
        <w:t>1963</w:t>
      </w:r>
    </w:p>
    <w:p w14:paraId="66D5AD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</w:t>
      </w:r>
      <w:r w:rsidRPr="003D733F">
        <w:rPr>
          <w:noProof/>
          <w:snapToGrid w:val="0"/>
          <w:lang w:eastAsia="zh-CN"/>
        </w:rPr>
        <w:t>9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2E6DB8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</w:t>
      </w:r>
      <w:r w:rsidRPr="003D733F">
        <w:rPr>
          <w:noProof/>
          <w:snapToGrid w:val="0"/>
          <w:lang w:eastAsia="zh-CN"/>
        </w:rPr>
        <w:t>9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1963</w:t>
      </w:r>
    </w:p>
    <w:p w14:paraId="42549E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1963</w:t>
      </w:r>
    </w:p>
    <w:p w14:paraId="434C8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A.8.1.10.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6981CC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8B4D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1964</w:t>
      </w:r>
    </w:p>
    <w:p w14:paraId="0231CF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1964</w:t>
      </w:r>
    </w:p>
    <w:p w14:paraId="4BE8E6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1966</w:t>
      </w:r>
    </w:p>
    <w:p w14:paraId="40CD663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1967</w:t>
      </w:r>
    </w:p>
    <w:p w14:paraId="22D774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3EA592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1968</w:t>
      </w:r>
    </w:p>
    <w:p w14:paraId="70FCD7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1969</w:t>
      </w:r>
    </w:p>
    <w:p w14:paraId="2EE8EE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A.8.1.13.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1969</w:t>
      </w:r>
    </w:p>
    <w:p w14:paraId="39078C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1B044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1971</w:t>
      </w:r>
    </w:p>
    <w:p w14:paraId="124B26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1971</w:t>
      </w:r>
    </w:p>
    <w:p w14:paraId="6808A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1973</w:t>
      </w:r>
    </w:p>
    <w:p w14:paraId="3005AD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1974</w:t>
      </w:r>
    </w:p>
    <w:p w14:paraId="64EB3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2F0E4F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1975</w:t>
      </w:r>
    </w:p>
    <w:p w14:paraId="531800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1976</w:t>
      </w:r>
    </w:p>
    <w:p w14:paraId="5AC7D7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A.8.1.16.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1976</w:t>
      </w:r>
    </w:p>
    <w:p w14:paraId="3F98D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1978</w:t>
      </w:r>
    </w:p>
    <w:p w14:paraId="654B9A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1978</w:t>
      </w:r>
    </w:p>
    <w:p w14:paraId="207EB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1978</w:t>
      </w:r>
    </w:p>
    <w:p w14:paraId="390162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1978</w:t>
      </w:r>
    </w:p>
    <w:p w14:paraId="052D3E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1978</w:t>
      </w:r>
    </w:p>
    <w:p w14:paraId="33BD68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1980</w:t>
      </w:r>
    </w:p>
    <w:p w14:paraId="044C6E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1981</w:t>
      </w:r>
    </w:p>
    <w:p w14:paraId="0339A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1981</w:t>
      </w:r>
    </w:p>
    <w:p w14:paraId="558D66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1983</w:t>
      </w:r>
    </w:p>
    <w:p w14:paraId="2CB44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UE category 0</w:t>
      </w:r>
      <w:r>
        <w:rPr>
          <w:noProof/>
        </w:rPr>
        <w:tab/>
        <w:t>1983</w:t>
      </w:r>
    </w:p>
    <w:p w14:paraId="1B0B6B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1983</w:t>
      </w:r>
    </w:p>
    <w:p w14:paraId="202129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334B28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with DRX for UE category 0</w:t>
      </w:r>
      <w:r>
        <w:rPr>
          <w:noProof/>
        </w:rPr>
        <w:tab/>
        <w:t>1986</w:t>
      </w:r>
    </w:p>
    <w:p w14:paraId="656365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312E9A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63ED61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1988</w:t>
      </w:r>
    </w:p>
    <w:p w14:paraId="24CC0D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4323EA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1989</w:t>
      </w:r>
    </w:p>
    <w:p w14:paraId="53EBAD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1990</w:t>
      </w:r>
    </w:p>
    <w:p w14:paraId="136AD6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1990</w:t>
      </w:r>
    </w:p>
    <w:p w14:paraId="04A62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1992</w:t>
      </w:r>
    </w:p>
    <w:p w14:paraId="74F7A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</w:t>
      </w:r>
      <w:r>
        <w:rPr>
          <w:noProof/>
          <w:lang w:eastAsia="zh-CN"/>
        </w:rPr>
        <w:t>in</w:t>
      </w:r>
      <w:r>
        <w:rPr>
          <w:noProof/>
        </w:rPr>
        <w:t xml:space="preserve"> DRX</w:t>
      </w:r>
      <w:r>
        <w:rPr>
          <w:noProof/>
        </w:rPr>
        <w:tab/>
        <w:t>1992</w:t>
      </w:r>
    </w:p>
    <w:p w14:paraId="5D0467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1992</w:t>
      </w:r>
    </w:p>
    <w:p w14:paraId="0CF942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1994</w:t>
      </w:r>
    </w:p>
    <w:p w14:paraId="516739E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1994</w:t>
      </w:r>
    </w:p>
    <w:p w14:paraId="0025E6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1994</w:t>
      </w:r>
    </w:p>
    <w:p w14:paraId="49115F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ab/>
        <w:t>1997</w:t>
      </w:r>
    </w:p>
    <w:p w14:paraId="3A7C8F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57A651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227FE0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intra-frequency event triggered reporting under fading propagation conditions in synchronous cells for Cat-M1 UE in </w:t>
      </w:r>
      <w:r>
        <w:rPr>
          <w:noProof/>
          <w:lang w:eastAsia="zh-CN"/>
        </w:rPr>
        <w:t>CEModeA</w:t>
      </w:r>
      <w:r>
        <w:rPr>
          <w:noProof/>
        </w:rPr>
        <w:t xml:space="preserve"> in DRX</w:t>
      </w:r>
      <w:r>
        <w:rPr>
          <w:noProof/>
        </w:rPr>
        <w:tab/>
        <w:t>1999</w:t>
      </w:r>
    </w:p>
    <w:p w14:paraId="1EC4F5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A.8.1.28.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1999</w:t>
      </w:r>
    </w:p>
    <w:p w14:paraId="05072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2001</w:t>
      </w:r>
    </w:p>
    <w:p w14:paraId="7F68C9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2001</w:t>
      </w:r>
    </w:p>
    <w:p w14:paraId="71FFBE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2001</w:t>
      </w:r>
    </w:p>
    <w:p w14:paraId="7B42F1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2003</w:t>
      </w:r>
    </w:p>
    <w:p w14:paraId="52284E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intra-frequency event triggered reporting under fading propagation conditions in synchronous cells </w:t>
      </w:r>
      <w:r>
        <w:rPr>
          <w:noProof/>
          <w:lang w:eastAsia="zh-CN"/>
        </w:rPr>
        <w:t>for Cat-M1 UE in CEModeA in DRX</w:t>
      </w:r>
      <w:r>
        <w:rPr>
          <w:noProof/>
        </w:rPr>
        <w:tab/>
        <w:t>2004</w:t>
      </w:r>
    </w:p>
    <w:p w14:paraId="6F6519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A.8.1.30.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2004</w:t>
      </w:r>
    </w:p>
    <w:p w14:paraId="149E47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1723D1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2006</w:t>
      </w:r>
    </w:p>
    <w:p w14:paraId="5434E0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2006</w:t>
      </w:r>
    </w:p>
    <w:p w14:paraId="0B83EA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2008</w:t>
      </w:r>
    </w:p>
    <w:p w14:paraId="5ED293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 xml:space="preserve">A.8.1.32 E-UTRAN FDD-FDD intra-frequency event triggered reporting under fading propagation conditions in synchronous cells for Cat-M1 UE in </w:t>
      </w:r>
      <w:r w:rsidRPr="003D733F">
        <w:rPr>
          <w:rFonts w:cs="v4.2.0"/>
          <w:noProof/>
          <w:lang w:eastAsia="zh-CN"/>
        </w:rPr>
        <w:t>CEModeB</w:t>
      </w:r>
      <w:r>
        <w:rPr>
          <w:noProof/>
        </w:rPr>
        <w:tab/>
        <w:t>2009</w:t>
      </w:r>
    </w:p>
    <w:p w14:paraId="4F72A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7D8788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387FA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event triggered reporting under fading propagation conditions in asynchronous cells for Cat-M1 UE in CEMode</w:t>
      </w:r>
      <w:r>
        <w:rPr>
          <w:noProof/>
          <w:lang w:eastAsia="zh-CN"/>
        </w:rPr>
        <w:t>B</w:t>
      </w:r>
      <w:r>
        <w:rPr>
          <w:noProof/>
        </w:rPr>
        <w:tab/>
        <w:t>2011</w:t>
      </w:r>
    </w:p>
    <w:p w14:paraId="22997E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2011</w:t>
      </w:r>
    </w:p>
    <w:p w14:paraId="75983A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2012</w:t>
      </w:r>
    </w:p>
    <w:p w14:paraId="6C0B9C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 xml:space="preserve">E-UTRAN HD-FDD intra-frequency event triggered reporting under fading propagation conditions in synchronous cells for Cat-M1 UE in </w:t>
      </w:r>
      <w:r w:rsidRPr="003D733F">
        <w:rPr>
          <w:rFonts w:cs="v4.2.0"/>
          <w:noProof/>
          <w:lang w:eastAsia="zh-CN"/>
        </w:rPr>
        <w:t>CEModeB</w:t>
      </w:r>
      <w:r>
        <w:rPr>
          <w:noProof/>
        </w:rPr>
        <w:tab/>
        <w:t>2013</w:t>
      </w:r>
    </w:p>
    <w:p w14:paraId="148478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91A04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363A8B2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event triggered reporting under fading propagation conditions in synchronous cells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2015</w:t>
      </w:r>
    </w:p>
    <w:p w14:paraId="7EFA09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5958B5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2016</w:t>
      </w:r>
    </w:p>
    <w:p w14:paraId="3B299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2017</w:t>
      </w:r>
    </w:p>
    <w:p w14:paraId="44AD6B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BFFCD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2F7027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2019</w:t>
      </w:r>
    </w:p>
    <w:p w14:paraId="7C98B0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08B5A8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3BFC11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for Cat-M1 UE in CEModeB</w:t>
      </w:r>
      <w:r>
        <w:rPr>
          <w:noProof/>
        </w:rPr>
        <w:tab/>
        <w:t>2021</w:t>
      </w:r>
    </w:p>
    <w:p w14:paraId="5041BA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04924E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2022</w:t>
      </w:r>
    </w:p>
    <w:p w14:paraId="7BCF53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 - FDD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 with DRX for Cat-M1 UE in CEModeB</w:t>
      </w:r>
      <w:r>
        <w:rPr>
          <w:noProof/>
        </w:rPr>
        <w:tab/>
        <w:t>2023</w:t>
      </w:r>
    </w:p>
    <w:p w14:paraId="5BB870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4DCEF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2025</w:t>
      </w:r>
    </w:p>
    <w:p w14:paraId="184C18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FDD-FDD intra-frequency event triggered reporting with DRX for UE configured with </w:t>
      </w:r>
      <w:r w:rsidRPr="003D733F">
        <w:rPr>
          <w:rFonts w:cs="Arial"/>
          <w:i/>
          <w:noProof/>
        </w:rPr>
        <w:t>highSpeedEnhancedMeasFlag</w:t>
      </w:r>
      <w:r>
        <w:rPr>
          <w:noProof/>
        </w:rPr>
        <w:tab/>
        <w:t>2025</w:t>
      </w:r>
    </w:p>
    <w:p w14:paraId="3A5837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A.8.1.40.</w:t>
      </w:r>
      <w:r w:rsidRPr="003D733F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654460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2027</w:t>
      </w:r>
    </w:p>
    <w:p w14:paraId="0B43C2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2027</w:t>
      </w:r>
    </w:p>
    <w:p w14:paraId="418174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2027</w:t>
      </w:r>
    </w:p>
    <w:p w14:paraId="1E6C1B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2029</w:t>
      </w:r>
    </w:p>
    <w:p w14:paraId="3464C4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HD-FDD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2029</w:t>
      </w:r>
    </w:p>
    <w:p w14:paraId="18CE24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375E7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2030</w:t>
      </w:r>
    </w:p>
    <w:p w14:paraId="3D36E6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A.8.1.4</w:t>
      </w:r>
      <w:r w:rsidRPr="003D733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FDD-FDD intra-frequency event triggered reporting with DRX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2030</w:t>
      </w:r>
    </w:p>
    <w:p w14:paraId="7E3B19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A.8.1.43.</w:t>
      </w:r>
      <w:r w:rsidRPr="003D733F">
        <w:rPr>
          <w:rFonts w:cs="Arial"/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2030</w:t>
      </w:r>
    </w:p>
    <w:p w14:paraId="3C4136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2033</w:t>
      </w:r>
    </w:p>
    <w:p w14:paraId="2CC929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2033</w:t>
      </w:r>
    </w:p>
    <w:p w14:paraId="3C4BFD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2033</w:t>
      </w:r>
    </w:p>
    <w:p w14:paraId="4A3805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2033</w:t>
      </w:r>
    </w:p>
    <w:p w14:paraId="62355D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2035</w:t>
      </w:r>
    </w:p>
    <w:p w14:paraId="34425A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2036</w:t>
      </w:r>
    </w:p>
    <w:p w14:paraId="70923F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A.8.2.2.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2036</w:t>
      </w:r>
    </w:p>
    <w:p w14:paraId="359D48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2038</w:t>
      </w:r>
    </w:p>
    <w:p w14:paraId="6DF765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2038</w:t>
      </w:r>
    </w:p>
    <w:p w14:paraId="4703C7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2038</w:t>
      </w:r>
    </w:p>
    <w:p w14:paraId="7715F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2040</w:t>
      </w:r>
    </w:p>
    <w:p w14:paraId="2176A8A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2041</w:t>
      </w:r>
    </w:p>
    <w:p w14:paraId="6031C6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2041</w:t>
      </w:r>
    </w:p>
    <w:p w14:paraId="709116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2043</w:t>
      </w:r>
    </w:p>
    <w:p w14:paraId="09097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2043</w:t>
      </w:r>
    </w:p>
    <w:p w14:paraId="4A4CAE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2043</w:t>
      </w:r>
    </w:p>
    <w:p w14:paraId="7ACB82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6C6AB2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2046</w:t>
      </w:r>
    </w:p>
    <w:p w14:paraId="54477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2046</w:t>
      </w:r>
    </w:p>
    <w:p w14:paraId="549681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2049</w:t>
      </w:r>
    </w:p>
    <w:p w14:paraId="2CFD44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2050</w:t>
      </w:r>
    </w:p>
    <w:p w14:paraId="0B36C5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4F4804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2051</w:t>
      </w:r>
    </w:p>
    <w:p w14:paraId="18EE2F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2052</w:t>
      </w:r>
    </w:p>
    <w:p w14:paraId="049A7C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2052</w:t>
      </w:r>
    </w:p>
    <w:p w14:paraId="359738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2054</w:t>
      </w:r>
    </w:p>
    <w:p w14:paraId="0556BE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 for Cat-M1 UE in CEModeB</w:t>
      </w:r>
      <w:r>
        <w:rPr>
          <w:noProof/>
        </w:rPr>
        <w:tab/>
        <w:t>2054</w:t>
      </w:r>
    </w:p>
    <w:p w14:paraId="6BE780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2054</w:t>
      </w:r>
    </w:p>
    <w:p w14:paraId="2B418E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2056</w:t>
      </w:r>
    </w:p>
    <w:p w14:paraId="0CF90A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2057</w:t>
      </w:r>
    </w:p>
    <w:p w14:paraId="4913BC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154257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2D14B6A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TDD-TDD intra-frequency event triggered reporting with DRX for UE configured with </w:t>
      </w:r>
      <w:r w:rsidRPr="003D733F">
        <w:rPr>
          <w:rFonts w:cs="Arial"/>
          <w:i/>
          <w:noProof/>
        </w:rPr>
        <w:t>highSpeedEnhancedMeasFlag</w:t>
      </w:r>
      <w:r>
        <w:rPr>
          <w:noProof/>
        </w:rPr>
        <w:tab/>
        <w:t>2059</w:t>
      </w:r>
    </w:p>
    <w:p w14:paraId="0EB0B4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A.8.2.11.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2059</w:t>
      </w:r>
    </w:p>
    <w:p w14:paraId="2C1258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2061</w:t>
      </w:r>
    </w:p>
    <w:p w14:paraId="56D551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2061</w:t>
      </w:r>
    </w:p>
    <w:p w14:paraId="5092B1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2061</w:t>
      </w:r>
    </w:p>
    <w:p w14:paraId="26A766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2063</w:t>
      </w:r>
    </w:p>
    <w:p w14:paraId="7F09A7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2064</w:t>
      </w:r>
    </w:p>
    <w:p w14:paraId="3077FA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05D4F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553378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intra-frequency event triggered reporting for serving cell under fading propagation conditions for UE category M1 in CEModeA</w:t>
      </w:r>
      <w:r w:rsidRPr="003D733F">
        <w:rPr>
          <w:rFonts w:cs="v4.2.0"/>
          <w:noProof/>
          <w:lang w:eastAsia="zh-CN"/>
        </w:rPr>
        <w:t xml:space="preserve"> without gap</w:t>
      </w:r>
      <w:r>
        <w:rPr>
          <w:noProof/>
        </w:rPr>
        <w:tab/>
        <w:t>2066</w:t>
      </w:r>
    </w:p>
    <w:p w14:paraId="329DB8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7B1F3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2068</w:t>
      </w:r>
    </w:p>
    <w:p w14:paraId="30CF7D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</w:rPr>
        <w:t>A.8.2.1</w:t>
      </w:r>
      <w:r w:rsidRPr="003D733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</w:rPr>
        <w:t xml:space="preserve">E-UTRAN TDD-TDD intra-frequency event triggered reporting with DRX for UE configured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2068</w:t>
      </w:r>
    </w:p>
    <w:p w14:paraId="22FF4E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A.8.2.15.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3764E8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2070</w:t>
      </w:r>
    </w:p>
    <w:p w14:paraId="3546F5F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2070</w:t>
      </w:r>
    </w:p>
    <w:p w14:paraId="7E5743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2070</w:t>
      </w:r>
    </w:p>
    <w:p w14:paraId="74C26A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2070</w:t>
      </w:r>
    </w:p>
    <w:p w14:paraId="6181D8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2072</w:t>
      </w:r>
    </w:p>
    <w:p w14:paraId="4D5555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2072</w:t>
      </w:r>
    </w:p>
    <w:p w14:paraId="5DBC00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2072</w:t>
      </w:r>
    </w:p>
    <w:p w14:paraId="10696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2075</w:t>
      </w:r>
    </w:p>
    <w:p w14:paraId="376604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2075</w:t>
      </w:r>
    </w:p>
    <w:p w14:paraId="5FCB87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2075</w:t>
      </w:r>
    </w:p>
    <w:p w14:paraId="1E106D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77338A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2078</w:t>
      </w:r>
    </w:p>
    <w:p w14:paraId="0F42D1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117BA7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4FCDC5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  <w:lang w:eastAsia="zh-CN"/>
        </w:rPr>
        <w:t xml:space="preserve"> with DRX</w:t>
      </w:r>
      <w:r>
        <w:rPr>
          <w:noProof/>
        </w:rPr>
        <w:tab/>
        <w:t>2080</w:t>
      </w:r>
    </w:p>
    <w:p w14:paraId="241732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2082</w:t>
      </w:r>
    </w:p>
    <w:p w14:paraId="28E9F7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2082</w:t>
      </w:r>
    </w:p>
    <w:p w14:paraId="32C6AE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2082</w:t>
      </w:r>
    </w:p>
    <w:p w14:paraId="0B2AC9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2084</w:t>
      </w:r>
    </w:p>
    <w:p w14:paraId="038208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2085</w:t>
      </w:r>
    </w:p>
    <w:p w14:paraId="2E8723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2085</w:t>
      </w:r>
    </w:p>
    <w:p w14:paraId="1157EE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7574FD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FDD-FDD Interfrequency correct reporting of measurement events with reduced performance group configured, non DRX</w:t>
      </w:r>
      <w:r>
        <w:rPr>
          <w:noProof/>
        </w:rPr>
        <w:tab/>
        <w:t>2088</w:t>
      </w:r>
    </w:p>
    <w:p w14:paraId="243081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2088</w:t>
      </w:r>
    </w:p>
    <w:p w14:paraId="73F2BB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42046B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2091</w:t>
      </w:r>
    </w:p>
    <w:p w14:paraId="3E8B64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2091</w:t>
      </w:r>
    </w:p>
    <w:p w14:paraId="04A7FF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2095</w:t>
      </w:r>
    </w:p>
    <w:p w14:paraId="3BF118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2096</w:t>
      </w:r>
    </w:p>
    <w:p w14:paraId="2B3856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2B4822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2097</w:t>
      </w:r>
    </w:p>
    <w:p w14:paraId="0970D1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2097</w:t>
      </w:r>
    </w:p>
    <w:p w14:paraId="482737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2097</w:t>
      </w:r>
    </w:p>
    <w:p w14:paraId="238908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B23C8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2100</w:t>
      </w:r>
    </w:p>
    <w:p w14:paraId="06DC99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57EE23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65C573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2102</w:t>
      </w:r>
    </w:p>
    <w:p w14:paraId="62F304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2008D7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0E2D9B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2104</w:t>
      </w:r>
    </w:p>
    <w:p w14:paraId="06C3CD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20AAEC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2105</w:t>
      </w:r>
    </w:p>
    <w:p w14:paraId="584D9F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2106</w:t>
      </w:r>
    </w:p>
    <w:p w14:paraId="34FEC4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2CB555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2107</w:t>
      </w:r>
    </w:p>
    <w:p w14:paraId="439A79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2108</w:t>
      </w:r>
    </w:p>
    <w:p w14:paraId="183AEE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2108</w:t>
      </w:r>
    </w:p>
    <w:p w14:paraId="27DEE8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2110</w:t>
      </w:r>
    </w:p>
    <w:p w14:paraId="2D95B5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2110</w:t>
      </w:r>
    </w:p>
    <w:p w14:paraId="636D1F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2110</w:t>
      </w:r>
    </w:p>
    <w:p w14:paraId="6C6694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2113</w:t>
      </w:r>
    </w:p>
    <w:p w14:paraId="366C6C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2113</w:t>
      </w:r>
    </w:p>
    <w:p w14:paraId="788805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2113</w:t>
      </w:r>
    </w:p>
    <w:p w14:paraId="154369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2116</w:t>
      </w:r>
    </w:p>
    <w:p w14:paraId="563338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2116</w:t>
      </w:r>
    </w:p>
    <w:p w14:paraId="061420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2116</w:t>
      </w:r>
    </w:p>
    <w:p w14:paraId="4D344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2119</w:t>
      </w:r>
    </w:p>
    <w:p w14:paraId="689DB51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2119</w:t>
      </w:r>
    </w:p>
    <w:p w14:paraId="053A33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2119</w:t>
      </w:r>
    </w:p>
    <w:p w14:paraId="24E28C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2119</w:t>
      </w:r>
    </w:p>
    <w:p w14:paraId="222E3D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2121</w:t>
      </w:r>
    </w:p>
    <w:p w14:paraId="62EF6A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2121</w:t>
      </w:r>
    </w:p>
    <w:p w14:paraId="15E321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2121</w:t>
      </w:r>
    </w:p>
    <w:p w14:paraId="458588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2124</w:t>
      </w:r>
    </w:p>
    <w:p w14:paraId="2ECF517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2124</w:t>
      </w:r>
    </w:p>
    <w:p w14:paraId="6274AE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2124</w:t>
      </w:r>
    </w:p>
    <w:p w14:paraId="3149C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2126</w:t>
      </w:r>
    </w:p>
    <w:p w14:paraId="776E13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Inter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>
        <w:rPr>
          <w:noProof/>
        </w:rPr>
        <w:tab/>
        <w:t>2127</w:t>
      </w:r>
    </w:p>
    <w:p w14:paraId="54EB3E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2127</w:t>
      </w:r>
    </w:p>
    <w:p w14:paraId="5FC94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48A1A1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Int</w:t>
      </w:r>
      <w:r>
        <w:rPr>
          <w:noProof/>
          <w:lang w:eastAsia="zh-CN"/>
        </w:rPr>
        <w:t>er-</w:t>
      </w:r>
      <w:r>
        <w:rPr>
          <w:noProof/>
        </w:rPr>
        <w:t xml:space="preserve">frequency identification of a new CGI of E-UTRA cell </w:t>
      </w:r>
      <w:r w:rsidRPr="003D733F">
        <w:rPr>
          <w:noProof/>
          <w:lang w:val="en-US"/>
        </w:rPr>
        <w:t>using autonomous gaps</w:t>
      </w:r>
      <w:r w:rsidRPr="003D733F">
        <w:rPr>
          <w:noProof/>
          <w:lang w:val="en-US" w:eastAsia="zh-CN"/>
        </w:rPr>
        <w:t xml:space="preserve"> with DRX</w:t>
      </w:r>
      <w:r>
        <w:rPr>
          <w:noProof/>
        </w:rPr>
        <w:tab/>
        <w:t>2130</w:t>
      </w:r>
    </w:p>
    <w:p w14:paraId="7BC8AD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2130</w:t>
      </w:r>
    </w:p>
    <w:p w14:paraId="5CAD6A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2132</w:t>
      </w:r>
    </w:p>
    <w:p w14:paraId="03EA99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Inter-frequency event triggered reporting </w:t>
      </w:r>
      <w:r>
        <w:rPr>
          <w:noProof/>
          <w:lang w:eastAsia="zh-CN"/>
        </w:rPr>
        <w:t>for TDD UL/DL configuration 0</w:t>
      </w:r>
      <w:r>
        <w:rPr>
          <w:noProof/>
        </w:rPr>
        <w:tab/>
        <w:t>2132</w:t>
      </w:r>
    </w:p>
    <w:p w14:paraId="5A1CFE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</w:t>
      </w:r>
      <w:r w:rsidRPr="003D733F">
        <w:rPr>
          <w:rFonts w:cs="v4.2.0"/>
          <w:noProof/>
          <w:snapToGrid w:val="0"/>
          <w:lang w:eastAsia="zh-CN"/>
        </w:rPr>
        <w:t>6</w:t>
      </w:r>
      <w:r w:rsidRPr="003D733F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2132</w:t>
      </w:r>
    </w:p>
    <w:p w14:paraId="25636C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</w:t>
      </w:r>
      <w:r w:rsidRPr="003D733F">
        <w:rPr>
          <w:rFonts w:cs="v4.2.0"/>
          <w:noProof/>
          <w:snapToGrid w:val="0"/>
          <w:lang w:eastAsia="zh-CN"/>
        </w:rPr>
        <w:t>6</w:t>
      </w:r>
      <w:r w:rsidRPr="003D733F">
        <w:rPr>
          <w:rFonts w:cs="v4.2.0"/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7238A8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2133</w:t>
      </w:r>
    </w:p>
    <w:p w14:paraId="02B26B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11DD1D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2137</w:t>
      </w:r>
    </w:p>
    <w:p w14:paraId="6ABF26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TDD-TDD Interfrequency correct reporting of measurement events with reduced performance group configured, non DRX</w:t>
      </w:r>
      <w:r>
        <w:rPr>
          <w:noProof/>
        </w:rPr>
        <w:tab/>
        <w:t>2137</w:t>
      </w:r>
    </w:p>
    <w:p w14:paraId="422F6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2137</w:t>
      </w:r>
    </w:p>
    <w:p w14:paraId="304152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8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2140</w:t>
      </w:r>
    </w:p>
    <w:p w14:paraId="550EEB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correct reporting of measurement events with reduced performance group configured, DRX</w:t>
      </w:r>
      <w:r>
        <w:rPr>
          <w:noProof/>
        </w:rPr>
        <w:tab/>
        <w:t>2140</w:t>
      </w:r>
    </w:p>
    <w:p w14:paraId="38744A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2140</w:t>
      </w:r>
    </w:p>
    <w:p w14:paraId="6062A2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2145</w:t>
      </w:r>
    </w:p>
    <w:p w14:paraId="43096A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2145</w:t>
      </w:r>
    </w:p>
    <w:p w14:paraId="5B363C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4AB07B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2147</w:t>
      </w:r>
    </w:p>
    <w:p w14:paraId="6F8534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2147</w:t>
      </w:r>
    </w:p>
    <w:p w14:paraId="644482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2147</w:t>
      </w:r>
    </w:p>
    <w:p w14:paraId="335844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5C5948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2149</w:t>
      </w:r>
    </w:p>
    <w:p w14:paraId="683038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2149</w:t>
      </w:r>
    </w:p>
    <w:p w14:paraId="1CEEE1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2151</w:t>
      </w:r>
    </w:p>
    <w:p w14:paraId="134497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2152</w:t>
      </w:r>
    </w:p>
    <w:p w14:paraId="4983C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5EECC5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2153</w:t>
      </w:r>
    </w:p>
    <w:p w14:paraId="3C6378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2154</w:t>
      </w:r>
    </w:p>
    <w:p w14:paraId="4F0D15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2154</w:t>
      </w:r>
    </w:p>
    <w:p w14:paraId="43FE8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2156</w:t>
      </w:r>
    </w:p>
    <w:p w14:paraId="175512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2156</w:t>
      </w:r>
    </w:p>
    <w:p w14:paraId="35B6D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2156</w:t>
      </w:r>
    </w:p>
    <w:p w14:paraId="4231A3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</w:t>
      </w:r>
      <w:r>
        <w:rPr>
          <w:noProof/>
        </w:rPr>
        <w:tab/>
        <w:t>2159</w:t>
      </w:r>
    </w:p>
    <w:p w14:paraId="05574D3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FDD - UTRAN FDD Measurements</w:t>
      </w:r>
      <w:r>
        <w:rPr>
          <w:noProof/>
        </w:rPr>
        <w:tab/>
        <w:t>2159</w:t>
      </w:r>
    </w:p>
    <w:p w14:paraId="0138F3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2159</w:t>
      </w:r>
    </w:p>
    <w:p w14:paraId="00F345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0FC427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2161</w:t>
      </w:r>
    </w:p>
    <w:p w14:paraId="732A88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2161</w:t>
      </w:r>
    </w:p>
    <w:p w14:paraId="41BB1C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2161</w:t>
      </w:r>
    </w:p>
    <w:p w14:paraId="423C1B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2163</w:t>
      </w:r>
    </w:p>
    <w:p w14:paraId="16E80C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2163</w:t>
      </w:r>
    </w:p>
    <w:p w14:paraId="5F2658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2163</w:t>
      </w:r>
    </w:p>
    <w:p w14:paraId="5D2AAD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2166</w:t>
      </w:r>
    </w:p>
    <w:p w14:paraId="493FDA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2166</w:t>
      </w:r>
    </w:p>
    <w:p w14:paraId="31BA87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2166</w:t>
      </w:r>
    </w:p>
    <w:p w14:paraId="5BE752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544571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2168</w:t>
      </w:r>
    </w:p>
    <w:p w14:paraId="071010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2168</w:t>
      </w:r>
    </w:p>
    <w:p w14:paraId="0E67A1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2171</w:t>
      </w:r>
    </w:p>
    <w:p w14:paraId="38ABC0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2171</w:t>
      </w:r>
    </w:p>
    <w:p w14:paraId="300606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2171</w:t>
      </w:r>
    </w:p>
    <w:p w14:paraId="72253E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19E74E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2173</w:t>
      </w:r>
    </w:p>
    <w:p w14:paraId="59BAC9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DCC82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2173</w:t>
      </w:r>
    </w:p>
    <w:p w14:paraId="59B28B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2173</w:t>
      </w:r>
    </w:p>
    <w:p w14:paraId="31A038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2173</w:t>
      </w:r>
    </w:p>
    <w:p w14:paraId="6A9BBB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2176</w:t>
      </w:r>
    </w:p>
    <w:p w14:paraId="736307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/>
        </w:rPr>
        <w:t>E-UTRAN TDD - UTRAN FDD Measurements</w:t>
      </w:r>
      <w:r>
        <w:rPr>
          <w:noProof/>
        </w:rPr>
        <w:tab/>
        <w:t>2176</w:t>
      </w:r>
    </w:p>
    <w:p w14:paraId="39210B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2176</w:t>
      </w:r>
    </w:p>
    <w:p w14:paraId="43D1BF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2176</w:t>
      </w:r>
    </w:p>
    <w:p w14:paraId="60BCFD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2178</w:t>
      </w:r>
    </w:p>
    <w:p w14:paraId="4D5DBF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 UTRAN </w:t>
      </w:r>
      <w:r>
        <w:rPr>
          <w:noProof/>
          <w:lang w:eastAsia="zh-CN"/>
        </w:rPr>
        <w:t>T</w:t>
      </w:r>
      <w:r>
        <w:rPr>
          <w:noProof/>
        </w:rPr>
        <w:t>DD - UTRAN FDD identification of a new CGI of UTRAN cell using autonomous gaps</w:t>
      </w:r>
      <w:r>
        <w:rPr>
          <w:noProof/>
        </w:rPr>
        <w:tab/>
        <w:t>2178</w:t>
      </w:r>
    </w:p>
    <w:p w14:paraId="209AAE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2178</w:t>
      </w:r>
    </w:p>
    <w:p w14:paraId="692A94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6.2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2181</w:t>
      </w:r>
    </w:p>
    <w:p w14:paraId="2198AA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2181</w:t>
      </w:r>
    </w:p>
    <w:p w14:paraId="78E0C8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2181</w:t>
      </w:r>
    </w:p>
    <w:p w14:paraId="62719C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2184</w:t>
      </w:r>
    </w:p>
    <w:p w14:paraId="3B9EE1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– UTRA</w:t>
      </w:r>
      <w:r>
        <w:rPr>
          <w:noProof/>
          <w:lang w:eastAsia="zh-CN"/>
        </w:rPr>
        <w:t>N</w:t>
      </w:r>
      <w:r>
        <w:rPr>
          <w:noProof/>
        </w:rPr>
        <w:t xml:space="preserve"> TDD Measurements</w:t>
      </w:r>
      <w:r>
        <w:rPr>
          <w:noProof/>
        </w:rPr>
        <w:tab/>
        <w:t>2184</w:t>
      </w:r>
    </w:p>
    <w:p w14:paraId="594699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to 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cell search under fading propagation conditions</w:t>
      </w:r>
      <w:r>
        <w:rPr>
          <w:noProof/>
        </w:rPr>
        <w:tab/>
        <w:t>2184</w:t>
      </w:r>
    </w:p>
    <w:p w14:paraId="0477CF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2184</w:t>
      </w:r>
    </w:p>
    <w:p w14:paraId="035D354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2184</w:t>
      </w:r>
    </w:p>
    <w:p w14:paraId="29D0E25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2184</w:t>
      </w:r>
    </w:p>
    <w:p w14:paraId="4D881ABE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2186</w:t>
      </w:r>
    </w:p>
    <w:p w14:paraId="7976BD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Requirements</w:t>
      </w:r>
      <w:r>
        <w:rPr>
          <w:noProof/>
        </w:rPr>
        <w:tab/>
        <w:t>2186</w:t>
      </w:r>
    </w:p>
    <w:p w14:paraId="5B5170A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Void</w:t>
      </w:r>
      <w:r>
        <w:rPr>
          <w:noProof/>
        </w:rPr>
        <w:tab/>
        <w:t>2186</w:t>
      </w:r>
    </w:p>
    <w:p w14:paraId="5E5ABE1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2186</w:t>
      </w:r>
    </w:p>
    <w:p w14:paraId="5A3C080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7</w:t>
      </w:r>
      <w:r w:rsidRPr="003D733F">
        <w:rPr>
          <w:rFonts w:cs="v4.2.0"/>
          <w:noProof/>
        </w:rPr>
        <w:t>.1.</w:t>
      </w:r>
      <w:r w:rsidRPr="003D733F">
        <w:rPr>
          <w:rFonts w:cs="v4.2.0"/>
          <w:noProof/>
          <w:lang w:eastAsia="zh-CN"/>
        </w:rPr>
        <w:t>2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lang w:eastAsia="zh-CN"/>
        </w:rPr>
        <w:t>Void</w:t>
      </w:r>
      <w:r>
        <w:rPr>
          <w:noProof/>
        </w:rPr>
        <w:tab/>
        <w:t>2186</w:t>
      </w:r>
    </w:p>
    <w:p w14:paraId="4C0D7F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2186</w:t>
      </w:r>
    </w:p>
    <w:p w14:paraId="3CF2E4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2186</w:t>
      </w:r>
    </w:p>
    <w:p w14:paraId="4D3F42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2189</w:t>
      </w:r>
    </w:p>
    <w:p w14:paraId="0EEE54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SON ANR cell search reporting in AWGN propagation conditions</w:t>
      </w:r>
      <w:r>
        <w:rPr>
          <w:noProof/>
        </w:rPr>
        <w:tab/>
        <w:t>2190</w:t>
      </w:r>
    </w:p>
    <w:p w14:paraId="681C13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181A66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</w:t>
      </w:r>
      <w:r w:rsidRPr="003D733F">
        <w:rPr>
          <w:rFonts w:cs="v4.2.0"/>
          <w:noProof/>
          <w:snapToGrid w:val="0"/>
          <w:lang w:eastAsia="zh-CN"/>
        </w:rPr>
        <w:t>arameters</w:t>
      </w:r>
      <w:r>
        <w:rPr>
          <w:noProof/>
        </w:rPr>
        <w:tab/>
        <w:t>2190</w:t>
      </w:r>
    </w:p>
    <w:p w14:paraId="47C7BD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7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 w:rsidRPr="003D733F">
        <w:rPr>
          <w:rFonts w:cs="v4.2.0"/>
          <w:noProof/>
          <w:snapToGrid w:val="0"/>
        </w:rPr>
        <w:t>.</w:t>
      </w:r>
      <w:r w:rsidRPr="003D733F">
        <w:rPr>
          <w:rFonts w:cs="v4.2.0"/>
          <w:noProof/>
          <w:snapToGrid w:val="0"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2191</w:t>
      </w:r>
    </w:p>
    <w:p w14:paraId="54CC3D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7</w:t>
      </w:r>
      <w:r>
        <w:rPr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UTRAN </w:t>
      </w:r>
      <w:r>
        <w:rPr>
          <w:noProof/>
          <w:lang w:eastAsia="zh-CN"/>
        </w:rPr>
        <w:t>T</w:t>
      </w:r>
      <w:r>
        <w:rPr>
          <w:noProof/>
        </w:rPr>
        <w:t>DD enhanced cell identification under AWGN propagation conditions</w:t>
      </w:r>
      <w:r>
        <w:rPr>
          <w:noProof/>
        </w:rPr>
        <w:tab/>
        <w:t>2192</w:t>
      </w:r>
    </w:p>
    <w:p w14:paraId="3A54AC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D7A49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.4.</w:t>
      </w:r>
      <w:r w:rsidRPr="003D733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2194</w:t>
      </w:r>
    </w:p>
    <w:p w14:paraId="3758F7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TDD InterRAT UTRA TDD correct reporting of measurement events with reduced performance group configured, non DRX</w:t>
      </w:r>
      <w:r>
        <w:rPr>
          <w:noProof/>
        </w:rPr>
        <w:tab/>
        <w:t>2194</w:t>
      </w:r>
    </w:p>
    <w:p w14:paraId="6B1F1F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7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5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2194</w:t>
      </w:r>
    </w:p>
    <w:p w14:paraId="240605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2196</w:t>
      </w:r>
    </w:p>
    <w:p w14:paraId="1617462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2196</w:t>
      </w:r>
    </w:p>
    <w:p w14:paraId="15EC2BB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 FDD InterRAT UTRA TDD correct reporting of measurement events with reduced performance group configured, non DRX</w:t>
      </w:r>
      <w:r>
        <w:rPr>
          <w:noProof/>
        </w:rPr>
        <w:tab/>
        <w:t>2196</w:t>
      </w:r>
    </w:p>
    <w:p w14:paraId="205650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2196</w:t>
      </w:r>
    </w:p>
    <w:p w14:paraId="2A5413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2199</w:t>
      </w:r>
    </w:p>
    <w:p w14:paraId="7687D01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2199</w:t>
      </w:r>
    </w:p>
    <w:p w14:paraId="534827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2199</w:t>
      </w:r>
    </w:p>
    <w:p w14:paraId="1229DF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2199</w:t>
      </w:r>
    </w:p>
    <w:p w14:paraId="6B72B0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9E2E9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2201</w:t>
      </w:r>
    </w:p>
    <w:p w14:paraId="0130E1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2201</w:t>
      </w:r>
    </w:p>
    <w:p w14:paraId="4B43E4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0694FE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2204</w:t>
      </w:r>
    </w:p>
    <w:p w14:paraId="1CF407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2204</w:t>
      </w:r>
    </w:p>
    <w:p w14:paraId="58E02A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2205</w:t>
      </w:r>
    </w:p>
    <w:p w14:paraId="2AD878F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val="sv-SE"/>
        </w:rPr>
        <w:t>A.8</w:t>
      </w:r>
      <w:r w:rsidRPr="003D733F">
        <w:rPr>
          <w:noProof/>
          <w:lang w:val="sv-SE"/>
        </w:rPr>
        <w:t>.</w:t>
      </w:r>
      <w:r w:rsidRPr="003D733F">
        <w:rPr>
          <w:noProof/>
          <w:lang w:val="sv-SE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sv-SE" w:eastAsia="zh-CN"/>
        </w:rPr>
        <w:t>E-UTRAN F</w:t>
      </w:r>
      <w:r w:rsidRPr="003D733F">
        <w:rPr>
          <w:noProof/>
          <w:lang w:val="sv-SE"/>
        </w:rPr>
        <w:t>DD</w:t>
      </w:r>
      <w:r w:rsidRPr="003D733F">
        <w:rPr>
          <w:noProof/>
          <w:lang w:val="sv-SE" w:eastAsia="zh-CN"/>
        </w:rPr>
        <w:t xml:space="preserve"> </w:t>
      </w:r>
      <w:r w:rsidRPr="003D733F">
        <w:rPr>
          <w:noProof/>
          <w:lang w:val="sv-SE"/>
        </w:rPr>
        <w:t>-</w:t>
      </w:r>
      <w:r w:rsidRPr="003D733F">
        <w:rPr>
          <w:noProof/>
          <w:lang w:val="sv-SE" w:eastAsia="zh-CN"/>
        </w:rPr>
        <w:t xml:space="preserve"> UTRAN T</w:t>
      </w:r>
      <w:r w:rsidRPr="003D733F">
        <w:rPr>
          <w:noProof/>
          <w:lang w:val="sv-SE"/>
        </w:rPr>
        <w:t>DD measurements</w:t>
      </w:r>
      <w:r>
        <w:rPr>
          <w:noProof/>
        </w:rPr>
        <w:tab/>
        <w:t>2206</w:t>
      </w:r>
    </w:p>
    <w:p w14:paraId="4DA53C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9</w:t>
      </w:r>
      <w:r w:rsidRPr="003D733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</w:t>
      </w:r>
      <w:r>
        <w:rPr>
          <w:noProof/>
        </w:rPr>
        <w:t>DD</w:t>
      </w:r>
      <w:r>
        <w:rPr>
          <w:noProof/>
          <w:lang w:eastAsia="zh-CN"/>
        </w:rPr>
        <w:t xml:space="preserve"> </w:t>
      </w:r>
      <w:r>
        <w:rPr>
          <w:noProof/>
        </w:rPr>
        <w:t>-</w:t>
      </w:r>
      <w:r>
        <w:rPr>
          <w:noProof/>
          <w:lang w:eastAsia="zh-CN"/>
        </w:rPr>
        <w:t xml:space="preserve"> UTRAN T</w:t>
      </w:r>
      <w:r>
        <w:rPr>
          <w:noProof/>
        </w:rPr>
        <w:t>DD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e</w:t>
      </w:r>
      <w:r w:rsidRPr="003D733F">
        <w:rPr>
          <w:rFonts w:cs="v4.2.0"/>
          <w:noProof/>
        </w:rPr>
        <w:t>vent triggered reporting in fading propagation conditions</w:t>
      </w:r>
      <w:r>
        <w:rPr>
          <w:noProof/>
        </w:rPr>
        <w:tab/>
        <w:t>2206</w:t>
      </w:r>
    </w:p>
    <w:p w14:paraId="571675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9</w:t>
      </w:r>
      <w:r w:rsidRPr="003D733F">
        <w:rPr>
          <w:rFonts w:cs="v4.2.0"/>
          <w:noProof/>
          <w:snapToGrid w:val="0"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13B4B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</w:t>
      </w:r>
      <w:r w:rsidRPr="003D733F">
        <w:rPr>
          <w:rFonts w:cs="v4.2.0"/>
          <w:noProof/>
          <w:snapToGrid w:val="0"/>
          <w:lang w:eastAsia="zh-CN"/>
        </w:rPr>
        <w:t>9</w:t>
      </w:r>
      <w:r w:rsidRPr="003D733F">
        <w:rPr>
          <w:rFonts w:cs="v4.2.0"/>
          <w:noProof/>
          <w:snapToGrid w:val="0"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1656CD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</w:t>
      </w:r>
      <w:r w:rsidRPr="003D733F">
        <w:rPr>
          <w:rFonts w:cs="v4.2.0"/>
          <w:noProof/>
          <w:lang w:eastAsia="zh-CN"/>
        </w:rPr>
        <w:t>9</w:t>
      </w:r>
      <w:r w:rsidRPr="003D733F">
        <w:rPr>
          <w:rFonts w:cs="v4.2.0"/>
          <w:noProof/>
        </w:rPr>
        <w:t>.</w:t>
      </w:r>
      <w:r w:rsidRPr="003D733F">
        <w:rPr>
          <w:rFonts w:cs="v4.2.0"/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</w:t>
      </w:r>
      <w:r w:rsidRPr="003D733F">
        <w:rPr>
          <w:rFonts w:cs="v4.2.0"/>
          <w:noProof/>
          <w:lang w:eastAsia="zh-CN"/>
        </w:rPr>
        <w:t>F</w:t>
      </w:r>
      <w:r w:rsidRPr="003D733F">
        <w:rPr>
          <w:rFonts w:cs="v4.2.0"/>
          <w:noProof/>
        </w:rPr>
        <w:t xml:space="preserve">DD </w:t>
      </w:r>
      <w:r w:rsidRPr="003D733F">
        <w:rPr>
          <w:rFonts w:cs="v4.2.0"/>
          <w:noProof/>
          <w:lang w:eastAsia="zh-CN"/>
        </w:rPr>
        <w:t xml:space="preserve">- </w:t>
      </w:r>
      <w:r w:rsidRPr="003D733F">
        <w:rPr>
          <w:rFonts w:cs="v4.2.0"/>
          <w:noProof/>
        </w:rPr>
        <w:t>UTRA</w:t>
      </w:r>
      <w:r w:rsidRPr="003D733F">
        <w:rPr>
          <w:rFonts w:cs="v4.2.0"/>
          <w:noProof/>
          <w:lang w:eastAsia="zh-CN"/>
        </w:rPr>
        <w:t>N</w:t>
      </w:r>
      <w:r w:rsidRPr="003D733F">
        <w:rPr>
          <w:rFonts w:cs="v4.2.0"/>
          <w:noProof/>
        </w:rPr>
        <w:t xml:space="preserve">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2208</w:t>
      </w:r>
    </w:p>
    <w:p w14:paraId="1B187F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2208</w:t>
      </w:r>
    </w:p>
    <w:p w14:paraId="15ECA7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2210</w:t>
      </w:r>
    </w:p>
    <w:p w14:paraId="32D66E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TDD – GSM Measurements</w:t>
      </w:r>
      <w:r>
        <w:rPr>
          <w:noProof/>
        </w:rPr>
        <w:tab/>
        <w:t>2210</w:t>
      </w:r>
    </w:p>
    <w:p w14:paraId="67512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2210</w:t>
      </w:r>
    </w:p>
    <w:p w14:paraId="30A194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41D230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2211</w:t>
      </w:r>
    </w:p>
    <w:p w14:paraId="378D36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2212</w:t>
      </w:r>
    </w:p>
    <w:p w14:paraId="3F5FAF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2212</w:t>
      </w:r>
    </w:p>
    <w:p w14:paraId="54E230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0474E72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A.</w:t>
      </w:r>
      <w:r>
        <w:rPr>
          <w:noProof/>
        </w:rPr>
        <w:t>8.</w:t>
      </w:r>
      <w:r w:rsidRPr="003D733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Monitoring of Multiple Layers</w:t>
      </w:r>
      <w:r>
        <w:rPr>
          <w:noProof/>
        </w:rPr>
        <w:tab/>
        <w:t>2214</w:t>
      </w:r>
    </w:p>
    <w:p w14:paraId="13D3AB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2214</w:t>
      </w:r>
    </w:p>
    <w:p w14:paraId="3A61E8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2214</w:t>
      </w:r>
    </w:p>
    <w:p w14:paraId="592054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2216</w:t>
      </w:r>
    </w:p>
    <w:p w14:paraId="48457E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2217</w:t>
      </w:r>
    </w:p>
    <w:p w14:paraId="2D1B26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2217</w:t>
      </w:r>
    </w:p>
    <w:p w14:paraId="0599EA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2218</w:t>
      </w:r>
    </w:p>
    <w:p w14:paraId="7CC94B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2219</w:t>
      </w:r>
    </w:p>
    <w:p w14:paraId="515B3F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2219</w:t>
      </w:r>
    </w:p>
    <w:p w14:paraId="34A248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2221</w:t>
      </w:r>
    </w:p>
    <w:p w14:paraId="50CE25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InterRAT </w:t>
      </w:r>
      <w:r>
        <w:rPr>
          <w:noProof/>
        </w:rPr>
        <w:t xml:space="preserve">E-UTRA TDD </w:t>
      </w:r>
      <w:r>
        <w:rPr>
          <w:noProof/>
          <w:lang w:eastAsia="zh-CN"/>
        </w:rPr>
        <w:t xml:space="preserve">to </w:t>
      </w:r>
      <w:r>
        <w:rPr>
          <w:noProof/>
        </w:rPr>
        <w:t xml:space="preserve">E-UTRA TDD and UTRA TDD cell search </w:t>
      </w:r>
      <w:r>
        <w:rPr>
          <w:noProof/>
          <w:lang w:eastAsia="zh-CN"/>
        </w:rPr>
        <w:t>test case</w:t>
      </w:r>
      <w:r>
        <w:rPr>
          <w:noProof/>
        </w:rPr>
        <w:tab/>
        <w:t>2221</w:t>
      </w:r>
    </w:p>
    <w:p w14:paraId="0F7ABB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2221</w:t>
      </w:r>
    </w:p>
    <w:p w14:paraId="728132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2224</w:t>
      </w:r>
    </w:p>
    <w:p w14:paraId="618107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2224</w:t>
      </w:r>
    </w:p>
    <w:p w14:paraId="2DFE74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2224</w:t>
      </w:r>
    </w:p>
    <w:p w14:paraId="15CE73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2226</w:t>
      </w:r>
    </w:p>
    <w:p w14:paraId="2C36A1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2227</w:t>
      </w:r>
    </w:p>
    <w:p w14:paraId="46CF7C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2227</w:t>
      </w:r>
    </w:p>
    <w:p w14:paraId="20F37E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2229</w:t>
      </w:r>
    </w:p>
    <w:p w14:paraId="3855EB0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 Intra-frequency Measurements</w:t>
      </w:r>
      <w:r>
        <w:rPr>
          <w:noProof/>
        </w:rPr>
        <w:tab/>
        <w:t>2230</w:t>
      </w:r>
    </w:p>
    <w:p w14:paraId="53272F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2230</w:t>
      </w:r>
    </w:p>
    <w:p w14:paraId="215A3E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1E0967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2234</w:t>
      </w:r>
    </w:p>
    <w:p w14:paraId="69C280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2234</w:t>
      </w:r>
    </w:p>
    <w:p w14:paraId="65C33D2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2234</w:t>
      </w:r>
    </w:p>
    <w:p w14:paraId="0E0F2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2234</w:t>
      </w:r>
    </w:p>
    <w:p w14:paraId="763BD1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2239</w:t>
      </w:r>
    </w:p>
    <w:p w14:paraId="6FE6AA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2239</w:t>
      </w:r>
    </w:p>
    <w:p w14:paraId="7F1723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2239</w:t>
      </w:r>
    </w:p>
    <w:p w14:paraId="35AEFB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2239</w:t>
      </w:r>
    </w:p>
    <w:p w14:paraId="14F252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2245</w:t>
      </w:r>
    </w:p>
    <w:p w14:paraId="2F6560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2245</w:t>
      </w:r>
    </w:p>
    <w:p w14:paraId="5F3278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2245</w:t>
      </w:r>
    </w:p>
    <w:p w14:paraId="2E435E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2250</w:t>
      </w:r>
    </w:p>
    <w:p w14:paraId="69844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2250</w:t>
      </w:r>
    </w:p>
    <w:p w14:paraId="11BF79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2250</w:t>
      </w:r>
    </w:p>
    <w:p w14:paraId="79AD48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2255</w:t>
      </w:r>
    </w:p>
    <w:p w14:paraId="07D4B2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2255</w:t>
      </w:r>
    </w:p>
    <w:p w14:paraId="05E0F2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2255</w:t>
      </w:r>
    </w:p>
    <w:p w14:paraId="21BE79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2260</w:t>
      </w:r>
    </w:p>
    <w:p w14:paraId="2338D7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2260</w:t>
      </w:r>
    </w:p>
    <w:p w14:paraId="56BBA8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2260</w:t>
      </w:r>
    </w:p>
    <w:p w14:paraId="784B0F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2265</w:t>
      </w:r>
    </w:p>
    <w:p w14:paraId="729949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2265</w:t>
      </w:r>
    </w:p>
    <w:p w14:paraId="7D97A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2265</w:t>
      </w:r>
    </w:p>
    <w:p w14:paraId="3D3C1A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2270</w:t>
      </w:r>
    </w:p>
    <w:p w14:paraId="45C070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2270</w:t>
      </w:r>
    </w:p>
    <w:p w14:paraId="02A196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2270</w:t>
      </w:r>
    </w:p>
    <w:p w14:paraId="0C08A3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2275</w:t>
      </w:r>
    </w:p>
    <w:p w14:paraId="426EFB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2275</w:t>
      </w:r>
    </w:p>
    <w:p w14:paraId="36A20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2275</w:t>
      </w:r>
    </w:p>
    <w:p w14:paraId="00D746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2280</w:t>
      </w:r>
    </w:p>
    <w:p w14:paraId="5DB7A6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2280</w:t>
      </w:r>
    </w:p>
    <w:p w14:paraId="696C80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2280</w:t>
      </w:r>
    </w:p>
    <w:p w14:paraId="02913F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2285</w:t>
      </w:r>
    </w:p>
    <w:p w14:paraId="193DAC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2285</w:t>
      </w:r>
    </w:p>
    <w:p w14:paraId="6DFD47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2285</w:t>
      </w:r>
    </w:p>
    <w:p w14:paraId="28AF20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2290</w:t>
      </w:r>
    </w:p>
    <w:p w14:paraId="618189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2290</w:t>
      </w:r>
    </w:p>
    <w:p w14:paraId="417E6B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2290</w:t>
      </w:r>
    </w:p>
    <w:p w14:paraId="29E478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2295</w:t>
      </w:r>
    </w:p>
    <w:p w14:paraId="3CF907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2295</w:t>
      </w:r>
    </w:p>
    <w:p w14:paraId="38A9A0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2295</w:t>
      </w:r>
    </w:p>
    <w:p w14:paraId="5E725D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2300</w:t>
      </w:r>
    </w:p>
    <w:p w14:paraId="647217F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2300</w:t>
      </w:r>
    </w:p>
    <w:p w14:paraId="080EDD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2300</w:t>
      </w:r>
    </w:p>
    <w:p w14:paraId="3D484E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2300</w:t>
      </w:r>
    </w:p>
    <w:p w14:paraId="19FB83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2305</w:t>
      </w:r>
    </w:p>
    <w:p w14:paraId="60E8B3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2305</w:t>
      </w:r>
    </w:p>
    <w:p w14:paraId="5A4B89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2305</w:t>
      </w:r>
    </w:p>
    <w:p w14:paraId="1EE9BD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2305</w:t>
      </w:r>
    </w:p>
    <w:p w14:paraId="081C41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2311</w:t>
      </w:r>
    </w:p>
    <w:p w14:paraId="3F16E7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2311</w:t>
      </w:r>
    </w:p>
    <w:p w14:paraId="6CB9AA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2311</w:t>
      </w:r>
    </w:p>
    <w:p w14:paraId="29BE74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2311</w:t>
      </w:r>
    </w:p>
    <w:p w14:paraId="0A85EF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2318</w:t>
      </w:r>
    </w:p>
    <w:p w14:paraId="4F39B4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2318</w:t>
      </w:r>
    </w:p>
    <w:p w14:paraId="73C91C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2318</w:t>
      </w:r>
    </w:p>
    <w:p w14:paraId="055302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2324</w:t>
      </w:r>
    </w:p>
    <w:p w14:paraId="5C955C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2324</w:t>
      </w:r>
    </w:p>
    <w:p w14:paraId="691011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2324</w:t>
      </w:r>
    </w:p>
    <w:p w14:paraId="286C6F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2330</w:t>
      </w:r>
    </w:p>
    <w:p w14:paraId="62FC95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2330</w:t>
      </w:r>
    </w:p>
    <w:p w14:paraId="0F05D9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2330</w:t>
      </w:r>
    </w:p>
    <w:p w14:paraId="6E6FE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2336</w:t>
      </w:r>
    </w:p>
    <w:p w14:paraId="573900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2336</w:t>
      </w:r>
    </w:p>
    <w:p w14:paraId="40D6E6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2336</w:t>
      </w:r>
    </w:p>
    <w:p w14:paraId="0F56C9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2342</w:t>
      </w:r>
    </w:p>
    <w:p w14:paraId="0F8D26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2342</w:t>
      </w:r>
    </w:p>
    <w:p w14:paraId="3506CB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2342</w:t>
      </w:r>
    </w:p>
    <w:p w14:paraId="60B433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2348</w:t>
      </w:r>
    </w:p>
    <w:p w14:paraId="7C2E86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2348</w:t>
      </w:r>
    </w:p>
    <w:p w14:paraId="1FE8E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2348</w:t>
      </w:r>
    </w:p>
    <w:p w14:paraId="4445A0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2354</w:t>
      </w:r>
    </w:p>
    <w:p w14:paraId="3E3914C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2354</w:t>
      </w:r>
    </w:p>
    <w:p w14:paraId="2EDDFB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2354</w:t>
      </w:r>
    </w:p>
    <w:p w14:paraId="14F780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2360</w:t>
      </w:r>
    </w:p>
    <w:p w14:paraId="76199B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2360</w:t>
      </w:r>
    </w:p>
    <w:p w14:paraId="4F6005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2360</w:t>
      </w:r>
    </w:p>
    <w:p w14:paraId="31B507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2366</w:t>
      </w:r>
    </w:p>
    <w:p w14:paraId="09005C2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2366</w:t>
      </w:r>
    </w:p>
    <w:p w14:paraId="6DDC76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2366</w:t>
      </w:r>
    </w:p>
    <w:p w14:paraId="3DB22C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2372</w:t>
      </w:r>
    </w:p>
    <w:p w14:paraId="7750D9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2372</w:t>
      </w:r>
    </w:p>
    <w:p w14:paraId="73BA70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2372</w:t>
      </w:r>
    </w:p>
    <w:p w14:paraId="527AA5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2378</w:t>
      </w:r>
    </w:p>
    <w:p w14:paraId="461ED4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2378</w:t>
      </w:r>
    </w:p>
    <w:p w14:paraId="27C980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2378</w:t>
      </w:r>
    </w:p>
    <w:p w14:paraId="784203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2384</w:t>
      </w:r>
    </w:p>
    <w:p w14:paraId="1784C07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2384</w:t>
      </w:r>
    </w:p>
    <w:p w14:paraId="5AD870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2384</w:t>
      </w:r>
    </w:p>
    <w:p w14:paraId="3C6ED4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A.8.14.1</w:t>
      </w:r>
      <w:r w:rsidRPr="003D733F">
        <w:rPr>
          <w:noProof/>
          <w:snapToGrid w:val="0"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2384</w:t>
      </w:r>
    </w:p>
    <w:p w14:paraId="02CBF9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2386</w:t>
      </w:r>
    </w:p>
    <w:p w14:paraId="662AFBD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</w:t>
      </w:r>
      <w:r>
        <w:rPr>
          <w:noProof/>
          <w:lang w:eastAsia="zh-CN"/>
        </w:rPr>
        <w:t>F</w:t>
      </w:r>
      <w:r>
        <w:rPr>
          <w:noProof/>
        </w:rPr>
        <w:t xml:space="preserve">DD Inter-frequency event triggered reporting when DRX is used under fading propagation conditions in </w:t>
      </w:r>
      <w:r>
        <w:rPr>
          <w:noProof/>
          <w:lang w:eastAsia="zh-CN"/>
        </w:rPr>
        <w:t>a</w:t>
      </w:r>
      <w:r>
        <w:rPr>
          <w:noProof/>
        </w:rPr>
        <w:t>synchronous cells</w:t>
      </w:r>
      <w:r>
        <w:rPr>
          <w:noProof/>
        </w:rPr>
        <w:tab/>
        <w:t>2386</w:t>
      </w:r>
    </w:p>
    <w:p w14:paraId="1A0B6B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2386</w:t>
      </w:r>
    </w:p>
    <w:p w14:paraId="431E5D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EF2F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- FDD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2389</w:t>
      </w:r>
    </w:p>
    <w:p w14:paraId="4AE10A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 xml:space="preserve">Test </w:t>
      </w:r>
      <w:r w:rsidRPr="003D733F">
        <w:rPr>
          <w:noProof/>
          <w:snapToGrid w:val="0"/>
          <w:lang w:eastAsia="zh-CN"/>
        </w:rPr>
        <w:t>Purpose and Environment</w:t>
      </w:r>
      <w:r>
        <w:rPr>
          <w:noProof/>
        </w:rPr>
        <w:tab/>
        <w:t>2389</w:t>
      </w:r>
    </w:p>
    <w:p w14:paraId="365B88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2391</w:t>
      </w:r>
    </w:p>
    <w:p w14:paraId="708592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2392</w:t>
      </w:r>
    </w:p>
    <w:p w14:paraId="4F3FED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2392</w:t>
      </w:r>
    </w:p>
    <w:p w14:paraId="628876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282DCB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2393</w:t>
      </w:r>
    </w:p>
    <w:p w14:paraId="7FF1FF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FDD-TDD Inter-frequency event triggered reporting </w:t>
      </w:r>
      <w:r>
        <w:rPr>
          <w:noProof/>
          <w:lang w:eastAsia="zh-CN"/>
        </w:rPr>
        <w:t>when DRX is used</w:t>
      </w:r>
      <w:r>
        <w:rPr>
          <w:noProof/>
        </w:rPr>
        <w:t xml:space="preserve"> under fading propagation conditions in asynchronous cells</w:t>
      </w:r>
      <w:r>
        <w:rPr>
          <w:noProof/>
        </w:rPr>
        <w:tab/>
        <w:t>2393</w:t>
      </w:r>
    </w:p>
    <w:p w14:paraId="01EB54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2393</w:t>
      </w:r>
    </w:p>
    <w:p w14:paraId="3C2460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2396</w:t>
      </w:r>
    </w:p>
    <w:p w14:paraId="5AA29E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</w:t>
      </w:r>
      <w:r>
        <w:rPr>
          <w:noProof/>
          <w:lang w:eastAsia="zh-CN"/>
        </w:rPr>
        <w:t>T</w:t>
      </w:r>
      <w:r>
        <w:rPr>
          <w:noProof/>
        </w:rPr>
        <w:t>DD Inter</w:t>
      </w:r>
      <w:r>
        <w:rPr>
          <w:noProof/>
          <w:lang w:eastAsia="zh-CN"/>
        </w:rPr>
        <w:t>-</w:t>
      </w:r>
      <w:r>
        <w:rPr>
          <w:noProof/>
        </w:rPr>
        <w:t>frequency identification of a new CGI of E-UTRA cell using autonomous gaps</w:t>
      </w:r>
      <w:r>
        <w:rPr>
          <w:noProof/>
        </w:rPr>
        <w:tab/>
        <w:t>2396</w:t>
      </w:r>
    </w:p>
    <w:p w14:paraId="2BAB23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2396</w:t>
      </w:r>
    </w:p>
    <w:p w14:paraId="5F764B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15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2398</w:t>
      </w:r>
    </w:p>
    <w:p w14:paraId="58361B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2399</w:t>
      </w:r>
    </w:p>
    <w:p w14:paraId="2EC7335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2399</w:t>
      </w:r>
    </w:p>
    <w:p w14:paraId="2B0945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2399</w:t>
      </w:r>
    </w:p>
    <w:p w14:paraId="1DAB09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2401</w:t>
      </w:r>
    </w:p>
    <w:p w14:paraId="459CE2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2401</w:t>
      </w:r>
    </w:p>
    <w:p w14:paraId="2EBB0A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2401</w:t>
      </w:r>
    </w:p>
    <w:p w14:paraId="589446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2403</w:t>
      </w:r>
    </w:p>
    <w:p w14:paraId="4B66CE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</w:t>
      </w:r>
      <w:r>
        <w:rPr>
          <w:noProof/>
        </w:rPr>
        <w:tab/>
        <w:t>2403</w:t>
      </w:r>
    </w:p>
    <w:p w14:paraId="420280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2403</w:t>
      </w:r>
    </w:p>
    <w:p w14:paraId="750106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4354F9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F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network controlled PCell interruption in non-DRX</w:t>
      </w:r>
      <w:r>
        <w:rPr>
          <w:noProof/>
        </w:rPr>
        <w:tab/>
        <w:t>2406</w:t>
      </w:r>
    </w:p>
    <w:p w14:paraId="2DE16D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3C23AB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2407</w:t>
      </w:r>
    </w:p>
    <w:p w14:paraId="3F784A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 with PCell interruption in non-DRX</w:t>
      </w:r>
      <w:r>
        <w:rPr>
          <w:noProof/>
        </w:rPr>
        <w:tab/>
        <w:t>2408</w:t>
      </w:r>
    </w:p>
    <w:p w14:paraId="04CF4F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2408</w:t>
      </w:r>
    </w:p>
    <w:p w14:paraId="20320E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2409</w:t>
      </w:r>
    </w:p>
    <w:p w14:paraId="3B5B6C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</w:t>
      </w:r>
      <w:r>
        <w:rPr>
          <w:noProof/>
        </w:rPr>
        <w:tab/>
        <w:t>2410</w:t>
      </w:r>
    </w:p>
    <w:p w14:paraId="3D54A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2410</w:t>
      </w:r>
    </w:p>
    <w:p w14:paraId="73FCE2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16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2412</w:t>
      </w:r>
    </w:p>
    <w:p w14:paraId="479C67F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2413</w:t>
      </w:r>
    </w:p>
    <w:p w14:paraId="564D2B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2413</w:t>
      </w:r>
    </w:p>
    <w:p w14:paraId="69960C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C657B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2413</w:t>
      </w:r>
    </w:p>
    <w:p w14:paraId="1C3F68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2413</w:t>
      </w:r>
    </w:p>
    <w:p w14:paraId="479C3E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500B001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2414</w:t>
      </w:r>
    </w:p>
    <w:p w14:paraId="510F83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2414</w:t>
      </w:r>
    </w:p>
    <w:p w14:paraId="5B28CC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4749E5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2415</w:t>
      </w:r>
    </w:p>
    <w:p w14:paraId="7904BD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2415</w:t>
      </w:r>
    </w:p>
    <w:p w14:paraId="45E322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2416</w:t>
      </w:r>
    </w:p>
    <w:p w14:paraId="35AA0C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2416</w:t>
      </w:r>
    </w:p>
    <w:p w14:paraId="57B5EA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2416</w:t>
      </w:r>
    </w:p>
    <w:p w14:paraId="78ED12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39FD0F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2417</w:t>
      </w:r>
    </w:p>
    <w:p w14:paraId="3C4F55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2417</w:t>
      </w:r>
    </w:p>
    <w:p w14:paraId="4A923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2418</w:t>
      </w:r>
    </w:p>
    <w:p w14:paraId="6641A76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2418</w:t>
      </w:r>
    </w:p>
    <w:p w14:paraId="7FBF67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2418</w:t>
      </w:r>
    </w:p>
    <w:p w14:paraId="6CF12C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2419</w:t>
      </w:r>
    </w:p>
    <w:p w14:paraId="7B4AD63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10MHz+5MHz</w:t>
      </w:r>
      <w:r>
        <w:rPr>
          <w:noProof/>
        </w:rPr>
        <w:tab/>
        <w:t>2419</w:t>
      </w:r>
    </w:p>
    <w:p w14:paraId="0108C3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2419</w:t>
      </w:r>
    </w:p>
    <w:p w14:paraId="484DCA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2419</w:t>
      </w:r>
    </w:p>
    <w:p w14:paraId="6B4E12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2419</w:t>
      </w:r>
    </w:p>
    <w:p w14:paraId="2D36BD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2419</w:t>
      </w:r>
    </w:p>
    <w:p w14:paraId="280C91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2947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2420</w:t>
      </w:r>
    </w:p>
    <w:p w14:paraId="1B9F6A6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2420</w:t>
      </w:r>
    </w:p>
    <w:p w14:paraId="4DC180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35C56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2421</w:t>
      </w:r>
    </w:p>
    <w:p w14:paraId="5869FD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2421</w:t>
      </w:r>
    </w:p>
    <w:p w14:paraId="752988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2421</w:t>
      </w:r>
    </w:p>
    <w:p w14:paraId="5566FE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2421</w:t>
      </w:r>
    </w:p>
    <w:p w14:paraId="6B3D75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2421</w:t>
      </w:r>
    </w:p>
    <w:p w14:paraId="2FE2A6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2422</w:t>
      </w:r>
    </w:p>
    <w:p w14:paraId="2524B6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2422</w:t>
      </w:r>
    </w:p>
    <w:p w14:paraId="0C6AB1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2422</w:t>
      </w:r>
    </w:p>
    <w:p w14:paraId="742676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02AA36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2425</w:t>
      </w:r>
    </w:p>
    <w:p w14:paraId="56EC4F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2425</w:t>
      </w:r>
    </w:p>
    <w:p w14:paraId="42AF2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55BBA0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2425</w:t>
      </w:r>
    </w:p>
    <w:p w14:paraId="1A025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2425</w:t>
      </w:r>
    </w:p>
    <w:p w14:paraId="661CAF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759195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2426</w:t>
      </w:r>
    </w:p>
    <w:p w14:paraId="6D2EB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2426</w:t>
      </w:r>
    </w:p>
    <w:p w14:paraId="352830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61D806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2426</w:t>
      </w:r>
    </w:p>
    <w:p w14:paraId="378971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2426</w:t>
      </w:r>
    </w:p>
    <w:p w14:paraId="2EC537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2428</w:t>
      </w:r>
    </w:p>
    <w:p w14:paraId="5EEC65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2429</w:t>
      </w:r>
    </w:p>
    <w:p w14:paraId="2DF556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2429</w:t>
      </w:r>
    </w:p>
    <w:p w14:paraId="381142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09437E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2429</w:t>
      </w:r>
    </w:p>
    <w:p w14:paraId="7D6A6C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2429</w:t>
      </w:r>
    </w:p>
    <w:p w14:paraId="76DCA8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0A2F66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2430</w:t>
      </w:r>
    </w:p>
    <w:p w14:paraId="577C59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2430</w:t>
      </w:r>
    </w:p>
    <w:p w14:paraId="5875E5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3E0248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2430</w:t>
      </w:r>
    </w:p>
    <w:p w14:paraId="78AA18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2430</w:t>
      </w:r>
    </w:p>
    <w:p w14:paraId="306DF9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0617A82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2431</w:t>
      </w:r>
    </w:p>
    <w:p w14:paraId="549B50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2431</w:t>
      </w:r>
    </w:p>
    <w:p w14:paraId="6567CC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5A2A3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2433</w:t>
      </w:r>
    </w:p>
    <w:p w14:paraId="21733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2433</w:t>
      </w:r>
    </w:p>
    <w:p w14:paraId="5BB56D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5A462A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2434</w:t>
      </w:r>
    </w:p>
    <w:p w14:paraId="50C948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2434</w:t>
      </w:r>
    </w:p>
    <w:p w14:paraId="54ECBE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194B03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2434</w:t>
      </w:r>
    </w:p>
    <w:p w14:paraId="6DE265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2434</w:t>
      </w:r>
    </w:p>
    <w:p w14:paraId="216846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3877FF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activation </w:t>
      </w:r>
      <w:r>
        <w:rPr>
          <w:noProof/>
          <w:lang w:eastAsia="zh-CN"/>
        </w:rPr>
        <w:t>and deactivation</w:t>
      </w:r>
      <w:r>
        <w:rPr>
          <w:noProof/>
        </w:rPr>
        <w:t xml:space="preserve"> of unknown SCell in non-DRX</w:t>
      </w:r>
      <w:r>
        <w:rPr>
          <w:noProof/>
        </w:rPr>
        <w:tab/>
        <w:t>2435</w:t>
      </w:r>
    </w:p>
    <w:p w14:paraId="6E8DBB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2435</w:t>
      </w:r>
    </w:p>
    <w:p w14:paraId="4E5866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2437</w:t>
      </w:r>
    </w:p>
    <w:p w14:paraId="3051AC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2438</w:t>
      </w:r>
    </w:p>
    <w:p w14:paraId="4846B4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2438</w:t>
      </w:r>
    </w:p>
    <w:p w14:paraId="5B81CC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1D8FCC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2438</w:t>
      </w:r>
    </w:p>
    <w:p w14:paraId="30A16D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A.8.16.20B.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2438</w:t>
      </w:r>
    </w:p>
    <w:p w14:paraId="3BE71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2BB4A0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2439</w:t>
      </w:r>
    </w:p>
    <w:p w14:paraId="4B6EFB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2439</w:t>
      </w:r>
    </w:p>
    <w:p w14:paraId="7BAEB4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2439</w:t>
      </w:r>
    </w:p>
    <w:p w14:paraId="7856DF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2439</w:t>
      </w:r>
    </w:p>
    <w:p w14:paraId="37BD1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2439</w:t>
      </w:r>
    </w:p>
    <w:p w14:paraId="6CEA7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796729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event triggered reporting under deactivated SCell in non-DRX for 20MHz+10MHz</w:t>
      </w:r>
      <w:r>
        <w:rPr>
          <w:noProof/>
        </w:rPr>
        <w:tab/>
        <w:t>2440</w:t>
      </w:r>
    </w:p>
    <w:p w14:paraId="05AB0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2440</w:t>
      </w:r>
    </w:p>
    <w:p w14:paraId="0DB863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2442</w:t>
      </w:r>
    </w:p>
    <w:p w14:paraId="75D0F2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</w:t>
      </w:r>
      <w:r>
        <w:rPr>
          <w:noProof/>
          <w:lang w:eastAsia="zh-CN"/>
        </w:rPr>
        <w:t>e</w:t>
      </w:r>
      <w:r>
        <w:rPr>
          <w:noProof/>
        </w:rPr>
        <w:t>vent triggered reporting on deactivating S</w:t>
      </w:r>
      <w:r>
        <w:rPr>
          <w:noProof/>
          <w:lang w:eastAsia="zh-CN"/>
        </w:rPr>
        <w:t>C</w:t>
      </w:r>
      <w:r>
        <w:rPr>
          <w:noProof/>
        </w:rPr>
        <w:t>ell with PCell interruption in non-DRX for</w:t>
      </w:r>
      <w:r>
        <w:rPr>
          <w:noProof/>
          <w:lang w:eastAsia="zh-CN"/>
        </w:rPr>
        <w:t xml:space="preserve"> </w:t>
      </w:r>
      <w:r>
        <w:rPr>
          <w:noProof/>
        </w:rPr>
        <w:t>20MHz+10MHz</w:t>
      </w:r>
      <w:r>
        <w:rPr>
          <w:noProof/>
        </w:rPr>
        <w:tab/>
        <w:t>2442</w:t>
      </w:r>
    </w:p>
    <w:p w14:paraId="6BF586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2442</w:t>
      </w:r>
    </w:p>
    <w:p w14:paraId="45414B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2444</w:t>
      </w:r>
    </w:p>
    <w:p w14:paraId="74F0BB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2444</w:t>
      </w:r>
    </w:p>
    <w:p w14:paraId="52665F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2444</w:t>
      </w:r>
    </w:p>
    <w:p w14:paraId="3C6E24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2447</w:t>
      </w:r>
    </w:p>
    <w:p w14:paraId="688124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2447</w:t>
      </w:r>
    </w:p>
    <w:p w14:paraId="3D523E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2447</w:t>
      </w:r>
    </w:p>
    <w:p w14:paraId="173F29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2450</w:t>
      </w:r>
    </w:p>
    <w:p w14:paraId="6D2882E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FDD</w:t>
      </w:r>
      <w:r>
        <w:rPr>
          <w:noProof/>
        </w:rPr>
        <w:tab/>
        <w:t>2450</w:t>
      </w:r>
    </w:p>
    <w:p w14:paraId="463272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2450</w:t>
      </w:r>
    </w:p>
    <w:p w14:paraId="1851BF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2453</w:t>
      </w:r>
    </w:p>
    <w:p w14:paraId="131CEA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</w:t>
      </w:r>
      <w:r>
        <w:rPr>
          <w:noProof/>
          <w:lang w:eastAsia="zh-CN"/>
        </w:rPr>
        <w:t>F</w:t>
      </w:r>
      <w:r>
        <w:rPr>
          <w:noProof/>
        </w:rPr>
        <w:t>DD CA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</w:t>
      </w:r>
      <w:r>
        <w:rPr>
          <w:noProof/>
        </w:rPr>
        <w:t>with PCell interruption in non-DRX with PCell in TDD</w:t>
      </w:r>
      <w:r>
        <w:rPr>
          <w:noProof/>
        </w:rPr>
        <w:tab/>
        <w:t>2453</w:t>
      </w:r>
    </w:p>
    <w:p w14:paraId="57671C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2453</w:t>
      </w:r>
    </w:p>
    <w:p w14:paraId="29AADC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2456</w:t>
      </w:r>
    </w:p>
    <w:p w14:paraId="1ACEC8C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2456</w:t>
      </w:r>
    </w:p>
    <w:p w14:paraId="09F94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2456</w:t>
      </w:r>
    </w:p>
    <w:p w14:paraId="3B20A4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2461</w:t>
      </w:r>
    </w:p>
    <w:p w14:paraId="6E637E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2461</w:t>
      </w:r>
    </w:p>
    <w:p w14:paraId="7A08FC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2461</w:t>
      </w:r>
    </w:p>
    <w:p w14:paraId="45C6C4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2466</w:t>
      </w:r>
    </w:p>
    <w:p w14:paraId="75626D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2466</w:t>
      </w:r>
    </w:p>
    <w:p w14:paraId="5C224D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2466</w:t>
      </w:r>
    </w:p>
    <w:p w14:paraId="2B16BD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2471</w:t>
      </w:r>
    </w:p>
    <w:p w14:paraId="225F6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2471</w:t>
      </w:r>
    </w:p>
    <w:p w14:paraId="406227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2471</w:t>
      </w:r>
    </w:p>
    <w:p w14:paraId="10862C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2476</w:t>
      </w:r>
    </w:p>
    <w:p w14:paraId="065904E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2476</w:t>
      </w:r>
    </w:p>
    <w:p w14:paraId="201EBE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2476</w:t>
      </w:r>
    </w:p>
    <w:p w14:paraId="567A77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A.8.16.31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2481</w:t>
      </w:r>
    </w:p>
    <w:p w14:paraId="334B9C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2481</w:t>
      </w:r>
    </w:p>
    <w:p w14:paraId="76CD1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2481</w:t>
      </w:r>
    </w:p>
    <w:p w14:paraId="33F9B05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2486</w:t>
      </w:r>
    </w:p>
    <w:p w14:paraId="0CEE59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2486</w:t>
      </w:r>
    </w:p>
    <w:p w14:paraId="2EF660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2486</w:t>
      </w:r>
    </w:p>
    <w:p w14:paraId="3CD1FC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A.8.16.33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2491</w:t>
      </w:r>
    </w:p>
    <w:p w14:paraId="5EE1A3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3 DL CA Event Triggered Reporting on Deactivated SCell with PCell and SCell Interruptions in Non-DRX</w:t>
      </w:r>
      <w:r>
        <w:rPr>
          <w:noProof/>
        </w:rPr>
        <w:tab/>
        <w:t>2491</w:t>
      </w:r>
    </w:p>
    <w:p w14:paraId="114B8D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2491</w:t>
      </w:r>
    </w:p>
    <w:p w14:paraId="1A80FD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A.8.16.34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2496</w:t>
      </w:r>
    </w:p>
    <w:p w14:paraId="618953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2496</w:t>
      </w:r>
    </w:p>
    <w:p w14:paraId="6C56B8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2496</w:t>
      </w:r>
    </w:p>
    <w:p w14:paraId="55F627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2498</w:t>
      </w:r>
    </w:p>
    <w:p w14:paraId="5F541F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2499</w:t>
      </w:r>
    </w:p>
    <w:p w14:paraId="394378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2499</w:t>
      </w:r>
    </w:p>
    <w:p w14:paraId="6C7247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2501</w:t>
      </w:r>
    </w:p>
    <w:p w14:paraId="772CD4A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known SCell in non-DRX</w:t>
      </w:r>
      <w:r>
        <w:rPr>
          <w:noProof/>
        </w:rPr>
        <w:tab/>
        <w:t>2502</w:t>
      </w:r>
    </w:p>
    <w:p w14:paraId="0DE719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2502</w:t>
      </w:r>
    </w:p>
    <w:p w14:paraId="75D7C4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2504</w:t>
      </w:r>
    </w:p>
    <w:p w14:paraId="71A952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known SCell in non-DRX</w:t>
      </w:r>
      <w:r>
        <w:rPr>
          <w:noProof/>
        </w:rPr>
        <w:tab/>
        <w:t>2505</w:t>
      </w:r>
    </w:p>
    <w:p w14:paraId="07E0BC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2505</w:t>
      </w:r>
    </w:p>
    <w:p w14:paraId="53AE39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5DE399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2508</w:t>
      </w:r>
    </w:p>
    <w:p w14:paraId="7F8EB4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2508</w:t>
      </w:r>
    </w:p>
    <w:p w14:paraId="20A0BA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2511</w:t>
      </w:r>
    </w:p>
    <w:p w14:paraId="511C54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2511</w:t>
      </w:r>
    </w:p>
    <w:p w14:paraId="46DC73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2511</w:t>
      </w:r>
    </w:p>
    <w:p w14:paraId="124DDD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2514</w:t>
      </w:r>
    </w:p>
    <w:p w14:paraId="50245B8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2514</w:t>
      </w:r>
    </w:p>
    <w:p w14:paraId="1DD961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.41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2514</w:t>
      </w:r>
    </w:p>
    <w:p w14:paraId="378CC1E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2516</w:t>
      </w:r>
    </w:p>
    <w:p w14:paraId="2DF80B4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</w:t>
      </w:r>
      <w:r>
        <w:rPr>
          <w:noProof/>
        </w:rPr>
        <w:t xml:space="preserve"> TDD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</w:t>
      </w:r>
      <w:r>
        <w:rPr>
          <w:noProof/>
        </w:rPr>
        <w:tab/>
        <w:t>2517</w:t>
      </w:r>
    </w:p>
    <w:p w14:paraId="1FD61B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2517</w:t>
      </w:r>
    </w:p>
    <w:p w14:paraId="73EBF23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</w:t>
      </w:r>
      <w:r>
        <w:rPr>
          <w:noProof/>
          <w:lang w:eastAsia="zh-CN"/>
        </w:rPr>
        <w:t>42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3DB8542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2520</w:t>
      </w:r>
    </w:p>
    <w:p w14:paraId="6381B8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2520</w:t>
      </w:r>
    </w:p>
    <w:p w14:paraId="02A25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2523</w:t>
      </w:r>
    </w:p>
    <w:p w14:paraId="297077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FDD</w:t>
      </w:r>
      <w:r>
        <w:rPr>
          <w:noProof/>
        </w:rPr>
        <w:tab/>
        <w:t>2523</w:t>
      </w:r>
    </w:p>
    <w:p w14:paraId="5A9E7C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2523</w:t>
      </w:r>
    </w:p>
    <w:p w14:paraId="0D0ADC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2526</w:t>
      </w:r>
    </w:p>
    <w:p w14:paraId="74B3BD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2526</w:t>
      </w:r>
    </w:p>
    <w:p w14:paraId="2E7DF8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2526</w:t>
      </w:r>
    </w:p>
    <w:p w14:paraId="31C125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2529</w:t>
      </w:r>
    </w:p>
    <w:p w14:paraId="59C4C8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TDD-FDD CA activation and deactivation of </w:t>
      </w:r>
      <w:r>
        <w:rPr>
          <w:noProof/>
          <w:lang w:eastAsia="zh-CN"/>
        </w:rPr>
        <w:t>un</w:t>
      </w:r>
      <w:r>
        <w:rPr>
          <w:noProof/>
        </w:rPr>
        <w:t>known SCell in non-DRX with PCell in TDD</w:t>
      </w:r>
      <w:r>
        <w:rPr>
          <w:noProof/>
        </w:rPr>
        <w:tab/>
        <w:t>2529</w:t>
      </w:r>
    </w:p>
    <w:p w14:paraId="6D4F4E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2529</w:t>
      </w:r>
    </w:p>
    <w:p w14:paraId="169485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2531</w:t>
      </w:r>
    </w:p>
    <w:p w14:paraId="5ADE45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2DL/2UL FDD CA activation and deactivation of known PUCCH SCell without valid TA in non-DRX</w:t>
      </w:r>
      <w:r>
        <w:rPr>
          <w:noProof/>
        </w:rPr>
        <w:tab/>
        <w:t>2532</w:t>
      </w:r>
    </w:p>
    <w:p w14:paraId="1C219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2532</w:t>
      </w:r>
    </w:p>
    <w:p w14:paraId="506CC7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2534</w:t>
      </w:r>
    </w:p>
    <w:p w14:paraId="7824363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  <w:lang w:eastAsia="zh-CN"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  <w:lang w:eastAsia="zh-CN"/>
        </w:rPr>
        <w:t>2DL/2UL TDD CA activation and deactivation of known PUCCH SCell without valid TA in non-DRX</w:t>
      </w:r>
      <w:r>
        <w:rPr>
          <w:noProof/>
        </w:rPr>
        <w:tab/>
        <w:t>2535</w:t>
      </w:r>
    </w:p>
    <w:p w14:paraId="203FD7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A.8.16.48</w:t>
      </w:r>
      <w:r w:rsidRPr="003D733F">
        <w:rPr>
          <w:rFonts w:eastAsia="MS Mincho"/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 xml:space="preserve">Test </w:t>
      </w:r>
      <w:r w:rsidRPr="003D733F">
        <w:rPr>
          <w:rFonts w:eastAsia="MS Mincho"/>
          <w:noProof/>
          <w:lang w:eastAsia="zh-CN"/>
        </w:rPr>
        <w:t>Purpose and Environment</w:t>
      </w:r>
      <w:r>
        <w:rPr>
          <w:noProof/>
        </w:rPr>
        <w:tab/>
        <w:t>2535</w:t>
      </w:r>
    </w:p>
    <w:p w14:paraId="4C2D0B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Test Requirements</w:t>
      </w:r>
      <w:r>
        <w:rPr>
          <w:noProof/>
        </w:rPr>
        <w:tab/>
        <w:t>2537</w:t>
      </w:r>
    </w:p>
    <w:p w14:paraId="771AE5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2538</w:t>
      </w:r>
    </w:p>
    <w:p w14:paraId="5DE627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2538</w:t>
      </w:r>
    </w:p>
    <w:p w14:paraId="619840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2541</w:t>
      </w:r>
    </w:p>
    <w:p w14:paraId="28F979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2DL/2UL </w:t>
      </w:r>
      <w:r>
        <w:rPr>
          <w:noProof/>
          <w:lang w:eastAsia="zh-CN"/>
        </w:rPr>
        <w:t>TDD-</w:t>
      </w:r>
      <w:r>
        <w:rPr>
          <w:noProof/>
        </w:rPr>
        <w:t xml:space="preserve">FDD CA </w:t>
      </w:r>
      <w:r>
        <w:rPr>
          <w:noProof/>
          <w:lang w:eastAsia="zh-CN"/>
        </w:rPr>
        <w:t xml:space="preserve">(TDD PCell) </w:t>
      </w:r>
      <w:r>
        <w:rPr>
          <w:noProof/>
        </w:rPr>
        <w:t>activation and deactivation of known PUCCH SCell without valid TA in non-DRX</w:t>
      </w:r>
      <w:r>
        <w:rPr>
          <w:noProof/>
        </w:rPr>
        <w:tab/>
        <w:t>2541</w:t>
      </w:r>
    </w:p>
    <w:p w14:paraId="05BF4B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2541</w:t>
      </w:r>
    </w:p>
    <w:p w14:paraId="16C06E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2543</w:t>
      </w:r>
    </w:p>
    <w:p w14:paraId="6F5D02A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2544</w:t>
      </w:r>
    </w:p>
    <w:p w14:paraId="5E3B1F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2544</w:t>
      </w:r>
    </w:p>
    <w:p w14:paraId="1D477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2549</w:t>
      </w:r>
    </w:p>
    <w:p w14:paraId="58FA8B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2549</w:t>
      </w:r>
    </w:p>
    <w:p w14:paraId="1ECE94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2549</w:t>
      </w:r>
    </w:p>
    <w:p w14:paraId="762840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2554</w:t>
      </w:r>
    </w:p>
    <w:p w14:paraId="014027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2554</w:t>
      </w:r>
    </w:p>
    <w:p w14:paraId="153182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A.8.16.53.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2554</w:t>
      </w:r>
    </w:p>
    <w:p w14:paraId="27676E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2558</w:t>
      </w:r>
    </w:p>
    <w:p w14:paraId="460D6E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2558</w:t>
      </w:r>
    </w:p>
    <w:p w14:paraId="0C4695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2558</w:t>
      </w:r>
    </w:p>
    <w:p w14:paraId="0AD6F0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2562</w:t>
      </w:r>
    </w:p>
    <w:p w14:paraId="72DB7E8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2562</w:t>
      </w:r>
    </w:p>
    <w:p w14:paraId="6990DF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2562</w:t>
      </w:r>
    </w:p>
    <w:p w14:paraId="75C9B4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A.8.16.55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2568</w:t>
      </w:r>
    </w:p>
    <w:p w14:paraId="5621C7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2568</w:t>
      </w:r>
    </w:p>
    <w:p w14:paraId="68F0EC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2568</w:t>
      </w:r>
    </w:p>
    <w:p w14:paraId="7DABC0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A.8.16.56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2574</w:t>
      </w:r>
    </w:p>
    <w:p w14:paraId="40F7AA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know SCell in non-DRX</w:t>
      </w:r>
      <w:r>
        <w:rPr>
          <w:noProof/>
        </w:rPr>
        <w:tab/>
        <w:t>2574</w:t>
      </w:r>
    </w:p>
    <w:p w14:paraId="784967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2574</w:t>
      </w:r>
    </w:p>
    <w:p w14:paraId="3313A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2576</w:t>
      </w:r>
    </w:p>
    <w:p w14:paraId="139367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know SCell in non-DRX</w:t>
      </w:r>
      <w:r>
        <w:rPr>
          <w:noProof/>
        </w:rPr>
        <w:tab/>
        <w:t>2577</w:t>
      </w:r>
    </w:p>
    <w:p w14:paraId="18FA77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2577</w:t>
      </w:r>
    </w:p>
    <w:p w14:paraId="5BBED4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2579</w:t>
      </w:r>
    </w:p>
    <w:p w14:paraId="42DA01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2580</w:t>
      </w:r>
    </w:p>
    <w:p w14:paraId="406C82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2580</w:t>
      </w:r>
    </w:p>
    <w:p w14:paraId="1DC610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528622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2585</w:t>
      </w:r>
    </w:p>
    <w:p w14:paraId="7ED382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2585</w:t>
      </w:r>
    </w:p>
    <w:p w14:paraId="134B68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4EF88A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4DL CA activation and deactivation of unknown SCell in non-DRX</w:t>
      </w:r>
      <w:r>
        <w:rPr>
          <w:noProof/>
        </w:rPr>
        <w:tab/>
        <w:t>2589</w:t>
      </w:r>
    </w:p>
    <w:p w14:paraId="2FEAFC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2589</w:t>
      </w:r>
    </w:p>
    <w:p w14:paraId="64D96B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2592</w:t>
      </w:r>
    </w:p>
    <w:p w14:paraId="04045B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4DL CA activation and deactivation of unknown SCell in non-DRX</w:t>
      </w:r>
      <w:r>
        <w:rPr>
          <w:noProof/>
        </w:rPr>
        <w:tab/>
        <w:t>2592</w:t>
      </w:r>
    </w:p>
    <w:p w14:paraId="364002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2592</w:t>
      </w:r>
    </w:p>
    <w:p w14:paraId="50A351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248CBF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2595</w:t>
      </w:r>
    </w:p>
    <w:p w14:paraId="46AB0A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2595</w:t>
      </w:r>
    </w:p>
    <w:p w14:paraId="2AB2A4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2598</w:t>
      </w:r>
    </w:p>
    <w:p w14:paraId="22555D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2599</w:t>
      </w:r>
    </w:p>
    <w:p w14:paraId="400361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2599</w:t>
      </w:r>
    </w:p>
    <w:p w14:paraId="5CC97D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2603</w:t>
      </w:r>
    </w:p>
    <w:p w14:paraId="38E6626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2603</w:t>
      </w:r>
    </w:p>
    <w:p w14:paraId="795926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2603</w:t>
      </w:r>
    </w:p>
    <w:p w14:paraId="6C389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2608</w:t>
      </w:r>
    </w:p>
    <w:p w14:paraId="51383E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2608</w:t>
      </w:r>
    </w:p>
    <w:p w14:paraId="75C3CE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2608</w:t>
      </w:r>
    </w:p>
    <w:p w14:paraId="73CD89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2613</w:t>
      </w:r>
    </w:p>
    <w:p w14:paraId="2F0FC35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2613</w:t>
      </w:r>
    </w:p>
    <w:p w14:paraId="0AC4B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2613</w:t>
      </w:r>
    </w:p>
    <w:p w14:paraId="389AAE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2618</w:t>
      </w:r>
    </w:p>
    <w:p w14:paraId="211A03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2618</w:t>
      </w:r>
    </w:p>
    <w:p w14:paraId="7E1602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2618</w:t>
      </w:r>
    </w:p>
    <w:p w14:paraId="2D69D8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50A5E8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unknown SCell in non-DRX</w:t>
      </w:r>
      <w:r>
        <w:rPr>
          <w:noProof/>
        </w:rPr>
        <w:tab/>
        <w:t>2623</w:t>
      </w:r>
    </w:p>
    <w:p w14:paraId="07E2B3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2623</w:t>
      </w:r>
    </w:p>
    <w:p w14:paraId="1F00F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021979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unknown SCell in non-DRX</w:t>
      </w:r>
      <w:r>
        <w:rPr>
          <w:noProof/>
        </w:rPr>
        <w:tab/>
        <w:t>2627</w:t>
      </w:r>
    </w:p>
    <w:p w14:paraId="265D2E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2627</w:t>
      </w:r>
    </w:p>
    <w:p w14:paraId="5FDA13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2631</w:t>
      </w:r>
    </w:p>
    <w:p w14:paraId="4C344E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2631</w:t>
      </w:r>
    </w:p>
    <w:p w14:paraId="0DB8E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2631</w:t>
      </w:r>
    </w:p>
    <w:p w14:paraId="08A1B8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2636</w:t>
      </w:r>
    </w:p>
    <w:p w14:paraId="3F20CD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2636</w:t>
      </w:r>
    </w:p>
    <w:p w14:paraId="686880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2636</w:t>
      </w:r>
    </w:p>
    <w:p w14:paraId="0C1037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2641</w:t>
      </w:r>
    </w:p>
    <w:p w14:paraId="6535299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2641</w:t>
      </w:r>
    </w:p>
    <w:p w14:paraId="438A3B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A.8.16.73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2641</w:t>
      </w:r>
    </w:p>
    <w:p w14:paraId="290F46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A.8.16.73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2648</w:t>
      </w:r>
    </w:p>
    <w:p w14:paraId="4A0D0D4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2648</w:t>
      </w:r>
    </w:p>
    <w:p w14:paraId="71C31C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2648</w:t>
      </w:r>
    </w:p>
    <w:p w14:paraId="651D042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2655</w:t>
      </w:r>
    </w:p>
    <w:p w14:paraId="253608B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2655</w:t>
      </w:r>
    </w:p>
    <w:p w14:paraId="24FA25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2655</w:t>
      </w:r>
    </w:p>
    <w:p w14:paraId="2B6C87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2661</w:t>
      </w:r>
    </w:p>
    <w:p w14:paraId="7D9A8F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2661</w:t>
      </w:r>
    </w:p>
    <w:p w14:paraId="2D74DE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2661</w:t>
      </w:r>
    </w:p>
    <w:p w14:paraId="779877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2F3991B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FDD CA activation and deactivation of know SCell in non-DRX</w:t>
      </w:r>
      <w:r>
        <w:rPr>
          <w:noProof/>
        </w:rPr>
        <w:tab/>
        <w:t>2667</w:t>
      </w:r>
    </w:p>
    <w:p w14:paraId="4E9754C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2667</w:t>
      </w:r>
    </w:p>
    <w:p w14:paraId="1E9BF4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2671</w:t>
      </w:r>
    </w:p>
    <w:p w14:paraId="5FF0E1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CA activation and deactivation of know SCell in non-DRX</w:t>
      </w:r>
      <w:r>
        <w:rPr>
          <w:noProof/>
        </w:rPr>
        <w:tab/>
        <w:t>2671</w:t>
      </w:r>
    </w:p>
    <w:p w14:paraId="370C1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2671</w:t>
      </w:r>
    </w:p>
    <w:p w14:paraId="6713C9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2673</w:t>
      </w:r>
    </w:p>
    <w:p w14:paraId="7D3369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2674</w:t>
      </w:r>
    </w:p>
    <w:p w14:paraId="387224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A.8.16.79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2674</w:t>
      </w:r>
    </w:p>
    <w:p w14:paraId="0DEC1F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A.8.16.79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2681</w:t>
      </w:r>
    </w:p>
    <w:p w14:paraId="36916E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4 DL CA Event Triggered Reporting on Deactivated SCell with PCell and SCell Interruptions in Non-DRX</w:t>
      </w:r>
      <w:r>
        <w:rPr>
          <w:noProof/>
        </w:rPr>
        <w:tab/>
        <w:t>2681</w:t>
      </w:r>
    </w:p>
    <w:p w14:paraId="044F1F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2681</w:t>
      </w:r>
    </w:p>
    <w:p w14:paraId="6A7D8C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A.8.16.80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2688</w:t>
      </w:r>
    </w:p>
    <w:p w14:paraId="6D8AA83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FDD FDD-TDD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2688</w:t>
      </w:r>
    </w:p>
    <w:p w14:paraId="7B64C2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2688</w:t>
      </w:r>
    </w:p>
    <w:p w14:paraId="6374D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A.8.16.81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2694</w:t>
      </w:r>
    </w:p>
    <w:p w14:paraId="141B181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PCell in TDD TDD-FDD </w:t>
      </w:r>
      <w:r>
        <w:rPr>
          <w:noProof/>
        </w:rPr>
        <w:t>5 DL CA Event Triggered Reporting on Deactivated SCell with PCell and SCell Interruptions in Non-DRX</w:t>
      </w:r>
      <w:r>
        <w:rPr>
          <w:noProof/>
        </w:rPr>
        <w:tab/>
        <w:t>2694</w:t>
      </w:r>
    </w:p>
    <w:p w14:paraId="6E7911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2694</w:t>
      </w:r>
    </w:p>
    <w:p w14:paraId="35A392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2700</w:t>
      </w:r>
    </w:p>
    <w:p w14:paraId="5F47C72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2700</w:t>
      </w:r>
    </w:p>
    <w:p w14:paraId="5FAF89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2700</w:t>
      </w:r>
    </w:p>
    <w:p w14:paraId="6C36AE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2705</w:t>
      </w:r>
    </w:p>
    <w:p w14:paraId="08E2702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2705</w:t>
      </w:r>
    </w:p>
    <w:p w14:paraId="71F553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2705</w:t>
      </w:r>
    </w:p>
    <w:p w14:paraId="6BA150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A.8.16.84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2711</w:t>
      </w:r>
    </w:p>
    <w:p w14:paraId="26A237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2711</w:t>
      </w:r>
    </w:p>
    <w:p w14:paraId="382A8F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2711</w:t>
      </w:r>
    </w:p>
    <w:p w14:paraId="53C9AA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2715</w:t>
      </w:r>
    </w:p>
    <w:p w14:paraId="7AA310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2715</w:t>
      </w:r>
    </w:p>
    <w:p w14:paraId="5CC61C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2715</w:t>
      </w:r>
    </w:p>
    <w:p w14:paraId="373A35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2718</w:t>
      </w:r>
    </w:p>
    <w:p w14:paraId="4F1818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2718</w:t>
      </w:r>
    </w:p>
    <w:p w14:paraId="6A8050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2718</w:t>
      </w:r>
    </w:p>
    <w:p w14:paraId="57947F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2724</w:t>
      </w:r>
    </w:p>
    <w:p w14:paraId="76D9CA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2724</w:t>
      </w:r>
    </w:p>
    <w:p w14:paraId="1C43B2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2724</w:t>
      </w:r>
    </w:p>
    <w:p w14:paraId="6C1F78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A.8.16.88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2732</w:t>
      </w:r>
    </w:p>
    <w:p w14:paraId="0E59D0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2732</w:t>
      </w:r>
    </w:p>
    <w:p w14:paraId="26A9E9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2732</w:t>
      </w:r>
    </w:p>
    <w:p w14:paraId="5F627F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2739</w:t>
      </w:r>
    </w:p>
    <w:p w14:paraId="60B294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2739</w:t>
      </w:r>
    </w:p>
    <w:p w14:paraId="3DECA2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2739</w:t>
      </w:r>
    </w:p>
    <w:p w14:paraId="3A341B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2746</w:t>
      </w:r>
    </w:p>
    <w:p w14:paraId="7C013B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2746</w:t>
      </w:r>
    </w:p>
    <w:p w14:paraId="565DCC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2746</w:t>
      </w:r>
    </w:p>
    <w:p w14:paraId="6786BA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2752</w:t>
      </w:r>
    </w:p>
    <w:p w14:paraId="36A0304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CA Event Triggered Reporting on Deactivated SCell with PCell and SCell Interruptions in Non-DRX with generic duplex modes</w:t>
      </w:r>
      <w:r>
        <w:rPr>
          <w:noProof/>
        </w:rPr>
        <w:tab/>
        <w:t>2752</w:t>
      </w:r>
    </w:p>
    <w:p w14:paraId="3A69D4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A.8.16.92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2752</w:t>
      </w:r>
    </w:p>
    <w:p w14:paraId="0906A3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A.8.16.92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2760</w:t>
      </w:r>
    </w:p>
    <w:p w14:paraId="5EAFBA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2760</w:t>
      </w:r>
    </w:p>
    <w:p w14:paraId="168B60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2760</w:t>
      </w:r>
    </w:p>
    <w:p w14:paraId="7BF9A6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2767</w:t>
      </w:r>
    </w:p>
    <w:p w14:paraId="3373E3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2767</w:t>
      </w:r>
    </w:p>
    <w:p w14:paraId="7FF7B8F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2767</w:t>
      </w:r>
    </w:p>
    <w:p w14:paraId="5D7EE4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2774</w:t>
      </w:r>
    </w:p>
    <w:p w14:paraId="68147C8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2774</w:t>
      </w:r>
    </w:p>
    <w:p w14:paraId="74FB05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2774</w:t>
      </w:r>
    </w:p>
    <w:p w14:paraId="5D02E5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2782</w:t>
      </w:r>
    </w:p>
    <w:p w14:paraId="5333913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CA Event Triggered Reporting on Deactivated SCell with PCell and SCell Interruptions in Non-DRX with generic duplex modes</w:t>
      </w:r>
      <w:r>
        <w:rPr>
          <w:noProof/>
        </w:rPr>
        <w:tab/>
        <w:t>2782</w:t>
      </w:r>
    </w:p>
    <w:p w14:paraId="7C57E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2782</w:t>
      </w:r>
    </w:p>
    <w:p w14:paraId="53ADE4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A.8.16.96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2791</w:t>
      </w:r>
    </w:p>
    <w:p w14:paraId="512106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2791</w:t>
      </w:r>
    </w:p>
    <w:p w14:paraId="7B00AC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2791</w:t>
      </w:r>
    </w:p>
    <w:p w14:paraId="63DA7B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2798</w:t>
      </w:r>
    </w:p>
    <w:p w14:paraId="4FBE54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2798</w:t>
      </w:r>
    </w:p>
    <w:p w14:paraId="53CEB3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2798</w:t>
      </w:r>
    </w:p>
    <w:p w14:paraId="3BD341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2806</w:t>
      </w:r>
    </w:p>
    <w:p w14:paraId="3291B49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2806</w:t>
      </w:r>
    </w:p>
    <w:p w14:paraId="1AC8E1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A.8.16.99.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2806</w:t>
      </w:r>
    </w:p>
    <w:p w14:paraId="278E98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2816</w:t>
      </w:r>
    </w:p>
    <w:p w14:paraId="2484358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2816</w:t>
      </w:r>
    </w:p>
    <w:p w14:paraId="7F0698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2816</w:t>
      </w:r>
    </w:p>
    <w:p w14:paraId="3B263D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A.8.16.100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2826</w:t>
      </w:r>
    </w:p>
    <w:p w14:paraId="450009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2826</w:t>
      </w:r>
    </w:p>
    <w:p w14:paraId="2D7ABE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2826</w:t>
      </w:r>
    </w:p>
    <w:p w14:paraId="58E5B7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2836</w:t>
      </w:r>
    </w:p>
    <w:p w14:paraId="7FB7A8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2836</w:t>
      </w:r>
    </w:p>
    <w:p w14:paraId="43CFAC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2836</w:t>
      </w:r>
    </w:p>
    <w:p w14:paraId="1129C8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2847</w:t>
      </w:r>
    </w:p>
    <w:p w14:paraId="0AEE7C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2847</w:t>
      </w:r>
    </w:p>
    <w:p w14:paraId="7A3068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2847</w:t>
      </w:r>
    </w:p>
    <w:p w14:paraId="2E1F6D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2852</w:t>
      </w:r>
    </w:p>
    <w:p w14:paraId="06A691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2853</w:t>
      </w:r>
    </w:p>
    <w:p w14:paraId="3F3A84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2853</w:t>
      </w:r>
    </w:p>
    <w:p w14:paraId="42EE7F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2857</w:t>
      </w:r>
    </w:p>
    <w:p w14:paraId="52A5FA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2858</w:t>
      </w:r>
    </w:p>
    <w:p w14:paraId="44935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  <w:lang w:eastAsia="zh-CN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  <w:lang w:eastAsia="zh-CN"/>
        </w:rPr>
        <w:t>Test Purpose and Environment</w:t>
      </w:r>
      <w:r>
        <w:rPr>
          <w:noProof/>
        </w:rPr>
        <w:tab/>
        <w:t>2858</w:t>
      </w:r>
    </w:p>
    <w:p w14:paraId="64B8AB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</w:t>
      </w:r>
      <w:r>
        <w:rPr>
          <w:noProof/>
        </w:rPr>
        <w:t>8.16.105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2862</w:t>
      </w:r>
    </w:p>
    <w:p w14:paraId="1B993F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2863</w:t>
      </w:r>
    </w:p>
    <w:p w14:paraId="611763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2863</w:t>
      </w:r>
    </w:p>
    <w:p w14:paraId="594C2E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2867</w:t>
      </w:r>
    </w:p>
    <w:p w14:paraId="5AB0CD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event triggered reporting under deactivated SCell in non-DRX </w:t>
      </w:r>
      <w:r w:rsidRPr="003D733F">
        <w:rPr>
          <w:rFonts w:cs="Arial"/>
          <w:noProof/>
        </w:rPr>
        <w:t xml:space="preserve">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4BC5C9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2867</w:t>
      </w:r>
    </w:p>
    <w:p w14:paraId="7DD229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028350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event triggered reporting under deactivated SCell in non-DRX with </w:t>
      </w:r>
      <w:r w:rsidRPr="003D733F">
        <w:rPr>
          <w:i/>
          <w:noProof/>
        </w:rPr>
        <w:t>highSpeedEnhMeasFlag</w:t>
      </w:r>
      <w:r w:rsidRPr="003D733F">
        <w:rPr>
          <w:i/>
          <w:noProof/>
          <w:lang w:eastAsia="ja-JP"/>
        </w:rPr>
        <w:t>2</w:t>
      </w:r>
      <w:r w:rsidRPr="003D733F">
        <w:rPr>
          <w:i/>
          <w:noProof/>
        </w:rPr>
        <w:t>-</w:t>
      </w:r>
      <w:r w:rsidRPr="003D733F">
        <w:rPr>
          <w:i/>
          <w:noProof/>
          <w:lang w:eastAsia="ja-JP"/>
        </w:rPr>
        <w:t>r16</w:t>
      </w:r>
      <w:r>
        <w:rPr>
          <w:noProof/>
        </w:rPr>
        <w:tab/>
        <w:t>2870</w:t>
      </w:r>
    </w:p>
    <w:p w14:paraId="02B37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2870</w:t>
      </w:r>
    </w:p>
    <w:p w14:paraId="3B2E9B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2872</w:t>
      </w:r>
    </w:p>
    <w:p w14:paraId="06012A3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2873</w:t>
      </w:r>
    </w:p>
    <w:p w14:paraId="75BDD9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2873</w:t>
      </w:r>
    </w:p>
    <w:p w14:paraId="0F5F01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2873</w:t>
      </w:r>
    </w:p>
    <w:p w14:paraId="4AD56D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2879</w:t>
      </w:r>
    </w:p>
    <w:p w14:paraId="78E1C7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2879</w:t>
      </w:r>
    </w:p>
    <w:p w14:paraId="08ACBA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2879</w:t>
      </w:r>
    </w:p>
    <w:p w14:paraId="656D3E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2B03D5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2886</w:t>
      </w:r>
    </w:p>
    <w:p w14:paraId="4D2BD6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25BEBB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13E8C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2887</w:t>
      </w:r>
    </w:p>
    <w:p w14:paraId="77A243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2887</w:t>
      </w:r>
    </w:p>
    <w:p w14:paraId="26FFB16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A.8.17.4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3A44F2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2888</w:t>
      </w:r>
    </w:p>
    <w:p w14:paraId="02054F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20B990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09E3FE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10MHz+5</w:t>
      </w:r>
      <w:r>
        <w:rPr>
          <w:noProof/>
        </w:rPr>
        <w:t>MHz</w:t>
      </w:r>
      <w:r>
        <w:rPr>
          <w:noProof/>
        </w:rPr>
        <w:tab/>
        <w:t>2889</w:t>
      </w:r>
    </w:p>
    <w:p w14:paraId="0AA486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64D21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</w:t>
      </w:r>
      <w:r>
        <w:rPr>
          <w:noProof/>
          <w:lang w:eastAsia="zh-CN"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2890</w:t>
      </w:r>
    </w:p>
    <w:p w14:paraId="6BC1FE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2891</w:t>
      </w:r>
    </w:p>
    <w:p w14:paraId="0C4F65A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5CFA95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A.8.17.7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14442C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2892</w:t>
      </w:r>
    </w:p>
    <w:p w14:paraId="167D4D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2892</w:t>
      </w:r>
    </w:p>
    <w:p w14:paraId="601CB9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A.8.17.8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2892</w:t>
      </w:r>
    </w:p>
    <w:p w14:paraId="48F352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RSTD Measurement Reporting Test Case for </w:t>
      </w:r>
      <w:r>
        <w:rPr>
          <w:noProof/>
          <w:lang w:eastAsia="zh-CN"/>
        </w:rPr>
        <w:t>20MHz+10</w:t>
      </w:r>
      <w:r>
        <w:rPr>
          <w:noProof/>
        </w:rPr>
        <w:t>MHz</w:t>
      </w:r>
      <w:r>
        <w:rPr>
          <w:noProof/>
        </w:rPr>
        <w:tab/>
        <w:t>2893</w:t>
      </w:r>
    </w:p>
    <w:p w14:paraId="39B1F1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2893</w:t>
      </w:r>
    </w:p>
    <w:p w14:paraId="7A7AD6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2894</w:t>
      </w:r>
    </w:p>
    <w:p w14:paraId="557DE9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2894</w:t>
      </w:r>
    </w:p>
    <w:p w14:paraId="5A7D47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2894</w:t>
      </w:r>
    </w:p>
    <w:p w14:paraId="1324A1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2901</w:t>
      </w:r>
    </w:p>
    <w:p w14:paraId="7F62C6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2902</w:t>
      </w:r>
    </w:p>
    <w:p w14:paraId="0B65D1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2902</w:t>
      </w:r>
    </w:p>
    <w:p w14:paraId="5C30584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2908</w:t>
      </w:r>
    </w:p>
    <w:p w14:paraId="45B6C16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HRPD</w:t>
      </w:r>
      <w:r>
        <w:rPr>
          <w:noProof/>
        </w:rPr>
        <w:t xml:space="preserve"> Measurements</w:t>
      </w:r>
      <w:r>
        <w:rPr>
          <w:noProof/>
        </w:rPr>
        <w:tab/>
        <w:t>2909</w:t>
      </w:r>
    </w:p>
    <w:p w14:paraId="0F2770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2909</w:t>
      </w:r>
    </w:p>
    <w:p w14:paraId="7715B8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A.8.18.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2909</w:t>
      </w:r>
    </w:p>
    <w:p w14:paraId="1741A0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4BA83B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Measurements</w:t>
      </w:r>
      <w:r>
        <w:rPr>
          <w:noProof/>
        </w:rPr>
        <w:tab/>
        <w:t>2911</w:t>
      </w:r>
    </w:p>
    <w:p w14:paraId="100325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 – </w:t>
      </w:r>
      <w:r>
        <w:rPr>
          <w:noProof/>
          <w:lang w:eastAsia="zh-CN"/>
        </w:rPr>
        <w:t>CDMA2000 1X</w:t>
      </w:r>
      <w:r>
        <w:rPr>
          <w:noProof/>
        </w:rPr>
        <w:t xml:space="preserve"> event triggered reporting under fading propagation conditions</w:t>
      </w:r>
      <w:r>
        <w:rPr>
          <w:noProof/>
        </w:rPr>
        <w:tab/>
        <w:t>2911</w:t>
      </w:r>
    </w:p>
    <w:p w14:paraId="63D05B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2911</w:t>
      </w:r>
    </w:p>
    <w:p w14:paraId="4B5299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2912</w:t>
      </w:r>
    </w:p>
    <w:p w14:paraId="3AE46EE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2913</w:t>
      </w:r>
    </w:p>
    <w:p w14:paraId="687F44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2913</w:t>
      </w:r>
    </w:p>
    <w:p w14:paraId="756CE4A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2913</w:t>
      </w:r>
    </w:p>
    <w:p w14:paraId="6D8D36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5D76B0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2914</w:t>
      </w:r>
    </w:p>
    <w:p w14:paraId="2D54BD1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2915</w:t>
      </w:r>
    </w:p>
    <w:p w14:paraId="26E76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2916</w:t>
      </w:r>
    </w:p>
    <w:p w14:paraId="15AFB4A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2917</w:t>
      </w:r>
    </w:p>
    <w:p w14:paraId="10B2D2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</w:t>
      </w:r>
      <w:r w:rsidRPr="003D733F">
        <w:rPr>
          <w:noProof/>
          <w:snapToGrid w:val="0"/>
          <w:lang w:eastAsia="zh-CN"/>
        </w:rPr>
        <w:t>2A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3730EC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A.8.20.2</w:t>
      </w:r>
      <w:r w:rsidRPr="003D733F">
        <w:rPr>
          <w:noProof/>
          <w:snapToGrid w:val="0"/>
          <w:lang w:eastAsia="zh-CN"/>
        </w:rPr>
        <w:t>A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6AF1AC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Inter-frequency event triggered reporting under fading propagation conditions in synchronous cells for 20 MHz +</w:t>
      </w:r>
      <w:r>
        <w:rPr>
          <w:noProof/>
          <w:lang w:eastAsia="zh-CN"/>
        </w:rPr>
        <w:t>1</w:t>
      </w:r>
      <w:r>
        <w:rPr>
          <w:noProof/>
        </w:rPr>
        <w:t>0 MHz bandwidth.</w:t>
      </w:r>
      <w:r>
        <w:rPr>
          <w:noProof/>
        </w:rPr>
        <w:tab/>
        <w:t>2917</w:t>
      </w:r>
    </w:p>
    <w:p w14:paraId="546FF1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</w:t>
      </w:r>
      <w:r w:rsidRPr="003D733F">
        <w:rPr>
          <w:noProof/>
          <w:snapToGrid w:val="0"/>
          <w:lang w:eastAsia="zh-CN"/>
        </w:rPr>
        <w:t>2B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6583BA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A.8.20.2</w:t>
      </w:r>
      <w:r w:rsidRPr="003D733F">
        <w:rPr>
          <w:noProof/>
          <w:snapToGrid w:val="0"/>
          <w:lang w:eastAsia="zh-CN"/>
        </w:rPr>
        <w:t>B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2920</w:t>
      </w:r>
    </w:p>
    <w:p w14:paraId="09A76B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2920</w:t>
      </w:r>
    </w:p>
    <w:p w14:paraId="76D3A6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2920</w:t>
      </w:r>
    </w:p>
    <w:p w14:paraId="30AB36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2922</w:t>
      </w:r>
    </w:p>
    <w:p w14:paraId="334409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2922</w:t>
      </w:r>
    </w:p>
    <w:p w14:paraId="5438C8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17E22B2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7F05D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1DE77908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541AE8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+20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2924</w:t>
      </w:r>
    </w:p>
    <w:p w14:paraId="276478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2924</w:t>
      </w:r>
    </w:p>
    <w:p w14:paraId="54829B23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318679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EDD4621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59D811E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</w:t>
      </w:r>
      <w:r>
        <w:rPr>
          <w:noProof/>
          <w:lang w:eastAsia="zh-CN"/>
        </w:rPr>
        <w:t>N</w:t>
      </w:r>
      <w:r>
        <w:rPr>
          <w:noProof/>
        </w:rPr>
        <w:t xml:space="preserve"> TDD </w:t>
      </w:r>
      <w:r>
        <w:rPr>
          <w:noProof/>
          <w:lang w:eastAsia="zh-CN"/>
        </w:rPr>
        <w:t xml:space="preserve">with 20 MHz +10 MHz bandwidth </w:t>
      </w:r>
      <w:r>
        <w:rPr>
          <w:noProof/>
        </w:rPr>
        <w:t>to UTRA</w:t>
      </w:r>
      <w:r>
        <w:rPr>
          <w:noProof/>
          <w:lang w:eastAsia="zh-CN"/>
        </w:rPr>
        <w:t>N</w:t>
      </w:r>
      <w:r>
        <w:rPr>
          <w:noProof/>
        </w:rPr>
        <w:t xml:space="preserve"> TDD cell search under fading propagation conditions</w:t>
      </w:r>
      <w:r>
        <w:rPr>
          <w:noProof/>
        </w:rPr>
        <w:tab/>
        <w:t>2925</w:t>
      </w:r>
    </w:p>
    <w:p w14:paraId="513330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2925</w:t>
      </w:r>
    </w:p>
    <w:p w14:paraId="33DD009B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2925</w:t>
      </w:r>
    </w:p>
    <w:p w14:paraId="406D00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2927</w:t>
      </w:r>
    </w:p>
    <w:p w14:paraId="30BF691A" w14:textId="77777777" w:rsidR="00FA12DA" w:rsidRDefault="00FA12DA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A.8.20.4</w:t>
      </w:r>
      <w:r>
        <w:rPr>
          <w:noProof/>
          <w:lang w:eastAsia="zh-CN"/>
        </w:rPr>
        <w:t>B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1.28 Mcps TDD option</w:t>
      </w:r>
      <w:r>
        <w:rPr>
          <w:noProof/>
        </w:rPr>
        <w:tab/>
        <w:t>2927</w:t>
      </w:r>
    </w:p>
    <w:p w14:paraId="3A2FE12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2927</w:t>
      </w:r>
    </w:p>
    <w:p w14:paraId="59DCDB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</w:rPr>
        <w:t>Test Purpose and Environment</w:t>
      </w:r>
      <w:r>
        <w:rPr>
          <w:noProof/>
        </w:rPr>
        <w:tab/>
        <w:t>2927</w:t>
      </w:r>
    </w:p>
    <w:p w14:paraId="08E24F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A.8.21.2 Test Requirements</w:t>
      </w:r>
      <w:r>
        <w:rPr>
          <w:noProof/>
        </w:rPr>
        <w:tab/>
        <w:t>2931</w:t>
      </w:r>
    </w:p>
    <w:p w14:paraId="6D1B90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2931</w:t>
      </w:r>
    </w:p>
    <w:p w14:paraId="5583B7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92EEE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A.8.22.1.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5883FC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5A8479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2934</w:t>
      </w:r>
    </w:p>
    <w:p w14:paraId="27368B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A.8.22.2.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2806F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444AE0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079095B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CD02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63E59A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int</w:t>
      </w:r>
      <w:r>
        <w:rPr>
          <w:noProof/>
          <w:lang w:eastAsia="zh-CN"/>
        </w:rPr>
        <w:t>er</w:t>
      </w:r>
      <w:r>
        <w:rPr>
          <w:noProof/>
        </w:rPr>
        <w:t>-frequency event triggered reporting under fading propagation conditions in DRX based on CRS based discovery signal</w:t>
      </w:r>
      <w:r>
        <w:rPr>
          <w:noProof/>
        </w:rPr>
        <w:tab/>
        <w:t>2940</w:t>
      </w:r>
    </w:p>
    <w:p w14:paraId="7A69D9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49D6242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2943</w:t>
      </w:r>
    </w:p>
    <w:p w14:paraId="3734F3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FDD-FDD intra-frequency event triggered reporting </w:t>
      </w:r>
      <w:r w:rsidRPr="003D733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2943</w:t>
      </w:r>
    </w:p>
    <w:p w14:paraId="057DF7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2943</w:t>
      </w:r>
    </w:p>
    <w:p w14:paraId="4C7AA9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2947</w:t>
      </w:r>
    </w:p>
    <w:p w14:paraId="18B331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TDD-TDD intra-frequency event triggered reporting </w:t>
      </w:r>
      <w:r w:rsidRPr="003D733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2947</w:t>
      </w:r>
    </w:p>
    <w:p w14:paraId="2D6ECD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2947</w:t>
      </w:r>
    </w:p>
    <w:p w14:paraId="0ED4E7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2951</w:t>
      </w:r>
    </w:p>
    <w:p w14:paraId="18B64D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Inter-frequency event triggered reporting in DRX based on</w:t>
      </w:r>
      <w:r w:rsidRPr="003D733F">
        <w:rPr>
          <w:bCs/>
          <w:noProof/>
        </w:rPr>
        <w:t xml:space="preserve"> CSI-RS based discovery signal</w:t>
      </w:r>
      <w:r>
        <w:rPr>
          <w:noProof/>
        </w:rPr>
        <w:tab/>
        <w:t>2951</w:t>
      </w:r>
    </w:p>
    <w:p w14:paraId="24C1F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2951</w:t>
      </w:r>
    </w:p>
    <w:p w14:paraId="411AFA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2955</w:t>
      </w:r>
    </w:p>
    <w:p w14:paraId="430B8E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2955</w:t>
      </w:r>
    </w:p>
    <w:p w14:paraId="2D6A82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2955</w:t>
      </w:r>
    </w:p>
    <w:p w14:paraId="6A1ACA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2959</w:t>
      </w:r>
    </w:p>
    <w:p w14:paraId="20C4F8A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</w:t>
      </w:r>
      <w:r>
        <w:rPr>
          <w:noProof/>
          <w:lang w:eastAsia="zh-CN"/>
        </w:rPr>
        <w:t>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2959</w:t>
      </w:r>
    </w:p>
    <w:p w14:paraId="3F8432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2959</w:t>
      </w:r>
    </w:p>
    <w:p w14:paraId="4DA0A0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62CDDC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 event triggered reporting under deactivated SCell in non-DRX based on CRS based discovery signal</w:t>
      </w:r>
      <w:r>
        <w:rPr>
          <w:noProof/>
        </w:rPr>
        <w:tab/>
        <w:t>2962</w:t>
      </w:r>
    </w:p>
    <w:p w14:paraId="2244B4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2962</w:t>
      </w:r>
    </w:p>
    <w:p w14:paraId="40BDDB4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22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2964</w:t>
      </w:r>
    </w:p>
    <w:p w14:paraId="4E9215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2965</w:t>
      </w:r>
    </w:p>
    <w:p w14:paraId="554EA5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2965</w:t>
      </w:r>
    </w:p>
    <w:p w14:paraId="4526E1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2968</w:t>
      </w:r>
    </w:p>
    <w:p w14:paraId="7F9902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2968</w:t>
      </w:r>
    </w:p>
    <w:p w14:paraId="2C0912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2968</w:t>
      </w:r>
    </w:p>
    <w:p w14:paraId="731776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2972</w:t>
      </w:r>
    </w:p>
    <w:p w14:paraId="6617562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2972</w:t>
      </w:r>
    </w:p>
    <w:p w14:paraId="2851538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2972</w:t>
      </w:r>
    </w:p>
    <w:p w14:paraId="52FDA2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6755C7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60C988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2975</w:t>
      </w:r>
    </w:p>
    <w:p w14:paraId="2E9648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5662B2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236AE5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2978</w:t>
      </w:r>
    </w:p>
    <w:p w14:paraId="56F585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40D79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33EF6D0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2981</w:t>
      </w:r>
    </w:p>
    <w:p w14:paraId="033559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30C35E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521F4B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2984</w:t>
      </w:r>
    </w:p>
    <w:p w14:paraId="1594E5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0C250C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454DB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2987</w:t>
      </w:r>
    </w:p>
    <w:p w14:paraId="467E69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2987</w:t>
      </w:r>
    </w:p>
    <w:p w14:paraId="7AB19C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2990</w:t>
      </w:r>
    </w:p>
    <w:p w14:paraId="0ABAD17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2990</w:t>
      </w:r>
    </w:p>
    <w:p w14:paraId="3C01B8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2990</w:t>
      </w:r>
    </w:p>
    <w:p w14:paraId="2907B9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285EED6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2993</w:t>
      </w:r>
    </w:p>
    <w:p w14:paraId="5CC5EF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2993</w:t>
      </w:r>
    </w:p>
    <w:p w14:paraId="308375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2995</w:t>
      </w:r>
    </w:p>
    <w:p w14:paraId="3E45261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2996</w:t>
      </w:r>
    </w:p>
    <w:p w14:paraId="7DD310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2996</w:t>
      </w:r>
    </w:p>
    <w:p w14:paraId="252B12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2999</w:t>
      </w:r>
    </w:p>
    <w:p w14:paraId="007742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2999</w:t>
      </w:r>
    </w:p>
    <w:p w14:paraId="7A3914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7AC971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1D15FF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3002</w:t>
      </w:r>
    </w:p>
    <w:p w14:paraId="6FE72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1305EE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6598B59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3005</w:t>
      </w:r>
    </w:p>
    <w:p w14:paraId="2E7C6F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76CB7A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771BA2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3008</w:t>
      </w:r>
    </w:p>
    <w:p w14:paraId="7A3926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3008</w:t>
      </w:r>
    </w:p>
    <w:p w14:paraId="7D93D1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3011</w:t>
      </w:r>
    </w:p>
    <w:p w14:paraId="2ADB31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FDD</w:t>
      </w:r>
      <w:r>
        <w:rPr>
          <w:noProof/>
        </w:rPr>
        <w:tab/>
        <w:t>3011</w:t>
      </w:r>
    </w:p>
    <w:p w14:paraId="360680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A.8.23.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3011</w:t>
      </w:r>
    </w:p>
    <w:p w14:paraId="3288CE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4559B48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>DD-FDD Addition and Release Delay of known PSCell in Synchronous DC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3014</w:t>
      </w:r>
    </w:p>
    <w:p w14:paraId="1D6EF9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3014</w:t>
      </w:r>
    </w:p>
    <w:p w14:paraId="456983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3017</w:t>
      </w:r>
    </w:p>
    <w:p w14:paraId="7BE68C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3017</w:t>
      </w:r>
    </w:p>
    <w:p w14:paraId="5698DF8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3017</w:t>
      </w:r>
    </w:p>
    <w:p w14:paraId="41C395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0745AC1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3019</w:t>
      </w:r>
    </w:p>
    <w:p w14:paraId="16E699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3019</w:t>
      </w:r>
    </w:p>
    <w:p w14:paraId="27A681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39CE37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3021</w:t>
      </w:r>
    </w:p>
    <w:p w14:paraId="3730C2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3021</w:t>
      </w:r>
    </w:p>
    <w:p w14:paraId="649770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3022</w:t>
      </w:r>
    </w:p>
    <w:p w14:paraId="20BA30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 - FDD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asynchronous DC</w:t>
      </w:r>
      <w:r>
        <w:rPr>
          <w:noProof/>
        </w:rPr>
        <w:tab/>
        <w:t>3023</w:t>
      </w:r>
    </w:p>
    <w:p w14:paraId="21F2C5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3023</w:t>
      </w:r>
    </w:p>
    <w:p w14:paraId="7998C9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3024</w:t>
      </w:r>
    </w:p>
    <w:p w14:paraId="7584F3D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</w:t>
      </w:r>
      <w:r>
        <w:rPr>
          <w:noProof/>
          <w:lang w:eastAsia="zh-CN"/>
        </w:rPr>
        <w:t>T</w:t>
      </w:r>
      <w:r>
        <w:rPr>
          <w:noProof/>
        </w:rPr>
        <w:t xml:space="preserve">DD - </w:t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DC </w:t>
      </w:r>
      <w:r>
        <w:rPr>
          <w:noProof/>
        </w:rPr>
        <w:t>Intra</w:t>
      </w:r>
      <w:r>
        <w:rPr>
          <w:noProof/>
          <w:lang w:eastAsia="zh-CN"/>
        </w:rPr>
        <w:t>-</w:t>
      </w:r>
      <w:r>
        <w:rPr>
          <w:noProof/>
        </w:rPr>
        <w:t xml:space="preserve">frequency identification of a new CGI of E-UTRA cell </w:t>
      </w:r>
      <w:r>
        <w:rPr>
          <w:noProof/>
          <w:lang w:eastAsia="zh-CN"/>
        </w:rPr>
        <w:t>using</w:t>
      </w:r>
      <w:r>
        <w:rPr>
          <w:noProof/>
        </w:rPr>
        <w:t xml:space="preserve"> autonomous gaps</w:t>
      </w:r>
      <w:r>
        <w:rPr>
          <w:noProof/>
          <w:lang w:eastAsia="zh-CN"/>
        </w:rPr>
        <w:t xml:space="preserve"> in synchronous DC</w:t>
      </w:r>
      <w:r>
        <w:rPr>
          <w:noProof/>
        </w:rPr>
        <w:tab/>
        <w:t>3025</w:t>
      </w:r>
    </w:p>
    <w:p w14:paraId="088B16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3025</w:t>
      </w:r>
    </w:p>
    <w:p w14:paraId="5AE780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3026</w:t>
      </w:r>
    </w:p>
    <w:p w14:paraId="7E399D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3027</w:t>
      </w:r>
    </w:p>
    <w:p w14:paraId="03693E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3027</w:t>
      </w:r>
    </w:p>
    <w:p w14:paraId="77828A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A.8.23.21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3028</w:t>
      </w:r>
    </w:p>
    <w:p w14:paraId="6616A7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3029</w:t>
      </w:r>
    </w:p>
    <w:p w14:paraId="0E1F7B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3029</w:t>
      </w:r>
    </w:p>
    <w:p w14:paraId="68D263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</w:rPr>
        <w:t>A.8.23.22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3030</w:t>
      </w:r>
    </w:p>
    <w:p w14:paraId="6A4F4C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3031</w:t>
      </w:r>
    </w:p>
    <w:p w14:paraId="7F3455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3031</w:t>
      </w:r>
    </w:p>
    <w:p w14:paraId="15BC4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3032</w:t>
      </w:r>
    </w:p>
    <w:p w14:paraId="73A078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3033</w:t>
      </w:r>
    </w:p>
    <w:p w14:paraId="6E3F59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3033</w:t>
      </w:r>
    </w:p>
    <w:p w14:paraId="0F6AAD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A8EC27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3036</w:t>
      </w:r>
    </w:p>
    <w:p w14:paraId="21C74D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3036</w:t>
      </w:r>
    </w:p>
    <w:p w14:paraId="75F74A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2AE78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3039</w:t>
      </w:r>
    </w:p>
    <w:p w14:paraId="0F29AB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3039</w:t>
      </w:r>
    </w:p>
    <w:p w14:paraId="4CACC9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3041</w:t>
      </w:r>
    </w:p>
    <w:p w14:paraId="1BAB7A1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3042</w:t>
      </w:r>
    </w:p>
    <w:p w14:paraId="1C7836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3042</w:t>
      </w:r>
    </w:p>
    <w:p w14:paraId="4AC50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3045</w:t>
      </w:r>
    </w:p>
    <w:p w14:paraId="04EDF0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3045</w:t>
      </w:r>
    </w:p>
    <w:p w14:paraId="37280D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3045</w:t>
      </w:r>
    </w:p>
    <w:p w14:paraId="16AD8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3049</w:t>
      </w:r>
    </w:p>
    <w:p w14:paraId="1AC26A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3049</w:t>
      </w:r>
    </w:p>
    <w:p w14:paraId="2F7B14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3049</w:t>
      </w:r>
    </w:p>
    <w:p w14:paraId="1FCF22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686AC5A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Proximity-based Services</w:t>
      </w:r>
      <w:r>
        <w:rPr>
          <w:noProof/>
        </w:rPr>
        <w:tab/>
        <w:t>3053</w:t>
      </w:r>
    </w:p>
    <w:p w14:paraId="632DE3B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3053</w:t>
      </w:r>
    </w:p>
    <w:p w14:paraId="728514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3053</w:t>
      </w:r>
    </w:p>
    <w:p w14:paraId="767C07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3054</w:t>
      </w:r>
    </w:p>
    <w:p w14:paraId="0F3178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3055</w:t>
      </w:r>
    </w:p>
    <w:p w14:paraId="77DE46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3055</w:t>
      </w:r>
    </w:p>
    <w:p w14:paraId="253519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3056</w:t>
      </w:r>
    </w:p>
    <w:p w14:paraId="012163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3056</w:t>
      </w:r>
    </w:p>
    <w:p w14:paraId="78F0317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3057</w:t>
      </w:r>
    </w:p>
    <w:p w14:paraId="31A5F55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3058</w:t>
      </w:r>
    </w:p>
    <w:p w14:paraId="46C2445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E-UTRAN-WLAN Measurements</w:t>
      </w:r>
      <w:r>
        <w:rPr>
          <w:noProof/>
        </w:rPr>
        <w:tab/>
        <w:t>3059</w:t>
      </w:r>
    </w:p>
    <w:p w14:paraId="25C51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3059</w:t>
      </w:r>
    </w:p>
    <w:p w14:paraId="14D888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3059</w:t>
      </w:r>
    </w:p>
    <w:p w14:paraId="51F6C5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3061</w:t>
      </w:r>
    </w:p>
    <w:p w14:paraId="02FE86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3061</w:t>
      </w:r>
    </w:p>
    <w:p w14:paraId="796AB2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A.8.25.2.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3061</w:t>
      </w:r>
    </w:p>
    <w:p w14:paraId="0D59BD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eastAsia="zh-CN"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eastAsia="zh-CN"/>
        </w:rPr>
        <w:t>Test Requirements</w:t>
      </w:r>
      <w:r>
        <w:rPr>
          <w:noProof/>
        </w:rPr>
        <w:tab/>
        <w:t>3063</w:t>
      </w:r>
    </w:p>
    <w:p w14:paraId="46B7CD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 Frame Structure 3 (FS3)</w:t>
      </w:r>
      <w:r>
        <w:rPr>
          <w:noProof/>
        </w:rPr>
        <w:tab/>
        <w:t>3063</w:t>
      </w:r>
    </w:p>
    <w:p w14:paraId="144D15A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A</w:t>
      </w:r>
      <w:r>
        <w:rPr>
          <w:noProof/>
        </w:rPr>
        <w:t xml:space="preserve">ctivation and deactivation of known FS3 SCell </w:t>
      </w:r>
      <w:r>
        <w:rPr>
          <w:noProof/>
          <w:lang w:eastAsia="zh-CN"/>
        </w:rPr>
        <w:t>with FDD PCell in non-DRX</w:t>
      </w:r>
      <w:r>
        <w:rPr>
          <w:noProof/>
        </w:rPr>
        <w:tab/>
        <w:t>3063</w:t>
      </w:r>
    </w:p>
    <w:p w14:paraId="6C43ED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3063</w:t>
      </w:r>
    </w:p>
    <w:p w14:paraId="04F369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092B0A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Activation and deactivation of known FS3 SCell </w:t>
      </w:r>
      <w:r>
        <w:rPr>
          <w:noProof/>
          <w:lang w:eastAsia="zh-CN"/>
        </w:rPr>
        <w:t>with TDD PCell in non-DRX</w:t>
      </w:r>
      <w:r>
        <w:rPr>
          <w:noProof/>
        </w:rPr>
        <w:tab/>
        <w:t>3066</w:t>
      </w:r>
    </w:p>
    <w:p w14:paraId="5333A2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3066</w:t>
      </w:r>
    </w:p>
    <w:p w14:paraId="7EDD47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</w:t>
      </w:r>
      <w:r>
        <w:rPr>
          <w:noProof/>
          <w:lang w:eastAsia="zh-CN"/>
        </w:rPr>
        <w:t>2</w:t>
      </w:r>
      <w:r>
        <w:rPr>
          <w:noProof/>
        </w:rPr>
        <w:t>6.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3068</w:t>
      </w:r>
    </w:p>
    <w:p w14:paraId="0A1E5D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3069</w:t>
      </w:r>
    </w:p>
    <w:p w14:paraId="49F29C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7B67D1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26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3072</w:t>
      </w:r>
    </w:p>
    <w:p w14:paraId="58D05B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3072</w:t>
      </w:r>
    </w:p>
    <w:p w14:paraId="4C42DC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A.8.26.3A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3072</w:t>
      </w:r>
    </w:p>
    <w:p w14:paraId="3C1FF8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A.8.26.3A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3076</w:t>
      </w:r>
    </w:p>
    <w:p w14:paraId="319BAD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 xml:space="preserve">ell </w:t>
      </w:r>
      <w:r>
        <w:rPr>
          <w:noProof/>
          <w:lang w:eastAsia="zh-CN"/>
        </w:rPr>
        <w:t xml:space="preserve">and </w:t>
      </w:r>
      <w:r>
        <w:rPr>
          <w:noProof/>
        </w:rPr>
        <w:t>TDD PCell interruption in non-DRX</w:t>
      </w:r>
      <w:r>
        <w:rPr>
          <w:noProof/>
        </w:rPr>
        <w:tab/>
        <w:t>3076</w:t>
      </w:r>
    </w:p>
    <w:p w14:paraId="3C5ADD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3076</w:t>
      </w:r>
    </w:p>
    <w:p w14:paraId="04F878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</w:t>
      </w:r>
      <w:r w:rsidRPr="003D733F">
        <w:rPr>
          <w:noProof/>
          <w:snapToGrid w:val="0"/>
          <w:lang w:eastAsia="zh-CN"/>
        </w:rPr>
        <w:t>26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3080</w:t>
      </w:r>
    </w:p>
    <w:p w14:paraId="4B2F760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TDD-TDD 3DL Event triggered reporting on deactivat</w:t>
      </w:r>
      <w:r>
        <w:rPr>
          <w:noProof/>
          <w:lang w:eastAsia="zh-CN"/>
        </w:rPr>
        <w:t>ed</w:t>
      </w:r>
      <w:r>
        <w:rPr>
          <w:noProof/>
        </w:rPr>
        <w:t xml:space="preserve"> FS3 S</w:t>
      </w:r>
      <w:r>
        <w:rPr>
          <w:noProof/>
          <w:lang w:eastAsia="zh-CN"/>
        </w:rPr>
        <w:t>C</w:t>
      </w:r>
      <w:r>
        <w:rPr>
          <w:noProof/>
        </w:rPr>
        <w:t>ell</w:t>
      </w:r>
      <w:r>
        <w:rPr>
          <w:noProof/>
          <w:lang w:eastAsia="zh-CN"/>
        </w:rPr>
        <w:t xml:space="preserve"> and</w:t>
      </w:r>
      <w:r>
        <w:rPr>
          <w:noProof/>
        </w:rPr>
        <w:t xml:space="preserve"> </w:t>
      </w:r>
      <w:r>
        <w:rPr>
          <w:noProof/>
          <w:lang w:eastAsia="zh-CN"/>
        </w:rPr>
        <w:t>F</w:t>
      </w:r>
      <w:r>
        <w:rPr>
          <w:noProof/>
        </w:rPr>
        <w:t>DD PCell interruption in non-DRX</w:t>
      </w:r>
      <w:r>
        <w:rPr>
          <w:noProof/>
        </w:rPr>
        <w:tab/>
        <w:t>3080</w:t>
      </w:r>
    </w:p>
    <w:p w14:paraId="76D00B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A.8.26.4A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3080</w:t>
      </w:r>
    </w:p>
    <w:p w14:paraId="265E3A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A.8.26.4A</w:t>
      </w:r>
      <w:r w:rsidRPr="003D733F">
        <w:rPr>
          <w:noProof/>
          <w:snapToGrid w:val="0"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07E9DFE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</w:t>
      </w:r>
      <w:r>
        <w:rPr>
          <w:noProof/>
        </w:rPr>
        <w:tab/>
        <w:t>3084</w:t>
      </w:r>
    </w:p>
    <w:p w14:paraId="323EA2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27E4CB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3087</w:t>
      </w:r>
    </w:p>
    <w:p w14:paraId="0F6A2B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>DRX</w:t>
      </w:r>
      <w:r>
        <w:rPr>
          <w:noProof/>
          <w:lang w:eastAsia="zh-CN"/>
        </w:rPr>
        <w:t xml:space="preserve"> for</w:t>
      </w:r>
      <w:r>
        <w:rPr>
          <w:noProof/>
        </w:rPr>
        <w:t xml:space="preserve"> CRS based discovery signal with 2 SCells</w:t>
      </w:r>
      <w:r>
        <w:rPr>
          <w:noProof/>
        </w:rPr>
        <w:tab/>
        <w:t>3087</w:t>
      </w:r>
    </w:p>
    <w:p w14:paraId="770317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A.8.26.5A.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3087</w:t>
      </w:r>
    </w:p>
    <w:p w14:paraId="4CAD1C0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3091</w:t>
      </w:r>
    </w:p>
    <w:p w14:paraId="281A06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</w:t>
      </w:r>
      <w:r>
        <w:rPr>
          <w:noProof/>
          <w:lang w:eastAsia="zh-CN"/>
        </w:rPr>
        <w:t>non-</w:t>
      </w:r>
      <w:r>
        <w:rPr>
          <w:noProof/>
        </w:rPr>
        <w:t xml:space="preserve">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3091</w:t>
      </w:r>
    </w:p>
    <w:p w14:paraId="0966E6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3091</w:t>
      </w:r>
    </w:p>
    <w:p w14:paraId="4BAD7A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3095</w:t>
      </w:r>
    </w:p>
    <w:p w14:paraId="5937FAE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3095</w:t>
      </w:r>
    </w:p>
    <w:p w14:paraId="53A19A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A.8.26.6A.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3095</w:t>
      </w:r>
    </w:p>
    <w:p w14:paraId="79B7DD7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1DB86A1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FDD-FS3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3099</w:t>
      </w:r>
    </w:p>
    <w:p w14:paraId="46CB977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A.8.26.7.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B7E0A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3102</w:t>
      </w:r>
    </w:p>
    <w:p w14:paraId="7D6462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TDD-FS3 </w:t>
      </w:r>
      <w:r>
        <w:rPr>
          <w:noProof/>
          <w:lang w:eastAsia="zh-CN"/>
        </w:rPr>
        <w:t>I</w:t>
      </w:r>
      <w:r>
        <w:rPr>
          <w:noProof/>
        </w:rPr>
        <w:t xml:space="preserve">ntra-frequency event triggered reporting in DRX </w:t>
      </w:r>
      <w:r>
        <w:rPr>
          <w:noProof/>
          <w:lang w:eastAsia="zh-CN"/>
        </w:rPr>
        <w:t>for</w:t>
      </w:r>
      <w:r>
        <w:rPr>
          <w:noProof/>
        </w:rPr>
        <w:t xml:space="preserve"> CRS based discovery signal</w:t>
      </w:r>
      <w:r>
        <w:rPr>
          <w:noProof/>
        </w:rPr>
        <w:tab/>
        <w:t>3102</w:t>
      </w:r>
    </w:p>
    <w:p w14:paraId="0F21D3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A.8.26.8.</w:t>
      </w:r>
      <w:r w:rsidRPr="003D733F">
        <w:rPr>
          <w:noProof/>
          <w:snapToGrid w:val="0"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3102</w:t>
      </w:r>
    </w:p>
    <w:p w14:paraId="1FB074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3106</w:t>
      </w:r>
    </w:p>
    <w:p w14:paraId="4F7D4F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3106</w:t>
      </w:r>
    </w:p>
    <w:p w14:paraId="1568BD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3106</w:t>
      </w:r>
    </w:p>
    <w:p w14:paraId="6E457D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3109</w:t>
      </w:r>
    </w:p>
    <w:p w14:paraId="7AE765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3109</w:t>
      </w:r>
    </w:p>
    <w:p w14:paraId="1A309D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3109</w:t>
      </w:r>
    </w:p>
    <w:p w14:paraId="562792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3112</w:t>
      </w:r>
    </w:p>
    <w:p w14:paraId="471C8C5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3112</w:t>
      </w:r>
    </w:p>
    <w:p w14:paraId="2D41D05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</w:t>
      </w:r>
      <w:r>
        <w:rPr>
          <w:noProof/>
        </w:rPr>
        <w:tab/>
        <w:t>3112</w:t>
      </w:r>
    </w:p>
    <w:p w14:paraId="50E233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3112</w:t>
      </w:r>
    </w:p>
    <w:p w14:paraId="10CE7D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5CA50B4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42AF6E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3115</w:t>
      </w:r>
    </w:p>
    <w:p w14:paraId="5F34C2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3115</w:t>
      </w:r>
    </w:p>
    <w:p w14:paraId="06220C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3115</w:t>
      </w:r>
    </w:p>
    <w:p w14:paraId="635629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3115</w:t>
      </w:r>
    </w:p>
    <w:p w14:paraId="7B8A96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3116</w:t>
      </w:r>
    </w:p>
    <w:p w14:paraId="0EC87A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3117</w:t>
      </w:r>
    </w:p>
    <w:p w14:paraId="3C1B46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7D7E3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6D5D3D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3120</w:t>
      </w:r>
    </w:p>
    <w:p w14:paraId="2D0547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3120</w:t>
      </w:r>
    </w:p>
    <w:p w14:paraId="3E9211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04A585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5CF7C9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3122</w:t>
      </w:r>
    </w:p>
    <w:p w14:paraId="29053D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3123</w:t>
      </w:r>
    </w:p>
    <w:p w14:paraId="4902E5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3123</w:t>
      </w:r>
    </w:p>
    <w:p w14:paraId="0F2DFC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3123</w:t>
      </w:r>
    </w:p>
    <w:p w14:paraId="723A2B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3124</w:t>
      </w:r>
    </w:p>
    <w:p w14:paraId="3CB047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3125</w:t>
      </w:r>
    </w:p>
    <w:p w14:paraId="51AED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3C3914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4DB26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65D63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</w:rPr>
        <w:tab/>
        <w:t>3128</w:t>
      </w:r>
    </w:p>
    <w:p w14:paraId="17C8EC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1229DC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3128</w:t>
      </w:r>
    </w:p>
    <w:p w14:paraId="6AEC1E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3131</w:t>
      </w:r>
    </w:p>
    <w:p w14:paraId="7F6ACD5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3131</w:t>
      </w:r>
    </w:p>
    <w:p w14:paraId="3F53CC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3131</w:t>
      </w:r>
    </w:p>
    <w:p w14:paraId="0CDC4B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3131</w:t>
      </w:r>
    </w:p>
    <w:p w14:paraId="7A47FE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3135</w:t>
      </w:r>
    </w:p>
    <w:p w14:paraId="36EEFE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3135</w:t>
      </w:r>
    </w:p>
    <w:p w14:paraId="09A2B1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41832D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607233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3137</w:t>
      </w:r>
    </w:p>
    <w:p w14:paraId="183314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3138</w:t>
      </w:r>
    </w:p>
    <w:p w14:paraId="7AB020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51DEC0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69826C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3141</w:t>
      </w:r>
    </w:p>
    <w:p w14:paraId="4B86AA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3141</w:t>
      </w:r>
    </w:p>
    <w:p w14:paraId="084BAC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3141</w:t>
      </w:r>
    </w:p>
    <w:p w14:paraId="5A1F49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3141</w:t>
      </w:r>
    </w:p>
    <w:p w14:paraId="7D58EF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3145</w:t>
      </w:r>
    </w:p>
    <w:p w14:paraId="57F1493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3145</w:t>
      </w:r>
    </w:p>
    <w:p w14:paraId="5E91FD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3145</w:t>
      </w:r>
    </w:p>
    <w:p w14:paraId="21C908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3145</w:t>
      </w:r>
    </w:p>
    <w:p w14:paraId="3849CF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3146</w:t>
      </w:r>
    </w:p>
    <w:p w14:paraId="02AC2DD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</w:t>
      </w:r>
      <w:r>
        <w:rPr>
          <w:noProof/>
        </w:rPr>
        <w:tab/>
        <w:t>3146</w:t>
      </w:r>
    </w:p>
    <w:p w14:paraId="22674D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3146</w:t>
      </w:r>
    </w:p>
    <w:p w14:paraId="702349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3146</w:t>
      </w:r>
    </w:p>
    <w:p w14:paraId="14D1C8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A.9.1.13.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3147</w:t>
      </w:r>
    </w:p>
    <w:p w14:paraId="4EFE4BF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FDD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3147</w:t>
      </w:r>
    </w:p>
    <w:p w14:paraId="0CB48D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3147</w:t>
      </w:r>
    </w:p>
    <w:p w14:paraId="05A675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3147</w:t>
      </w:r>
    </w:p>
    <w:p w14:paraId="5DFA2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3151</w:t>
      </w:r>
    </w:p>
    <w:p w14:paraId="604CC7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RSRP under Time-Domain Measurement Resource Restriction with </w:t>
      </w:r>
      <w:r>
        <w:rPr>
          <w:noProof/>
          <w:lang w:eastAsia="zh-CN"/>
        </w:rPr>
        <w:t>CRS Assistance Information and</w:t>
      </w:r>
      <w:r>
        <w:rPr>
          <w:noProof/>
        </w:rPr>
        <w:t xml:space="preserve"> Non-MBSFN ABS</w:t>
      </w:r>
      <w:r>
        <w:rPr>
          <w:noProof/>
        </w:rPr>
        <w:tab/>
        <w:t>3151</w:t>
      </w:r>
    </w:p>
    <w:p w14:paraId="7C895C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3CADB3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6ED68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3153</w:t>
      </w:r>
    </w:p>
    <w:p w14:paraId="37BAF5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3154</w:t>
      </w:r>
    </w:p>
    <w:p w14:paraId="1A57BA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328A80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0674B7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46AB4A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3155</w:t>
      </w:r>
    </w:p>
    <w:p w14:paraId="345D55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3155</w:t>
      </w:r>
    </w:p>
    <w:p w14:paraId="7B9F0F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2027F32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3157</w:t>
      </w:r>
    </w:p>
    <w:p w14:paraId="37A7DA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3157</w:t>
      </w:r>
    </w:p>
    <w:p w14:paraId="3D6E086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3157</w:t>
      </w:r>
    </w:p>
    <w:p w14:paraId="4145F2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3157</w:t>
      </w:r>
    </w:p>
    <w:p w14:paraId="336C358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94D7A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 + 5MHz</w:t>
      </w:r>
      <w:r>
        <w:rPr>
          <w:noProof/>
        </w:rPr>
        <w:tab/>
        <w:t>3159</w:t>
      </w:r>
    </w:p>
    <w:p w14:paraId="0C4FCC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6C5A3A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3159</w:t>
      </w:r>
    </w:p>
    <w:p w14:paraId="5C7446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3159</w:t>
      </w:r>
    </w:p>
    <w:p w14:paraId="73B205B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RSRP for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3159</w:t>
      </w:r>
    </w:p>
    <w:p w14:paraId="0F925F7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3159</w:t>
      </w:r>
    </w:p>
    <w:p w14:paraId="7D659A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3DD47A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1B74476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5MHz + 5MHz bandwidth</w:t>
      </w:r>
      <w:r>
        <w:rPr>
          <w:noProof/>
        </w:rPr>
        <w:tab/>
        <w:t>3161</w:t>
      </w:r>
    </w:p>
    <w:p w14:paraId="56E3D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A.9.1.21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3161</w:t>
      </w:r>
    </w:p>
    <w:p w14:paraId="7EF3F5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3161</w:t>
      </w:r>
    </w:p>
    <w:p w14:paraId="7017EA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3161</w:t>
      </w:r>
    </w:p>
    <w:p w14:paraId="6081112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3161</w:t>
      </w:r>
    </w:p>
    <w:p w14:paraId="527AEE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3161</w:t>
      </w:r>
    </w:p>
    <w:p w14:paraId="510AC14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3162</w:t>
      </w:r>
    </w:p>
    <w:p w14:paraId="24A6D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3166</w:t>
      </w:r>
    </w:p>
    <w:p w14:paraId="30C89A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3166</w:t>
      </w:r>
    </w:p>
    <w:p w14:paraId="1ADD9A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3166</w:t>
      </w:r>
    </w:p>
    <w:p w14:paraId="42825E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3166</w:t>
      </w:r>
    </w:p>
    <w:p w14:paraId="1E797E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3170</w:t>
      </w:r>
    </w:p>
    <w:p w14:paraId="35FEBD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20MHz + 10MHz</w:t>
      </w:r>
      <w:r>
        <w:rPr>
          <w:noProof/>
        </w:rPr>
        <w:tab/>
        <w:t>3170</w:t>
      </w:r>
    </w:p>
    <w:p w14:paraId="08C6DE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A.9.1.24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3170</w:t>
      </w:r>
    </w:p>
    <w:p w14:paraId="5060AF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3170</w:t>
      </w:r>
    </w:p>
    <w:p w14:paraId="284284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1AF188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3171</w:t>
      </w:r>
    </w:p>
    <w:p w14:paraId="3F06F1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0879FA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4A8D43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2868DDA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3174</w:t>
      </w:r>
    </w:p>
    <w:p w14:paraId="5A0CC2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36A02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39533E0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497F3A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3177</w:t>
      </w:r>
    </w:p>
    <w:p w14:paraId="30F073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138D1A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2747F2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E2615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3180</w:t>
      </w:r>
    </w:p>
    <w:p w14:paraId="6616F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192D96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04FEC3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3CA7E2E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3183</w:t>
      </w:r>
    </w:p>
    <w:p w14:paraId="0FB8AF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3B2EDD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3183</w:t>
      </w:r>
    </w:p>
    <w:p w14:paraId="100504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3186</w:t>
      </w:r>
    </w:p>
    <w:p w14:paraId="2B99B4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3186</w:t>
      </w:r>
    </w:p>
    <w:p w14:paraId="42B582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3186</w:t>
      </w:r>
    </w:p>
    <w:p w14:paraId="4850DC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612A215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84E7D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3190</w:t>
      </w:r>
    </w:p>
    <w:p w14:paraId="663F97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3190</w:t>
      </w:r>
    </w:p>
    <w:p w14:paraId="309EFC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3190</w:t>
      </w:r>
    </w:p>
    <w:p w14:paraId="5E4FE7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3193</w:t>
      </w:r>
    </w:p>
    <w:p w14:paraId="3A7DF4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3194</w:t>
      </w:r>
    </w:p>
    <w:p w14:paraId="0D0790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765197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333CF43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447111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3197</w:t>
      </w:r>
    </w:p>
    <w:p w14:paraId="40B69F0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39007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615789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76470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3200</w:t>
      </w:r>
    </w:p>
    <w:p w14:paraId="1EF2BD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615020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3200</w:t>
      </w:r>
    </w:p>
    <w:p w14:paraId="59FC58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A.9.1.34.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40DBD3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3203</w:t>
      </w:r>
    </w:p>
    <w:p w14:paraId="4C4369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3203</w:t>
      </w:r>
    </w:p>
    <w:p w14:paraId="51250A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3203</w:t>
      </w:r>
    </w:p>
    <w:p w14:paraId="14FD9B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3206</w:t>
      </w:r>
    </w:p>
    <w:p w14:paraId="6039229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3207</w:t>
      </w:r>
    </w:p>
    <w:p w14:paraId="0AF0D3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53FCE3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27BA69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357B00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3210</w:t>
      </w:r>
    </w:p>
    <w:p w14:paraId="4ADC50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3210</w:t>
      </w:r>
    </w:p>
    <w:p w14:paraId="011AB5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3210</w:t>
      </w:r>
    </w:p>
    <w:p w14:paraId="78BE2B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3213</w:t>
      </w:r>
    </w:p>
    <w:p w14:paraId="32A81F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3214</w:t>
      </w:r>
    </w:p>
    <w:p w14:paraId="76DAE4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3214</w:t>
      </w:r>
    </w:p>
    <w:p w14:paraId="4671A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3214</w:t>
      </w:r>
    </w:p>
    <w:p w14:paraId="106CC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3217</w:t>
      </w:r>
    </w:p>
    <w:p w14:paraId="3840B7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3218</w:t>
      </w:r>
    </w:p>
    <w:p w14:paraId="25D663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3218</w:t>
      </w:r>
    </w:p>
    <w:p w14:paraId="2CB6A6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3218</w:t>
      </w:r>
    </w:p>
    <w:p w14:paraId="7620C9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3224</w:t>
      </w:r>
    </w:p>
    <w:p w14:paraId="62EFDE0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3224</w:t>
      </w:r>
    </w:p>
    <w:p w14:paraId="27262E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3224</w:t>
      </w:r>
    </w:p>
    <w:p w14:paraId="7ED3C5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3225</w:t>
      </w:r>
    </w:p>
    <w:p w14:paraId="1D493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1D7180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3231</w:t>
      </w:r>
    </w:p>
    <w:p w14:paraId="2656C3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6986DF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762BFC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107984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3234</w:t>
      </w:r>
    </w:p>
    <w:p w14:paraId="20D983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539825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0EDD5D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3237</w:t>
      </w:r>
    </w:p>
    <w:p w14:paraId="5D4ADC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3237</w:t>
      </w:r>
    </w:p>
    <w:p w14:paraId="1BE9FF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3237</w:t>
      </w:r>
    </w:p>
    <w:p w14:paraId="7B03495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3237</w:t>
      </w:r>
    </w:p>
    <w:p w14:paraId="4821B49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3238</w:t>
      </w:r>
    </w:p>
    <w:p w14:paraId="50192BC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RSRP for E-UTRAN in Carrier Aggregation</w:t>
      </w:r>
      <w:r>
        <w:rPr>
          <w:noProof/>
        </w:rPr>
        <w:tab/>
        <w:t>3239</w:t>
      </w:r>
    </w:p>
    <w:p w14:paraId="70B0D9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3239</w:t>
      </w:r>
    </w:p>
    <w:p w14:paraId="4B880D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3239</w:t>
      </w:r>
    </w:p>
    <w:p w14:paraId="3D8380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3244</w:t>
      </w:r>
    </w:p>
    <w:p w14:paraId="78F69EB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FDD-TDD RSRP for E-UTRAN in Carrier Aggregation</w:t>
      </w:r>
      <w:r>
        <w:rPr>
          <w:noProof/>
        </w:rPr>
        <w:tab/>
        <w:t>3244</w:t>
      </w:r>
    </w:p>
    <w:p w14:paraId="283425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3244</w:t>
      </w:r>
    </w:p>
    <w:p w14:paraId="738047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3244</w:t>
      </w:r>
    </w:p>
    <w:p w14:paraId="1B330A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10351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603732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4095AD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492458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1265ED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6B4488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3F421D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66666A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021AC1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576F3C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616508A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C09F23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49F0C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04BD5A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6F3716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2F7851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35D1F0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52050A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2665A90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25129BE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A.9.1.50.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55F4D53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5 DL </w:t>
      </w:r>
      <w:r>
        <w:rPr>
          <w:noProof/>
          <w:lang w:eastAsia="zh-CN"/>
        </w:rPr>
        <w:t>T</w:t>
      </w:r>
      <w:r>
        <w:rPr>
          <w:noProof/>
        </w:rPr>
        <w:t>DD RSRP for E-UTRAN in Carrier Aggregation</w:t>
      </w:r>
      <w:r>
        <w:rPr>
          <w:noProof/>
        </w:rPr>
        <w:tab/>
        <w:t>3299</w:t>
      </w:r>
    </w:p>
    <w:p w14:paraId="2CA5BF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6DA80E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6340A9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A.9.1.51.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42AEAB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3306</w:t>
      </w:r>
    </w:p>
    <w:p w14:paraId="41EEAA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7C139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15EA76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5EC2A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3309</w:t>
      </w:r>
    </w:p>
    <w:p w14:paraId="6C4D837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74B896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688160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A.9.1.52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4665A6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3310</w:t>
      </w:r>
    </w:p>
    <w:p w14:paraId="44B47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5AAB8E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029127F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15B7B1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CEModeA</w:t>
      </w:r>
      <w:r>
        <w:rPr>
          <w:noProof/>
        </w:rPr>
        <w:tab/>
        <w:t>3314</w:t>
      </w:r>
    </w:p>
    <w:p w14:paraId="431437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79AAD6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29F3D6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A8AEC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3316</w:t>
      </w:r>
    </w:p>
    <w:p w14:paraId="0EA535C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730D0A3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564D50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6F23544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3965BB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0EDDD4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6F303D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28AD8F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25545B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304CEF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128480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003A56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3327</w:t>
      </w:r>
    </w:p>
    <w:p w14:paraId="590C88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50DE9F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07A26E0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7D63B2A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3330</w:t>
      </w:r>
    </w:p>
    <w:p w14:paraId="74C9554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6ADA8A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5D0B78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A.9.1.57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1C1B5A0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3331</w:t>
      </w:r>
    </w:p>
    <w:p w14:paraId="6058FA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509AA9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585BAB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4FD8EB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for 5MHz Bandwidth in CEModeB</w:t>
      </w:r>
      <w:r>
        <w:rPr>
          <w:noProof/>
        </w:rPr>
        <w:tab/>
        <w:t>3335</w:t>
      </w:r>
    </w:p>
    <w:p w14:paraId="4FBFEB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10C25F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0BD604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A.9.1.58</w:t>
      </w:r>
      <w:r>
        <w:rPr>
          <w:noProof/>
          <w:lang w:eastAsia="zh-CN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2C8A62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3336</w:t>
      </w:r>
    </w:p>
    <w:p w14:paraId="53E489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017130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E67A5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19363D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50DA8A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6AFCDD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01C56F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0E5A754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3F50E89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1DF7357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2FCA8C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086E20B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3346</w:t>
      </w:r>
    </w:p>
    <w:p w14:paraId="03EA8A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57DE0D7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7CB745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DE4C87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3349</w:t>
      </w:r>
    </w:p>
    <w:p w14:paraId="6CEBCBF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2CFC55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767799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07B07B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3352</w:t>
      </w:r>
    </w:p>
    <w:p w14:paraId="186BDD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7D291F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2D9BC8B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4C6F25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3354</w:t>
      </w:r>
    </w:p>
    <w:p w14:paraId="5F0A6B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2DCC51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126C94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6A8D96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RSRP </w:t>
      </w:r>
      <w:r>
        <w:rPr>
          <w:noProof/>
        </w:rPr>
        <w:t>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3360</w:t>
      </w:r>
    </w:p>
    <w:p w14:paraId="54C86D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281550E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54CE71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0EF4BB0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Inter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3366</w:t>
      </w:r>
    </w:p>
    <w:p w14:paraId="5DB6FA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4FB57C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006436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1F7FD63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064A8C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750B1D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4673E2D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66D1431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RSRP for E-UTRAN in Carrier Aggregation</w:t>
      </w:r>
      <w:r>
        <w:rPr>
          <w:noProof/>
        </w:rPr>
        <w:t xml:space="preserve"> </w:t>
      </w:r>
      <w:r>
        <w:rPr>
          <w:noProof/>
          <w:lang w:eastAsia="zh-CN"/>
        </w:rPr>
        <w:t>with generic duplex modes</w:t>
      </w:r>
      <w:r>
        <w:rPr>
          <w:noProof/>
        </w:rPr>
        <w:tab/>
        <w:t>3372</w:t>
      </w:r>
    </w:p>
    <w:p w14:paraId="0506C68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6FFB23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109571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21D6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3D2C12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5EDB12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156E11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3A98B3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0F3D044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32D970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5AAAC54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45E48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A.9.1.</w:t>
      </w:r>
      <w:r>
        <w:rPr>
          <w:noProof/>
        </w:rPr>
        <w:t>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00584F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3ECB55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199F7B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165EB5D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4A7368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48857D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441BB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7594AF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4239E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459369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4336766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B68465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0A5EA4E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6BE85D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4C680F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4F1B60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3422</w:t>
      </w:r>
    </w:p>
    <w:p w14:paraId="683EEF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517F01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107499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6421169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3425</w:t>
      </w:r>
    </w:p>
    <w:p w14:paraId="646C6A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E3FCE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60EC8D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DF570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CEModeA</w:t>
      </w:r>
      <w:r>
        <w:rPr>
          <w:noProof/>
        </w:rPr>
        <w:tab/>
        <w:t>3428</w:t>
      </w:r>
    </w:p>
    <w:p w14:paraId="7BF375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45E704A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AA954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D120B3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3431</w:t>
      </w:r>
    </w:p>
    <w:p w14:paraId="18443E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D2CFCA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1E668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4F51D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3434</w:t>
      </w:r>
    </w:p>
    <w:p w14:paraId="1171D8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5793150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409BA5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2E2D1E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</w:t>
      </w:r>
      <w:r>
        <w:rPr>
          <w:noProof/>
        </w:rPr>
        <w:t>RSS based</w:t>
      </w:r>
      <w:r>
        <w:rPr>
          <w:noProof/>
          <w:lang w:eastAsia="zh-CN"/>
        </w:rPr>
        <w:t xml:space="preserve"> RSRP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Cat-M1 UE in CEModeB</w:t>
      </w:r>
      <w:r>
        <w:rPr>
          <w:noProof/>
        </w:rPr>
        <w:tab/>
        <w:t>3437</w:t>
      </w:r>
    </w:p>
    <w:p w14:paraId="13EE49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77937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4042F94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6461A15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10772ED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474CDC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6ABB9C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3A79C7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CEAFB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0DBEF2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1692D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6AF51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57E65E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3BB5196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2D9D99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120A5C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327BCB2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522D67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32D9BC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662027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7AA6A5D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3451</w:t>
      </w:r>
    </w:p>
    <w:p w14:paraId="663652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D0C8C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756E7CE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2ABB509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F105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614BFB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AEE52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63E551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6F65C9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2EE3EF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79635E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74232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04007C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21A696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0EE822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7A7ED5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6ED7E1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6B0335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75158D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8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3468</w:t>
      </w:r>
    </w:p>
    <w:p w14:paraId="56F2B5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3468</w:t>
      </w:r>
    </w:p>
    <w:p w14:paraId="381E92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3468</w:t>
      </w:r>
    </w:p>
    <w:p w14:paraId="07EE3B0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3468</w:t>
      </w:r>
    </w:p>
    <w:p w14:paraId="595AAA1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3472</w:t>
      </w:r>
    </w:p>
    <w:p w14:paraId="063C49E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3472</w:t>
      </w:r>
    </w:p>
    <w:p w14:paraId="51EC5E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3472</w:t>
      </w:r>
    </w:p>
    <w:p w14:paraId="73FC46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3472</w:t>
      </w:r>
    </w:p>
    <w:p w14:paraId="303C44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3476</w:t>
      </w:r>
    </w:p>
    <w:p w14:paraId="131084B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3476</w:t>
      </w:r>
    </w:p>
    <w:p w14:paraId="7BBEFD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3476</w:t>
      </w:r>
    </w:p>
    <w:p w14:paraId="6913B0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3476</w:t>
      </w:r>
    </w:p>
    <w:p w14:paraId="335871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630705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3477</w:t>
      </w:r>
    </w:p>
    <w:p w14:paraId="1F7D36C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21ABBD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3478</w:t>
      </w:r>
    </w:p>
    <w:p w14:paraId="549564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0246451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5CD506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736FEE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280D6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24CE0C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0FB06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7D675C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014C76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3479</w:t>
      </w:r>
    </w:p>
    <w:p w14:paraId="6D6DAA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FDD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3479</w:t>
      </w:r>
    </w:p>
    <w:p w14:paraId="2329A36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3479</w:t>
      </w:r>
    </w:p>
    <w:p w14:paraId="0F6EB4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25175B1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3483</w:t>
      </w:r>
    </w:p>
    <w:p w14:paraId="0C0F862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</w:t>
      </w:r>
      <w:r>
        <w:rPr>
          <w:noProof/>
          <w:lang w:eastAsia="zh-CN"/>
        </w:rPr>
        <w:t xml:space="preserve">DD RSRQ under Time Domain Measurement Resource Restriction with </w:t>
      </w:r>
      <w:r>
        <w:rPr>
          <w:noProof/>
        </w:rPr>
        <w:t>CRS Assistance Information and Non-MBSFN ABS</w:t>
      </w:r>
      <w:r>
        <w:rPr>
          <w:noProof/>
        </w:rPr>
        <w:tab/>
        <w:t>3483</w:t>
      </w:r>
    </w:p>
    <w:p w14:paraId="4A9A9A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3483</w:t>
      </w:r>
    </w:p>
    <w:p w14:paraId="283278E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3483</w:t>
      </w:r>
    </w:p>
    <w:p w14:paraId="33541C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3488</w:t>
      </w:r>
    </w:p>
    <w:p w14:paraId="3CDA9AD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3488</w:t>
      </w:r>
    </w:p>
    <w:p w14:paraId="2971E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3488</w:t>
      </w:r>
    </w:p>
    <w:p w14:paraId="11B77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3488</w:t>
      </w:r>
    </w:p>
    <w:p w14:paraId="469341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3490</w:t>
      </w:r>
    </w:p>
    <w:p w14:paraId="1A4BEC3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3490</w:t>
      </w:r>
    </w:p>
    <w:p w14:paraId="6DB17CF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3490</w:t>
      </w:r>
    </w:p>
    <w:p w14:paraId="4D1466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3490</w:t>
      </w:r>
    </w:p>
    <w:p w14:paraId="22BA7F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3493</w:t>
      </w:r>
    </w:p>
    <w:p w14:paraId="67BC339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3493</w:t>
      </w:r>
    </w:p>
    <w:p w14:paraId="3A13185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3493</w:t>
      </w:r>
    </w:p>
    <w:p w14:paraId="099AAE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3493</w:t>
      </w:r>
    </w:p>
    <w:p w14:paraId="0E143C1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3495</w:t>
      </w:r>
    </w:p>
    <w:p w14:paraId="3952BC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T</w:t>
      </w:r>
      <w:r>
        <w:rPr>
          <w:noProof/>
        </w:rPr>
        <w:t>DD Inter Frequency WB-RSRQ</w:t>
      </w:r>
      <w:r>
        <w:rPr>
          <w:noProof/>
        </w:rPr>
        <w:tab/>
        <w:t>3495</w:t>
      </w:r>
    </w:p>
    <w:p w14:paraId="361C8BF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3495</w:t>
      </w:r>
    </w:p>
    <w:p w14:paraId="003264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3495</w:t>
      </w:r>
    </w:p>
    <w:p w14:paraId="283871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3498</w:t>
      </w:r>
    </w:p>
    <w:p w14:paraId="186CCC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3498</w:t>
      </w:r>
    </w:p>
    <w:p w14:paraId="20ECCD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3498</w:t>
      </w:r>
    </w:p>
    <w:p w14:paraId="378D7F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3498</w:t>
      </w:r>
    </w:p>
    <w:p w14:paraId="4A5AB0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3501</w:t>
      </w:r>
    </w:p>
    <w:p w14:paraId="143AA90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10MHz+5MHz</w:t>
      </w:r>
      <w:r>
        <w:rPr>
          <w:noProof/>
        </w:rPr>
        <w:tab/>
        <w:t>3501</w:t>
      </w:r>
    </w:p>
    <w:p w14:paraId="297393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51ED03D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0CBA01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56DDA79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3502</w:t>
      </w:r>
    </w:p>
    <w:p w14:paraId="107298A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3502</w:t>
      </w:r>
    </w:p>
    <w:p w14:paraId="175822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3502</w:t>
      </w:r>
    </w:p>
    <w:p w14:paraId="2B3919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3505</w:t>
      </w:r>
    </w:p>
    <w:p w14:paraId="48906A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3505</w:t>
      </w:r>
    </w:p>
    <w:p w14:paraId="6751669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3505</w:t>
      </w:r>
    </w:p>
    <w:p w14:paraId="38D8B4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3505</w:t>
      </w:r>
    </w:p>
    <w:p w14:paraId="6C9FB3F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45C6F1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RSR</w:t>
      </w:r>
      <w:r>
        <w:rPr>
          <w:noProof/>
          <w:lang w:eastAsia="zh-CN"/>
        </w:rPr>
        <w:t>Q</w:t>
      </w:r>
      <w:r>
        <w:rPr>
          <w:noProof/>
        </w:rPr>
        <w:t xml:space="preserve"> for E-UTRAN TDD-FDD Carrier Aggregation with PCell in FDD</w:t>
      </w:r>
      <w:r>
        <w:rPr>
          <w:noProof/>
        </w:rPr>
        <w:tab/>
        <w:t>3506</w:t>
      </w:r>
    </w:p>
    <w:p w14:paraId="7C344A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7D07F5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356635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3511</w:t>
      </w:r>
    </w:p>
    <w:p w14:paraId="2D146D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RSRQ for E-UTRAN T</w:t>
      </w:r>
      <w:r>
        <w:rPr>
          <w:noProof/>
        </w:rPr>
        <w:t>DD</w:t>
      </w:r>
      <w:r>
        <w:rPr>
          <w:noProof/>
          <w:lang w:eastAsia="zh-CN"/>
        </w:rPr>
        <w:t xml:space="preserve">-FDD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with PCell in TDD</w:t>
      </w:r>
      <w:r>
        <w:rPr>
          <w:noProof/>
        </w:rPr>
        <w:tab/>
        <w:t>3511</w:t>
      </w:r>
    </w:p>
    <w:p w14:paraId="03AE1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3511</w:t>
      </w:r>
    </w:p>
    <w:p w14:paraId="49DFD6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3511</w:t>
      </w:r>
    </w:p>
    <w:p w14:paraId="2B223ED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3515</w:t>
      </w:r>
    </w:p>
    <w:p w14:paraId="5BD224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</w:t>
      </w:r>
      <w:r>
        <w:rPr>
          <w:noProof/>
          <w:lang w:eastAsia="zh-CN"/>
        </w:rPr>
        <w:t xml:space="preserve"> RSRQ for</w:t>
      </w:r>
      <w:r>
        <w:rPr>
          <w:noProof/>
        </w:rPr>
        <w:t xml:space="preserve"> E-UTRAN 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3515</w:t>
      </w:r>
    </w:p>
    <w:p w14:paraId="27CF7D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3515</w:t>
      </w:r>
    </w:p>
    <w:p w14:paraId="5E207E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3515</w:t>
      </w:r>
    </w:p>
    <w:p w14:paraId="1FABFF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247DF9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3516</w:t>
      </w:r>
    </w:p>
    <w:p w14:paraId="0FD9A48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2B89A0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59E485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3519</w:t>
      </w:r>
    </w:p>
    <w:p w14:paraId="2EF580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3519</w:t>
      </w:r>
    </w:p>
    <w:p w14:paraId="1B49A1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3519</w:t>
      </w:r>
    </w:p>
    <w:p w14:paraId="72CD929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3519</w:t>
      </w:r>
    </w:p>
    <w:p w14:paraId="537E86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3522</w:t>
      </w:r>
    </w:p>
    <w:p w14:paraId="37FB955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3522</w:t>
      </w:r>
    </w:p>
    <w:p w14:paraId="499C786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3522</w:t>
      </w:r>
    </w:p>
    <w:p w14:paraId="12C3EC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3522</w:t>
      </w:r>
    </w:p>
    <w:p w14:paraId="01601EB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3525</w:t>
      </w:r>
    </w:p>
    <w:p w14:paraId="5F87D6D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3525</w:t>
      </w:r>
    </w:p>
    <w:p w14:paraId="794A71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3525</w:t>
      </w:r>
    </w:p>
    <w:p w14:paraId="37E25D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31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3525</w:t>
      </w:r>
    </w:p>
    <w:p w14:paraId="023803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</w:t>
      </w:r>
      <w:r>
        <w:rPr>
          <w:noProof/>
          <w:lang w:eastAsia="zh-CN"/>
        </w:rPr>
        <w:t>31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3528</w:t>
      </w:r>
    </w:p>
    <w:p w14:paraId="39DA48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3528</w:t>
      </w:r>
    </w:p>
    <w:p w14:paraId="061BCE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3528</w:t>
      </w:r>
    </w:p>
    <w:p w14:paraId="73D8CA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3528</w:t>
      </w:r>
    </w:p>
    <w:p w14:paraId="5EE3A6D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3531</w:t>
      </w:r>
    </w:p>
    <w:p w14:paraId="5E8439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3531</w:t>
      </w:r>
    </w:p>
    <w:p w14:paraId="11AD5A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3531</w:t>
      </w:r>
    </w:p>
    <w:p w14:paraId="426D6B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3531</w:t>
      </w:r>
    </w:p>
    <w:p w14:paraId="7ABF04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3535</w:t>
      </w:r>
    </w:p>
    <w:p w14:paraId="0D15A1D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3535</w:t>
      </w:r>
    </w:p>
    <w:p w14:paraId="11EDBB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3535</w:t>
      </w:r>
    </w:p>
    <w:p w14:paraId="6844984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3535</w:t>
      </w:r>
    </w:p>
    <w:p w14:paraId="2A92FF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3538</w:t>
      </w:r>
    </w:p>
    <w:p w14:paraId="64559A8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3538</w:t>
      </w:r>
    </w:p>
    <w:p w14:paraId="4315F3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3538</w:t>
      </w:r>
    </w:p>
    <w:p w14:paraId="3C32FEE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3538</w:t>
      </w:r>
    </w:p>
    <w:p w14:paraId="0B68EA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3541</w:t>
      </w:r>
    </w:p>
    <w:p w14:paraId="52F1BA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3541</w:t>
      </w:r>
    </w:p>
    <w:p w14:paraId="1E7D7CB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3541</w:t>
      </w:r>
    </w:p>
    <w:p w14:paraId="4F2764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3541</w:t>
      </w:r>
    </w:p>
    <w:p w14:paraId="353B2C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3A318FA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3543</w:t>
      </w:r>
    </w:p>
    <w:p w14:paraId="1A5FFC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3543</w:t>
      </w:r>
    </w:p>
    <w:p w14:paraId="6F5F67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3543</w:t>
      </w:r>
    </w:p>
    <w:p w14:paraId="3A0BA1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3544</w:t>
      </w:r>
    </w:p>
    <w:p w14:paraId="6B5126D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PCell in FDD RSRQ for E-UTRAN in Carrier Aggregation</w:t>
      </w:r>
      <w:r>
        <w:rPr>
          <w:noProof/>
        </w:rPr>
        <w:tab/>
        <w:t>3545</w:t>
      </w:r>
    </w:p>
    <w:p w14:paraId="234CFD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3545</w:t>
      </w:r>
    </w:p>
    <w:p w14:paraId="5BB70A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3545</w:t>
      </w:r>
    </w:p>
    <w:p w14:paraId="182BE4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3549</w:t>
      </w:r>
    </w:p>
    <w:p w14:paraId="66EB814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3 DL </w:t>
      </w:r>
      <w:r>
        <w:rPr>
          <w:noProof/>
          <w:lang w:eastAsia="zh-CN"/>
        </w:rPr>
        <w:t xml:space="preserve">PCell in </w:t>
      </w:r>
      <w:r>
        <w:rPr>
          <w:noProof/>
        </w:rPr>
        <w:t>TDD RSR</w:t>
      </w:r>
      <w:r>
        <w:rPr>
          <w:noProof/>
          <w:lang w:eastAsia="zh-CN"/>
        </w:rPr>
        <w:t>Q</w:t>
      </w:r>
      <w:r>
        <w:rPr>
          <w:noProof/>
        </w:rPr>
        <w:t xml:space="preserve"> for E-UTRAN in Carrier Aggregation</w:t>
      </w:r>
      <w:r>
        <w:rPr>
          <w:noProof/>
        </w:rPr>
        <w:tab/>
        <w:t>3549</w:t>
      </w:r>
    </w:p>
    <w:p w14:paraId="73CBB0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3549</w:t>
      </w:r>
    </w:p>
    <w:p w14:paraId="684795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3549</w:t>
      </w:r>
    </w:p>
    <w:p w14:paraId="1D4F94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A.9.2.39.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3553</w:t>
      </w:r>
    </w:p>
    <w:p w14:paraId="1101699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3553</w:t>
      </w:r>
    </w:p>
    <w:p w14:paraId="7E3D87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3553</w:t>
      </w:r>
    </w:p>
    <w:p w14:paraId="199070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3553</w:t>
      </w:r>
    </w:p>
    <w:p w14:paraId="553FCA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3556</w:t>
      </w:r>
    </w:p>
    <w:p w14:paraId="0B57FE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3557</w:t>
      </w:r>
    </w:p>
    <w:p w14:paraId="49C19A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3557</w:t>
      </w:r>
    </w:p>
    <w:p w14:paraId="234430F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3557</w:t>
      </w:r>
    </w:p>
    <w:p w14:paraId="0A169F2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3560</w:t>
      </w:r>
    </w:p>
    <w:p w14:paraId="20E3D8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FD-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3560</w:t>
      </w:r>
    </w:p>
    <w:p w14:paraId="60004D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3560</w:t>
      </w:r>
    </w:p>
    <w:p w14:paraId="069877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3560</w:t>
      </w:r>
    </w:p>
    <w:p w14:paraId="2229DD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3563</w:t>
      </w:r>
    </w:p>
    <w:p w14:paraId="3B318EF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HD-</w:t>
      </w:r>
      <w:r>
        <w:rPr>
          <w:noProof/>
        </w:rPr>
        <w:t>FDD</w:t>
      </w:r>
      <w:r>
        <w:rPr>
          <w:noProof/>
          <w:lang w:eastAsia="zh-CN"/>
        </w:rPr>
        <w:t xml:space="preserve"> RSRQ</w:t>
      </w:r>
      <w:r>
        <w:rPr>
          <w:noProof/>
        </w:rPr>
        <w:t xml:space="preserve"> 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3563</w:t>
      </w:r>
    </w:p>
    <w:p w14:paraId="7746D3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3563</w:t>
      </w:r>
    </w:p>
    <w:p w14:paraId="733D136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3563</w:t>
      </w:r>
    </w:p>
    <w:p w14:paraId="091E03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3566</w:t>
      </w:r>
    </w:p>
    <w:p w14:paraId="5F8872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 xml:space="preserve">DD </w:t>
      </w:r>
      <w:r>
        <w:rPr>
          <w:noProof/>
          <w:lang w:eastAsia="zh-CN"/>
        </w:rPr>
        <w:t xml:space="preserve">RSRQ </w:t>
      </w:r>
      <w:r>
        <w:rPr>
          <w:noProof/>
        </w:rPr>
        <w:t>Intra frequency case</w:t>
      </w:r>
      <w:r>
        <w:rPr>
          <w:noProof/>
          <w:lang w:eastAsia="zh-CN"/>
        </w:rPr>
        <w:t xml:space="preserve"> for UE category 0</w:t>
      </w:r>
      <w:r>
        <w:rPr>
          <w:noProof/>
        </w:rPr>
        <w:tab/>
        <w:t>3566</w:t>
      </w:r>
    </w:p>
    <w:p w14:paraId="10952B4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3566</w:t>
      </w:r>
    </w:p>
    <w:p w14:paraId="45AAAEB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3566</w:t>
      </w:r>
    </w:p>
    <w:p w14:paraId="3FFE88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3568</w:t>
      </w:r>
    </w:p>
    <w:p w14:paraId="22C138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FDD FDD-TDD RSRQ for E-UTRAN in Carrier Aggregation</w:t>
      </w:r>
      <w:r>
        <w:rPr>
          <w:noProof/>
        </w:rPr>
        <w:tab/>
        <w:t>3568</w:t>
      </w:r>
    </w:p>
    <w:p w14:paraId="69AF46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3568</w:t>
      </w:r>
    </w:p>
    <w:p w14:paraId="04235E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3568</w:t>
      </w:r>
    </w:p>
    <w:p w14:paraId="5BED12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3572</w:t>
      </w:r>
    </w:p>
    <w:p w14:paraId="30ED21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CA PCell in TDD TDD-FDD RSRQ for E-UTRAN in Carrier Aggregation</w:t>
      </w:r>
      <w:r>
        <w:rPr>
          <w:noProof/>
        </w:rPr>
        <w:tab/>
        <w:t>3573</w:t>
      </w:r>
    </w:p>
    <w:p w14:paraId="1421B4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3573</w:t>
      </w:r>
    </w:p>
    <w:p w14:paraId="6C1FE0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3573</w:t>
      </w:r>
    </w:p>
    <w:p w14:paraId="1DE406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3577</w:t>
      </w:r>
    </w:p>
    <w:p w14:paraId="4FE6C9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FDD RSRQ for E-UTRAN in Carrier Aggregation</w:t>
      </w:r>
      <w:r>
        <w:rPr>
          <w:noProof/>
        </w:rPr>
        <w:tab/>
        <w:t>3578</w:t>
      </w:r>
    </w:p>
    <w:p w14:paraId="63C3C5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3578</w:t>
      </w:r>
    </w:p>
    <w:p w14:paraId="687A391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3578</w:t>
      </w:r>
    </w:p>
    <w:p w14:paraId="33EC4A2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3582</w:t>
      </w:r>
    </w:p>
    <w:p w14:paraId="0AE548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F</w:t>
      </w:r>
      <w:r>
        <w:rPr>
          <w:noProof/>
        </w:rPr>
        <w:t xml:space="preserve">DD-TDD with </w:t>
      </w:r>
      <w:r>
        <w:rPr>
          <w:noProof/>
          <w:lang w:eastAsia="zh-CN"/>
        </w:rPr>
        <w:t>PCell in TDD RSRQ for E-UTRAN in Carrier Aggregation</w:t>
      </w:r>
      <w:r>
        <w:rPr>
          <w:noProof/>
        </w:rPr>
        <w:tab/>
        <w:t>3582</w:t>
      </w:r>
    </w:p>
    <w:p w14:paraId="1925E43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3582</w:t>
      </w:r>
    </w:p>
    <w:p w14:paraId="5DB1F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3583</w:t>
      </w:r>
    </w:p>
    <w:p w14:paraId="0EA624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3587</w:t>
      </w:r>
    </w:p>
    <w:p w14:paraId="16C24BD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3588</w:t>
      </w:r>
    </w:p>
    <w:p w14:paraId="36E50C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3588</w:t>
      </w:r>
    </w:p>
    <w:p w14:paraId="0C2881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3588</w:t>
      </w:r>
    </w:p>
    <w:p w14:paraId="08F7C0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3594</w:t>
      </w:r>
    </w:p>
    <w:p w14:paraId="23AB4CA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TDD RSRQ for E-UTRAN in Carrier Aggregation</w:t>
      </w:r>
      <w:r>
        <w:rPr>
          <w:noProof/>
        </w:rPr>
        <w:tab/>
        <w:t>3595</w:t>
      </w:r>
    </w:p>
    <w:p w14:paraId="7DA8DC5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3595</w:t>
      </w:r>
    </w:p>
    <w:p w14:paraId="5219D3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3595</w:t>
      </w:r>
    </w:p>
    <w:p w14:paraId="43D353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3601</w:t>
      </w:r>
    </w:p>
    <w:p w14:paraId="1D2ACD5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3601</w:t>
      </w:r>
    </w:p>
    <w:p w14:paraId="0E14ADA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3601</w:t>
      </w:r>
    </w:p>
    <w:p w14:paraId="4A5746E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3602</w:t>
      </w:r>
    </w:p>
    <w:p w14:paraId="1147ADD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3606</w:t>
      </w:r>
    </w:p>
    <w:p w14:paraId="05E5B5A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</w:t>
      </w:r>
      <w:r>
        <w:rPr>
          <w:noProof/>
        </w:rPr>
        <w:t>2</w:t>
      </w:r>
      <w:r>
        <w:rPr>
          <w:noProof/>
          <w:lang w:eastAsia="zh-CN"/>
        </w:rPr>
        <w:t>.</w:t>
      </w:r>
      <w:r>
        <w:rPr>
          <w:noProof/>
        </w:rPr>
        <w:t>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3606</w:t>
      </w:r>
    </w:p>
    <w:p w14:paraId="587599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3606</w:t>
      </w:r>
    </w:p>
    <w:p w14:paraId="3298912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3606</w:t>
      </w:r>
    </w:p>
    <w:p w14:paraId="220456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3609</w:t>
      </w:r>
    </w:p>
    <w:p w14:paraId="1B83296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4DL FDD RSRQ for E-UTRAN in Carrier Aggregation</w:t>
      </w:r>
      <w:r>
        <w:rPr>
          <w:noProof/>
        </w:rPr>
        <w:tab/>
        <w:t>3610</w:t>
      </w:r>
    </w:p>
    <w:p w14:paraId="11D824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3610</w:t>
      </w:r>
    </w:p>
    <w:p w14:paraId="2C0EFB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3610</w:t>
      </w:r>
    </w:p>
    <w:p w14:paraId="55DA4E4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3616</w:t>
      </w:r>
    </w:p>
    <w:p w14:paraId="32F8D9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3617</w:t>
      </w:r>
    </w:p>
    <w:p w14:paraId="0FC64E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3617</w:t>
      </w:r>
    </w:p>
    <w:p w14:paraId="45CAD7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3617</w:t>
      </w:r>
    </w:p>
    <w:p w14:paraId="11C2198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3623</w:t>
      </w:r>
    </w:p>
    <w:p w14:paraId="5E5A945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3 DL RSRQ for E-UTRAN in Carrier Aggregation with generic duplex modes</w:t>
      </w:r>
      <w:r>
        <w:rPr>
          <w:noProof/>
        </w:rPr>
        <w:tab/>
        <w:t>3623</w:t>
      </w:r>
    </w:p>
    <w:p w14:paraId="53FA3D0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3623</w:t>
      </w:r>
    </w:p>
    <w:p w14:paraId="42030FF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3624</w:t>
      </w:r>
    </w:p>
    <w:p w14:paraId="0A87CD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3629</w:t>
      </w:r>
    </w:p>
    <w:p w14:paraId="16D5E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4 DL RSRQ for E-UTRAN in Carrier Aggregation with generic duplex modes</w:t>
      </w:r>
      <w:r>
        <w:rPr>
          <w:noProof/>
        </w:rPr>
        <w:tab/>
        <w:t>3629</w:t>
      </w:r>
    </w:p>
    <w:p w14:paraId="26D415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3629</w:t>
      </w:r>
    </w:p>
    <w:p w14:paraId="31415AC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3629</w:t>
      </w:r>
    </w:p>
    <w:p w14:paraId="334536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A.9.2.56.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3634</w:t>
      </w:r>
    </w:p>
    <w:p w14:paraId="014F5A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5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3634</w:t>
      </w:r>
    </w:p>
    <w:p w14:paraId="5C46F7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3634</w:t>
      </w:r>
    </w:p>
    <w:p w14:paraId="29950C4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3635</w:t>
      </w:r>
    </w:p>
    <w:p w14:paraId="560432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A.9.2.57.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3639</w:t>
      </w:r>
    </w:p>
    <w:p w14:paraId="7A0B2E4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6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3640</w:t>
      </w:r>
    </w:p>
    <w:p w14:paraId="19FC613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3640</w:t>
      </w:r>
    </w:p>
    <w:p w14:paraId="022A76F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3640</w:t>
      </w:r>
    </w:p>
    <w:p w14:paraId="322392F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A.9.2.58.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3644</w:t>
      </w:r>
    </w:p>
    <w:p w14:paraId="19CACD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7 DL RSRQ for E-UTRAN</w:t>
      </w:r>
      <w:r>
        <w:rPr>
          <w:noProof/>
        </w:rPr>
        <w:t xml:space="preserve"> </w:t>
      </w:r>
      <w:r>
        <w:rPr>
          <w:noProof/>
          <w:lang w:eastAsia="zh-CN"/>
        </w:rPr>
        <w:t>in Carrier Aggregation with generic duplex modes</w:t>
      </w:r>
      <w:r>
        <w:rPr>
          <w:noProof/>
        </w:rPr>
        <w:tab/>
        <w:t>3645</w:t>
      </w:r>
    </w:p>
    <w:p w14:paraId="1449E7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3645</w:t>
      </w:r>
    </w:p>
    <w:p w14:paraId="723624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parameters</w:t>
      </w:r>
      <w:r>
        <w:rPr>
          <w:noProof/>
        </w:rPr>
        <w:tab/>
        <w:t>3645</w:t>
      </w:r>
    </w:p>
    <w:p w14:paraId="222AD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A.9.2.59.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3650</w:t>
      </w:r>
    </w:p>
    <w:p w14:paraId="6174658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3651</w:t>
      </w:r>
    </w:p>
    <w:p w14:paraId="49671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3651</w:t>
      </w:r>
    </w:p>
    <w:p w14:paraId="139F467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3651</w:t>
      </w:r>
    </w:p>
    <w:p w14:paraId="605F67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3654</w:t>
      </w:r>
    </w:p>
    <w:p w14:paraId="47172C8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3654</w:t>
      </w:r>
    </w:p>
    <w:p w14:paraId="5F143B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3654</w:t>
      </w:r>
    </w:p>
    <w:p w14:paraId="263096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3654</w:t>
      </w:r>
    </w:p>
    <w:p w14:paraId="31125C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3657</w:t>
      </w:r>
    </w:p>
    <w:p w14:paraId="2875229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3657</w:t>
      </w:r>
    </w:p>
    <w:p w14:paraId="30BC58B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3657</w:t>
      </w:r>
    </w:p>
    <w:p w14:paraId="44A338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3657</w:t>
      </w:r>
    </w:p>
    <w:p w14:paraId="44B6659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3660</w:t>
      </w:r>
    </w:p>
    <w:p w14:paraId="2463F3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  <w:lang w:val="sv-SE" w:eastAsia="zh-CN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  <w:lang w:val="sv-SE" w:eastAsia="zh-CN"/>
        </w:rPr>
        <w:t>UTRAN FDD CPICH RSCP</w:t>
      </w:r>
      <w:r>
        <w:rPr>
          <w:noProof/>
        </w:rPr>
        <w:tab/>
        <w:t>3660</w:t>
      </w:r>
    </w:p>
    <w:p w14:paraId="29813E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  <w:lang w:val="sv-SE"/>
        </w:rPr>
        <w:t>E-UTRAN FDD</w:t>
      </w:r>
      <w:r>
        <w:rPr>
          <w:noProof/>
        </w:rPr>
        <w:tab/>
        <w:t>3660</w:t>
      </w:r>
    </w:p>
    <w:p w14:paraId="5E410BA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3660</w:t>
      </w:r>
    </w:p>
    <w:p w14:paraId="00682E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3660</w:t>
      </w:r>
    </w:p>
    <w:p w14:paraId="37B9A2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3663</w:t>
      </w:r>
    </w:p>
    <w:p w14:paraId="67931C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 xml:space="preserve">A.9.3.2 </w:t>
      </w:r>
      <w:r w:rsidRPr="003D733F">
        <w:rPr>
          <w:bCs/>
          <w:noProof/>
        </w:rPr>
        <w:t>E-UTRAN TDD</w:t>
      </w:r>
      <w:r>
        <w:rPr>
          <w:noProof/>
        </w:rPr>
        <w:tab/>
        <w:t>3663</w:t>
      </w:r>
    </w:p>
    <w:p w14:paraId="11CB072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3663</w:t>
      </w:r>
    </w:p>
    <w:p w14:paraId="34DEFB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3663</w:t>
      </w:r>
    </w:p>
    <w:p w14:paraId="69709E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3666</w:t>
      </w:r>
    </w:p>
    <w:p w14:paraId="206A74F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A.9.3.</w:t>
      </w:r>
      <w:r w:rsidRPr="003D733F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E-UTRAN FDD</w:t>
      </w:r>
      <w:r w:rsidRPr="003D733F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3666</w:t>
      </w:r>
    </w:p>
    <w:p w14:paraId="2F15F11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3666</w:t>
      </w:r>
    </w:p>
    <w:p w14:paraId="77CEAC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3666</w:t>
      </w:r>
    </w:p>
    <w:p w14:paraId="4EAF92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A.9.3.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409666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SimSun"/>
          <w:noProof/>
        </w:rPr>
        <w:t>UTRAN FDD CPICH Ec/No</w:t>
      </w:r>
      <w:r>
        <w:rPr>
          <w:noProof/>
        </w:rPr>
        <w:tab/>
        <w:t>3668</w:t>
      </w:r>
    </w:p>
    <w:p w14:paraId="64F71F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</w:t>
      </w:r>
      <w:r>
        <w:rPr>
          <w:noProof/>
        </w:rPr>
        <w:tab/>
        <w:t>3668</w:t>
      </w:r>
    </w:p>
    <w:p w14:paraId="77838BA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3668</w:t>
      </w:r>
    </w:p>
    <w:p w14:paraId="0C90FD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3668</w:t>
      </w:r>
    </w:p>
    <w:p w14:paraId="316298D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3670</w:t>
      </w:r>
    </w:p>
    <w:p w14:paraId="2E8D78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TDD</w:t>
      </w:r>
      <w:r>
        <w:rPr>
          <w:noProof/>
        </w:rPr>
        <w:tab/>
        <w:t>3671</w:t>
      </w:r>
    </w:p>
    <w:p w14:paraId="044FA4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3671</w:t>
      </w:r>
    </w:p>
    <w:p w14:paraId="7E5F5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3671</w:t>
      </w:r>
    </w:p>
    <w:p w14:paraId="2A6776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3673</w:t>
      </w:r>
    </w:p>
    <w:p w14:paraId="5E2DF8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de-DE"/>
        </w:rPr>
        <w:t>A.9.</w:t>
      </w:r>
      <w:r w:rsidRPr="003D733F">
        <w:rPr>
          <w:noProof/>
          <w:lang w:val="de-DE" w:eastAsia="zh-CN"/>
        </w:rPr>
        <w:t>4</w:t>
      </w:r>
      <w:r w:rsidRPr="003D733F">
        <w:rPr>
          <w:noProof/>
          <w:lang w:val="de-DE"/>
        </w:rPr>
        <w:t>.</w:t>
      </w:r>
      <w:r w:rsidRPr="003D733F">
        <w:rPr>
          <w:noProof/>
          <w:lang w:val="de-DE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de-DE"/>
        </w:rPr>
        <w:t>E-UTRAN FDD</w:t>
      </w:r>
      <w:r w:rsidRPr="003D733F">
        <w:rPr>
          <w:noProof/>
          <w:lang w:val="de-DE" w:eastAsia="zh-CN"/>
        </w:rPr>
        <w:t xml:space="preserve"> for 5MHz Bandwidth</w:t>
      </w:r>
      <w:r>
        <w:rPr>
          <w:noProof/>
        </w:rPr>
        <w:tab/>
        <w:t>3674</w:t>
      </w:r>
    </w:p>
    <w:p w14:paraId="249A009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Purpose and Environment</w:t>
      </w:r>
      <w:r>
        <w:rPr>
          <w:noProof/>
        </w:rPr>
        <w:tab/>
        <w:t>3674</w:t>
      </w:r>
    </w:p>
    <w:p w14:paraId="4315DA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Parameters</w:t>
      </w:r>
      <w:r>
        <w:rPr>
          <w:noProof/>
        </w:rPr>
        <w:tab/>
        <w:t>3674</w:t>
      </w:r>
    </w:p>
    <w:p w14:paraId="3875EA8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snapToGrid w:val="0"/>
        </w:rPr>
        <w:t>A.9.</w:t>
      </w:r>
      <w:r w:rsidRPr="003D733F">
        <w:rPr>
          <w:noProof/>
          <w:snapToGrid w:val="0"/>
          <w:lang w:eastAsia="zh-CN"/>
        </w:rPr>
        <w:t>4</w:t>
      </w:r>
      <w:r w:rsidRPr="003D733F">
        <w:rPr>
          <w:noProof/>
          <w:snapToGrid w:val="0"/>
        </w:rPr>
        <w:t>.</w:t>
      </w:r>
      <w:r w:rsidRPr="003D733F">
        <w:rPr>
          <w:noProof/>
          <w:snapToGrid w:val="0"/>
          <w:lang w:eastAsia="zh-CN"/>
        </w:rPr>
        <w:t>3</w:t>
      </w:r>
      <w:r w:rsidRPr="003D733F">
        <w:rPr>
          <w:noProof/>
          <w:snapToGrid w:val="0"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3675</w:t>
      </w:r>
    </w:p>
    <w:p w14:paraId="1EB394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UTRAN TDD measurement</w:t>
      </w:r>
      <w:r>
        <w:rPr>
          <w:noProof/>
        </w:rPr>
        <w:tab/>
        <w:t>3675</w:t>
      </w:r>
    </w:p>
    <w:p w14:paraId="6A5355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3675</w:t>
      </w:r>
    </w:p>
    <w:p w14:paraId="19F19F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3675</w:t>
      </w:r>
    </w:p>
    <w:p w14:paraId="657051D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3675</w:t>
      </w:r>
    </w:p>
    <w:p w14:paraId="2100E9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3677</w:t>
      </w:r>
    </w:p>
    <w:p w14:paraId="3B10236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3678</w:t>
      </w:r>
    </w:p>
    <w:p w14:paraId="752BE72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3678</w:t>
      </w:r>
    </w:p>
    <w:p w14:paraId="3050E71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3678</w:t>
      </w:r>
    </w:p>
    <w:p w14:paraId="2ABD4D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5</w:t>
      </w:r>
      <w:r>
        <w:rPr>
          <w:noProof/>
        </w:rPr>
        <w:t>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3679</w:t>
      </w:r>
    </w:p>
    <w:p w14:paraId="3B5B5DD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it-IT"/>
        </w:rPr>
        <w:t>GSM Carrier RSSI</w:t>
      </w:r>
      <w:r>
        <w:rPr>
          <w:noProof/>
        </w:rPr>
        <w:tab/>
        <w:t>3680</w:t>
      </w:r>
    </w:p>
    <w:p w14:paraId="3B2AE9D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  <w:lang w:val="it-IT"/>
        </w:rPr>
        <w:t>E-UTRAN FDD</w:t>
      </w:r>
      <w:r>
        <w:rPr>
          <w:noProof/>
        </w:rPr>
        <w:tab/>
        <w:t>3680</w:t>
      </w:r>
    </w:p>
    <w:p w14:paraId="785927C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Purpose and Environment</w:t>
      </w:r>
      <w:r>
        <w:rPr>
          <w:noProof/>
        </w:rPr>
        <w:tab/>
        <w:t>3680</w:t>
      </w:r>
    </w:p>
    <w:p w14:paraId="0F570AB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Requirements</w:t>
      </w:r>
      <w:r>
        <w:rPr>
          <w:noProof/>
        </w:rPr>
        <w:tab/>
        <w:t>3681</w:t>
      </w:r>
    </w:p>
    <w:p w14:paraId="194365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E-UTRAN TDD</w:t>
      </w:r>
      <w:r>
        <w:rPr>
          <w:noProof/>
        </w:rPr>
        <w:tab/>
        <w:t>3681</w:t>
      </w:r>
    </w:p>
    <w:p w14:paraId="49A90A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750CC0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bCs/>
          <w:noProof/>
        </w:rPr>
        <w:t>Test Requirements</w:t>
      </w:r>
      <w:r>
        <w:rPr>
          <w:noProof/>
        </w:rPr>
        <w:tab/>
        <w:t>3683</w:t>
      </w:r>
    </w:p>
    <w:p w14:paraId="052EE90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ab/>
        <w:t>3684</w:t>
      </w:r>
    </w:p>
    <w:p w14:paraId="73AEF61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FDD 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3684</w:t>
      </w:r>
    </w:p>
    <w:p w14:paraId="1A23481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3684</w:t>
      </w:r>
    </w:p>
    <w:p w14:paraId="56925B4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3684</w:t>
      </w:r>
    </w:p>
    <w:p w14:paraId="47C464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3685</w:t>
      </w:r>
    </w:p>
    <w:p w14:paraId="546358F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 TDD UE Rx </w:t>
      </w:r>
      <w:r w:rsidRPr="003D733F">
        <w:rPr>
          <w:b/>
          <w:noProof/>
        </w:rPr>
        <w:t>–</w:t>
      </w:r>
      <w:r w:rsidRPr="003D733F">
        <w:rPr>
          <w:b/>
          <w:noProof/>
          <w:lang w:eastAsia="zh-CN"/>
        </w:rPr>
        <w:t xml:space="preserve"> 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case</w:t>
      </w:r>
      <w:r>
        <w:rPr>
          <w:noProof/>
        </w:rPr>
        <w:tab/>
        <w:t>3685</w:t>
      </w:r>
    </w:p>
    <w:p w14:paraId="0257C1E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Purpose and Environment</w:t>
      </w:r>
      <w:r>
        <w:rPr>
          <w:noProof/>
        </w:rPr>
        <w:tab/>
        <w:t>3685</w:t>
      </w:r>
    </w:p>
    <w:p w14:paraId="7BB6CF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parameters</w:t>
      </w:r>
      <w:r>
        <w:rPr>
          <w:noProof/>
        </w:rPr>
        <w:tab/>
        <w:t>3685</w:t>
      </w:r>
    </w:p>
    <w:p w14:paraId="2F4342C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Test Requirements</w:t>
      </w:r>
      <w:r>
        <w:rPr>
          <w:noProof/>
        </w:rPr>
        <w:tab/>
        <w:t>3687</w:t>
      </w:r>
    </w:p>
    <w:p w14:paraId="4264F4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3687</w:t>
      </w:r>
    </w:p>
    <w:p w14:paraId="3606AA8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3687</w:t>
      </w:r>
    </w:p>
    <w:p w14:paraId="38C8C6B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3687</w:t>
      </w:r>
    </w:p>
    <w:p w14:paraId="097B8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3690</w:t>
      </w:r>
    </w:p>
    <w:p w14:paraId="635EC5E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Non-MBSFN ABS</w:t>
      </w:r>
      <w:r>
        <w:rPr>
          <w:noProof/>
        </w:rPr>
        <w:tab/>
        <w:t>3690</w:t>
      </w:r>
    </w:p>
    <w:p w14:paraId="45DC523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3690</w:t>
      </w:r>
    </w:p>
    <w:p w14:paraId="304AF38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3690</w:t>
      </w:r>
    </w:p>
    <w:p w14:paraId="466C68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3693</w:t>
      </w:r>
    </w:p>
    <w:p w14:paraId="47EF82F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</w:t>
      </w:r>
      <w:r w:rsidRPr="003D733F">
        <w:rPr>
          <w:b/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 Domain Measurement Resource Restriction with CRS Assistance Information and Non-MBSFN ABS</w:t>
      </w:r>
      <w:r>
        <w:rPr>
          <w:noProof/>
        </w:rPr>
        <w:tab/>
        <w:t>3693</w:t>
      </w:r>
    </w:p>
    <w:p w14:paraId="4A7FA48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3693</w:t>
      </w:r>
    </w:p>
    <w:p w14:paraId="1DD8B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3693</w:t>
      </w:r>
    </w:p>
    <w:p w14:paraId="1D86EA5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3696</w:t>
      </w:r>
    </w:p>
    <w:p w14:paraId="5BD8DA34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under Time-Domain Measurement Resource Restriction with CRS Assistance Information and Non-MBSFN ABS</w:t>
      </w:r>
      <w:r>
        <w:rPr>
          <w:noProof/>
        </w:rPr>
        <w:tab/>
        <w:t>3696</w:t>
      </w:r>
    </w:p>
    <w:p w14:paraId="2937EB7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3696</w:t>
      </w:r>
    </w:p>
    <w:p w14:paraId="6151D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</w:t>
      </w:r>
      <w:r>
        <w:rPr>
          <w:noProof/>
        </w:rPr>
        <w:t>arameters</w:t>
      </w:r>
      <w:r>
        <w:rPr>
          <w:noProof/>
        </w:rPr>
        <w:tab/>
        <w:t>3696</w:t>
      </w:r>
    </w:p>
    <w:p w14:paraId="1AE9C86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3699</w:t>
      </w:r>
    </w:p>
    <w:p w14:paraId="15BA4D6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3699</w:t>
      </w:r>
    </w:p>
    <w:p w14:paraId="2738E39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3699</w:t>
      </w:r>
    </w:p>
    <w:p w14:paraId="4C7F79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3699</w:t>
      </w:r>
    </w:p>
    <w:p w14:paraId="5159DB4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7F3E9B7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3701</w:t>
      </w:r>
    </w:p>
    <w:p w14:paraId="1FDE3E0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3701</w:t>
      </w:r>
    </w:p>
    <w:p w14:paraId="2BFE75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3701</w:t>
      </w:r>
    </w:p>
    <w:p w14:paraId="5BF52D3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3702</w:t>
      </w:r>
    </w:p>
    <w:p w14:paraId="67D54A4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UE Rx-Tx time difference</w:t>
      </w:r>
      <w:r>
        <w:rPr>
          <w:noProof/>
        </w:rPr>
        <w:t xml:space="preserve"> case for Cat-M1/M2 UE in CEModeA</w:t>
      </w:r>
      <w:r>
        <w:rPr>
          <w:noProof/>
        </w:rPr>
        <w:tab/>
        <w:t>3702</w:t>
      </w:r>
    </w:p>
    <w:p w14:paraId="7C8EC2A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0BCE8A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0DA2AC3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7</w:t>
      </w:r>
      <w:r>
        <w:rPr>
          <w:noProof/>
        </w:rPr>
        <w:t>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34B530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RSTD</w:t>
      </w:r>
      <w:r>
        <w:rPr>
          <w:noProof/>
        </w:rPr>
        <w:tab/>
        <w:t>3704</w:t>
      </w:r>
    </w:p>
    <w:p w14:paraId="261F7BC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 frequency case</w:t>
      </w:r>
      <w:r>
        <w:rPr>
          <w:noProof/>
        </w:rPr>
        <w:tab/>
        <w:t>3704</w:t>
      </w:r>
    </w:p>
    <w:p w14:paraId="20DD3D3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3704</w:t>
      </w:r>
    </w:p>
    <w:p w14:paraId="628152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3706</w:t>
      </w:r>
    </w:p>
    <w:p w14:paraId="165424B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3706</w:t>
      </w:r>
    </w:p>
    <w:p w14:paraId="3510C7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 frequency case</w:t>
      </w:r>
      <w:r>
        <w:rPr>
          <w:noProof/>
        </w:rPr>
        <w:tab/>
        <w:t>3707</w:t>
      </w:r>
    </w:p>
    <w:p w14:paraId="5FAF8B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3707</w:t>
      </w:r>
    </w:p>
    <w:p w14:paraId="6C8FCC3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3710</w:t>
      </w:r>
    </w:p>
    <w:p w14:paraId="639A209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3710</w:t>
      </w:r>
    </w:p>
    <w:p w14:paraId="2AE012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FDD-FDD RSTD inter frequency case</w:t>
      </w:r>
      <w:r>
        <w:rPr>
          <w:noProof/>
        </w:rPr>
        <w:tab/>
        <w:t>3711</w:t>
      </w:r>
    </w:p>
    <w:p w14:paraId="712CB8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3711</w:t>
      </w:r>
    </w:p>
    <w:p w14:paraId="5BB29E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3713</w:t>
      </w:r>
    </w:p>
    <w:p w14:paraId="6E7285C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3713</w:t>
      </w:r>
    </w:p>
    <w:p w14:paraId="3A838A1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TDD-TDD RSTD inter frequency case</w:t>
      </w:r>
      <w:r>
        <w:rPr>
          <w:noProof/>
        </w:rPr>
        <w:tab/>
        <w:t>3714</w:t>
      </w:r>
    </w:p>
    <w:p w14:paraId="6354BF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3714</w:t>
      </w:r>
    </w:p>
    <w:p w14:paraId="454D72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3716</w:t>
      </w:r>
    </w:p>
    <w:p w14:paraId="473E0A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 for UE Category 1bis</w:t>
      </w:r>
      <w:r>
        <w:rPr>
          <w:noProof/>
        </w:rPr>
        <w:tab/>
        <w:t>3716</w:t>
      </w:r>
    </w:p>
    <w:p w14:paraId="322C1A8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</w:t>
      </w:r>
      <w:r>
        <w:rPr>
          <w:noProof/>
        </w:rPr>
        <w:tab/>
        <w:t>3717</w:t>
      </w:r>
    </w:p>
    <w:p w14:paraId="6102E07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3717</w:t>
      </w:r>
    </w:p>
    <w:p w14:paraId="466B431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3719</w:t>
      </w:r>
    </w:p>
    <w:p w14:paraId="1BFA038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</w:t>
      </w:r>
      <w:r>
        <w:rPr>
          <w:noProof/>
        </w:rPr>
        <w:tab/>
        <w:t>3719</w:t>
      </w:r>
    </w:p>
    <w:p w14:paraId="6167208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3719</w:t>
      </w:r>
    </w:p>
    <w:p w14:paraId="4C57888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3722</w:t>
      </w:r>
    </w:p>
    <w:p w14:paraId="551D605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20MHz bandwidth</w:t>
      </w:r>
      <w:r>
        <w:rPr>
          <w:noProof/>
        </w:rPr>
        <w:tab/>
        <w:t>3722</w:t>
      </w:r>
    </w:p>
    <w:p w14:paraId="63058D0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3722</w:t>
      </w:r>
    </w:p>
    <w:p w14:paraId="6700DB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3723</w:t>
      </w:r>
    </w:p>
    <w:p w14:paraId="2703DE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20MHz bandwidth</w:t>
      </w:r>
      <w:r>
        <w:rPr>
          <w:noProof/>
        </w:rPr>
        <w:tab/>
        <w:t>3723</w:t>
      </w:r>
    </w:p>
    <w:p w14:paraId="5A85A99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54C8F6E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3724</w:t>
      </w:r>
    </w:p>
    <w:p w14:paraId="3CB3DF7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10MHz+5MHz</w:t>
      </w:r>
      <w:r>
        <w:rPr>
          <w:noProof/>
        </w:rPr>
        <w:tab/>
        <w:t>3724</w:t>
      </w:r>
    </w:p>
    <w:p w14:paraId="5B90CE3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5D44FD9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3725</w:t>
      </w:r>
    </w:p>
    <w:p w14:paraId="3AC12DE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</w:t>
      </w:r>
      <w:r w:rsidRPr="003D733F">
        <w:rPr>
          <w:noProof/>
          <w:lang w:val="en-US" w:eastAsia="zh-CN"/>
        </w:rPr>
        <w:t>8</w:t>
      </w:r>
      <w:r w:rsidRPr="003D733F">
        <w:rPr>
          <w:noProof/>
          <w:lang w:val="en-US"/>
        </w:rPr>
        <w:t>.</w:t>
      </w:r>
      <w:r w:rsidRPr="003D733F">
        <w:rPr>
          <w:noProof/>
          <w:lang w:val="en-US"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10MHz+5MHz</w:t>
      </w:r>
      <w:r>
        <w:rPr>
          <w:noProof/>
        </w:rPr>
        <w:tab/>
        <w:t>3725</w:t>
      </w:r>
    </w:p>
    <w:p w14:paraId="200A923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509740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10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3726</w:t>
      </w:r>
    </w:p>
    <w:p w14:paraId="55844C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Carrier Aggregation for 5 + 5MHz bandwidth</w:t>
      </w:r>
      <w:r>
        <w:rPr>
          <w:noProof/>
        </w:rPr>
        <w:tab/>
        <w:t>3726</w:t>
      </w:r>
    </w:p>
    <w:p w14:paraId="4F77461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DC851F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3727</w:t>
      </w:r>
    </w:p>
    <w:p w14:paraId="78FD75B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Carrier Aggregation for 5+5MHz bandwidth</w:t>
      </w:r>
      <w:r>
        <w:rPr>
          <w:noProof/>
        </w:rPr>
        <w:tab/>
        <w:t>3727</w:t>
      </w:r>
    </w:p>
    <w:p w14:paraId="2E9A4A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701E24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3728</w:t>
      </w:r>
    </w:p>
    <w:p w14:paraId="4F71F4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 xml:space="preserve">E-UTRAN </w:t>
      </w:r>
      <w:r>
        <w:rPr>
          <w:noProof/>
        </w:rPr>
        <w:t>TDD</w:t>
      </w:r>
      <w:r>
        <w:rPr>
          <w:noProof/>
          <w:lang w:eastAsia="zh-CN"/>
        </w:rPr>
        <w:t xml:space="preserve"> RSTD Measurement Accuracy in </w:t>
      </w:r>
      <w:r>
        <w:rPr>
          <w:noProof/>
        </w:rPr>
        <w:t>Carrier Aggregation</w:t>
      </w:r>
      <w:r>
        <w:rPr>
          <w:noProof/>
          <w:lang w:eastAsia="zh-CN"/>
        </w:rPr>
        <w:t xml:space="preserve"> for </w:t>
      </w:r>
      <w:r>
        <w:rPr>
          <w:noProof/>
        </w:rPr>
        <w:t>2</w:t>
      </w:r>
      <w:r>
        <w:rPr>
          <w:noProof/>
          <w:lang w:eastAsia="zh-CN"/>
        </w:rPr>
        <w:t>0MHz+</w:t>
      </w:r>
      <w:r>
        <w:rPr>
          <w:noProof/>
        </w:rPr>
        <w:t>1</w:t>
      </w:r>
      <w:r>
        <w:rPr>
          <w:noProof/>
          <w:lang w:eastAsia="zh-CN"/>
        </w:rPr>
        <w:t>0MHz</w:t>
      </w:r>
      <w:r>
        <w:rPr>
          <w:noProof/>
        </w:rPr>
        <w:tab/>
        <w:t>3728</w:t>
      </w:r>
    </w:p>
    <w:p w14:paraId="61D0565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108E20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.13.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3729</w:t>
      </w:r>
    </w:p>
    <w:p w14:paraId="377ECBF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FDD RSTD Measurement Accuracy in 3DL Carrier Aggregation</w:t>
      </w:r>
      <w:r>
        <w:rPr>
          <w:noProof/>
        </w:rPr>
        <w:tab/>
        <w:t>3729</w:t>
      </w:r>
    </w:p>
    <w:p w14:paraId="1664935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2B7414D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3736</w:t>
      </w:r>
    </w:p>
    <w:p w14:paraId="1F505F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 w:eastAsia="zh-CN"/>
        </w:rPr>
        <w:t>E-UTRAN TDD RSTD Measurement Accuracy in 3DL Carrier Aggregation</w:t>
      </w:r>
      <w:r>
        <w:rPr>
          <w:noProof/>
        </w:rPr>
        <w:tab/>
        <w:t>3736</w:t>
      </w:r>
    </w:p>
    <w:p w14:paraId="696B062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3736</w:t>
      </w:r>
    </w:p>
    <w:p w14:paraId="49D839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3742</w:t>
      </w:r>
    </w:p>
    <w:p w14:paraId="0735C31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3742</w:t>
      </w:r>
    </w:p>
    <w:p w14:paraId="3489AF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3742</w:t>
      </w:r>
    </w:p>
    <w:p w14:paraId="21106F2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3745</w:t>
      </w:r>
    </w:p>
    <w:p w14:paraId="0E85607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3745</w:t>
      </w:r>
    </w:p>
    <w:p w14:paraId="2DD3B17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3745</w:t>
      </w:r>
    </w:p>
    <w:p w14:paraId="2D4D01F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3748</w:t>
      </w:r>
    </w:p>
    <w:p w14:paraId="7E506C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HD – FDD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3748</w:t>
      </w:r>
    </w:p>
    <w:p w14:paraId="6E5468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18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3748</w:t>
      </w:r>
    </w:p>
    <w:p w14:paraId="37482C9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18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3751</w:t>
      </w:r>
    </w:p>
    <w:p w14:paraId="66E4A21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HD – FDD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3751</w:t>
      </w:r>
    </w:p>
    <w:p w14:paraId="6C2BD78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</w:t>
      </w:r>
      <w:r>
        <w:rPr>
          <w:noProof/>
          <w:lang w:eastAsia="zh-CN"/>
        </w:rPr>
        <w:t>19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3751</w:t>
      </w:r>
    </w:p>
    <w:p w14:paraId="68F90B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</w:t>
      </w:r>
      <w:r>
        <w:rPr>
          <w:noProof/>
          <w:lang w:eastAsia="zh-CN"/>
        </w:rPr>
        <w:t>8</w:t>
      </w:r>
      <w:r>
        <w:rPr>
          <w:noProof/>
        </w:rPr>
        <w:t>.</w:t>
      </w:r>
      <w:r>
        <w:rPr>
          <w:noProof/>
          <w:lang w:eastAsia="zh-CN"/>
        </w:rPr>
        <w:t>19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3754</w:t>
      </w:r>
    </w:p>
    <w:p w14:paraId="3543876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A</w:t>
      </w:r>
      <w:r>
        <w:rPr>
          <w:noProof/>
        </w:rPr>
        <w:tab/>
        <w:t>3754</w:t>
      </w:r>
    </w:p>
    <w:p w14:paraId="7AAE7A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3754</w:t>
      </w:r>
    </w:p>
    <w:p w14:paraId="129A57D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A.9.8.20.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3757</w:t>
      </w:r>
    </w:p>
    <w:p w14:paraId="4627F91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CEModeA</w:t>
      </w:r>
      <w:r>
        <w:rPr>
          <w:noProof/>
        </w:rPr>
        <w:tab/>
        <w:t>3757</w:t>
      </w:r>
    </w:p>
    <w:p w14:paraId="068CC7F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3757</w:t>
      </w:r>
    </w:p>
    <w:p w14:paraId="61E0474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A.9.8.21.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3761</w:t>
      </w:r>
    </w:p>
    <w:p w14:paraId="741BC5A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A</w:t>
      </w:r>
      <w:r>
        <w:rPr>
          <w:noProof/>
        </w:rPr>
        <w:tab/>
        <w:t>3762</w:t>
      </w:r>
    </w:p>
    <w:p w14:paraId="687BC8A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3762</w:t>
      </w:r>
    </w:p>
    <w:p w14:paraId="6FCE89A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3765</w:t>
      </w:r>
    </w:p>
    <w:p w14:paraId="6183F9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 RSTD intra-frequency measurement accuracy in CE Mode B</w:t>
      </w:r>
      <w:r>
        <w:rPr>
          <w:noProof/>
        </w:rPr>
        <w:tab/>
        <w:t>3766</w:t>
      </w:r>
    </w:p>
    <w:p w14:paraId="1EF64D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3766</w:t>
      </w:r>
    </w:p>
    <w:p w14:paraId="6A156DC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3769</w:t>
      </w:r>
    </w:p>
    <w:p w14:paraId="53212D0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intra-frequency measurement accuracy in CE Mode B</w:t>
      </w:r>
      <w:r>
        <w:rPr>
          <w:noProof/>
        </w:rPr>
        <w:tab/>
        <w:t>3769</w:t>
      </w:r>
    </w:p>
    <w:p w14:paraId="3AC864A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3769</w:t>
      </w:r>
    </w:p>
    <w:p w14:paraId="34CABDC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3773</w:t>
      </w:r>
    </w:p>
    <w:p w14:paraId="60DF43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intra-frequency measurement accuracy in CE Mode B</w:t>
      </w:r>
      <w:r>
        <w:rPr>
          <w:noProof/>
        </w:rPr>
        <w:tab/>
        <w:t>3773</w:t>
      </w:r>
    </w:p>
    <w:p w14:paraId="703F88A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3773</w:t>
      </w:r>
    </w:p>
    <w:p w14:paraId="5069C59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3777</w:t>
      </w:r>
    </w:p>
    <w:p w14:paraId="04CEB6D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A</w:t>
      </w:r>
      <w:r>
        <w:rPr>
          <w:noProof/>
        </w:rPr>
        <w:tab/>
        <w:t>3778</w:t>
      </w:r>
    </w:p>
    <w:p w14:paraId="0948D5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3778</w:t>
      </w:r>
    </w:p>
    <w:p w14:paraId="4A44E3E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A.9.8.26.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3780</w:t>
      </w:r>
    </w:p>
    <w:p w14:paraId="4FE8153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A</w:t>
      </w:r>
      <w:r>
        <w:rPr>
          <w:noProof/>
        </w:rPr>
        <w:tab/>
        <w:t>3780</w:t>
      </w:r>
    </w:p>
    <w:p w14:paraId="1581F7C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3780</w:t>
      </w:r>
    </w:p>
    <w:p w14:paraId="360C6F1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A.9.8.27.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3783</w:t>
      </w:r>
    </w:p>
    <w:p w14:paraId="160F2D6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A</w:t>
      </w:r>
      <w:r>
        <w:rPr>
          <w:noProof/>
        </w:rPr>
        <w:tab/>
        <w:t>3783</w:t>
      </w:r>
    </w:p>
    <w:p w14:paraId="5F4DDD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3783</w:t>
      </w:r>
    </w:p>
    <w:p w14:paraId="4932899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A.9.8.28.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3786</w:t>
      </w:r>
    </w:p>
    <w:p w14:paraId="32D6086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FDD-FDD RSTD inter-frequency measurement accuracy in CE Mode B</w:t>
      </w:r>
      <w:r>
        <w:rPr>
          <w:noProof/>
        </w:rPr>
        <w:tab/>
        <w:t>3786</w:t>
      </w:r>
    </w:p>
    <w:p w14:paraId="580E26D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3786</w:t>
      </w:r>
    </w:p>
    <w:p w14:paraId="31F61AB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3790</w:t>
      </w:r>
    </w:p>
    <w:p w14:paraId="496BD94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HD-FDD RSTD inter-frequency measurement accuracy in CE Mode B</w:t>
      </w:r>
      <w:r>
        <w:rPr>
          <w:noProof/>
        </w:rPr>
        <w:tab/>
        <w:t>3791</w:t>
      </w:r>
    </w:p>
    <w:p w14:paraId="497BBA8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3791</w:t>
      </w:r>
    </w:p>
    <w:p w14:paraId="2AB0CF2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3794</w:t>
      </w:r>
    </w:p>
    <w:p w14:paraId="5C07BE6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E-UTRAN TDD RSTD inter-frequency measurement accuracy in CE Mode B</w:t>
      </w:r>
      <w:r>
        <w:rPr>
          <w:noProof/>
        </w:rPr>
        <w:tab/>
        <w:t>3795</w:t>
      </w:r>
    </w:p>
    <w:p w14:paraId="3020F20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3795</w:t>
      </w:r>
    </w:p>
    <w:p w14:paraId="7AF0CFC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3799</w:t>
      </w:r>
    </w:p>
    <w:p w14:paraId="035EEC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3799</w:t>
      </w:r>
    </w:p>
    <w:p w14:paraId="6B98D05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3799</w:t>
      </w:r>
    </w:p>
    <w:p w14:paraId="607EB6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A.9.8.32.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3802</w:t>
      </w:r>
    </w:p>
    <w:p w14:paraId="783BDFC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normal coverage</w:t>
      </w:r>
      <w:r>
        <w:rPr>
          <w:noProof/>
        </w:rPr>
        <w:tab/>
        <w:t>3802</w:t>
      </w:r>
    </w:p>
    <w:p w14:paraId="2C05056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3802</w:t>
      </w:r>
    </w:p>
    <w:p w14:paraId="57AC085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A.9.8.33.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3805</w:t>
      </w:r>
    </w:p>
    <w:p w14:paraId="7DC8007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</w:t>
      </w:r>
      <w:r>
        <w:rPr>
          <w:noProof/>
          <w:lang w:eastAsia="zh-CN"/>
        </w:rPr>
        <w:t>a</w:t>
      </w:r>
      <w:r>
        <w:rPr>
          <w:noProof/>
        </w:rPr>
        <w:t xml:space="preserve">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3805</w:t>
      </w:r>
    </w:p>
    <w:p w14:paraId="7CC6A46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3805</w:t>
      </w:r>
    </w:p>
    <w:p w14:paraId="6B9EE9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A.9.8.34.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3808</w:t>
      </w:r>
    </w:p>
    <w:p w14:paraId="4A766F7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TDD Inter frequency case for UE Category NB1 </w:t>
      </w:r>
      <w:r>
        <w:rPr>
          <w:noProof/>
          <w:lang w:eastAsia="zh-CN"/>
        </w:rPr>
        <w:t>inband mode</w:t>
      </w:r>
      <w:r>
        <w:rPr>
          <w:noProof/>
        </w:rPr>
        <w:t xml:space="preserve"> in enhanced coverage</w:t>
      </w:r>
      <w:r>
        <w:rPr>
          <w:noProof/>
        </w:rPr>
        <w:tab/>
        <w:t>3808</w:t>
      </w:r>
    </w:p>
    <w:p w14:paraId="3C9F83F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3808</w:t>
      </w:r>
    </w:p>
    <w:p w14:paraId="4E979DF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A.9.8.35.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3811</w:t>
      </w:r>
    </w:p>
    <w:p w14:paraId="2993B56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RS</w:t>
      </w:r>
      <w:r>
        <w:rPr>
          <w:noProof/>
        </w:rPr>
        <w:t>RP and RSRQ on the serving cell</w:t>
      </w:r>
      <w:r>
        <w:rPr>
          <w:noProof/>
        </w:rPr>
        <w:tab/>
        <w:t>3811</w:t>
      </w:r>
    </w:p>
    <w:p w14:paraId="22A395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3811</w:t>
      </w:r>
    </w:p>
    <w:p w14:paraId="78AD073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3811</w:t>
      </w:r>
    </w:p>
    <w:p w14:paraId="20FB47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3811</w:t>
      </w:r>
    </w:p>
    <w:p w14:paraId="62F067D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3814</w:t>
      </w:r>
    </w:p>
    <w:p w14:paraId="3BCC2F8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 Intra frequency serving cell case</w:t>
      </w:r>
      <w:r>
        <w:rPr>
          <w:noProof/>
        </w:rPr>
        <w:tab/>
        <w:t>3814</w:t>
      </w:r>
    </w:p>
    <w:p w14:paraId="2348C72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3814</w:t>
      </w:r>
    </w:p>
    <w:p w14:paraId="3A0E07D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3814</w:t>
      </w:r>
    </w:p>
    <w:p w14:paraId="474F1AD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A.9.9.</w:t>
      </w:r>
      <w:r>
        <w:rPr>
          <w:noProof/>
          <w:lang w:eastAsia="zh-CN"/>
        </w:rPr>
        <w:t>2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3816</w:t>
      </w:r>
    </w:p>
    <w:p w14:paraId="40C6A21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SSTD</w:t>
      </w:r>
      <w:r>
        <w:rPr>
          <w:noProof/>
        </w:rPr>
        <w:tab/>
        <w:t>3816</w:t>
      </w:r>
    </w:p>
    <w:p w14:paraId="1F455EB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3816</w:t>
      </w:r>
    </w:p>
    <w:p w14:paraId="434E7C5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3816</w:t>
      </w:r>
    </w:p>
    <w:p w14:paraId="350455B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3816</w:t>
      </w:r>
    </w:p>
    <w:p w14:paraId="025843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snapToGrid w:val="0"/>
        </w:rPr>
        <w:t>Test Requirements</w:t>
      </w:r>
      <w:r>
        <w:rPr>
          <w:noProof/>
        </w:rPr>
        <w:tab/>
        <w:t>3818</w:t>
      </w:r>
    </w:p>
    <w:p w14:paraId="0F20EFB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7D9A18C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1BB46E9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fi-FI"/>
        </w:rPr>
        <w:t>Void</w:t>
      </w:r>
      <w:r>
        <w:rPr>
          <w:noProof/>
        </w:rPr>
        <w:tab/>
        <w:t>3818</w:t>
      </w:r>
    </w:p>
    <w:p w14:paraId="740385F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 RSSI</w:t>
      </w:r>
      <w:r>
        <w:rPr>
          <w:noProof/>
        </w:rPr>
        <w:tab/>
        <w:t>3818</w:t>
      </w:r>
    </w:p>
    <w:p w14:paraId="4637899B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3818</w:t>
      </w:r>
    </w:p>
    <w:p w14:paraId="5BA6EBB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3818</w:t>
      </w:r>
    </w:p>
    <w:p w14:paraId="2DAE386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3818</w:t>
      </w:r>
    </w:p>
    <w:p w14:paraId="0FB6AE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3821</w:t>
      </w:r>
    </w:p>
    <w:p w14:paraId="6E54DBA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3821</w:t>
      </w:r>
    </w:p>
    <w:p w14:paraId="487A843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3821</w:t>
      </w:r>
    </w:p>
    <w:p w14:paraId="1F2FB60F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3821</w:t>
      </w:r>
    </w:p>
    <w:p w14:paraId="0468232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occupancy</w:t>
      </w:r>
      <w:r>
        <w:rPr>
          <w:noProof/>
        </w:rPr>
        <w:tab/>
        <w:t>3823</w:t>
      </w:r>
    </w:p>
    <w:p w14:paraId="2A18A65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3823</w:t>
      </w:r>
    </w:p>
    <w:p w14:paraId="0EB2536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3823</w:t>
      </w:r>
    </w:p>
    <w:p w14:paraId="6A35D98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3823</w:t>
      </w:r>
    </w:p>
    <w:p w14:paraId="2EE5E9DA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3826</w:t>
      </w:r>
    </w:p>
    <w:p w14:paraId="45492EA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3826</w:t>
      </w:r>
    </w:p>
    <w:p w14:paraId="2390A4E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3826</w:t>
      </w:r>
    </w:p>
    <w:p w14:paraId="7F13D82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3826</w:t>
      </w:r>
    </w:p>
    <w:p w14:paraId="3758825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3829</w:t>
      </w:r>
    </w:p>
    <w:p w14:paraId="598D681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RS-SINR</w:t>
      </w:r>
      <w:r>
        <w:rPr>
          <w:noProof/>
        </w:rPr>
        <w:tab/>
        <w:t>3829</w:t>
      </w:r>
    </w:p>
    <w:p w14:paraId="20DE6F4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 Intra-Frequency Case</w:t>
      </w:r>
      <w:r>
        <w:rPr>
          <w:noProof/>
        </w:rPr>
        <w:tab/>
        <w:t>3829</w:t>
      </w:r>
    </w:p>
    <w:p w14:paraId="105FD0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3829</w:t>
      </w:r>
    </w:p>
    <w:p w14:paraId="46CDE8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3829</w:t>
      </w:r>
    </w:p>
    <w:p w14:paraId="6468224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3832</w:t>
      </w:r>
    </w:p>
    <w:p w14:paraId="09F83E5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 Intra-Frequency Case</w:t>
      </w:r>
      <w:r>
        <w:rPr>
          <w:noProof/>
        </w:rPr>
        <w:tab/>
        <w:t>3832</w:t>
      </w:r>
    </w:p>
    <w:p w14:paraId="137D223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3832</w:t>
      </w:r>
    </w:p>
    <w:p w14:paraId="42968D2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3832</w:t>
      </w:r>
    </w:p>
    <w:p w14:paraId="24B287C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3835</w:t>
      </w:r>
    </w:p>
    <w:p w14:paraId="700EEED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3835</w:t>
      </w:r>
    </w:p>
    <w:p w14:paraId="07EDDEB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3835</w:t>
      </w:r>
    </w:p>
    <w:p w14:paraId="4B85CAE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3835</w:t>
      </w:r>
    </w:p>
    <w:p w14:paraId="66C5D12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3838</w:t>
      </w:r>
    </w:p>
    <w:p w14:paraId="4DF5280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3838</w:t>
      </w:r>
    </w:p>
    <w:p w14:paraId="510D2EC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3838</w:t>
      </w:r>
    </w:p>
    <w:p w14:paraId="01C80513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3838</w:t>
      </w:r>
    </w:p>
    <w:p w14:paraId="717764A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3842</w:t>
      </w:r>
    </w:p>
    <w:p w14:paraId="0C5CF75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FDD—</w:t>
      </w:r>
      <w:r>
        <w:rPr>
          <w:noProof/>
          <w:lang w:eastAsia="zh-CN"/>
        </w:rPr>
        <w:t>T</w:t>
      </w:r>
      <w:r>
        <w:rPr>
          <w:noProof/>
        </w:rPr>
        <w:t>DD Inter frequency case</w:t>
      </w:r>
      <w:r>
        <w:rPr>
          <w:noProof/>
        </w:rPr>
        <w:tab/>
        <w:t>3843</w:t>
      </w:r>
    </w:p>
    <w:p w14:paraId="658AB16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3843</w:t>
      </w:r>
    </w:p>
    <w:p w14:paraId="14C5B27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3843</w:t>
      </w:r>
    </w:p>
    <w:p w14:paraId="7F5C291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</w:t>
      </w:r>
      <w:r>
        <w:rPr>
          <w:noProof/>
          <w:lang w:eastAsia="zh-CN"/>
        </w:rPr>
        <w:t>5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3849</w:t>
      </w:r>
    </w:p>
    <w:p w14:paraId="0DA22B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T</w:t>
      </w:r>
      <w:r>
        <w:rPr>
          <w:noProof/>
        </w:rPr>
        <w:t>DD—</w:t>
      </w:r>
      <w:r>
        <w:rPr>
          <w:noProof/>
          <w:lang w:eastAsia="zh-CN"/>
        </w:rPr>
        <w:t>F</w:t>
      </w:r>
      <w:r>
        <w:rPr>
          <w:noProof/>
        </w:rPr>
        <w:t>DD Inter frequency case</w:t>
      </w:r>
      <w:r>
        <w:rPr>
          <w:noProof/>
        </w:rPr>
        <w:tab/>
        <w:t>3849</w:t>
      </w:r>
    </w:p>
    <w:p w14:paraId="217E0C2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3849</w:t>
      </w:r>
    </w:p>
    <w:p w14:paraId="7BA446E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3849</w:t>
      </w:r>
    </w:p>
    <w:p w14:paraId="6841AC0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3853</w:t>
      </w:r>
    </w:p>
    <w:p w14:paraId="3A70FF0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3853</w:t>
      </w:r>
    </w:p>
    <w:p w14:paraId="1BF486C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normal coverage</w:t>
      </w:r>
      <w:r>
        <w:rPr>
          <w:noProof/>
        </w:rPr>
        <w:tab/>
        <w:t>3853</w:t>
      </w:r>
    </w:p>
    <w:p w14:paraId="0EE2AACE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3853</w:t>
      </w:r>
    </w:p>
    <w:p w14:paraId="28BF4AA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3854</w:t>
      </w:r>
    </w:p>
    <w:p w14:paraId="4D9F836B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3854</w:t>
      </w:r>
    </w:p>
    <w:p w14:paraId="7B8173C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for UE Category NB1 Standalone mode under enhanced coverage</w:t>
      </w:r>
      <w:r>
        <w:rPr>
          <w:noProof/>
        </w:rPr>
        <w:tab/>
        <w:t>3854</w:t>
      </w:r>
    </w:p>
    <w:p w14:paraId="3043F7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3854</w:t>
      </w:r>
    </w:p>
    <w:p w14:paraId="3A67CD7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3855</w:t>
      </w:r>
    </w:p>
    <w:p w14:paraId="3B42EC0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1164DA0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normal coverage</w:t>
      </w:r>
      <w:r>
        <w:rPr>
          <w:noProof/>
        </w:rPr>
        <w:tab/>
        <w:t>3856</w:t>
      </w:r>
    </w:p>
    <w:p w14:paraId="650CF51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D23563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FAE395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29D9B60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E-UTRAN HD-FDD </w:t>
      </w:r>
      <w:r>
        <w:rPr>
          <w:noProof/>
          <w:lang w:eastAsia="zh-CN"/>
        </w:rPr>
        <w:t>Downlink channel quality reporting accuracy on non-anchor carrier for UE Category NB1 Standalone mode under enhanced coverage</w:t>
      </w:r>
      <w:r>
        <w:rPr>
          <w:noProof/>
        </w:rPr>
        <w:tab/>
        <w:t>3857</w:t>
      </w:r>
    </w:p>
    <w:p w14:paraId="202865E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3857</w:t>
      </w:r>
    </w:p>
    <w:p w14:paraId="48DA66C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7DA6811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3858</w:t>
      </w:r>
    </w:p>
    <w:p w14:paraId="77B244A9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3881</w:t>
      </w:r>
    </w:p>
    <w:p w14:paraId="0D00FF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3881</w:t>
      </w:r>
    </w:p>
    <w:p w14:paraId="7A51188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3881</w:t>
      </w:r>
    </w:p>
    <w:p w14:paraId="1427D8E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3882</w:t>
      </w:r>
    </w:p>
    <w:p w14:paraId="57B8DD2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3883</w:t>
      </w:r>
    </w:p>
    <w:p w14:paraId="6A09D73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1692715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0B11C81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3884</w:t>
      </w:r>
    </w:p>
    <w:p w14:paraId="4436769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3884</w:t>
      </w:r>
    </w:p>
    <w:p w14:paraId="786F92C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6B5FEBE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3887</w:t>
      </w:r>
    </w:p>
    <w:p w14:paraId="59E9317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3887</w:t>
      </w:r>
    </w:p>
    <w:p w14:paraId="621B7F8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3889</w:t>
      </w:r>
    </w:p>
    <w:p w14:paraId="53F7CA43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3889</w:t>
      </w:r>
    </w:p>
    <w:p w14:paraId="641747F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V2V UE Transmission Timing Accuracy Test</w:t>
      </w:r>
      <w:r>
        <w:rPr>
          <w:noProof/>
        </w:rPr>
        <w:tab/>
        <w:t>3889</w:t>
      </w:r>
    </w:p>
    <w:p w14:paraId="6C31214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3889</w:t>
      </w:r>
    </w:p>
    <w:p w14:paraId="33D68A5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</w:t>
      </w:r>
      <w:r>
        <w:rPr>
          <w:noProof/>
          <w:lang w:eastAsia="zh-CN"/>
        </w:rPr>
        <w:t>11</w:t>
      </w:r>
      <w:r>
        <w:rPr>
          <w:noProof/>
        </w:rPr>
        <w:t>.</w:t>
      </w:r>
      <w:r>
        <w:rPr>
          <w:noProof/>
          <w:lang w:eastAsia="zh-CN"/>
        </w:rPr>
        <w:t>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3890</w:t>
      </w:r>
    </w:p>
    <w:p w14:paraId="48870F7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noProof/>
          <w:lang w:val="en-US"/>
        </w:rPr>
        <w:t>Interruptions due to V2V sidelink communication</w:t>
      </w:r>
      <w:r>
        <w:rPr>
          <w:noProof/>
        </w:rPr>
        <w:tab/>
        <w:t>3890</w:t>
      </w:r>
    </w:p>
    <w:p w14:paraId="00682CF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3890</w:t>
      </w:r>
    </w:p>
    <w:p w14:paraId="3792653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064296A7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A.12</w:t>
      </w:r>
      <w:r>
        <w:rPr>
          <w:noProof/>
        </w:rPr>
        <w:tab/>
        <w:t>3892</w:t>
      </w:r>
    </w:p>
    <w:p w14:paraId="439A3D1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3892</w:t>
      </w:r>
    </w:p>
    <w:p w14:paraId="0F266C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3892</w:t>
      </w:r>
    </w:p>
    <w:p w14:paraId="50203FB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Purpose and Environment</w:t>
      </w:r>
      <w:r>
        <w:rPr>
          <w:noProof/>
        </w:rPr>
        <w:tab/>
        <w:t>3892</w:t>
      </w:r>
    </w:p>
    <w:p w14:paraId="0038E9B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A.12.1.1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3893</w:t>
      </w:r>
    </w:p>
    <w:p w14:paraId="226A8E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3894</w:t>
      </w:r>
    </w:p>
    <w:p w14:paraId="6CE05B1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76132C7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589CAF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3895</w:t>
      </w:r>
    </w:p>
    <w:p w14:paraId="0E09D54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Initiation/Cease of SLSS Transmission with V2X Sidelink Communication </w:t>
      </w:r>
      <w:r>
        <w:rPr>
          <w:noProof/>
          <w:lang w:eastAsia="zh-CN"/>
        </w:rPr>
        <w:t>for eNB as Timing Reference</w:t>
      </w:r>
      <w:r>
        <w:rPr>
          <w:noProof/>
        </w:rPr>
        <w:tab/>
        <w:t>3895</w:t>
      </w:r>
    </w:p>
    <w:p w14:paraId="2A48DED0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3895</w:t>
      </w:r>
    </w:p>
    <w:p w14:paraId="4898A45C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22E62C4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3897</w:t>
      </w:r>
    </w:p>
    <w:p w14:paraId="733C4A0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6AF0998D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2B3F9A4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3898</w:t>
      </w:r>
    </w:p>
    <w:p w14:paraId="420D75F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GNSS configured as the highest priority</w:t>
      </w:r>
      <w:r>
        <w:rPr>
          <w:noProof/>
        </w:rPr>
        <w:tab/>
        <w:t>3898</w:t>
      </w:r>
    </w:p>
    <w:p w14:paraId="19739A71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3898</w:t>
      </w:r>
    </w:p>
    <w:p w14:paraId="02F89162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3901</w:t>
      </w:r>
    </w:p>
    <w:p w14:paraId="14EE162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Synchronization Reference Selection/Reselection Tests </w:t>
      </w:r>
      <w:r>
        <w:rPr>
          <w:noProof/>
          <w:lang w:eastAsia="zh-CN"/>
        </w:rPr>
        <w:t>for eNB configured as the highest priority</w:t>
      </w:r>
      <w:r>
        <w:rPr>
          <w:noProof/>
        </w:rPr>
        <w:tab/>
        <w:t>3902</w:t>
      </w:r>
    </w:p>
    <w:p w14:paraId="0CD4767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3902</w:t>
      </w:r>
    </w:p>
    <w:p w14:paraId="4DD188B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3904</w:t>
      </w:r>
    </w:p>
    <w:p w14:paraId="7A7704B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3904</w:t>
      </w:r>
    </w:p>
    <w:p w14:paraId="42FC9C5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7006E14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52FCCCD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3906</w:t>
      </w:r>
    </w:p>
    <w:p w14:paraId="474C082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4AE0F5F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3349CB7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3908</w:t>
      </w:r>
    </w:p>
    <w:p w14:paraId="31107FC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V2X UE Autonomous Resource Selection/Reselection Tests </w:t>
      </w:r>
      <w:r>
        <w:rPr>
          <w:noProof/>
          <w:lang w:eastAsia="zh-CN"/>
        </w:rPr>
        <w:t>for PSSCH-RSRP measurements</w:t>
      </w:r>
      <w:r>
        <w:rPr>
          <w:noProof/>
        </w:rPr>
        <w:tab/>
        <w:t>3908</w:t>
      </w:r>
    </w:p>
    <w:p w14:paraId="610301C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4B68459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7A42E6A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3910</w:t>
      </w:r>
    </w:p>
    <w:p w14:paraId="7397A055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AEECCE6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56375C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3912</w:t>
      </w:r>
    </w:p>
    <w:p w14:paraId="24DD2AD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53C1B31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3915</w:t>
      </w:r>
    </w:p>
    <w:p w14:paraId="4900D85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3916</w:t>
      </w:r>
    </w:p>
    <w:p w14:paraId="4078710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3916</w:t>
      </w:r>
    </w:p>
    <w:p w14:paraId="6794D0D7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3916</w:t>
      </w:r>
    </w:p>
    <w:p w14:paraId="531CA3E4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0CC84F3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3917</w:t>
      </w:r>
    </w:p>
    <w:p w14:paraId="7B941F09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3917</w:t>
      </w:r>
    </w:p>
    <w:p w14:paraId="7C779A98" w14:textId="77777777" w:rsidR="00FA12DA" w:rsidRDefault="00FA12DA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1372C304" w14:textId="77777777" w:rsidR="00FA12DA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3920</w:t>
      </w:r>
    </w:p>
    <w:p w14:paraId="34B0256E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3920</w:t>
      </w:r>
    </w:p>
    <w:p w14:paraId="6498B08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3920</w:t>
      </w:r>
    </w:p>
    <w:p w14:paraId="50B9BE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3920</w:t>
      </w:r>
    </w:p>
    <w:p w14:paraId="00D0234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3920</w:t>
      </w:r>
    </w:p>
    <w:p w14:paraId="4BE7396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3922</w:t>
      </w:r>
    </w:p>
    <w:p w14:paraId="00913A7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3923</w:t>
      </w:r>
    </w:p>
    <w:p w14:paraId="5E7CF90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3923</w:t>
      </w:r>
    </w:p>
    <w:p w14:paraId="7B6AE09A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E-UTRAN cells for cell re-selection for UE Category M</w:t>
      </w:r>
      <w:r>
        <w:rPr>
          <w:noProof/>
          <w:lang w:eastAsia="zh-CN"/>
        </w:rPr>
        <w:t>2</w:t>
      </w:r>
      <w:r>
        <w:rPr>
          <w:noProof/>
        </w:rPr>
        <w:tab/>
        <w:t>3923</w:t>
      </w:r>
    </w:p>
    <w:p w14:paraId="4E3775C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Conditions for measurements of intra-frequence E-UTRAN cells for cell selection</w:t>
      </w:r>
      <w:r>
        <w:rPr>
          <w:noProof/>
        </w:rPr>
        <w:tab/>
        <w:t>3923</w:t>
      </w:r>
    </w:p>
    <w:p w14:paraId="40AEE4B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  <w:lang w:eastAsia="zh-CN"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  <w:lang w:eastAsia="zh-CN"/>
        </w:rPr>
        <w:t>Condition for measurements of inter-frequence E-UTRAN cells for cell selection</w:t>
      </w:r>
      <w:r>
        <w:rPr>
          <w:noProof/>
        </w:rPr>
        <w:tab/>
        <w:t>3925</w:t>
      </w:r>
    </w:p>
    <w:p w14:paraId="1088C62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3926</w:t>
      </w:r>
    </w:p>
    <w:p w14:paraId="6A277EB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3926</w:t>
      </w:r>
    </w:p>
    <w:p w14:paraId="08343E0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3926</w:t>
      </w:r>
    </w:p>
    <w:p w14:paraId="573CFB7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3927</w:t>
      </w:r>
    </w:p>
    <w:p w14:paraId="5989064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3927</w:t>
      </w:r>
    </w:p>
    <w:p w14:paraId="78C20AF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3928</w:t>
      </w:r>
    </w:p>
    <w:p w14:paraId="472C4CC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3928</w:t>
      </w:r>
    </w:p>
    <w:p w14:paraId="098B13A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3928</w:t>
      </w:r>
    </w:p>
    <w:p w14:paraId="377D32C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3929</w:t>
      </w:r>
    </w:p>
    <w:p w14:paraId="5911B89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3929</w:t>
      </w:r>
    </w:p>
    <w:p w14:paraId="17E41AF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3930</w:t>
      </w:r>
    </w:p>
    <w:p w14:paraId="24EBCEA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3930</w:t>
      </w:r>
    </w:p>
    <w:p w14:paraId="05638A6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CRS-based measurements</w:t>
      </w:r>
      <w:r>
        <w:rPr>
          <w:noProof/>
        </w:rPr>
        <w:tab/>
        <w:t>3930</w:t>
      </w:r>
    </w:p>
    <w:p w14:paraId="56C0571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0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</w:t>
      </w:r>
      <w:r>
        <w:rPr>
          <w:noProof/>
          <w:lang w:eastAsia="zh-CN"/>
        </w:rPr>
        <w:t>a</w:t>
      </w:r>
      <w:r>
        <w:rPr>
          <w:noProof/>
        </w:rPr>
        <w:t>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3930</w:t>
      </w:r>
    </w:p>
    <w:p w14:paraId="2BD9315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3931</w:t>
      </w:r>
    </w:p>
    <w:p w14:paraId="4646D4B6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3931</w:t>
      </w:r>
    </w:p>
    <w:p w14:paraId="265B187E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3931</w:t>
      </w:r>
    </w:p>
    <w:p w14:paraId="0FC7737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3932</w:t>
      </w:r>
    </w:p>
    <w:p w14:paraId="71A55FF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3932</w:t>
      </w:r>
    </w:p>
    <w:p w14:paraId="705F685C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3932</w:t>
      </w:r>
    </w:p>
    <w:p w14:paraId="1733855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</w:t>
      </w:r>
      <w:r>
        <w:rPr>
          <w:noProof/>
          <w:lang w:eastAsia="zh-CN"/>
        </w:rPr>
        <w:t>3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inter-frequency CSI</w:t>
      </w:r>
      <w:r>
        <w:rPr>
          <w:noProof/>
          <w:lang w:eastAsia="zh-CN"/>
        </w:rPr>
        <w:t>-RS</w:t>
      </w:r>
      <w:r>
        <w:rPr>
          <w:noProof/>
        </w:rPr>
        <w:t xml:space="preserve"> based measurements</w:t>
      </w:r>
      <w:r>
        <w:rPr>
          <w:noProof/>
        </w:rPr>
        <w:tab/>
        <w:t>3933</w:t>
      </w:r>
    </w:p>
    <w:p w14:paraId="2E8F0E1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3933</w:t>
      </w:r>
    </w:p>
    <w:p w14:paraId="411C0D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3934</w:t>
      </w:r>
    </w:p>
    <w:p w14:paraId="6C371C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NB-IoT 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</w:t>
      </w:r>
      <w:r>
        <w:rPr>
          <w:noProof/>
          <w:lang w:eastAsia="zh-CN"/>
        </w:rPr>
        <w:t>1</w:t>
      </w:r>
      <w:r>
        <w:rPr>
          <w:noProof/>
        </w:rPr>
        <w:tab/>
        <w:t>3935</w:t>
      </w:r>
    </w:p>
    <w:p w14:paraId="1947EA0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>measurements by UE Category NB1</w:t>
      </w:r>
      <w:r>
        <w:rPr>
          <w:noProof/>
        </w:rPr>
        <w:tab/>
        <w:t>3936</w:t>
      </w:r>
    </w:p>
    <w:p w14:paraId="76E940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 by UE Category M</w:t>
      </w:r>
      <w:r>
        <w:rPr>
          <w:noProof/>
          <w:lang w:eastAsia="zh-CN"/>
        </w:rPr>
        <w:t>1</w:t>
      </w:r>
      <w:r>
        <w:rPr>
          <w:noProof/>
        </w:rPr>
        <w:tab/>
        <w:t>3937</w:t>
      </w:r>
    </w:p>
    <w:p w14:paraId="6D696A7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E-UTRAN measurements by UE Category M</w:t>
      </w:r>
      <w:r>
        <w:rPr>
          <w:noProof/>
          <w:lang w:eastAsia="zh-CN"/>
        </w:rPr>
        <w:t>2</w:t>
      </w:r>
      <w:r>
        <w:rPr>
          <w:noProof/>
        </w:rPr>
        <w:tab/>
        <w:t>3938</w:t>
      </w:r>
    </w:p>
    <w:p w14:paraId="0025787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intra-frequency </w:t>
      </w:r>
      <w:r>
        <w:rPr>
          <w:noProof/>
        </w:rPr>
        <w:t>measurements</w:t>
      </w:r>
      <w:r>
        <w:rPr>
          <w:noProof/>
        </w:rPr>
        <w:tab/>
        <w:t>3938</w:t>
      </w:r>
    </w:p>
    <w:p w14:paraId="388A8F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B.2.19</w:t>
      </w:r>
      <w:r>
        <w:rPr>
          <w:noProof/>
          <w:lang w:eastAsia="zh-CN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E-UTRAN </w:t>
      </w:r>
      <w:r>
        <w:rPr>
          <w:noProof/>
          <w:lang w:eastAsia="zh-CN"/>
        </w:rPr>
        <w:t xml:space="preserve">inter-frequency </w:t>
      </w:r>
      <w:r>
        <w:rPr>
          <w:noProof/>
        </w:rPr>
        <w:t>measurements</w:t>
      </w:r>
      <w:r>
        <w:rPr>
          <w:noProof/>
        </w:rPr>
        <w:tab/>
        <w:t>3938</w:t>
      </w:r>
    </w:p>
    <w:p w14:paraId="36C10B4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inter-frequency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3938</w:t>
      </w:r>
    </w:p>
    <w:p w14:paraId="26DAC59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</w:t>
      </w:r>
      <w:r>
        <w:rPr>
          <w:noProof/>
          <w:lang w:eastAsia="zh-CN"/>
        </w:rPr>
        <w:t>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>int</w:t>
      </w:r>
      <w:r>
        <w:rPr>
          <w:noProof/>
          <w:lang w:eastAsia="zh-CN"/>
        </w:rPr>
        <w:t>er</w:t>
      </w:r>
      <w:r>
        <w:rPr>
          <w:noProof/>
        </w:rPr>
        <w:t xml:space="preserve">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3939</w:t>
      </w:r>
    </w:p>
    <w:p w14:paraId="31DBE69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M1</w:t>
      </w:r>
      <w:r>
        <w:rPr>
          <w:noProof/>
        </w:rPr>
        <w:tab/>
        <w:t>3939</w:t>
      </w:r>
    </w:p>
    <w:p w14:paraId="5C28E39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E-UTRAN </w:t>
      </w:r>
      <w:r>
        <w:rPr>
          <w:noProof/>
        </w:rPr>
        <w:t xml:space="preserve">intra-frequency </w:t>
      </w:r>
      <w:r>
        <w:rPr>
          <w:noProof/>
          <w:lang w:eastAsia="zh-CN"/>
        </w:rPr>
        <w:t xml:space="preserve">RSTD </w:t>
      </w:r>
      <w:r>
        <w:rPr>
          <w:noProof/>
        </w:rPr>
        <w:t xml:space="preserve">measurements by UE Category </w:t>
      </w:r>
      <w:r>
        <w:rPr>
          <w:noProof/>
          <w:lang w:eastAsia="zh-CN"/>
        </w:rPr>
        <w:t>M2</w:t>
      </w:r>
      <w:r>
        <w:rPr>
          <w:noProof/>
        </w:rPr>
        <w:tab/>
        <w:t>3941</w:t>
      </w:r>
    </w:p>
    <w:p w14:paraId="27AF6043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3941</w:t>
      </w:r>
    </w:p>
    <w:p w14:paraId="0E0CA65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3941</w:t>
      </w:r>
    </w:p>
    <w:p w14:paraId="1656DDD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3941</w:t>
      </w:r>
    </w:p>
    <w:p w14:paraId="1D89EA8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3941</w:t>
      </w:r>
    </w:p>
    <w:p w14:paraId="4EF64FC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3941</w:t>
      </w:r>
    </w:p>
    <w:p w14:paraId="5A60256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UE Rx – Tx time difference</w:t>
      </w:r>
      <w:r>
        <w:rPr>
          <w:noProof/>
        </w:rPr>
        <w:tab/>
        <w:t>3941</w:t>
      </w:r>
    </w:p>
    <w:p w14:paraId="358756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3942</w:t>
      </w:r>
    </w:p>
    <w:p w14:paraId="241AD34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3942</w:t>
      </w:r>
    </w:p>
    <w:p w14:paraId="34279FC9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3942</w:t>
      </w:r>
    </w:p>
    <w:p w14:paraId="6F29B1D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3942</w:t>
      </w:r>
    </w:p>
    <w:p w14:paraId="2D9789E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3942</w:t>
      </w:r>
    </w:p>
    <w:p w14:paraId="29930B4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3943</w:t>
      </w:r>
    </w:p>
    <w:p w14:paraId="0923CBB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3943</w:t>
      </w:r>
    </w:p>
    <w:p w14:paraId="3D4B75D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UE Rx–Tx Time Difference Measurement under </w:t>
      </w:r>
      <w:r>
        <w:rPr>
          <w:noProof/>
        </w:rPr>
        <w:t>Time Domain Measurement Resource Restriction with CRS Assistance Information</w:t>
      </w:r>
      <w:r>
        <w:rPr>
          <w:noProof/>
        </w:rPr>
        <w:tab/>
        <w:t>3943</w:t>
      </w:r>
    </w:p>
    <w:p w14:paraId="12F56A3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3943</w:t>
      </w:r>
    </w:p>
    <w:p w14:paraId="6BF88C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3943</w:t>
      </w:r>
    </w:p>
    <w:p w14:paraId="3920F6C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3943</w:t>
      </w:r>
    </w:p>
    <w:p w14:paraId="40A741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3944</w:t>
      </w:r>
    </w:p>
    <w:p w14:paraId="6B76672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CRS-based measurements</w:t>
      </w:r>
      <w:r>
        <w:rPr>
          <w:noProof/>
        </w:rPr>
        <w:tab/>
        <w:t>3944</w:t>
      </w:r>
    </w:p>
    <w:p w14:paraId="385F690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Intra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3944</w:t>
      </w:r>
    </w:p>
    <w:p w14:paraId="3F4D1E1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Absolute Discovery Signal Measurement Accuracy Requirements</w:t>
      </w:r>
      <w:r>
        <w:rPr>
          <w:noProof/>
        </w:rPr>
        <w:tab/>
        <w:t>3945</w:t>
      </w:r>
    </w:p>
    <w:p w14:paraId="0C891FF2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3945</w:t>
      </w:r>
    </w:p>
    <w:p w14:paraId="039B3F7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3945</w:t>
      </w:r>
    </w:p>
    <w:p w14:paraId="75DF573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Relative Discovery Signal Measurement Accuracy Requirements</w:t>
      </w:r>
      <w:r>
        <w:rPr>
          <w:noProof/>
        </w:rPr>
        <w:tab/>
        <w:t>3945</w:t>
      </w:r>
    </w:p>
    <w:p w14:paraId="142159F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CRS-based measurements</w:t>
      </w:r>
      <w:r>
        <w:rPr>
          <w:noProof/>
        </w:rPr>
        <w:tab/>
        <w:t>3945</w:t>
      </w:r>
    </w:p>
    <w:p w14:paraId="5E84CD6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</w:t>
      </w:r>
      <w:r>
        <w:rPr>
          <w:noProof/>
          <w:lang w:eastAsia="zh-CN"/>
        </w:rPr>
        <w:t>3</w:t>
      </w:r>
      <w:r>
        <w:rPr>
          <w:noProof/>
        </w:rPr>
        <w:t>.1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>Inter</w:t>
      </w:r>
      <w:r>
        <w:rPr>
          <w:noProof/>
        </w:rPr>
        <w:t>-frequency C</w:t>
      </w:r>
      <w:r>
        <w:rPr>
          <w:noProof/>
          <w:lang w:eastAsia="zh-CN"/>
        </w:rPr>
        <w:t>SI-</w:t>
      </w:r>
      <w:r>
        <w:rPr>
          <w:noProof/>
        </w:rPr>
        <w:t>RS-based measurements</w:t>
      </w:r>
      <w:r>
        <w:rPr>
          <w:noProof/>
        </w:rPr>
        <w:tab/>
        <w:t>3945</w:t>
      </w:r>
    </w:p>
    <w:p w14:paraId="27C94B4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3945</w:t>
      </w:r>
    </w:p>
    <w:p w14:paraId="705AA31C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3945</w:t>
      </w:r>
    </w:p>
    <w:p w14:paraId="603056B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3945</w:t>
      </w:r>
    </w:p>
    <w:p w14:paraId="397B99E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3946</w:t>
      </w:r>
    </w:p>
    <w:p w14:paraId="55CBEA3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0AE51BC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12671B9A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189A9D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3946</w:t>
      </w:r>
    </w:p>
    <w:p w14:paraId="7EA8F1F8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3946</w:t>
      </w:r>
    </w:p>
    <w:p w14:paraId="3257C0B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Void</w:t>
      </w:r>
      <w:r>
        <w:rPr>
          <w:noProof/>
        </w:rPr>
        <w:tab/>
        <w:t>3947</w:t>
      </w:r>
    </w:p>
    <w:p w14:paraId="6B89E00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236591A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3947</w:t>
      </w:r>
    </w:p>
    <w:p w14:paraId="0A911387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7AA6D870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6DCA3BF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3947</w:t>
      </w:r>
    </w:p>
    <w:p w14:paraId="026A851D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3948</w:t>
      </w:r>
    </w:p>
    <w:p w14:paraId="4B81670D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RSRP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3E5B3C6F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 xml:space="preserve">Conditions for </w:t>
      </w:r>
      <w:r>
        <w:rPr>
          <w:noProof/>
          <w:lang w:eastAsia="zh-CN"/>
        </w:rPr>
        <w:t xml:space="preserve">RSRQ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4D2A4F95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CSI-RSRP</w:t>
      </w:r>
      <w:r>
        <w:rPr>
          <w:noProof/>
          <w:lang w:eastAsia="zh-CN"/>
        </w:rPr>
        <w:t xml:space="preserve"> </w:t>
      </w:r>
      <w:r>
        <w:rPr>
          <w:noProof/>
        </w:rPr>
        <w:t>measurements</w:t>
      </w:r>
      <w:r>
        <w:rPr>
          <w:noProof/>
        </w:rPr>
        <w:tab/>
        <w:t>3948</w:t>
      </w:r>
    </w:p>
    <w:p w14:paraId="6B3BD82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3948</w:t>
      </w:r>
    </w:p>
    <w:p w14:paraId="71DF2B06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3948</w:t>
      </w:r>
    </w:p>
    <w:p w14:paraId="1982787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3948</w:t>
      </w:r>
    </w:p>
    <w:p w14:paraId="3D55689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3949</w:t>
      </w:r>
    </w:p>
    <w:p w14:paraId="109A5B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3949</w:t>
      </w:r>
    </w:p>
    <w:p w14:paraId="0CB4ED8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</w:t>
      </w:r>
      <w:r>
        <w:rPr>
          <w:noProof/>
          <w:lang w:eastAsia="zh-CN"/>
        </w:rPr>
        <w:t>er</w:t>
      </w:r>
      <w:r>
        <w:rPr>
          <w:noProof/>
        </w:rPr>
        <w:t>-frequency Reference Signal Time Difference (RSTD) measurements</w:t>
      </w:r>
      <w:r>
        <w:rPr>
          <w:noProof/>
          <w:lang w:eastAsia="zh-CN"/>
        </w:rPr>
        <w:t xml:space="preserve"> for NB1</w:t>
      </w:r>
      <w:r>
        <w:rPr>
          <w:noProof/>
        </w:rPr>
        <w:tab/>
        <w:t>3949</w:t>
      </w:r>
    </w:p>
    <w:p w14:paraId="14093E72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3949</w:t>
      </w:r>
    </w:p>
    <w:p w14:paraId="41AD4C31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inter-frequency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3949</w:t>
      </w:r>
    </w:p>
    <w:p w14:paraId="3050D728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M1</w:t>
      </w:r>
      <w:r>
        <w:rPr>
          <w:noProof/>
        </w:rPr>
        <w:tab/>
        <w:t>3950</w:t>
      </w:r>
    </w:p>
    <w:p w14:paraId="285AEDD4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  <w:lang w:eastAsia="zh-CN"/>
        </w:rPr>
        <w:t xml:space="preserve"> for Cat M2</w:t>
      </w:r>
      <w:r>
        <w:rPr>
          <w:noProof/>
        </w:rPr>
        <w:tab/>
        <w:t>3950</w:t>
      </w:r>
    </w:p>
    <w:p w14:paraId="43629EC1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3950</w:t>
      </w:r>
    </w:p>
    <w:p w14:paraId="3971298E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General</w:t>
      </w:r>
      <w:r>
        <w:rPr>
          <w:noProof/>
        </w:rPr>
        <w:tab/>
        <w:t>3950</w:t>
      </w:r>
    </w:p>
    <w:p w14:paraId="4554057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3950</w:t>
      </w:r>
    </w:p>
    <w:p w14:paraId="4361F6F3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3950</w:t>
      </w:r>
    </w:p>
    <w:p w14:paraId="204BB0E1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3D733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 w:rsidRPr="003D733F">
        <w:rPr>
          <w:rFonts w:eastAsia="MS Mincho"/>
          <w:noProof/>
        </w:rPr>
        <w:t>Inter-band carrier aggregation</w:t>
      </w:r>
      <w:r>
        <w:rPr>
          <w:noProof/>
        </w:rPr>
        <w:tab/>
        <w:t>3950</w:t>
      </w:r>
    </w:p>
    <w:p w14:paraId="12CD7119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3950</w:t>
      </w:r>
    </w:p>
    <w:p w14:paraId="6E7878E3" w14:textId="77777777" w:rsidR="00FA12DA" w:rsidRDefault="00FA12DA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3951</w:t>
      </w:r>
    </w:p>
    <w:p w14:paraId="1EC28E22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3951</w:t>
      </w:r>
    </w:p>
    <w:p w14:paraId="28D376F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3951</w:t>
      </w:r>
    </w:p>
    <w:p w14:paraId="53876F3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3951</w:t>
      </w:r>
    </w:p>
    <w:p w14:paraId="0DC2857F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3952</w:t>
      </w:r>
    </w:p>
    <w:p w14:paraId="7A881DEB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3952</w:t>
      </w:r>
    </w:p>
    <w:p w14:paraId="52F0B6D5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3953</w:t>
      </w:r>
    </w:p>
    <w:p w14:paraId="77A2E9F5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V2X</w:t>
      </w:r>
      <w:r>
        <w:rPr>
          <w:noProof/>
        </w:rPr>
        <w:tab/>
        <w:t>3953</w:t>
      </w:r>
    </w:p>
    <w:p w14:paraId="3FF6616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3953</w:t>
      </w:r>
    </w:p>
    <w:p w14:paraId="6A02860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3953</w:t>
      </w:r>
    </w:p>
    <w:p w14:paraId="7DDB9DF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D470EA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5A08F580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3954</w:t>
      </w:r>
    </w:p>
    <w:p w14:paraId="24BF2690" w14:textId="77777777" w:rsidR="00FA12DA" w:rsidRDefault="00FA12DA">
      <w:pPr>
        <w:pStyle w:val="TOC1"/>
        <w:rPr>
          <w:rFonts w:asciiTheme="minorHAnsi" w:eastAsiaTheme="minorEastAsia" w:hAnsiTheme="minorHAnsi" w:cstheme="minorBidi"/>
          <w:noProof/>
          <w:szCs w:val="22"/>
          <w:lang w:val="en-US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3955</w:t>
      </w:r>
    </w:p>
    <w:p w14:paraId="54372DD7" w14:textId="77777777" w:rsidR="00FA12DA" w:rsidRDefault="00FA12DA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3955</w:t>
      </w:r>
    </w:p>
    <w:p w14:paraId="63E66E8A" w14:textId="77777777" w:rsidR="00FA12DA" w:rsidRDefault="00FA12DA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/>
        </w:rPr>
      </w:pPr>
      <w:r>
        <w:rPr>
          <w:noProof/>
        </w:rPr>
        <w:t>Annex C (informative): Change history:</w:t>
      </w:r>
      <w:r>
        <w:rPr>
          <w:noProof/>
        </w:rPr>
        <w:tab/>
        <w:t>3956</w:t>
      </w:r>
    </w:p>
    <w:p w14:paraId="6B7D5F00" w14:textId="1A2B9162" w:rsidR="00080512" w:rsidRPr="004B4A30" w:rsidRDefault="00D208D7">
      <w:pPr>
        <w:rPr>
          <w:lang w:val="en-US"/>
        </w:rPr>
      </w:pPr>
      <w:r>
        <w:rPr>
          <w:noProof/>
          <w:sz w:val="22"/>
        </w:rPr>
        <w:fldChar w:fldCharType="end"/>
      </w:r>
    </w:p>
    <w:p w14:paraId="43B27F4E" w14:textId="4FFFA8A9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36133-gi0_s00-11.do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36133-gi0_sA.9-XX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86E12" w14:textId="77777777" w:rsidR="00610769" w:rsidRDefault="00610769">
      <w:r>
        <w:separator/>
      </w:r>
    </w:p>
  </w:endnote>
  <w:endnote w:type="continuationSeparator" w:id="0">
    <w:p w14:paraId="223773C0" w14:textId="77777777" w:rsidR="00610769" w:rsidRDefault="006107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6103" w14:textId="77777777" w:rsidR="00610769" w:rsidRDefault="00610769">
      <w:r>
        <w:separator/>
      </w:r>
    </w:p>
  </w:footnote>
  <w:footnote w:type="continuationSeparator" w:id="0">
    <w:p w14:paraId="48BA2860" w14:textId="77777777" w:rsidR="00610769" w:rsidRDefault="006107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825CC" w14:textId="67DE4A11" w:rsidR="009837E8" w:rsidRDefault="009837E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12DA">
      <w:rPr>
        <w:rFonts w:ascii="Arial" w:hAnsi="Arial" w:cs="Arial"/>
        <w:b/>
        <w:noProof/>
        <w:sz w:val="18"/>
        <w:szCs w:val="18"/>
      </w:rPr>
      <w:t>3GPP TS 36.133 V16.18.0 (2023-09)</w:t>
    </w:r>
    <w:r>
      <w:rPr>
        <w:rFonts w:ascii="Arial" w:hAnsi="Arial" w:cs="Arial"/>
        <w:b/>
        <w:sz w:val="18"/>
        <w:szCs w:val="18"/>
      </w:rPr>
      <w:fldChar w:fldCharType="end"/>
    </w:r>
  </w:p>
  <w:p w14:paraId="1E0EF4A1" w14:textId="77777777" w:rsidR="009837E8" w:rsidRDefault="009837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ECB7F28" w14:textId="1CF2E516" w:rsidR="009837E8" w:rsidRDefault="009837E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12DA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75F0"/>
    <w:rsid w:val="00273D1F"/>
    <w:rsid w:val="00296D07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53D60"/>
    <w:rsid w:val="00465515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543D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74DA4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8A4"/>
    <w:rsid w:val="00830747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4066"/>
    <w:rsid w:val="00AB37AE"/>
    <w:rsid w:val="00AC2348"/>
    <w:rsid w:val="00AC6BC6"/>
    <w:rsid w:val="00AE65E2"/>
    <w:rsid w:val="00B15449"/>
    <w:rsid w:val="00B74237"/>
    <w:rsid w:val="00B93086"/>
    <w:rsid w:val="00BA19ED"/>
    <w:rsid w:val="00BA4B8D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33079"/>
    <w:rsid w:val="00C45231"/>
    <w:rsid w:val="00C72833"/>
    <w:rsid w:val="00C73BE6"/>
    <w:rsid w:val="00C80F1D"/>
    <w:rsid w:val="00C93F40"/>
    <w:rsid w:val="00C94447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143BE"/>
    <w:rsid w:val="00E16509"/>
    <w:rsid w:val="00E44582"/>
    <w:rsid w:val="00E77645"/>
    <w:rsid w:val="00E95926"/>
    <w:rsid w:val="00EA15B0"/>
    <w:rsid w:val="00EA5EA7"/>
    <w:rsid w:val="00EC4A25"/>
    <w:rsid w:val="00EC4C3B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91</Pages>
  <Words>43052</Words>
  <Characters>245400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3471</cp:lastModifiedBy>
  <cp:revision>34</cp:revision>
  <cp:lastPrinted>2019-02-25T14:05:00Z</cp:lastPrinted>
  <dcterms:created xsi:type="dcterms:W3CDTF">2021-09-30T15:30:00Z</dcterms:created>
  <dcterms:modified xsi:type="dcterms:W3CDTF">2023-10-02T10:37:00Z</dcterms:modified>
</cp:coreProperties>
</file>