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B6322CC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717A77">
              <w:t>18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C73BE6" w:rsidRPr="00174903">
              <w:rPr>
                <w:sz w:val="32"/>
              </w:rPr>
              <w:t>202</w:t>
            </w:r>
            <w:r w:rsidR="00C73BE6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717A77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6099DB6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C73BE6" w:rsidRPr="00174903">
              <w:rPr>
                <w:noProof/>
                <w:sz w:val="18"/>
              </w:rPr>
              <w:t>202</w:t>
            </w:r>
            <w:r w:rsidR="00C73BE6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57CD75ED" w14:textId="77777777" w:rsidR="000D5F27" w:rsidRDefault="00D208D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D5F27">
        <w:rPr>
          <w:noProof/>
        </w:rPr>
        <w:t>Foreword</w:t>
      </w:r>
      <w:r w:rsidR="000D5F27">
        <w:rPr>
          <w:noProof/>
        </w:rPr>
        <w:tab/>
        <w:t>92</w:t>
      </w:r>
    </w:p>
    <w:p w14:paraId="0031E7C8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593AC2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Scope</w:t>
      </w:r>
      <w:r>
        <w:rPr>
          <w:noProof/>
        </w:rPr>
        <w:tab/>
        <w:t>94</w:t>
      </w:r>
    </w:p>
    <w:p w14:paraId="15959F9A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References</w:t>
      </w:r>
      <w:r>
        <w:rPr>
          <w:noProof/>
        </w:rPr>
        <w:tab/>
        <w:t>94</w:t>
      </w:r>
    </w:p>
    <w:p w14:paraId="2818966A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96</w:t>
      </w:r>
    </w:p>
    <w:p w14:paraId="524F1C9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Definitions</w:t>
      </w:r>
      <w:r>
        <w:rPr>
          <w:noProof/>
        </w:rPr>
        <w:tab/>
        <w:t>96</w:t>
      </w:r>
    </w:p>
    <w:p w14:paraId="4008556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Symbols</w:t>
      </w:r>
      <w:r>
        <w:rPr>
          <w:noProof/>
        </w:rPr>
        <w:tab/>
        <w:t>98</w:t>
      </w:r>
    </w:p>
    <w:p w14:paraId="1AC0F8A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Abbreviations</w:t>
      </w:r>
      <w:r>
        <w:rPr>
          <w:noProof/>
        </w:rPr>
        <w:tab/>
        <w:t>99</w:t>
      </w:r>
    </w:p>
    <w:p w14:paraId="78100D4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tolerances</w:t>
      </w:r>
      <w:r>
        <w:rPr>
          <w:noProof/>
        </w:rPr>
        <w:tab/>
        <w:t>102</w:t>
      </w:r>
    </w:p>
    <w:p w14:paraId="1AD9A11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Additional notation</w:t>
      </w:r>
      <w:r>
        <w:rPr>
          <w:noProof/>
        </w:rPr>
        <w:tab/>
        <w:t>102</w:t>
      </w:r>
    </w:p>
    <w:p w14:paraId="2A0538B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Groups of bands</w:t>
      </w:r>
      <w:r>
        <w:rPr>
          <w:noProof/>
        </w:rPr>
        <w:tab/>
        <w:t>102</w:t>
      </w:r>
    </w:p>
    <w:p w14:paraId="255E4E2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2DE9F1E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104</w:t>
      </w:r>
    </w:p>
    <w:p w14:paraId="02F332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110</w:t>
      </w:r>
    </w:p>
    <w:p w14:paraId="46EAAF1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112</w:t>
      </w:r>
    </w:p>
    <w:p w14:paraId="344C0CA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113</w:t>
      </w:r>
    </w:p>
    <w:p w14:paraId="648F3B5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114</w:t>
      </w:r>
    </w:p>
    <w:p w14:paraId="65E4410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115</w:t>
      </w:r>
    </w:p>
    <w:p w14:paraId="00A0CF1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116</w:t>
      </w:r>
    </w:p>
    <w:p w14:paraId="34357BC0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116</w:t>
      </w:r>
    </w:p>
    <w:p w14:paraId="02D938C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116</w:t>
      </w:r>
    </w:p>
    <w:p w14:paraId="626459A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116</w:t>
      </w:r>
    </w:p>
    <w:p w14:paraId="3ED09A6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116</w:t>
      </w:r>
    </w:p>
    <w:p w14:paraId="63C026B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117</w:t>
      </w:r>
    </w:p>
    <w:p w14:paraId="5D9A881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118</w:t>
      </w:r>
    </w:p>
    <w:p w14:paraId="0C6377A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119</w:t>
      </w:r>
    </w:p>
    <w:p w14:paraId="5EF21C5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119</w:t>
      </w:r>
    </w:p>
    <w:p w14:paraId="0935BA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121</w:t>
      </w:r>
    </w:p>
    <w:p w14:paraId="6D3FAC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123</w:t>
      </w:r>
    </w:p>
    <w:p w14:paraId="3ED2C75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123</w:t>
      </w:r>
    </w:p>
    <w:p w14:paraId="373752F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125</w:t>
      </w:r>
    </w:p>
    <w:p w14:paraId="6076A43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GSM cells</w:t>
      </w:r>
      <w:r>
        <w:rPr>
          <w:noProof/>
        </w:rPr>
        <w:tab/>
        <w:t>126</w:t>
      </w:r>
    </w:p>
    <w:p w14:paraId="4286038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HRPD cells</w:t>
      </w:r>
      <w:r>
        <w:rPr>
          <w:noProof/>
        </w:rPr>
        <w:tab/>
        <w:t>127</w:t>
      </w:r>
    </w:p>
    <w:p w14:paraId="2A424B6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cdma2000 1X</w:t>
      </w:r>
      <w:r>
        <w:rPr>
          <w:noProof/>
        </w:rPr>
        <w:tab/>
        <w:t>128</w:t>
      </w:r>
    </w:p>
    <w:p w14:paraId="4C54785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</w:t>
      </w:r>
      <w:r>
        <w:rPr>
          <w:noProof/>
        </w:rPr>
        <w:tab/>
        <w:t>129</w:t>
      </w:r>
    </w:p>
    <w:p w14:paraId="5F98FF4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131</w:t>
      </w:r>
    </w:p>
    <w:p w14:paraId="0B868C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133</w:t>
      </w:r>
    </w:p>
    <w:p w14:paraId="43C43E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133</w:t>
      </w:r>
    </w:p>
    <w:p w14:paraId="5AA094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134</w:t>
      </w:r>
    </w:p>
    <w:p w14:paraId="5D7AF2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134</w:t>
      </w:r>
    </w:p>
    <w:p w14:paraId="50AFE59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134</w:t>
      </w:r>
    </w:p>
    <w:p w14:paraId="0706F6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to CSG cells</w:t>
      </w:r>
      <w:r>
        <w:rPr>
          <w:noProof/>
        </w:rPr>
        <w:tab/>
        <w:t>135</w:t>
      </w:r>
    </w:p>
    <w:p w14:paraId="3129362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135</w:t>
      </w:r>
    </w:p>
    <w:p w14:paraId="1510301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136</w:t>
      </w:r>
    </w:p>
    <w:p w14:paraId="2912CB9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5119076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483E6A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1D79B70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137</w:t>
      </w:r>
    </w:p>
    <w:p w14:paraId="616E340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138</w:t>
      </w:r>
    </w:p>
    <w:p w14:paraId="5BCE866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</w:t>
      </w:r>
      <w:r>
        <w:rPr>
          <w:noProof/>
        </w:rPr>
        <w:tab/>
        <w:t>138</w:t>
      </w:r>
    </w:p>
    <w:p w14:paraId="1D07B89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?? ??"/>
          <w:noProof/>
        </w:rPr>
        <w:t>Requirements</w:t>
      </w:r>
      <w:r>
        <w:rPr>
          <w:noProof/>
        </w:rPr>
        <w:tab/>
        <w:t>138</w:t>
      </w:r>
    </w:p>
    <w:p w14:paraId="4C40A2F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</w:t>
      </w:r>
      <w:r>
        <w:rPr>
          <w:noProof/>
        </w:rPr>
        <w:tab/>
        <w:t>138</w:t>
      </w:r>
    </w:p>
    <w:p w14:paraId="66B997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138</w:t>
      </w:r>
    </w:p>
    <w:p w14:paraId="78F9EB0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138</w:t>
      </w:r>
    </w:p>
    <w:p w14:paraId="26BA3D9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138</w:t>
      </w:r>
    </w:p>
    <w:p w14:paraId="51D99FC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139</w:t>
      </w:r>
    </w:p>
    <w:p w14:paraId="24D43C1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 w:rsidRPr="00593AC2">
        <w:rPr>
          <w:i/>
          <w:noProof/>
        </w:rPr>
        <w:t>timeSinceFailure</w:t>
      </w:r>
      <w:r>
        <w:rPr>
          <w:noProof/>
        </w:rPr>
        <w:tab/>
        <w:t>139</w:t>
      </w:r>
    </w:p>
    <w:p w14:paraId="7D10FB5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139</w:t>
      </w:r>
    </w:p>
    <w:p w14:paraId="0F86338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2A73D1D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139</w:t>
      </w:r>
    </w:p>
    <w:p w14:paraId="3845A1A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139</w:t>
      </w:r>
    </w:p>
    <w:p w14:paraId="62579C9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140</w:t>
      </w:r>
    </w:p>
    <w:p w14:paraId="561F690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140</w:t>
      </w:r>
    </w:p>
    <w:p w14:paraId="0E0C39E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061569D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140</w:t>
      </w:r>
    </w:p>
    <w:p w14:paraId="7E8B508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140</w:t>
      </w:r>
    </w:p>
    <w:p w14:paraId="419D0D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140</w:t>
      </w:r>
    </w:p>
    <w:p w14:paraId="411ECB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140</w:t>
      </w:r>
    </w:p>
    <w:p w14:paraId="5584B8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141</w:t>
      </w:r>
    </w:p>
    <w:p w14:paraId="5FA014F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141</w:t>
      </w:r>
    </w:p>
    <w:p w14:paraId="1B50B57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141</w:t>
      </w:r>
    </w:p>
    <w:p w14:paraId="024DCA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141</w:t>
      </w:r>
    </w:p>
    <w:p w14:paraId="7D57D2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142</w:t>
      </w:r>
    </w:p>
    <w:p w14:paraId="2D2ADED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143</w:t>
      </w:r>
    </w:p>
    <w:p w14:paraId="60B4926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144</w:t>
      </w:r>
    </w:p>
    <w:p w14:paraId="0A62977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145</w:t>
      </w:r>
    </w:p>
    <w:p w14:paraId="0359CD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147</w:t>
      </w:r>
    </w:p>
    <w:p w14:paraId="271C729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147</w:t>
      </w:r>
    </w:p>
    <w:p w14:paraId="0965094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149</w:t>
      </w:r>
    </w:p>
    <w:p w14:paraId="0421133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150</w:t>
      </w:r>
    </w:p>
    <w:p w14:paraId="03EB61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152</w:t>
      </w:r>
    </w:p>
    <w:p w14:paraId="77FFA6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</w:t>
      </w:r>
      <w:r>
        <w:rPr>
          <w:noProof/>
          <w:lang w:eastAsia="zh-CN"/>
        </w:rPr>
        <w:t>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152</w:t>
      </w:r>
    </w:p>
    <w:p w14:paraId="25912E1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152</w:t>
      </w:r>
    </w:p>
    <w:p w14:paraId="4DA1F03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NB1</w:t>
      </w:r>
      <w:r>
        <w:rPr>
          <w:noProof/>
        </w:rPr>
        <w:tab/>
        <w:t>152</w:t>
      </w:r>
    </w:p>
    <w:p w14:paraId="588928D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153</w:t>
      </w:r>
    </w:p>
    <w:p w14:paraId="20F1EA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7BB925E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153</w:t>
      </w:r>
    </w:p>
    <w:p w14:paraId="08F04E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153</w:t>
      </w:r>
    </w:p>
    <w:p w14:paraId="0611FBD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154</w:t>
      </w:r>
    </w:p>
    <w:p w14:paraId="7AF699E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154</w:t>
      </w:r>
    </w:p>
    <w:p w14:paraId="617C15D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705F36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154</w:t>
      </w:r>
    </w:p>
    <w:p w14:paraId="0FC11C3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154</w:t>
      </w:r>
    </w:p>
    <w:p w14:paraId="7E64E2A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155</w:t>
      </w:r>
    </w:p>
    <w:p w14:paraId="7F588EC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156</w:t>
      </w:r>
    </w:p>
    <w:p w14:paraId="036ABF1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158</w:t>
      </w:r>
    </w:p>
    <w:p w14:paraId="31328C6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159</w:t>
      </w:r>
    </w:p>
    <w:p w14:paraId="7B40651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normal coverage</w:t>
      </w:r>
      <w:r>
        <w:rPr>
          <w:noProof/>
        </w:rPr>
        <w:tab/>
        <w:t>160</w:t>
      </w:r>
    </w:p>
    <w:p w14:paraId="707212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160</w:t>
      </w:r>
    </w:p>
    <w:p w14:paraId="63378E3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160</w:t>
      </w:r>
    </w:p>
    <w:p w14:paraId="6557CDB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161</w:t>
      </w:r>
    </w:p>
    <w:p w14:paraId="747CABD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162</w:t>
      </w:r>
    </w:p>
    <w:p w14:paraId="6DDA462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165</w:t>
      </w:r>
    </w:p>
    <w:p w14:paraId="69C3272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166</w:t>
      </w:r>
    </w:p>
    <w:p w14:paraId="7EC1F84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enhanced coverage</w:t>
      </w:r>
      <w:r>
        <w:rPr>
          <w:noProof/>
        </w:rPr>
        <w:tab/>
        <w:t>167</w:t>
      </w:r>
    </w:p>
    <w:p w14:paraId="725EB8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167</w:t>
      </w:r>
    </w:p>
    <w:p w14:paraId="36D21DC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167</w:t>
      </w:r>
    </w:p>
    <w:p w14:paraId="35CDE64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168</w:t>
      </w:r>
    </w:p>
    <w:p w14:paraId="3707794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168</w:t>
      </w:r>
    </w:p>
    <w:p w14:paraId="34C5341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168</w:t>
      </w:r>
    </w:p>
    <w:p w14:paraId="0C6C749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168</w:t>
      </w:r>
    </w:p>
    <w:p w14:paraId="37C229C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Requirements for UE category NB1</w:t>
      </w:r>
      <w:r>
        <w:rPr>
          <w:noProof/>
        </w:rPr>
        <w:tab/>
        <w:t>169</w:t>
      </w:r>
    </w:p>
    <w:p w14:paraId="2EC8F44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Intra-Frequency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169</w:t>
      </w:r>
    </w:p>
    <w:p w14:paraId="6E5145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171</w:t>
      </w:r>
    </w:p>
    <w:p w14:paraId="3EEBDD6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ra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171</w:t>
      </w:r>
    </w:p>
    <w:p w14:paraId="7999E8D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173</w:t>
      </w:r>
    </w:p>
    <w:p w14:paraId="2087AA2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173</w:t>
      </w:r>
    </w:p>
    <w:p w14:paraId="0F97467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174</w:t>
      </w:r>
    </w:p>
    <w:p w14:paraId="3976910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175</w:t>
      </w:r>
    </w:p>
    <w:p w14:paraId="14A69EE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572B945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177</w:t>
      </w:r>
    </w:p>
    <w:p w14:paraId="3DE751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178</w:t>
      </w:r>
    </w:p>
    <w:p w14:paraId="6E40EBB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178</w:t>
      </w:r>
    </w:p>
    <w:p w14:paraId="4BA09E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179</w:t>
      </w:r>
    </w:p>
    <w:p w14:paraId="6BEE9E6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180</w:t>
      </w:r>
    </w:p>
    <w:p w14:paraId="3C3F847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181</w:t>
      </w:r>
    </w:p>
    <w:p w14:paraId="6BC9F27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181</w:t>
      </w:r>
    </w:p>
    <w:p w14:paraId="3D68B2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182</w:t>
      </w:r>
    </w:p>
    <w:p w14:paraId="7486544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CA Measurement</w:t>
      </w:r>
      <w:r>
        <w:rPr>
          <w:noProof/>
        </w:rPr>
        <w:tab/>
        <w:t>183</w:t>
      </w:r>
    </w:p>
    <w:p w14:paraId="605B51A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2A57457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</w:t>
      </w:r>
      <w:r>
        <w:rPr>
          <w:noProof/>
        </w:rPr>
        <w:tab/>
        <w:t>183</w:t>
      </w:r>
    </w:p>
    <w:p w14:paraId="71108D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183</w:t>
      </w:r>
    </w:p>
    <w:p w14:paraId="2316BB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184</w:t>
      </w:r>
    </w:p>
    <w:p w14:paraId="3A1A44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184</w:t>
      </w:r>
    </w:p>
    <w:p w14:paraId="1CC9135D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185</w:t>
      </w:r>
    </w:p>
    <w:p w14:paraId="68F895F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185</w:t>
      </w:r>
    </w:p>
    <w:p w14:paraId="239D69D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Introduction</w:t>
      </w:r>
      <w:r>
        <w:rPr>
          <w:noProof/>
        </w:rPr>
        <w:tab/>
        <w:t>186</w:t>
      </w:r>
    </w:p>
    <w:p w14:paraId="68F2196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Requirements</w:t>
      </w:r>
      <w:r>
        <w:rPr>
          <w:noProof/>
        </w:rPr>
        <w:tab/>
        <w:t>186</w:t>
      </w:r>
    </w:p>
    <w:p w14:paraId="2AC626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UE measurement capability</w:t>
      </w:r>
      <w:r>
        <w:rPr>
          <w:noProof/>
        </w:rPr>
        <w:tab/>
        <w:t>186</w:t>
      </w:r>
    </w:p>
    <w:p w14:paraId="0EC161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Measurement and evaluation of serving cell</w:t>
      </w:r>
      <w:r>
        <w:rPr>
          <w:noProof/>
        </w:rPr>
        <w:tab/>
        <w:t>186</w:t>
      </w:r>
    </w:p>
    <w:p w14:paraId="2BD7EE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Measurements of intra-frequency E-UTRAN cells</w:t>
      </w:r>
      <w:r>
        <w:rPr>
          <w:noProof/>
        </w:rPr>
        <w:tab/>
        <w:t>186</w:t>
      </w:r>
    </w:p>
    <w:p w14:paraId="15E310E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Measurements of inter-frequency E-UTRAN cells</w:t>
      </w:r>
      <w:r>
        <w:rPr>
          <w:noProof/>
        </w:rPr>
        <w:tab/>
        <w:t>186</w:t>
      </w:r>
    </w:p>
    <w:p w14:paraId="430B91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Evaluation of cell re-selection criteria</w:t>
      </w:r>
      <w:r>
        <w:rPr>
          <w:noProof/>
        </w:rPr>
        <w:tab/>
        <w:t>186</w:t>
      </w:r>
    </w:p>
    <w:p w14:paraId="2DE949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186</w:t>
      </w:r>
    </w:p>
    <w:p w14:paraId="69A3398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of inter-RAT NR cells</w:t>
      </w:r>
      <w:r>
        <w:rPr>
          <w:noProof/>
        </w:rPr>
        <w:tab/>
        <w:t>186</w:t>
      </w:r>
    </w:p>
    <w:p w14:paraId="35E3D64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186</w:t>
      </w:r>
    </w:p>
    <w:p w14:paraId="00A0258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Introduction</w:t>
      </w:r>
      <w:r>
        <w:rPr>
          <w:noProof/>
        </w:rPr>
        <w:tab/>
        <w:t>186</w:t>
      </w:r>
    </w:p>
    <w:p w14:paraId="1ACC8DA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Cell Selection</w:t>
      </w:r>
      <w:r>
        <w:rPr>
          <w:noProof/>
        </w:rPr>
        <w:tab/>
        <w:t>186</w:t>
      </w:r>
    </w:p>
    <w:p w14:paraId="3463F35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Cell Reselection</w:t>
      </w:r>
      <w:r>
        <w:rPr>
          <w:noProof/>
        </w:rPr>
        <w:tab/>
        <w:t>186</w:t>
      </w:r>
    </w:p>
    <w:p w14:paraId="797A95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6EC43A3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78FB86D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187</w:t>
      </w:r>
    </w:p>
    <w:p w14:paraId="647094A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187</w:t>
      </w:r>
    </w:p>
    <w:p w14:paraId="4E03036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188</w:t>
      </w:r>
    </w:p>
    <w:p w14:paraId="64A6B6F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188</w:t>
      </w:r>
    </w:p>
    <w:p w14:paraId="6AC5600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Channel quality report for UE Category M1 in idle mode</w:t>
      </w:r>
      <w:r>
        <w:rPr>
          <w:noProof/>
        </w:rPr>
        <w:tab/>
        <w:t>189</w:t>
      </w:r>
    </w:p>
    <w:p w14:paraId="31016E31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189</w:t>
      </w:r>
    </w:p>
    <w:p w14:paraId="1EED27A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</w:t>
      </w:r>
      <w:r>
        <w:rPr>
          <w:noProof/>
        </w:rPr>
        <w:tab/>
        <w:t>190</w:t>
      </w:r>
    </w:p>
    <w:p w14:paraId="0B16904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7BA8C0A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190</w:t>
      </w:r>
    </w:p>
    <w:p w14:paraId="13F321C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190</w:t>
      </w:r>
    </w:p>
    <w:p w14:paraId="7164A79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190</w:t>
      </w:r>
    </w:p>
    <w:p w14:paraId="3D7E17D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190</w:t>
      </w:r>
    </w:p>
    <w:p w14:paraId="296527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192</w:t>
      </w:r>
    </w:p>
    <w:p w14:paraId="28A5C99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7B33E65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1118B0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TDD – FDD</w:t>
      </w:r>
      <w:r>
        <w:rPr>
          <w:noProof/>
        </w:rPr>
        <w:tab/>
        <w:t>192</w:t>
      </w:r>
    </w:p>
    <w:p w14:paraId="7B2AE7D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380CFFD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65C0BC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TDD – TDD</w:t>
      </w:r>
      <w:r>
        <w:rPr>
          <w:noProof/>
        </w:rPr>
        <w:tab/>
        <w:t>192</w:t>
      </w:r>
    </w:p>
    <w:p w14:paraId="2E13B25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192</w:t>
      </w:r>
    </w:p>
    <w:p w14:paraId="44AE480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192</w:t>
      </w:r>
    </w:p>
    <w:p w14:paraId="6D0D9E1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HD–FDD</w:t>
      </w:r>
      <w:r>
        <w:rPr>
          <w:noProof/>
        </w:rPr>
        <w:tab/>
        <w:t>194</w:t>
      </w:r>
    </w:p>
    <w:p w14:paraId="3E75B92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194</w:t>
      </w:r>
    </w:p>
    <w:p w14:paraId="454C27C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194</w:t>
      </w:r>
    </w:p>
    <w:p w14:paraId="159F537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195</w:t>
      </w:r>
    </w:p>
    <w:p w14:paraId="1C50CE7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</w:rPr>
        <w:t>Handover delay</w:t>
      </w:r>
      <w:r>
        <w:rPr>
          <w:noProof/>
        </w:rPr>
        <w:tab/>
        <w:t>195</w:t>
      </w:r>
    </w:p>
    <w:p w14:paraId="630DC92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</w:rPr>
        <w:t>Measurement time</w:t>
      </w:r>
      <w:r>
        <w:rPr>
          <w:noProof/>
        </w:rPr>
        <w:tab/>
        <w:t>196</w:t>
      </w:r>
    </w:p>
    <w:p w14:paraId="22EBBFA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</w:rPr>
        <w:t>Preparation time</w:t>
      </w:r>
      <w:r>
        <w:rPr>
          <w:noProof/>
        </w:rPr>
        <w:tab/>
        <w:t>196</w:t>
      </w:r>
    </w:p>
    <w:p w14:paraId="4924509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</w:rPr>
        <w:t>Interruption time</w:t>
      </w:r>
      <w:r>
        <w:rPr>
          <w:noProof/>
        </w:rPr>
        <w:tab/>
        <w:t>196</w:t>
      </w:r>
    </w:p>
    <w:p w14:paraId="1135AD4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197</w:t>
      </w:r>
    </w:p>
    <w:p w14:paraId="5344EA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197</w:t>
      </w:r>
    </w:p>
    <w:p w14:paraId="15F0F0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197</w:t>
      </w:r>
    </w:p>
    <w:p w14:paraId="574BF36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197</w:t>
      </w:r>
    </w:p>
    <w:p w14:paraId="17C5A8F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other RATs</w:t>
      </w:r>
      <w:r>
        <w:rPr>
          <w:noProof/>
        </w:rPr>
        <w:tab/>
        <w:t>197</w:t>
      </w:r>
    </w:p>
    <w:p w14:paraId="14F09AF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UTRAN FDD Handover</w:t>
      </w:r>
      <w:r>
        <w:rPr>
          <w:noProof/>
        </w:rPr>
        <w:tab/>
        <w:t>197</w:t>
      </w:r>
    </w:p>
    <w:p w14:paraId="6D760A9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197</w:t>
      </w:r>
    </w:p>
    <w:p w14:paraId="6481FFC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197</w:t>
      </w:r>
    </w:p>
    <w:p w14:paraId="6A3F427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197</w:t>
      </w:r>
    </w:p>
    <w:p w14:paraId="17E6F8F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- UTRAN TDD Handover</w:t>
      </w:r>
      <w:r>
        <w:rPr>
          <w:noProof/>
        </w:rPr>
        <w:tab/>
        <w:t>198</w:t>
      </w:r>
    </w:p>
    <w:p w14:paraId="12EA45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Introduction</w:t>
      </w:r>
      <w:r>
        <w:rPr>
          <w:noProof/>
        </w:rPr>
        <w:tab/>
        <w:t>198</w:t>
      </w:r>
    </w:p>
    <w:p w14:paraId="4076E9D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198</w:t>
      </w:r>
    </w:p>
    <w:p w14:paraId="2CF615F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77B50F9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7824583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GSM Handover</w:t>
      </w:r>
      <w:r>
        <w:rPr>
          <w:noProof/>
        </w:rPr>
        <w:tab/>
        <w:t>199</w:t>
      </w:r>
    </w:p>
    <w:p w14:paraId="255A1F8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0D77A8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199</w:t>
      </w:r>
    </w:p>
    <w:p w14:paraId="4278BA2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199</w:t>
      </w:r>
    </w:p>
    <w:p w14:paraId="2C8B03D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199</w:t>
      </w:r>
    </w:p>
    <w:p w14:paraId="6C1E875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NR FR1 Handover</w:t>
      </w:r>
      <w:r>
        <w:rPr>
          <w:noProof/>
        </w:rPr>
        <w:tab/>
        <w:t>200</w:t>
      </w:r>
    </w:p>
    <w:p w14:paraId="6A3A54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Introduction</w:t>
      </w:r>
      <w:r>
        <w:rPr>
          <w:noProof/>
        </w:rPr>
        <w:tab/>
        <w:t>200</w:t>
      </w:r>
    </w:p>
    <w:p w14:paraId="5ACA26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Handover delay</w:t>
      </w:r>
      <w:r>
        <w:rPr>
          <w:noProof/>
        </w:rPr>
        <w:tab/>
        <w:t>200</w:t>
      </w:r>
    </w:p>
    <w:p w14:paraId="183F32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Interruption time</w:t>
      </w:r>
      <w:r>
        <w:rPr>
          <w:noProof/>
        </w:rPr>
        <w:tab/>
        <w:t>200</w:t>
      </w:r>
    </w:p>
    <w:p w14:paraId="4B8DDD3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E-UTRAN - NR FR1 Handover to target cell using CCA</w:t>
      </w:r>
      <w:r>
        <w:rPr>
          <w:noProof/>
        </w:rPr>
        <w:tab/>
        <w:t>200</w:t>
      </w:r>
    </w:p>
    <w:p w14:paraId="1C6D28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Introduction</w:t>
      </w:r>
      <w:r>
        <w:rPr>
          <w:noProof/>
        </w:rPr>
        <w:tab/>
        <w:t>200</w:t>
      </w:r>
    </w:p>
    <w:p w14:paraId="22A6721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Handover delay</w:t>
      </w:r>
      <w:r>
        <w:rPr>
          <w:noProof/>
        </w:rPr>
        <w:tab/>
        <w:t>201</w:t>
      </w:r>
    </w:p>
    <w:p w14:paraId="667377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Interruption time</w:t>
      </w:r>
      <w:r>
        <w:rPr>
          <w:noProof/>
        </w:rPr>
        <w:tab/>
        <w:t>201</w:t>
      </w:r>
    </w:p>
    <w:p w14:paraId="76AA3AD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- NR FR2 Handover</w:t>
      </w:r>
      <w:r>
        <w:rPr>
          <w:noProof/>
        </w:rPr>
        <w:tab/>
        <w:t>202</w:t>
      </w:r>
    </w:p>
    <w:p w14:paraId="7BA0D24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 w:eastAsia="zh-CN"/>
        </w:rPr>
        <w:t>Introduction</w:t>
      </w:r>
      <w:r>
        <w:rPr>
          <w:noProof/>
        </w:rPr>
        <w:tab/>
        <w:t>202</w:t>
      </w:r>
    </w:p>
    <w:p w14:paraId="63B0BF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Handover delay</w:t>
      </w:r>
      <w:r>
        <w:rPr>
          <w:noProof/>
        </w:rPr>
        <w:tab/>
        <w:t>202</w:t>
      </w:r>
    </w:p>
    <w:p w14:paraId="0EBAB7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Interruption time</w:t>
      </w:r>
      <w:r>
        <w:rPr>
          <w:noProof/>
        </w:rPr>
        <w:tab/>
        <w:t>202</w:t>
      </w:r>
    </w:p>
    <w:p w14:paraId="2C15BAD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Non-3GPP RATs</w:t>
      </w:r>
      <w:r>
        <w:rPr>
          <w:noProof/>
        </w:rPr>
        <w:tab/>
        <w:t>203</w:t>
      </w:r>
    </w:p>
    <w:p w14:paraId="58ACBB3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– HRPD Handover</w:t>
      </w:r>
      <w:r>
        <w:rPr>
          <w:noProof/>
        </w:rPr>
        <w:tab/>
        <w:t>203</w:t>
      </w:r>
    </w:p>
    <w:p w14:paraId="75971E4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41712F7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203</w:t>
      </w:r>
    </w:p>
    <w:p w14:paraId="2E37699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203</w:t>
      </w:r>
    </w:p>
    <w:p w14:paraId="1EDB5D0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– cdma2000 1X Handover</w:t>
      </w:r>
      <w:r>
        <w:rPr>
          <w:noProof/>
        </w:rPr>
        <w:tab/>
        <w:t>204</w:t>
      </w:r>
    </w:p>
    <w:p w14:paraId="608D1A8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Introduction</w:t>
      </w:r>
      <w:r>
        <w:rPr>
          <w:noProof/>
        </w:rPr>
        <w:tab/>
        <w:t>204</w:t>
      </w:r>
    </w:p>
    <w:p w14:paraId="203F9B5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43371A7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33FF3A7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204</w:t>
      </w:r>
    </w:p>
    <w:p w14:paraId="6172F5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123C06F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204</w:t>
      </w:r>
    </w:p>
    <w:p w14:paraId="23E325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204</w:t>
      </w:r>
    </w:p>
    <w:p w14:paraId="5C29BE7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487D63F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0D7057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205</w:t>
      </w:r>
    </w:p>
    <w:p w14:paraId="29D46E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205</w:t>
      </w:r>
    </w:p>
    <w:p w14:paraId="55AC0E3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44A9EFA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465ACE4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206</w:t>
      </w:r>
    </w:p>
    <w:p w14:paraId="24A93F8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206</w:t>
      </w:r>
    </w:p>
    <w:p w14:paraId="0BF6286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206</w:t>
      </w:r>
    </w:p>
    <w:p w14:paraId="7D78F0E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206</w:t>
      </w:r>
    </w:p>
    <w:p w14:paraId="23BDAC1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207</w:t>
      </w:r>
    </w:p>
    <w:p w14:paraId="3E7F21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207</w:t>
      </w:r>
    </w:p>
    <w:p w14:paraId="2E37177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128BB94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DAPS Handover</w:t>
      </w:r>
      <w:r>
        <w:rPr>
          <w:noProof/>
        </w:rPr>
        <w:tab/>
        <w:t>207</w:t>
      </w:r>
    </w:p>
    <w:p w14:paraId="155071A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207</w:t>
      </w:r>
    </w:p>
    <w:p w14:paraId="4A23D8D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207</w:t>
      </w:r>
    </w:p>
    <w:p w14:paraId="5C43C3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207</w:t>
      </w:r>
    </w:p>
    <w:p w14:paraId="2EAADD9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DAPS Handover delay</w:t>
      </w:r>
      <w:r>
        <w:rPr>
          <w:noProof/>
        </w:rPr>
        <w:tab/>
        <w:t>207</w:t>
      </w:r>
    </w:p>
    <w:p w14:paraId="6C04C28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208</w:t>
      </w:r>
    </w:p>
    <w:p w14:paraId="0DA77D8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208</w:t>
      </w:r>
    </w:p>
    <w:p w14:paraId="6D8663D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</w:t>
      </w:r>
      <w:r>
        <w:rPr>
          <w:noProof/>
        </w:rPr>
        <w:tab/>
        <w:t>209</w:t>
      </w:r>
    </w:p>
    <w:p w14:paraId="57B17F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</w:t>
      </w:r>
      <w:r>
        <w:rPr>
          <w:noProof/>
        </w:rPr>
        <w:tab/>
        <w:t>209</w:t>
      </w:r>
    </w:p>
    <w:p w14:paraId="4F775103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209</w:t>
      </w:r>
    </w:p>
    <w:p w14:paraId="2F6BC58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</w:rPr>
        <w:tab/>
        <w:t>209</w:t>
      </w:r>
    </w:p>
    <w:p w14:paraId="54863D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3CE25BC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209</w:t>
      </w:r>
    </w:p>
    <w:p w14:paraId="52E85C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209</w:t>
      </w:r>
    </w:p>
    <w:p w14:paraId="3738423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210</w:t>
      </w:r>
    </w:p>
    <w:p w14:paraId="045060D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1A9FE86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210</w:t>
      </w:r>
    </w:p>
    <w:p w14:paraId="03A493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210</w:t>
      </w:r>
    </w:p>
    <w:p w14:paraId="5BA8A5C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210</w:t>
      </w:r>
    </w:p>
    <w:p w14:paraId="6FEC3B9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210</w:t>
      </w:r>
    </w:p>
    <w:p w14:paraId="54B65B6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210</w:t>
      </w:r>
    </w:p>
    <w:p w14:paraId="72DD78E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210</w:t>
      </w:r>
    </w:p>
    <w:p w14:paraId="3574F54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210</w:t>
      </w:r>
    </w:p>
    <w:p w14:paraId="62F1EB2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210</w:t>
      </w:r>
    </w:p>
    <w:p w14:paraId="75D7DD0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211</w:t>
      </w:r>
    </w:p>
    <w:p w14:paraId="75478B3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211</w:t>
      </w:r>
    </w:p>
    <w:p w14:paraId="54B5B5C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</w:t>
      </w:r>
      <w:r>
        <w:rPr>
          <w:noProof/>
        </w:rPr>
        <w:t>receiving Random Access Response</w:t>
      </w:r>
      <w:r>
        <w:rPr>
          <w:noProof/>
        </w:rPr>
        <w:tab/>
        <w:t>211</w:t>
      </w:r>
    </w:p>
    <w:p w14:paraId="5A0C18B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Cat-M1 UEs</w:t>
      </w:r>
      <w:r>
        <w:rPr>
          <w:noProof/>
        </w:rPr>
        <w:tab/>
        <w:t>211</w:t>
      </w:r>
    </w:p>
    <w:p w14:paraId="1D1D1AD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211</w:t>
      </w:r>
    </w:p>
    <w:p w14:paraId="009C903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11545D9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211</w:t>
      </w:r>
    </w:p>
    <w:p w14:paraId="6C97A07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211</w:t>
      </w:r>
    </w:p>
    <w:p w14:paraId="0FF380B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212</w:t>
      </w:r>
    </w:p>
    <w:p w14:paraId="0B9E6E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UTRAN </w:t>
      </w:r>
      <w:r>
        <w:rPr>
          <w:noProof/>
          <w:lang w:eastAsia="zh-CN"/>
        </w:rPr>
        <w:t>T</w:t>
      </w:r>
      <w:r>
        <w:rPr>
          <w:noProof/>
        </w:rPr>
        <w:t>DD</w:t>
      </w:r>
      <w:r>
        <w:rPr>
          <w:noProof/>
        </w:rPr>
        <w:tab/>
        <w:t>212</w:t>
      </w:r>
    </w:p>
    <w:p w14:paraId="580067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213</w:t>
      </w:r>
    </w:p>
    <w:p w14:paraId="2285FF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NR </w:t>
      </w:r>
      <w:r w:rsidRPr="00593AC2">
        <w:rPr>
          <w:noProof/>
          <w:lang w:val="en-US" w:eastAsia="zh-CN"/>
        </w:rPr>
        <w:t>carrier subject to CCA</w:t>
      </w:r>
      <w:r>
        <w:rPr>
          <w:noProof/>
        </w:rPr>
        <w:tab/>
        <w:t>213</w:t>
      </w:r>
    </w:p>
    <w:p w14:paraId="09B7323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215</w:t>
      </w:r>
    </w:p>
    <w:p w14:paraId="540E0DA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3A2F40F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215</w:t>
      </w:r>
    </w:p>
    <w:p w14:paraId="41DC60D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NB-IoT UEs</w:t>
      </w:r>
      <w:r>
        <w:rPr>
          <w:noProof/>
        </w:rPr>
        <w:tab/>
        <w:t>215</w:t>
      </w:r>
    </w:p>
    <w:p w14:paraId="3E7C879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4A6A005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215</w:t>
      </w:r>
    </w:p>
    <w:p w14:paraId="5F9B358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215</w:t>
      </w:r>
    </w:p>
    <w:p w14:paraId="6061AA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216</w:t>
      </w:r>
    </w:p>
    <w:p w14:paraId="1DCD3F2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216</w:t>
      </w:r>
    </w:p>
    <w:p w14:paraId="65FC963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261B3D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216</w:t>
      </w:r>
    </w:p>
    <w:p w14:paraId="7E0CA3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217</w:t>
      </w:r>
    </w:p>
    <w:p w14:paraId="45F0B7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217</w:t>
      </w:r>
    </w:p>
    <w:p w14:paraId="3ECB39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217</w:t>
      </w:r>
    </w:p>
    <w:p w14:paraId="155F8E5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217</w:t>
      </w:r>
    </w:p>
    <w:p w14:paraId="0DE537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217</w:t>
      </w:r>
    </w:p>
    <w:p w14:paraId="2D9ED3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217</w:t>
      </w:r>
    </w:p>
    <w:p w14:paraId="411E877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>
        <w:rPr>
          <w:noProof/>
          <w:lang w:eastAsia="zh-CN"/>
        </w:rPr>
        <w:t>NPRACH configuration</w:t>
      </w:r>
      <w:r>
        <w:rPr>
          <w:noProof/>
        </w:rPr>
        <w:tab/>
        <w:t>218</w:t>
      </w:r>
    </w:p>
    <w:p w14:paraId="4B3F0E4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Cat-M1 UEs</w:t>
      </w:r>
      <w:r>
        <w:rPr>
          <w:noProof/>
        </w:rPr>
        <w:tab/>
        <w:t>218</w:t>
      </w:r>
    </w:p>
    <w:p w14:paraId="4D12DEC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67F877B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42158D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218</w:t>
      </w:r>
    </w:p>
    <w:p w14:paraId="4FCF644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UE Re-establishment delay requirement for CEModeB</w:t>
      </w:r>
      <w:r>
        <w:rPr>
          <w:noProof/>
        </w:rPr>
        <w:tab/>
        <w:t>219</w:t>
      </w:r>
    </w:p>
    <w:p w14:paraId="6247273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219</w:t>
      </w:r>
    </w:p>
    <w:p w14:paraId="5EB7B1D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482E1E3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2C49AB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220</w:t>
      </w:r>
    </w:p>
    <w:p w14:paraId="213E615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220</w:t>
      </w:r>
    </w:p>
    <w:p w14:paraId="7129772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5ECC517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5F5DC3F4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221</w:t>
      </w:r>
    </w:p>
    <w:p w14:paraId="2B33484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221</w:t>
      </w:r>
    </w:p>
    <w:p w14:paraId="6969719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Introduction</w:t>
      </w:r>
      <w:r>
        <w:rPr>
          <w:noProof/>
        </w:rPr>
        <w:tab/>
        <w:t>221</w:t>
      </w:r>
    </w:p>
    <w:p w14:paraId="0D37698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Requirements</w:t>
      </w:r>
      <w:r>
        <w:rPr>
          <w:noProof/>
        </w:rPr>
        <w:tab/>
        <w:t>222</w:t>
      </w:r>
    </w:p>
    <w:p w14:paraId="21D71D7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</w:rPr>
        <w:tab/>
        <w:t>223</w:t>
      </w:r>
    </w:p>
    <w:p w14:paraId="5491CFB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3.7.0"/>
          <w:noProof/>
        </w:rPr>
        <w:t>Introduction</w:t>
      </w:r>
      <w:r>
        <w:rPr>
          <w:noProof/>
        </w:rPr>
        <w:tab/>
        <w:t>223</w:t>
      </w:r>
    </w:p>
    <w:p w14:paraId="78D9B05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3.7.0"/>
          <w:noProof/>
        </w:rPr>
        <w:t>Requirements</w:t>
      </w:r>
      <w:r>
        <w:rPr>
          <w:noProof/>
        </w:rPr>
        <w:tab/>
        <w:t>223</w:t>
      </w:r>
    </w:p>
    <w:p w14:paraId="524FAB5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</w:t>
      </w:r>
      <w:r>
        <w:rPr>
          <w:noProof/>
        </w:rPr>
        <w:tab/>
        <w:t>223</w:t>
      </w:r>
    </w:p>
    <w:p w14:paraId="556BF97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3.7.0"/>
          <w:noProof/>
        </w:rPr>
        <w:t>Introduction</w:t>
      </w:r>
      <w:r>
        <w:rPr>
          <w:noProof/>
        </w:rPr>
        <w:tab/>
        <w:t>223</w:t>
      </w:r>
    </w:p>
    <w:p w14:paraId="2A4F6A6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223</w:t>
      </w:r>
    </w:p>
    <w:p w14:paraId="43B104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?? ??"/>
          <w:noProof/>
        </w:rPr>
        <w:t>Timing Advance adjustment delay</w:t>
      </w:r>
      <w:r>
        <w:rPr>
          <w:noProof/>
        </w:rPr>
        <w:tab/>
        <w:t>223</w:t>
      </w:r>
    </w:p>
    <w:p w14:paraId="79198A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224</w:t>
      </w:r>
    </w:p>
    <w:p w14:paraId="63F062F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7.</w:t>
      </w:r>
      <w:r w:rsidRPr="00593AC2">
        <w:rPr>
          <w:rFonts w:cs="v4.2.0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 xml:space="preserve">Cell </w:t>
      </w:r>
      <w:r w:rsidRPr="00593AC2">
        <w:rPr>
          <w:rFonts w:cs="v4.2.0"/>
          <w:noProof/>
          <w:lang w:eastAsia="zh-CN"/>
        </w:rPr>
        <w:t xml:space="preserve">phase </w:t>
      </w:r>
      <w:r w:rsidRPr="00593AC2">
        <w:rPr>
          <w:rFonts w:cs="v4.2.0"/>
          <w:noProof/>
        </w:rPr>
        <w:t>synchronization accuracy</w:t>
      </w:r>
      <w:r w:rsidRPr="00593AC2">
        <w:rPr>
          <w:rFonts w:cs="v4.2.0"/>
          <w:noProof/>
          <w:lang w:eastAsia="zh-CN"/>
        </w:rPr>
        <w:t xml:space="preserve"> (TDD)</w:t>
      </w:r>
      <w:r>
        <w:rPr>
          <w:noProof/>
        </w:rPr>
        <w:tab/>
        <w:t>224</w:t>
      </w:r>
    </w:p>
    <w:p w14:paraId="1812CB7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7.</w:t>
      </w:r>
      <w:r w:rsidRPr="00593AC2">
        <w:rPr>
          <w:rFonts w:cs="v4.2.0"/>
          <w:noProof/>
          <w:lang w:eastAsia="zh-CN"/>
        </w:rPr>
        <w:t>4</w:t>
      </w:r>
      <w:r w:rsidRPr="00593AC2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Definition</w:t>
      </w:r>
      <w:r>
        <w:rPr>
          <w:noProof/>
        </w:rPr>
        <w:tab/>
        <w:t>224</w:t>
      </w:r>
    </w:p>
    <w:p w14:paraId="2413A31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7.</w:t>
      </w:r>
      <w:r w:rsidRPr="00593AC2">
        <w:rPr>
          <w:rFonts w:cs="v4.2.0"/>
          <w:noProof/>
          <w:lang w:eastAsia="zh-CN"/>
        </w:rPr>
        <w:t>4</w:t>
      </w:r>
      <w:r w:rsidRPr="00593AC2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Minimum requirements</w:t>
      </w:r>
      <w:r>
        <w:rPr>
          <w:noProof/>
        </w:rPr>
        <w:tab/>
        <w:t>224</w:t>
      </w:r>
    </w:p>
    <w:p w14:paraId="2064788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225</w:t>
      </w:r>
    </w:p>
    <w:p w14:paraId="4971B93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2ADABCA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225</w:t>
      </w:r>
    </w:p>
    <w:p w14:paraId="24845E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Synchronized E-UTRAN</w:t>
      </w:r>
      <w:r>
        <w:rPr>
          <w:noProof/>
        </w:rPr>
        <w:tab/>
        <w:t>225</w:t>
      </w:r>
    </w:p>
    <w:p w14:paraId="053512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Non-Synchronized E-UTRAN</w:t>
      </w:r>
      <w:r>
        <w:rPr>
          <w:noProof/>
        </w:rPr>
        <w:tab/>
        <w:t>225</w:t>
      </w:r>
    </w:p>
    <w:p w14:paraId="6005059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</w:rPr>
        <w:tab/>
        <w:t>225</w:t>
      </w:r>
    </w:p>
    <w:p w14:paraId="3BB3E23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3.7.0"/>
          <w:noProof/>
        </w:rPr>
        <w:t>Introduction</w:t>
      </w:r>
      <w:r>
        <w:rPr>
          <w:noProof/>
        </w:rPr>
        <w:tab/>
        <w:t>225</w:t>
      </w:r>
    </w:p>
    <w:p w14:paraId="7EF9736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42CDFF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227</w:t>
      </w:r>
    </w:p>
    <w:p w14:paraId="73D2A8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227</w:t>
      </w:r>
    </w:p>
    <w:p w14:paraId="739D11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229</w:t>
      </w:r>
    </w:p>
    <w:p w14:paraId="6BAF2E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229</w:t>
      </w:r>
    </w:p>
    <w:p w14:paraId="3A9483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229</w:t>
      </w:r>
    </w:p>
    <w:p w14:paraId="6E82F49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229</w:t>
      </w:r>
    </w:p>
    <w:p w14:paraId="30EE38B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3E01D79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230</w:t>
      </w:r>
    </w:p>
    <w:p w14:paraId="67B9586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231</w:t>
      </w:r>
    </w:p>
    <w:p w14:paraId="4C826F3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232</w:t>
      </w:r>
    </w:p>
    <w:p w14:paraId="42F1897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233</w:t>
      </w:r>
    </w:p>
    <w:p w14:paraId="4733771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234</w:t>
      </w:r>
    </w:p>
    <w:p w14:paraId="1C6BA30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235</w:t>
      </w:r>
    </w:p>
    <w:p w14:paraId="685A84A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236</w:t>
      </w:r>
    </w:p>
    <w:p w14:paraId="739F180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236</w:t>
      </w:r>
    </w:p>
    <w:p w14:paraId="396AF62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236</w:t>
      </w:r>
    </w:p>
    <w:p w14:paraId="5772160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237</w:t>
      </w:r>
    </w:p>
    <w:p w14:paraId="4EC2E40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238</w:t>
      </w:r>
    </w:p>
    <w:p w14:paraId="25B3AFB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239</w:t>
      </w:r>
    </w:p>
    <w:p w14:paraId="79682BD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239</w:t>
      </w:r>
    </w:p>
    <w:p w14:paraId="2C677BD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241</w:t>
      </w:r>
    </w:p>
    <w:p w14:paraId="1907277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241</w:t>
      </w:r>
    </w:p>
    <w:p w14:paraId="428124A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243</w:t>
      </w:r>
    </w:p>
    <w:p w14:paraId="6F688F4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243</w:t>
      </w:r>
    </w:p>
    <w:p w14:paraId="194EA5B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245</w:t>
      </w:r>
    </w:p>
    <w:p w14:paraId="7938130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247</w:t>
      </w:r>
    </w:p>
    <w:p w14:paraId="773FD50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66DD535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247</w:t>
      </w:r>
    </w:p>
    <w:p w14:paraId="53D27DE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247</w:t>
      </w:r>
    </w:p>
    <w:p w14:paraId="4D33FB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247</w:t>
      </w:r>
    </w:p>
    <w:p w14:paraId="5E4BEF7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247</w:t>
      </w:r>
    </w:p>
    <w:p w14:paraId="222FC3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248</w:t>
      </w:r>
    </w:p>
    <w:p w14:paraId="1D69738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248</w:t>
      </w:r>
    </w:p>
    <w:p w14:paraId="71820C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248</w:t>
      </w:r>
    </w:p>
    <w:p w14:paraId="25158B9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248</w:t>
      </w:r>
    </w:p>
    <w:p w14:paraId="469A031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248</w:t>
      </w:r>
    </w:p>
    <w:p w14:paraId="1D7569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249</w:t>
      </w:r>
    </w:p>
    <w:p w14:paraId="3C541C5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250</w:t>
      </w:r>
    </w:p>
    <w:p w14:paraId="01D0DA4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one SCC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250</w:t>
      </w:r>
    </w:p>
    <w:p w14:paraId="44529C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multiple SCCs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250</w:t>
      </w:r>
    </w:p>
    <w:p w14:paraId="30378D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</w:t>
      </w:r>
      <w:r>
        <w:rPr>
          <w:noProof/>
        </w:rPr>
        <w:t xml:space="preserve"> </w:t>
      </w:r>
      <w:r w:rsidRPr="00593AC2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251</w:t>
      </w:r>
    </w:p>
    <w:p w14:paraId="5E38C4B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252</w:t>
      </w:r>
    </w:p>
    <w:p w14:paraId="42DF9CF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252</w:t>
      </w:r>
    </w:p>
    <w:p w14:paraId="179471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252</w:t>
      </w:r>
    </w:p>
    <w:p w14:paraId="34DB3A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252</w:t>
      </w:r>
    </w:p>
    <w:p w14:paraId="59696CE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253</w:t>
      </w:r>
    </w:p>
    <w:p w14:paraId="3C82D61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253</w:t>
      </w:r>
    </w:p>
    <w:p w14:paraId="025D29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253</w:t>
      </w:r>
    </w:p>
    <w:p w14:paraId="4B1561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253</w:t>
      </w:r>
    </w:p>
    <w:p w14:paraId="0E4E969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254</w:t>
      </w:r>
    </w:p>
    <w:p w14:paraId="77F4AF9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01013AA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254</w:t>
      </w:r>
    </w:p>
    <w:p w14:paraId="2733E9D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254</w:t>
      </w:r>
    </w:p>
    <w:p w14:paraId="0D9DC5E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255</w:t>
      </w:r>
    </w:p>
    <w:p w14:paraId="78BDFF2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255</w:t>
      </w:r>
    </w:p>
    <w:p w14:paraId="2BF16CC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67E6804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255</w:t>
      </w:r>
    </w:p>
    <w:p w14:paraId="10D425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255</w:t>
      </w:r>
    </w:p>
    <w:p w14:paraId="35A69D1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255</w:t>
      </w:r>
    </w:p>
    <w:p w14:paraId="53E61B3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256</w:t>
      </w:r>
    </w:p>
    <w:p w14:paraId="3DAF7B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256</w:t>
      </w:r>
    </w:p>
    <w:p w14:paraId="100F982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257</w:t>
      </w:r>
    </w:p>
    <w:p w14:paraId="414CFD7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3.7.0"/>
          <w:noProof/>
        </w:rPr>
        <w:t>Introduction</w:t>
      </w:r>
      <w:r>
        <w:rPr>
          <w:noProof/>
        </w:rPr>
        <w:tab/>
        <w:t>257</w:t>
      </w:r>
    </w:p>
    <w:p w14:paraId="41A57EC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</w:t>
      </w:r>
      <w:r>
        <w:rPr>
          <w:noProof/>
        </w:rPr>
        <w:tab/>
        <w:t>258</w:t>
      </w:r>
    </w:p>
    <w:p w14:paraId="04FD4E0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7.11.2.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258</w:t>
      </w:r>
    </w:p>
    <w:p w14:paraId="04A6D25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7.11.2.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259</w:t>
      </w:r>
    </w:p>
    <w:p w14:paraId="0EE0E4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7.11.2.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259</w:t>
      </w:r>
    </w:p>
    <w:p w14:paraId="64A2048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</w:t>
      </w:r>
      <w:r>
        <w:rPr>
          <w:noProof/>
        </w:rPr>
        <w:tab/>
        <w:t>260</w:t>
      </w:r>
    </w:p>
    <w:p w14:paraId="3694AA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593AC2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260</w:t>
      </w:r>
    </w:p>
    <w:p w14:paraId="00619D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593AC2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260</w:t>
      </w:r>
    </w:p>
    <w:p w14:paraId="3BE7031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7.11.3.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261</w:t>
      </w:r>
    </w:p>
    <w:p w14:paraId="286F734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with </w:t>
      </w:r>
      <w:r>
        <w:rPr>
          <w:noProof/>
          <w:lang w:eastAsia="zh-CN"/>
        </w:rPr>
        <w:t>Dual Connectivity</w:t>
      </w:r>
      <w:r>
        <w:rPr>
          <w:noProof/>
        </w:rPr>
        <w:tab/>
        <w:t>261</w:t>
      </w:r>
    </w:p>
    <w:p w14:paraId="56A59FA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2AEA294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261</w:t>
      </w:r>
    </w:p>
    <w:p w14:paraId="743F36D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261</w:t>
      </w:r>
    </w:p>
    <w:p w14:paraId="382744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261</w:t>
      </w:r>
    </w:p>
    <w:p w14:paraId="5573029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262</w:t>
      </w:r>
    </w:p>
    <w:p w14:paraId="3836B6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262</w:t>
      </w:r>
    </w:p>
    <w:p w14:paraId="260D5BB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262</w:t>
      </w:r>
    </w:p>
    <w:p w14:paraId="6985046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263</w:t>
      </w:r>
    </w:p>
    <w:p w14:paraId="2F07AE3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263</w:t>
      </w:r>
    </w:p>
    <w:p w14:paraId="54B3BEB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 xml:space="preserve">Cell </w:t>
      </w:r>
      <w:r w:rsidRPr="00593AC2">
        <w:rPr>
          <w:rFonts w:cs="v4.2.0"/>
          <w:noProof/>
          <w:lang w:eastAsia="zh-CN"/>
        </w:rPr>
        <w:t xml:space="preserve">phase </w:t>
      </w:r>
      <w:r w:rsidRPr="00593AC2">
        <w:rPr>
          <w:rFonts w:cs="v4.2.0"/>
          <w:noProof/>
        </w:rPr>
        <w:t>synchronization accuracy</w:t>
      </w:r>
      <w:r w:rsidRPr="00593AC2">
        <w:rPr>
          <w:rFonts w:cs="v4.2.0"/>
          <w:noProof/>
          <w:lang w:eastAsia="zh-CN"/>
        </w:rPr>
        <w:t xml:space="preserve"> (</w:t>
      </w:r>
      <w:r w:rsidRPr="00593AC2">
        <w:rPr>
          <w:rFonts w:cs="v4.2.0"/>
          <w:noProof/>
        </w:rPr>
        <w:t>Synchronized mode of dual connectivity</w:t>
      </w:r>
      <w:r w:rsidRPr="00593AC2">
        <w:rPr>
          <w:rFonts w:cs="v4.2.0"/>
          <w:noProof/>
          <w:lang w:eastAsia="zh-CN"/>
        </w:rPr>
        <w:t>)</w:t>
      </w:r>
      <w:r>
        <w:rPr>
          <w:noProof/>
        </w:rPr>
        <w:tab/>
        <w:t>264</w:t>
      </w:r>
    </w:p>
    <w:p w14:paraId="0EA9201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Definition</w:t>
      </w:r>
      <w:r>
        <w:rPr>
          <w:noProof/>
        </w:rPr>
        <w:tab/>
        <w:t>264</w:t>
      </w:r>
    </w:p>
    <w:p w14:paraId="094009F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Minimum requirements</w:t>
      </w:r>
      <w:r>
        <w:rPr>
          <w:noProof/>
        </w:rPr>
        <w:tab/>
        <w:t>264</w:t>
      </w:r>
    </w:p>
    <w:p w14:paraId="78CBF24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</w:t>
      </w:r>
      <w:r>
        <w:rPr>
          <w:noProof/>
          <w:lang w:eastAsia="zh-CN"/>
        </w:rPr>
        <w:t>Dual Connectivity</w:t>
      </w:r>
      <w:r>
        <w:rPr>
          <w:noProof/>
        </w:rPr>
        <w:tab/>
        <w:t>264</w:t>
      </w:r>
    </w:p>
    <w:p w14:paraId="431A263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5D39149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264</w:t>
      </w:r>
    </w:p>
    <w:p w14:paraId="71D72A4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265</w:t>
      </w:r>
    </w:p>
    <w:p w14:paraId="667D248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265</w:t>
      </w:r>
    </w:p>
    <w:p w14:paraId="69EF474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1B8F434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265</w:t>
      </w:r>
    </w:p>
    <w:p w14:paraId="62146FE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265</w:t>
      </w:r>
    </w:p>
    <w:p w14:paraId="4516CA5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165D2D0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265</w:t>
      </w:r>
    </w:p>
    <w:p w14:paraId="0F94E2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265</w:t>
      </w:r>
    </w:p>
    <w:p w14:paraId="5DB8650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266</w:t>
      </w:r>
    </w:p>
    <w:p w14:paraId="060884B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266</w:t>
      </w:r>
    </w:p>
    <w:p w14:paraId="0FD89C7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</w:t>
      </w:r>
      <w:r>
        <w:rPr>
          <w:noProof/>
        </w:rPr>
        <w:tab/>
        <w:t>266</w:t>
      </w:r>
    </w:p>
    <w:p w14:paraId="03F7C4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266</w:t>
      </w:r>
    </w:p>
    <w:p w14:paraId="5328BE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267</w:t>
      </w:r>
    </w:p>
    <w:p w14:paraId="5D0ED8D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267</w:t>
      </w:r>
    </w:p>
    <w:p w14:paraId="1DA0FF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267</w:t>
      </w:r>
    </w:p>
    <w:p w14:paraId="44648A5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268</w:t>
      </w:r>
    </w:p>
    <w:p w14:paraId="601CA49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268</w:t>
      </w:r>
    </w:p>
    <w:p w14:paraId="45E3256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268</w:t>
      </w:r>
    </w:p>
    <w:p w14:paraId="361E8D2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268</w:t>
      </w:r>
    </w:p>
    <w:p w14:paraId="4D19D58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269</w:t>
      </w:r>
    </w:p>
    <w:p w14:paraId="7320828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269</w:t>
      </w:r>
    </w:p>
    <w:p w14:paraId="413BD4D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269</w:t>
      </w:r>
    </w:p>
    <w:p w14:paraId="2F60789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22FF462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270</w:t>
      </w:r>
    </w:p>
    <w:p w14:paraId="3633CF7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7CABCF8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270</w:t>
      </w:r>
    </w:p>
    <w:p w14:paraId="6644E46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270</w:t>
      </w:r>
    </w:p>
    <w:p w14:paraId="7BFA269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M1</w:t>
      </w:r>
      <w:r>
        <w:rPr>
          <w:noProof/>
        </w:rPr>
        <w:tab/>
        <w:t>270</w:t>
      </w:r>
    </w:p>
    <w:p w14:paraId="46A7686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3.7.0"/>
          <w:noProof/>
        </w:rPr>
        <w:t>Introduction</w:t>
      </w:r>
      <w:r>
        <w:rPr>
          <w:noProof/>
        </w:rPr>
        <w:tab/>
        <w:t>270</w:t>
      </w:r>
    </w:p>
    <w:p w14:paraId="1F5C8FC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CE mode A</w:t>
      </w:r>
      <w:r>
        <w:rPr>
          <w:noProof/>
        </w:rPr>
        <w:tab/>
        <w:t>271</w:t>
      </w:r>
    </w:p>
    <w:p w14:paraId="3D04C2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272</w:t>
      </w:r>
    </w:p>
    <w:p w14:paraId="7A9810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273</w:t>
      </w:r>
    </w:p>
    <w:p w14:paraId="36C2C38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274</w:t>
      </w:r>
    </w:p>
    <w:p w14:paraId="68D335F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A</w:t>
      </w:r>
      <w:r>
        <w:rPr>
          <w:noProof/>
        </w:rPr>
        <w:tab/>
        <w:t>274</w:t>
      </w:r>
    </w:p>
    <w:p w14:paraId="09C9C8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593AC2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275</w:t>
      </w:r>
    </w:p>
    <w:p w14:paraId="1D284C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593AC2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275</w:t>
      </w:r>
    </w:p>
    <w:p w14:paraId="2E16BA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276</w:t>
      </w:r>
    </w:p>
    <w:p w14:paraId="39052C4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with CE mode B</w:t>
      </w:r>
      <w:r>
        <w:rPr>
          <w:noProof/>
        </w:rPr>
        <w:tab/>
        <w:t>276</w:t>
      </w:r>
    </w:p>
    <w:p w14:paraId="1680BC6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278</w:t>
      </w:r>
    </w:p>
    <w:p w14:paraId="63C83A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279</w:t>
      </w:r>
    </w:p>
    <w:p w14:paraId="137133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280</w:t>
      </w:r>
    </w:p>
    <w:p w14:paraId="78D7506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B</w:t>
      </w:r>
      <w:r>
        <w:rPr>
          <w:noProof/>
        </w:rPr>
        <w:tab/>
        <w:t>280</w:t>
      </w:r>
    </w:p>
    <w:p w14:paraId="77355FB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593AC2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280</w:t>
      </w:r>
    </w:p>
    <w:p w14:paraId="55A665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593AC2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281</w:t>
      </w:r>
    </w:p>
    <w:p w14:paraId="6B9B128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7.19.5.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282</w:t>
      </w:r>
    </w:p>
    <w:p w14:paraId="3721B3D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282</w:t>
      </w:r>
    </w:p>
    <w:p w14:paraId="22FCCB9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571C530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74AAEDB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283</w:t>
      </w:r>
    </w:p>
    <w:p w14:paraId="5C6E771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14DAD57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2A3C0D9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NB-IoT</w:t>
      </w:r>
      <w:r>
        <w:rPr>
          <w:noProof/>
        </w:rPr>
        <w:tab/>
        <w:t>283</w:t>
      </w:r>
    </w:p>
    <w:p w14:paraId="5CE2787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283</w:t>
      </w:r>
    </w:p>
    <w:p w14:paraId="7734CE9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283</w:t>
      </w:r>
    </w:p>
    <w:p w14:paraId="3FE7454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  <w:lang w:eastAsia="zh-CN"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?? ??"/>
          <w:noProof/>
          <w:lang w:eastAsia="zh-CN"/>
        </w:rPr>
        <w:t>Timing Advance adjustment delay</w:t>
      </w:r>
      <w:r>
        <w:rPr>
          <w:noProof/>
        </w:rPr>
        <w:tab/>
        <w:t>283</w:t>
      </w:r>
    </w:p>
    <w:p w14:paraId="2658E8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Timing Advance adjustment accuracy</w:t>
      </w:r>
      <w:r>
        <w:rPr>
          <w:noProof/>
        </w:rPr>
        <w:tab/>
        <w:t>283</w:t>
      </w:r>
    </w:p>
    <w:p w14:paraId="3BD44DA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283</w:t>
      </w:r>
    </w:p>
    <w:p w14:paraId="5AB2DEC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1B1A12A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284</w:t>
      </w:r>
    </w:p>
    <w:p w14:paraId="524947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7.23.2.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284</w:t>
      </w:r>
    </w:p>
    <w:p w14:paraId="6053C4A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7.23.2.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285</w:t>
      </w:r>
    </w:p>
    <w:p w14:paraId="08AD3F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?? ??"/>
          <w:noProof/>
        </w:rPr>
        <w:t>7.23.2.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285</w:t>
      </w:r>
    </w:p>
    <w:p w14:paraId="795D4D6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285</w:t>
      </w:r>
    </w:p>
    <w:p w14:paraId="0B6F612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4AEDFA7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26AD978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Cell </w:t>
      </w:r>
      <w:r>
        <w:rPr>
          <w:noProof/>
          <w:lang w:eastAsia="zh-CN"/>
        </w:rPr>
        <w:t xml:space="preserve">phase </w:t>
      </w:r>
      <w:r>
        <w:rPr>
          <w:noProof/>
        </w:rPr>
        <w:t>synchronization accuracy</w:t>
      </w:r>
      <w:r>
        <w:rPr>
          <w:noProof/>
          <w:lang w:eastAsia="zh-CN"/>
        </w:rPr>
        <w:t xml:space="preserve"> for MBMS services (FDD)</w:t>
      </w:r>
      <w:r>
        <w:rPr>
          <w:noProof/>
        </w:rPr>
        <w:tab/>
        <w:t>286</w:t>
      </w:r>
    </w:p>
    <w:p w14:paraId="6C9A945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286</w:t>
      </w:r>
    </w:p>
    <w:p w14:paraId="0138E0D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7.</w:t>
      </w:r>
      <w:r w:rsidRPr="00593AC2">
        <w:rPr>
          <w:rFonts w:cs="v4.2.0"/>
          <w:noProof/>
          <w:lang w:eastAsia="zh-CN"/>
        </w:rPr>
        <w:t>25</w:t>
      </w:r>
      <w:r w:rsidRPr="00593AC2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Minimum requirements</w:t>
      </w:r>
      <w:r>
        <w:rPr>
          <w:noProof/>
        </w:rPr>
        <w:tab/>
        <w:t>287</w:t>
      </w:r>
    </w:p>
    <w:p w14:paraId="7E1548E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287</w:t>
      </w:r>
    </w:p>
    <w:p w14:paraId="119BA33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1AD212D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08294DA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  <w:lang w:eastAsia="zh-CN"/>
        </w:rPr>
        <w:t xml:space="preserve"> for category M1</w:t>
      </w:r>
      <w:r>
        <w:rPr>
          <w:noProof/>
        </w:rPr>
        <w:tab/>
        <w:t>287</w:t>
      </w:r>
    </w:p>
    <w:p w14:paraId="33948BB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3.7.0"/>
          <w:noProof/>
        </w:rPr>
        <w:t>7.</w:t>
      </w:r>
      <w:r w:rsidRPr="00593AC2">
        <w:rPr>
          <w:rFonts w:cs="v3.7.0"/>
          <w:noProof/>
          <w:lang w:eastAsia="zh-CN"/>
        </w:rPr>
        <w:t>27</w:t>
      </w:r>
      <w:r w:rsidRPr="00593AC2">
        <w:rPr>
          <w:rFonts w:cs="v3.7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3.7.0"/>
          <w:noProof/>
        </w:rPr>
        <w:t>Introduction</w:t>
      </w:r>
      <w:r>
        <w:rPr>
          <w:noProof/>
        </w:rPr>
        <w:tab/>
        <w:t>287</w:t>
      </w:r>
    </w:p>
    <w:p w14:paraId="64C1682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3.7.0"/>
          <w:noProof/>
        </w:rPr>
        <w:t>7.</w:t>
      </w:r>
      <w:r w:rsidRPr="00593AC2">
        <w:rPr>
          <w:rFonts w:cs="v3.7.0"/>
          <w:noProof/>
          <w:lang w:eastAsia="zh-CN"/>
        </w:rPr>
        <w:t>27</w:t>
      </w:r>
      <w:r w:rsidRPr="00593AC2">
        <w:rPr>
          <w:rFonts w:cs="v3.7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3.7.0"/>
          <w:noProof/>
        </w:rPr>
        <w:t>Requirements</w:t>
      </w:r>
      <w:r>
        <w:rPr>
          <w:noProof/>
        </w:rPr>
        <w:tab/>
        <w:t>287</w:t>
      </w:r>
    </w:p>
    <w:p w14:paraId="6AC4F36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288</w:t>
      </w:r>
    </w:p>
    <w:p w14:paraId="20BBD8A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3.7.0"/>
          <w:noProof/>
        </w:rPr>
        <w:t>Introduction</w:t>
      </w:r>
      <w:r>
        <w:rPr>
          <w:noProof/>
        </w:rPr>
        <w:tab/>
        <w:t>288</w:t>
      </w:r>
    </w:p>
    <w:p w14:paraId="6173EEF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37A3413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288</w:t>
      </w:r>
    </w:p>
    <w:p w14:paraId="0D09996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444E9D4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16F52BC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288</w:t>
      </w:r>
    </w:p>
    <w:p w14:paraId="569D297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64D831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46AAEBA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288</w:t>
      </w:r>
    </w:p>
    <w:p w14:paraId="261F983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251F96C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289</w:t>
      </w:r>
    </w:p>
    <w:p w14:paraId="47E8227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289</w:t>
      </w:r>
    </w:p>
    <w:p w14:paraId="2F7FF93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Addition and Release Delay of NR PSCell Operating with CCA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290</w:t>
      </w:r>
    </w:p>
    <w:p w14:paraId="5B888AB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203EA99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290</w:t>
      </w:r>
    </w:p>
    <w:p w14:paraId="1EFC92D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291</w:t>
      </w:r>
    </w:p>
    <w:p w14:paraId="5A99460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EN-DC</w:t>
      </w:r>
      <w:r>
        <w:rPr>
          <w:noProof/>
        </w:rPr>
        <w:tab/>
        <w:t>291</w:t>
      </w:r>
    </w:p>
    <w:p w14:paraId="452035D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7FBD3A0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196864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292</w:t>
      </w:r>
    </w:p>
    <w:p w14:paraId="54E19E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292</w:t>
      </w:r>
    </w:p>
    <w:p w14:paraId="6E9842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292</w:t>
      </w:r>
    </w:p>
    <w:p w14:paraId="6229D3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292</w:t>
      </w:r>
    </w:p>
    <w:p w14:paraId="79AEF7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292</w:t>
      </w:r>
    </w:p>
    <w:p w14:paraId="484976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293</w:t>
      </w:r>
    </w:p>
    <w:p w14:paraId="4542F57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293</w:t>
      </w:r>
    </w:p>
    <w:p w14:paraId="34D0A6A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293</w:t>
      </w:r>
    </w:p>
    <w:p w14:paraId="43966A9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293</w:t>
      </w:r>
    </w:p>
    <w:p w14:paraId="7C845B2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294</w:t>
      </w:r>
    </w:p>
    <w:p w14:paraId="7CAAC7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294</w:t>
      </w:r>
    </w:p>
    <w:p w14:paraId="3EAAF6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295</w:t>
      </w:r>
    </w:p>
    <w:p w14:paraId="3FCC2A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295</w:t>
      </w:r>
    </w:p>
    <w:p w14:paraId="168F601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295</w:t>
      </w:r>
    </w:p>
    <w:p w14:paraId="1565E8E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295</w:t>
      </w:r>
    </w:p>
    <w:p w14:paraId="01A4FFF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295</w:t>
      </w:r>
    </w:p>
    <w:p w14:paraId="31FCB85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295</w:t>
      </w:r>
    </w:p>
    <w:p w14:paraId="4737D27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296</w:t>
      </w:r>
    </w:p>
    <w:p w14:paraId="439313A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296</w:t>
      </w:r>
    </w:p>
    <w:p w14:paraId="7C66217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297</w:t>
      </w:r>
    </w:p>
    <w:p w14:paraId="751FDC9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297</w:t>
      </w:r>
    </w:p>
    <w:p w14:paraId="625DF2B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297</w:t>
      </w:r>
    </w:p>
    <w:p w14:paraId="4934D49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Transmit/Receive Timing Difference in Carrier Aggregation for</w:t>
      </w:r>
      <w:r w:rsidRPr="00593AC2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298</w:t>
      </w:r>
    </w:p>
    <w:p w14:paraId="0ACD29C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7BC7BD1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38ADC50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298</w:t>
      </w:r>
    </w:p>
    <w:p w14:paraId="7D6C03F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298</w:t>
      </w:r>
    </w:p>
    <w:p w14:paraId="33E2037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00AAA35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2D4967F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NE-DC</w:t>
      </w:r>
      <w:r>
        <w:rPr>
          <w:noProof/>
        </w:rPr>
        <w:tab/>
        <w:t>299</w:t>
      </w:r>
    </w:p>
    <w:p w14:paraId="7427733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287CA2B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507B4D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299</w:t>
      </w:r>
    </w:p>
    <w:p w14:paraId="25676C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299</w:t>
      </w:r>
    </w:p>
    <w:p w14:paraId="0BC6F4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299</w:t>
      </w:r>
    </w:p>
    <w:p w14:paraId="6AA968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300</w:t>
      </w:r>
    </w:p>
    <w:p w14:paraId="001A2F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300</w:t>
      </w:r>
    </w:p>
    <w:p w14:paraId="07B0000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300</w:t>
      </w:r>
    </w:p>
    <w:p w14:paraId="05FE2E2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300</w:t>
      </w:r>
    </w:p>
    <w:p w14:paraId="033DE1C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300</w:t>
      </w:r>
    </w:p>
    <w:p w14:paraId="780A984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301</w:t>
      </w:r>
    </w:p>
    <w:p w14:paraId="49800B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301</w:t>
      </w:r>
    </w:p>
    <w:p w14:paraId="50477A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302</w:t>
      </w:r>
    </w:p>
    <w:p w14:paraId="612926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302</w:t>
      </w:r>
    </w:p>
    <w:p w14:paraId="02A809F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302</w:t>
      </w:r>
    </w:p>
    <w:p w14:paraId="039323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302</w:t>
      </w:r>
    </w:p>
    <w:p w14:paraId="3ED8AA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302</w:t>
      </w:r>
    </w:p>
    <w:p w14:paraId="19086E6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303</w:t>
      </w:r>
    </w:p>
    <w:p w14:paraId="7381089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303</w:t>
      </w:r>
    </w:p>
    <w:p w14:paraId="38335D2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303</w:t>
      </w:r>
    </w:p>
    <w:p w14:paraId="258961F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E-UTRA measurement with autonomous gaps</w:t>
      </w:r>
      <w:r>
        <w:rPr>
          <w:noProof/>
        </w:rPr>
        <w:tab/>
        <w:t>303</w:t>
      </w:r>
    </w:p>
    <w:p w14:paraId="2280B89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304</w:t>
      </w:r>
    </w:p>
    <w:p w14:paraId="3F3673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304</w:t>
      </w:r>
    </w:p>
    <w:p w14:paraId="270B8EE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during NR measurement with autonomous gaps</w:t>
      </w:r>
      <w:r>
        <w:rPr>
          <w:noProof/>
        </w:rPr>
        <w:tab/>
        <w:t>305</w:t>
      </w:r>
    </w:p>
    <w:p w14:paraId="01768C1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3BE9031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7528F7DA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305</w:t>
      </w:r>
    </w:p>
    <w:p w14:paraId="3FB951B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305</w:t>
      </w:r>
    </w:p>
    <w:p w14:paraId="4380CC7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3F31F70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306</w:t>
      </w:r>
    </w:p>
    <w:p w14:paraId="7ADDDD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306</w:t>
      </w:r>
    </w:p>
    <w:p w14:paraId="2C88105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314</w:t>
      </w:r>
    </w:p>
    <w:p w14:paraId="7AE75E9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315</w:t>
      </w:r>
    </w:p>
    <w:p w14:paraId="1926007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</w:t>
      </w:r>
      <w:r>
        <w:rPr>
          <w:noProof/>
          <w:lang w:eastAsia="zh-CN"/>
        </w:rPr>
        <w:t>EN-DC</w:t>
      </w:r>
      <w:r>
        <w:rPr>
          <w:noProof/>
        </w:rPr>
        <w:t>)</w:t>
      </w:r>
      <w:r>
        <w:rPr>
          <w:noProof/>
        </w:rPr>
        <w:tab/>
        <w:t>316</w:t>
      </w:r>
    </w:p>
    <w:p w14:paraId="61ED5F4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318</w:t>
      </w:r>
    </w:p>
    <w:p w14:paraId="6A6DE70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Network controlled small gap</w:t>
      </w:r>
      <w:r>
        <w:rPr>
          <w:noProof/>
        </w:rPr>
        <w:tab/>
        <w:t>319</w:t>
      </w:r>
    </w:p>
    <w:p w14:paraId="15452AD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320</w:t>
      </w:r>
    </w:p>
    <w:p w14:paraId="198993D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320</w:t>
      </w:r>
    </w:p>
    <w:p w14:paraId="4DFA2E4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325</w:t>
      </w:r>
    </w:p>
    <w:p w14:paraId="11CDF49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329</w:t>
      </w:r>
    </w:p>
    <w:p w14:paraId="252E2C4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330</w:t>
      </w:r>
    </w:p>
    <w:p w14:paraId="7765D30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331</w:t>
      </w:r>
    </w:p>
    <w:p w14:paraId="185D53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332</w:t>
      </w:r>
    </w:p>
    <w:p w14:paraId="4F4F1EB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332</w:t>
      </w:r>
    </w:p>
    <w:p w14:paraId="2959CD8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338</w:t>
      </w:r>
    </w:p>
    <w:p w14:paraId="752EDB0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344</w:t>
      </w:r>
    </w:p>
    <w:p w14:paraId="2196A39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344</w:t>
      </w:r>
    </w:p>
    <w:p w14:paraId="2B0DD8B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345</w:t>
      </w:r>
    </w:p>
    <w:p w14:paraId="4D3F41D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346</w:t>
      </w:r>
    </w:p>
    <w:p w14:paraId="0ECE984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347</w:t>
      </w:r>
    </w:p>
    <w:p w14:paraId="26B478D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348</w:t>
      </w:r>
    </w:p>
    <w:p w14:paraId="748DA26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349</w:t>
      </w:r>
    </w:p>
    <w:p w14:paraId="789C4DB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356</w:t>
      </w:r>
    </w:p>
    <w:p w14:paraId="1F5F437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 RAT measurements</w:t>
      </w:r>
      <w:r>
        <w:rPr>
          <w:noProof/>
        </w:rPr>
        <w:tab/>
        <w:t>356</w:t>
      </w:r>
    </w:p>
    <w:p w14:paraId="24AC3D8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356</w:t>
      </w:r>
    </w:p>
    <w:p w14:paraId="7EC0D28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361</w:t>
      </w:r>
    </w:p>
    <w:p w14:paraId="4658B21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361</w:t>
      </w:r>
    </w:p>
    <w:p w14:paraId="53B5401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365</w:t>
      </w:r>
    </w:p>
    <w:p w14:paraId="6B67EE5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365</w:t>
      </w:r>
    </w:p>
    <w:p w14:paraId="0D2E9C5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370</w:t>
      </w:r>
    </w:p>
    <w:p w14:paraId="5030029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370</w:t>
      </w:r>
    </w:p>
    <w:p w14:paraId="5CDFCD3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372</w:t>
      </w:r>
    </w:p>
    <w:p w14:paraId="10D0B4F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372</w:t>
      </w:r>
    </w:p>
    <w:p w14:paraId="31BA1BA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372</w:t>
      </w:r>
    </w:p>
    <w:p w14:paraId="4BC2AB0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373</w:t>
      </w:r>
    </w:p>
    <w:p w14:paraId="0629217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373</w:t>
      </w:r>
    </w:p>
    <w:p w14:paraId="72F487F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373</w:t>
      </w:r>
    </w:p>
    <w:p w14:paraId="2A12385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373</w:t>
      </w:r>
    </w:p>
    <w:p w14:paraId="1807973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375</w:t>
      </w:r>
    </w:p>
    <w:p w14:paraId="7640719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8.1.2.4.</w:t>
      </w:r>
      <w:r w:rsidRPr="00593AC2">
        <w:rPr>
          <w:noProof/>
          <w:lang w:val="en-US"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 xml:space="preserve">E-UTRAN </w:t>
      </w:r>
      <w:r w:rsidRPr="00593AC2">
        <w:rPr>
          <w:noProof/>
          <w:lang w:val="en-US" w:eastAsia="zh-CN"/>
        </w:rPr>
        <w:t>F</w:t>
      </w:r>
      <w:r w:rsidRPr="00593AC2">
        <w:rPr>
          <w:noProof/>
          <w:lang w:val="en-US"/>
        </w:rPr>
        <w:t>DD – cdma2000 1xRTT measurements</w:t>
      </w:r>
      <w:r w:rsidRPr="00593AC2">
        <w:rPr>
          <w:noProof/>
          <w:lang w:val="en-US" w:eastAsia="zh-CN"/>
        </w:rPr>
        <w:t xml:space="preserve"> for SON ANR</w:t>
      </w:r>
      <w:r>
        <w:rPr>
          <w:noProof/>
        </w:rPr>
        <w:tab/>
        <w:t>375</w:t>
      </w:r>
    </w:p>
    <w:p w14:paraId="2151B30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8.1.2.4.</w:t>
      </w:r>
      <w:r w:rsidRPr="00593AC2">
        <w:rPr>
          <w:noProof/>
          <w:lang w:val="en-US" w:eastAsia="zh-CN"/>
        </w:rPr>
        <w:t>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 xml:space="preserve">E-UTRAN </w:t>
      </w:r>
      <w:r w:rsidRPr="00593AC2">
        <w:rPr>
          <w:noProof/>
          <w:lang w:val="en-US" w:eastAsia="zh-CN"/>
        </w:rPr>
        <w:t>T</w:t>
      </w:r>
      <w:r w:rsidRPr="00593AC2">
        <w:rPr>
          <w:noProof/>
          <w:lang w:val="en-US"/>
        </w:rPr>
        <w:t>DD – cdma2000 1xRTT measurements</w:t>
      </w:r>
      <w:r w:rsidRPr="00593AC2">
        <w:rPr>
          <w:noProof/>
          <w:lang w:val="en-US" w:eastAsia="zh-CN"/>
        </w:rPr>
        <w:t xml:space="preserve"> for SON ANR</w:t>
      </w:r>
      <w:r>
        <w:rPr>
          <w:noProof/>
        </w:rPr>
        <w:tab/>
        <w:t>375</w:t>
      </w:r>
    </w:p>
    <w:p w14:paraId="564EB87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375</w:t>
      </w:r>
    </w:p>
    <w:p w14:paraId="25067BC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376</w:t>
      </w:r>
    </w:p>
    <w:p w14:paraId="04C83C8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376</w:t>
      </w:r>
    </w:p>
    <w:p w14:paraId="10C6740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378</w:t>
      </w:r>
    </w:p>
    <w:p w14:paraId="285D6BB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378</w:t>
      </w:r>
    </w:p>
    <w:p w14:paraId="22F8F53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382</w:t>
      </w:r>
    </w:p>
    <w:p w14:paraId="43E2F96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386</w:t>
      </w:r>
    </w:p>
    <w:p w14:paraId="7586720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386</w:t>
      </w:r>
    </w:p>
    <w:p w14:paraId="41D25F2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386</w:t>
      </w:r>
    </w:p>
    <w:p w14:paraId="3E99FDF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386</w:t>
      </w:r>
    </w:p>
    <w:p w14:paraId="34B0C48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E-UTRAN FDD – NR SFTD Measurements</w:t>
      </w:r>
      <w:r>
        <w:rPr>
          <w:noProof/>
        </w:rPr>
        <w:tab/>
        <w:t>386</w:t>
      </w:r>
    </w:p>
    <w:p w14:paraId="7C71043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E-UTRAN TDD – NR SFTD Measurements</w:t>
      </w:r>
      <w:r>
        <w:rPr>
          <w:noProof/>
        </w:rPr>
        <w:tab/>
        <w:t>388</w:t>
      </w:r>
    </w:p>
    <w:p w14:paraId="16BB147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E-UTRA FDD - NR measurements with autonomous gaps</w:t>
      </w:r>
      <w:r>
        <w:rPr>
          <w:noProof/>
        </w:rPr>
        <w:tab/>
        <w:t>388</w:t>
      </w:r>
    </w:p>
    <w:p w14:paraId="220CB72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E-UTRA TDD - NR measurements with autonomous gaps</w:t>
      </w:r>
      <w:r>
        <w:rPr>
          <w:noProof/>
        </w:rPr>
        <w:tab/>
        <w:t>389</w:t>
      </w:r>
    </w:p>
    <w:p w14:paraId="5CDA32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389</w:t>
      </w:r>
    </w:p>
    <w:p w14:paraId="39D6C77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389</w:t>
      </w:r>
    </w:p>
    <w:p w14:paraId="7FAF68B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391</w:t>
      </w:r>
    </w:p>
    <w:p w14:paraId="0751F73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393</w:t>
      </w:r>
    </w:p>
    <w:p w14:paraId="6E851F9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395</w:t>
      </w:r>
    </w:p>
    <w:p w14:paraId="0419C95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396</w:t>
      </w:r>
    </w:p>
    <w:p w14:paraId="6C4CB37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396</w:t>
      </w:r>
    </w:p>
    <w:p w14:paraId="558CC46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396</w:t>
      </w:r>
    </w:p>
    <w:p w14:paraId="1458637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396</w:t>
      </w:r>
    </w:p>
    <w:p w14:paraId="1DEB915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396</w:t>
      </w:r>
    </w:p>
    <w:p w14:paraId="71344FC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ab/>
        <w:t>397</w:t>
      </w:r>
    </w:p>
    <w:p w14:paraId="7EE6ACC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ab/>
        <w:t>398</w:t>
      </w:r>
    </w:p>
    <w:p w14:paraId="727F8D2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ab/>
        <w:t>400</w:t>
      </w:r>
    </w:p>
    <w:p w14:paraId="225643C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ab/>
        <w:t>402</w:t>
      </w:r>
    </w:p>
    <w:p w14:paraId="62729E2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404</w:t>
      </w:r>
    </w:p>
    <w:p w14:paraId="62292F5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405</w:t>
      </w:r>
    </w:p>
    <w:p w14:paraId="610A87F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407</w:t>
      </w:r>
    </w:p>
    <w:p w14:paraId="6C0E89E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409</w:t>
      </w:r>
    </w:p>
    <w:p w14:paraId="04CE7E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</w:rPr>
        <w:tab/>
        <w:t>411</w:t>
      </w:r>
    </w:p>
    <w:p w14:paraId="00C685A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411</w:t>
      </w:r>
    </w:p>
    <w:p w14:paraId="5B03063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412</w:t>
      </w:r>
    </w:p>
    <w:p w14:paraId="1E12CAB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413</w:t>
      </w:r>
    </w:p>
    <w:p w14:paraId="51F8C10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414</w:t>
      </w:r>
    </w:p>
    <w:p w14:paraId="4F10FF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414</w:t>
      </w:r>
    </w:p>
    <w:p w14:paraId="5A13B9A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415</w:t>
      </w:r>
    </w:p>
    <w:p w14:paraId="41C72CC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417</w:t>
      </w:r>
    </w:p>
    <w:p w14:paraId="110D2BE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420</w:t>
      </w:r>
    </w:p>
    <w:p w14:paraId="415A087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424</w:t>
      </w:r>
    </w:p>
    <w:p w14:paraId="3602DAD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427</w:t>
      </w:r>
    </w:p>
    <w:p w14:paraId="2692A41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427</w:t>
      </w:r>
    </w:p>
    <w:p w14:paraId="62AD66A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428</w:t>
      </w:r>
    </w:p>
    <w:p w14:paraId="3148419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428</w:t>
      </w:r>
    </w:p>
    <w:p w14:paraId="3C09937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429</w:t>
      </w:r>
    </w:p>
    <w:p w14:paraId="566B83B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429</w:t>
      </w:r>
    </w:p>
    <w:p w14:paraId="75A7E50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429</w:t>
      </w:r>
    </w:p>
    <w:p w14:paraId="4509510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1177129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429</w:t>
      </w:r>
    </w:p>
    <w:p w14:paraId="20115E3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434</w:t>
      </w:r>
    </w:p>
    <w:p w14:paraId="5558F7C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5126F1F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434</w:t>
      </w:r>
    </w:p>
    <w:p w14:paraId="5E1DC56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434</w:t>
      </w:r>
    </w:p>
    <w:p w14:paraId="372A17F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434</w:t>
      </w:r>
    </w:p>
    <w:p w14:paraId="64E656F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435</w:t>
      </w:r>
    </w:p>
    <w:p w14:paraId="73A4163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435</w:t>
      </w:r>
    </w:p>
    <w:p w14:paraId="78F4B11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436</w:t>
      </w:r>
    </w:p>
    <w:p w14:paraId="5E3B98D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438</w:t>
      </w:r>
    </w:p>
    <w:p w14:paraId="2F63AB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438</w:t>
      </w:r>
    </w:p>
    <w:p w14:paraId="1DBCF1F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OTDOA</w:t>
      </w:r>
      <w:r>
        <w:rPr>
          <w:noProof/>
        </w:rPr>
        <w:t xml:space="preserve"> RSTD Measurements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E-UTRAN </w:t>
      </w:r>
      <w:r>
        <w:rPr>
          <w:noProof/>
          <w:lang w:eastAsia="zh-CN"/>
        </w:rPr>
        <w:t>c</w:t>
      </w:r>
      <w:r>
        <w:rPr>
          <w:noProof/>
        </w:rPr>
        <w:t xml:space="preserve">arrier </w:t>
      </w:r>
      <w:r>
        <w:rPr>
          <w:noProof/>
          <w:lang w:eastAsia="zh-CN"/>
        </w:rPr>
        <w:t>a</w:t>
      </w:r>
      <w:r>
        <w:rPr>
          <w:noProof/>
        </w:rPr>
        <w:t>ggregation</w:t>
      </w:r>
      <w:r>
        <w:rPr>
          <w:noProof/>
        </w:rPr>
        <w:tab/>
        <w:t>438</w:t>
      </w:r>
    </w:p>
    <w:p w14:paraId="749AA74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6C1145B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the primary component carrier</w:t>
      </w:r>
      <w:r>
        <w:rPr>
          <w:noProof/>
        </w:rPr>
        <w:tab/>
        <w:t>439</w:t>
      </w:r>
    </w:p>
    <w:p w14:paraId="6DAD147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a secondary component carrier</w:t>
      </w:r>
      <w:r>
        <w:rPr>
          <w:noProof/>
        </w:rPr>
        <w:tab/>
        <w:t>440</w:t>
      </w:r>
    </w:p>
    <w:p w14:paraId="23F5F01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both primary component carrier and a secondary component carrier</w:t>
      </w:r>
      <w:r>
        <w:rPr>
          <w:noProof/>
        </w:rPr>
        <w:tab/>
        <w:t>440</w:t>
      </w:r>
    </w:p>
    <w:p w14:paraId="2D098A3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different secondary component carriers</w:t>
      </w:r>
      <w:r>
        <w:rPr>
          <w:noProof/>
        </w:rPr>
        <w:tab/>
        <w:t>441</w:t>
      </w:r>
    </w:p>
    <w:p w14:paraId="620909B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442</w:t>
      </w:r>
    </w:p>
    <w:p w14:paraId="0FC7B8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442</w:t>
      </w:r>
    </w:p>
    <w:p w14:paraId="7BEDD35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443</w:t>
      </w:r>
    </w:p>
    <w:p w14:paraId="6DD1CF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443</w:t>
      </w:r>
    </w:p>
    <w:p w14:paraId="250D922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443</w:t>
      </w:r>
    </w:p>
    <w:p w14:paraId="14ADD5B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446</w:t>
      </w:r>
    </w:p>
    <w:p w14:paraId="6BED842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448</w:t>
      </w:r>
    </w:p>
    <w:p w14:paraId="11F2E95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452</w:t>
      </w:r>
    </w:p>
    <w:p w14:paraId="2EEE721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452</w:t>
      </w:r>
    </w:p>
    <w:p w14:paraId="0C9CB5A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453</w:t>
      </w:r>
    </w:p>
    <w:p w14:paraId="72F094F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</w:t>
      </w:r>
      <w:r>
        <w:rPr>
          <w:noProof/>
        </w:rPr>
        <w:tab/>
        <w:t>454</w:t>
      </w:r>
    </w:p>
    <w:p w14:paraId="128F996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29FCDDF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ab/>
        <w:t>454</w:t>
      </w:r>
    </w:p>
    <w:p w14:paraId="64DBDC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454</w:t>
      </w:r>
    </w:p>
    <w:p w14:paraId="619A212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454</w:t>
      </w:r>
    </w:p>
    <w:p w14:paraId="70F5E21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457</w:t>
      </w:r>
    </w:p>
    <w:p w14:paraId="23EEF3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459</w:t>
      </w:r>
    </w:p>
    <w:p w14:paraId="20F1248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460</w:t>
      </w:r>
    </w:p>
    <w:p w14:paraId="5E143BF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8.6.2.</w:t>
      </w:r>
      <w:r w:rsidRPr="00593AC2">
        <w:rPr>
          <w:rFonts w:cs="v4.2.0"/>
          <w:noProof/>
          <w:lang w:eastAsia="zh-CN"/>
        </w:rPr>
        <w:t>2</w:t>
      </w:r>
      <w:r w:rsidRPr="00593AC2">
        <w:rPr>
          <w:rFonts w:cs="v4.2.0"/>
          <w:noProof/>
        </w:rPr>
        <w:t>.</w:t>
      </w:r>
      <w:r w:rsidRPr="00593AC2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462</w:t>
      </w:r>
    </w:p>
    <w:p w14:paraId="494C7D0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465</w:t>
      </w:r>
    </w:p>
    <w:p w14:paraId="1664F4F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465</w:t>
      </w:r>
    </w:p>
    <w:p w14:paraId="3A15B05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.6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</w:t>
      </w:r>
      <w:r>
        <w:rPr>
          <w:noProof/>
        </w:rPr>
        <w:tab/>
        <w:t>465</w:t>
      </w:r>
    </w:p>
    <w:p w14:paraId="6D1BF8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465</w:t>
      </w:r>
    </w:p>
    <w:p w14:paraId="652433C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466</w:t>
      </w:r>
    </w:p>
    <w:p w14:paraId="38E31D6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468</w:t>
      </w:r>
    </w:p>
    <w:p w14:paraId="7BEBD68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470</w:t>
      </w:r>
    </w:p>
    <w:p w14:paraId="2191D84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8.6.3.</w:t>
      </w:r>
      <w:r w:rsidRPr="00593AC2">
        <w:rPr>
          <w:rFonts w:cs="v4.2.0"/>
          <w:noProof/>
          <w:lang w:eastAsia="zh-CN"/>
        </w:rPr>
        <w:t>2</w:t>
      </w:r>
      <w:r w:rsidRPr="00593AC2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471</w:t>
      </w:r>
    </w:p>
    <w:p w14:paraId="7322F08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8.6.3.</w:t>
      </w:r>
      <w:r w:rsidRPr="00593AC2">
        <w:rPr>
          <w:rFonts w:cs="v4.2.0"/>
          <w:noProof/>
          <w:lang w:eastAsia="zh-CN"/>
        </w:rPr>
        <w:t>2</w:t>
      </w:r>
      <w:r w:rsidRPr="00593AC2">
        <w:rPr>
          <w:rFonts w:cs="v4.2.0"/>
          <w:noProof/>
        </w:rPr>
        <w:t>.</w:t>
      </w:r>
      <w:r w:rsidRPr="00593AC2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473</w:t>
      </w:r>
    </w:p>
    <w:p w14:paraId="1E72A25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476</w:t>
      </w:r>
    </w:p>
    <w:p w14:paraId="2EC9E2A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476</w:t>
      </w:r>
    </w:p>
    <w:p w14:paraId="120909B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</w:t>
      </w:r>
      <w:r>
        <w:rPr>
          <w:noProof/>
        </w:rPr>
        <w:tab/>
        <w:t>476</w:t>
      </w:r>
    </w:p>
    <w:p w14:paraId="7FC6A4A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02A72EC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477</w:t>
      </w:r>
    </w:p>
    <w:p w14:paraId="62B9494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477</w:t>
      </w:r>
    </w:p>
    <w:p w14:paraId="793DE8B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477</w:t>
      </w:r>
    </w:p>
    <w:p w14:paraId="57167C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477</w:t>
      </w:r>
    </w:p>
    <w:p w14:paraId="14ADF69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477</w:t>
      </w:r>
    </w:p>
    <w:p w14:paraId="70D9F3E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477</w:t>
      </w:r>
    </w:p>
    <w:p w14:paraId="746E676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478</w:t>
      </w:r>
    </w:p>
    <w:p w14:paraId="4A81410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480</w:t>
      </w:r>
    </w:p>
    <w:p w14:paraId="5BA820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480</w:t>
      </w:r>
    </w:p>
    <w:p w14:paraId="5BF882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480</w:t>
      </w:r>
    </w:p>
    <w:p w14:paraId="67BBE2E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480</w:t>
      </w:r>
    </w:p>
    <w:p w14:paraId="2DFD714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480</w:t>
      </w:r>
    </w:p>
    <w:p w14:paraId="6EEF2F5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480</w:t>
      </w:r>
    </w:p>
    <w:p w14:paraId="68F9180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482</w:t>
      </w:r>
    </w:p>
    <w:p w14:paraId="371C313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483</w:t>
      </w:r>
    </w:p>
    <w:p w14:paraId="4F99E9C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5EAAFB8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483</w:t>
      </w:r>
    </w:p>
    <w:p w14:paraId="607FF0E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484</w:t>
      </w:r>
    </w:p>
    <w:p w14:paraId="274AF5F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484</w:t>
      </w:r>
    </w:p>
    <w:p w14:paraId="01C9CE5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measurements with autonomous gaps</w:t>
      </w:r>
      <w:r>
        <w:rPr>
          <w:noProof/>
        </w:rPr>
        <w:tab/>
        <w:t>484</w:t>
      </w:r>
    </w:p>
    <w:p w14:paraId="35FE4E8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484</w:t>
      </w:r>
    </w:p>
    <w:p w14:paraId="78185AB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485</w:t>
      </w:r>
    </w:p>
    <w:p w14:paraId="595D8AC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measurements with autonomous gaps</w:t>
      </w:r>
      <w:r>
        <w:rPr>
          <w:noProof/>
        </w:rPr>
        <w:tab/>
        <w:t>485</w:t>
      </w:r>
    </w:p>
    <w:p w14:paraId="74A2D6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485</w:t>
      </w:r>
    </w:p>
    <w:p w14:paraId="2616773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486</w:t>
      </w:r>
    </w:p>
    <w:p w14:paraId="46E9758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Measurements</w:t>
      </w:r>
      <w:r>
        <w:rPr>
          <w:noProof/>
        </w:rPr>
        <w:tab/>
        <w:t>486</w:t>
      </w:r>
    </w:p>
    <w:p w14:paraId="054F1E2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8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486</w:t>
      </w:r>
    </w:p>
    <w:p w14:paraId="474585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requirements</w:t>
      </w:r>
      <w:r>
        <w:rPr>
          <w:noProof/>
        </w:rPr>
        <w:tab/>
        <w:t>486</w:t>
      </w:r>
    </w:p>
    <w:p w14:paraId="51207C6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487</w:t>
      </w:r>
    </w:p>
    <w:p w14:paraId="665299D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487</w:t>
      </w:r>
    </w:p>
    <w:p w14:paraId="09E4E66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487</w:t>
      </w:r>
    </w:p>
    <w:p w14:paraId="2D68160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0D22A44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487</w:t>
      </w:r>
    </w:p>
    <w:p w14:paraId="0504EA1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488</w:t>
      </w:r>
    </w:p>
    <w:p w14:paraId="289489C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488</w:t>
      </w:r>
    </w:p>
    <w:p w14:paraId="657798C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488</w:t>
      </w:r>
    </w:p>
    <w:p w14:paraId="382DB8B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4D13AF2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488</w:t>
      </w:r>
    </w:p>
    <w:p w14:paraId="073241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488</w:t>
      </w:r>
    </w:p>
    <w:p w14:paraId="2E030F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489</w:t>
      </w:r>
    </w:p>
    <w:p w14:paraId="4676F64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Discovery Signal </w:t>
      </w:r>
      <w:r>
        <w:rPr>
          <w:noProof/>
          <w:lang w:eastAsia="zh-CN"/>
        </w:rPr>
        <w:t>Measurements under Operation with Frame Structure 3</w:t>
      </w:r>
      <w:r>
        <w:rPr>
          <w:noProof/>
        </w:rPr>
        <w:tab/>
        <w:t>489</w:t>
      </w:r>
    </w:p>
    <w:p w14:paraId="5CD3960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489</w:t>
      </w:r>
    </w:p>
    <w:p w14:paraId="3C3065C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ab/>
        <w:t>490</w:t>
      </w:r>
    </w:p>
    <w:p w14:paraId="27BCB90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490</w:t>
      </w:r>
    </w:p>
    <w:p w14:paraId="0E138E4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490</w:t>
      </w:r>
    </w:p>
    <w:p w14:paraId="1F44EA05" w14:textId="77777777" w:rsidR="000D5F27" w:rsidRDefault="000D5F27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490</w:t>
      </w:r>
    </w:p>
    <w:p w14:paraId="31D28135" w14:textId="77777777" w:rsidR="000D5F27" w:rsidRDefault="000D5F27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492</w:t>
      </w:r>
    </w:p>
    <w:p w14:paraId="73B39B5A" w14:textId="77777777" w:rsidR="000D5F27" w:rsidRDefault="000D5F27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493</w:t>
      </w:r>
    </w:p>
    <w:p w14:paraId="4C5BC860" w14:textId="77777777" w:rsidR="000D5F27" w:rsidRDefault="000D5F27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495</w:t>
      </w:r>
    </w:p>
    <w:p w14:paraId="7822EE4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er-</w:t>
      </w:r>
      <w:r>
        <w:rPr>
          <w:noProof/>
        </w:rPr>
        <w:t>frequency measurements</w:t>
      </w:r>
      <w:r>
        <w:rPr>
          <w:noProof/>
        </w:rPr>
        <w:tab/>
        <w:t>496</w:t>
      </w:r>
    </w:p>
    <w:p w14:paraId="6F1D019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496</w:t>
      </w:r>
    </w:p>
    <w:p w14:paraId="46D32DB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8.11.2.</w:t>
      </w:r>
      <w:r w:rsidRPr="00593AC2">
        <w:rPr>
          <w:rFonts w:cs="v4.2.0"/>
          <w:noProof/>
          <w:lang w:eastAsia="zh-CN"/>
        </w:rPr>
        <w:t>2</w:t>
      </w:r>
      <w:r w:rsidRPr="00593AC2">
        <w:rPr>
          <w:rFonts w:cs="v4.2.0"/>
          <w:noProof/>
        </w:rPr>
        <w:t>.</w:t>
      </w:r>
      <w:r w:rsidRPr="00593AC2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500</w:t>
      </w:r>
    </w:p>
    <w:p w14:paraId="2E8D84F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 based discovery signal measurements</w:t>
      </w:r>
      <w:r>
        <w:rPr>
          <w:noProof/>
        </w:rPr>
        <w:tab/>
        <w:t>500</w:t>
      </w:r>
    </w:p>
    <w:p w14:paraId="06320BF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500</w:t>
      </w:r>
    </w:p>
    <w:p w14:paraId="490294B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500</w:t>
      </w:r>
    </w:p>
    <w:p w14:paraId="031120D5" w14:textId="77777777" w:rsidR="000D5F27" w:rsidRDefault="000D5F27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500</w:t>
      </w:r>
    </w:p>
    <w:p w14:paraId="43253CC2" w14:textId="77777777" w:rsidR="000D5F27" w:rsidRDefault="000D5F27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502</w:t>
      </w:r>
    </w:p>
    <w:p w14:paraId="0698ACDC" w14:textId="77777777" w:rsidR="000D5F27" w:rsidRDefault="000D5F27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502</w:t>
      </w:r>
    </w:p>
    <w:p w14:paraId="2A2C17E4" w14:textId="77777777" w:rsidR="000D5F27" w:rsidRDefault="000D5F27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503</w:t>
      </w:r>
    </w:p>
    <w:p w14:paraId="789D407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504</w:t>
      </w:r>
    </w:p>
    <w:p w14:paraId="43C02A9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8.11.3.</w:t>
      </w:r>
      <w:r w:rsidRPr="00593AC2">
        <w:rPr>
          <w:rFonts w:cs="v4.2.0"/>
          <w:noProof/>
          <w:lang w:eastAsia="zh-CN"/>
        </w:rPr>
        <w:t>2</w:t>
      </w:r>
      <w:r w:rsidRPr="00593AC2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504</w:t>
      </w:r>
    </w:p>
    <w:p w14:paraId="3E2ED6C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8.11.3.</w:t>
      </w:r>
      <w:r w:rsidRPr="00593AC2">
        <w:rPr>
          <w:rFonts w:cs="v4.2.0"/>
          <w:noProof/>
          <w:lang w:eastAsia="zh-CN"/>
        </w:rPr>
        <w:t>2</w:t>
      </w:r>
      <w:r w:rsidRPr="00593AC2">
        <w:rPr>
          <w:rFonts w:cs="v4.2.0"/>
          <w:noProof/>
        </w:rPr>
        <w:t>.</w:t>
      </w:r>
      <w:r w:rsidRPr="00593AC2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508</w:t>
      </w:r>
    </w:p>
    <w:p w14:paraId="25F21D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508</w:t>
      </w:r>
    </w:p>
    <w:p w14:paraId="545C10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508</w:t>
      </w:r>
    </w:p>
    <w:p w14:paraId="6AF501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508</w:t>
      </w:r>
    </w:p>
    <w:p w14:paraId="544CBE6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  <w:lang w:eastAsia="zh-CN"/>
        </w:rPr>
        <w:t xml:space="preserve"> measurements</w:t>
      </w:r>
      <w:r>
        <w:rPr>
          <w:noProof/>
        </w:rPr>
        <w:tab/>
        <w:t>509</w:t>
      </w:r>
    </w:p>
    <w:p w14:paraId="1F3251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509</w:t>
      </w:r>
    </w:p>
    <w:p w14:paraId="68662B3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509</w:t>
      </w:r>
    </w:p>
    <w:p w14:paraId="3296112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 under Operation with Frame Structure 3</w:t>
      </w:r>
      <w:r>
        <w:rPr>
          <w:noProof/>
        </w:rPr>
        <w:tab/>
        <w:t>509</w:t>
      </w:r>
    </w:p>
    <w:p w14:paraId="421C523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538AF46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509</w:t>
      </w:r>
    </w:p>
    <w:p w14:paraId="14CEE6E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509</w:t>
      </w:r>
    </w:p>
    <w:p w14:paraId="607C79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509</w:t>
      </w:r>
    </w:p>
    <w:p w14:paraId="225366F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509</w:t>
      </w:r>
    </w:p>
    <w:p w14:paraId="74A2CC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510</w:t>
      </w:r>
    </w:p>
    <w:p w14:paraId="24920D3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510</w:t>
      </w:r>
    </w:p>
    <w:p w14:paraId="1211DC3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512</w:t>
      </w:r>
    </w:p>
    <w:p w14:paraId="5239C64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515</w:t>
      </w:r>
    </w:p>
    <w:p w14:paraId="0D796B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515</w:t>
      </w:r>
    </w:p>
    <w:p w14:paraId="060FFE8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515</w:t>
      </w:r>
    </w:p>
    <w:p w14:paraId="2EA4283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515</w:t>
      </w:r>
    </w:p>
    <w:p w14:paraId="6AA8393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515</w:t>
      </w:r>
    </w:p>
    <w:p w14:paraId="52A7243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515</w:t>
      </w:r>
    </w:p>
    <w:p w14:paraId="7125C8F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517</w:t>
      </w:r>
    </w:p>
    <w:p w14:paraId="519AB9C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519</w:t>
      </w:r>
    </w:p>
    <w:p w14:paraId="37D5638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519</w:t>
      </w:r>
    </w:p>
    <w:p w14:paraId="1058FFC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519</w:t>
      </w:r>
    </w:p>
    <w:p w14:paraId="415929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520</w:t>
      </w:r>
    </w:p>
    <w:p w14:paraId="14A61D6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520</w:t>
      </w:r>
    </w:p>
    <w:p w14:paraId="43C3CB0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525</w:t>
      </w:r>
    </w:p>
    <w:p w14:paraId="4950524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527</w:t>
      </w:r>
    </w:p>
    <w:p w14:paraId="2971A1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075508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531</w:t>
      </w:r>
    </w:p>
    <w:p w14:paraId="642395A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531</w:t>
      </w:r>
    </w:p>
    <w:p w14:paraId="4430C57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534</w:t>
      </w:r>
    </w:p>
    <w:p w14:paraId="1E15317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536</w:t>
      </w:r>
    </w:p>
    <w:p w14:paraId="2E18638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537</w:t>
      </w:r>
    </w:p>
    <w:p w14:paraId="78AEE0B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537</w:t>
      </w:r>
    </w:p>
    <w:p w14:paraId="67EFF94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539</w:t>
      </w:r>
    </w:p>
    <w:p w14:paraId="7C3A7A7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541</w:t>
      </w:r>
    </w:p>
    <w:p w14:paraId="6A7851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>Requirements for UE category M1 with CE mode A</w:t>
      </w:r>
      <w:r>
        <w:rPr>
          <w:noProof/>
        </w:rPr>
        <w:tab/>
        <w:t>542</w:t>
      </w:r>
    </w:p>
    <w:p w14:paraId="24ED2F9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542</w:t>
      </w:r>
    </w:p>
    <w:p w14:paraId="3A47C34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542</w:t>
      </w:r>
    </w:p>
    <w:p w14:paraId="6E1AFAD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543</w:t>
      </w:r>
    </w:p>
    <w:p w14:paraId="1C16F77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543</w:t>
      </w:r>
    </w:p>
    <w:p w14:paraId="3820110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543</w:t>
      </w:r>
    </w:p>
    <w:p w14:paraId="413B1FD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544</w:t>
      </w:r>
    </w:p>
    <w:p w14:paraId="1441B8E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544</w:t>
      </w:r>
    </w:p>
    <w:p w14:paraId="385F2D1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545</w:t>
      </w:r>
    </w:p>
    <w:p w14:paraId="3650B30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546</w:t>
      </w:r>
    </w:p>
    <w:p w14:paraId="50F0E2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546</w:t>
      </w:r>
    </w:p>
    <w:p w14:paraId="443A4C8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547</w:t>
      </w:r>
    </w:p>
    <w:p w14:paraId="0B95F63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551</w:t>
      </w:r>
    </w:p>
    <w:p w14:paraId="131441E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553</w:t>
      </w:r>
    </w:p>
    <w:p w14:paraId="0B31EAA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557</w:t>
      </w:r>
    </w:p>
    <w:p w14:paraId="1504D6E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557</w:t>
      </w:r>
    </w:p>
    <w:p w14:paraId="75B6010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558</w:t>
      </w:r>
    </w:p>
    <w:p w14:paraId="6252A64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558</w:t>
      </w:r>
    </w:p>
    <w:p w14:paraId="17C22DA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559</w:t>
      </w:r>
    </w:p>
    <w:p w14:paraId="0F5DAE5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563</w:t>
      </w:r>
    </w:p>
    <w:p w14:paraId="17F7120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566</w:t>
      </w:r>
    </w:p>
    <w:p w14:paraId="7C7C8EF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571</w:t>
      </w:r>
    </w:p>
    <w:p w14:paraId="5186229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572</w:t>
      </w:r>
    </w:p>
    <w:p w14:paraId="21EA4BA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572</w:t>
      </w:r>
    </w:p>
    <w:p w14:paraId="346634F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573</w:t>
      </w:r>
    </w:p>
    <w:p w14:paraId="500AD1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573</w:t>
      </w:r>
    </w:p>
    <w:p w14:paraId="4A00F51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573</w:t>
      </w:r>
    </w:p>
    <w:p w14:paraId="21C687F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576</w:t>
      </w:r>
    </w:p>
    <w:p w14:paraId="585B9D3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578</w:t>
      </w:r>
    </w:p>
    <w:p w14:paraId="4DAB62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Requirements for UE category M1 with CE mode </w:t>
      </w:r>
      <w:r>
        <w:rPr>
          <w:noProof/>
          <w:lang w:eastAsia="zh-CN"/>
        </w:rPr>
        <w:t>B</w:t>
      </w:r>
      <w:r>
        <w:rPr>
          <w:noProof/>
        </w:rPr>
        <w:tab/>
        <w:t>579</w:t>
      </w:r>
    </w:p>
    <w:p w14:paraId="42FE37E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579</w:t>
      </w:r>
    </w:p>
    <w:p w14:paraId="2DB32F5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579</w:t>
      </w:r>
    </w:p>
    <w:p w14:paraId="4E2B428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580</w:t>
      </w:r>
    </w:p>
    <w:p w14:paraId="6CA49B9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580</w:t>
      </w:r>
    </w:p>
    <w:p w14:paraId="01F212E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580</w:t>
      </w:r>
    </w:p>
    <w:p w14:paraId="3ECBE4F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581</w:t>
      </w:r>
    </w:p>
    <w:p w14:paraId="2F1C72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581</w:t>
      </w:r>
    </w:p>
    <w:p w14:paraId="716D692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581</w:t>
      </w:r>
    </w:p>
    <w:p w14:paraId="0D68FED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586</w:t>
      </w:r>
    </w:p>
    <w:p w14:paraId="1004BAE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588</w:t>
      </w:r>
    </w:p>
    <w:p w14:paraId="2082BFA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592</w:t>
      </w:r>
    </w:p>
    <w:p w14:paraId="52FF490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593</w:t>
      </w:r>
    </w:p>
    <w:p w14:paraId="26A25A5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593</w:t>
      </w:r>
    </w:p>
    <w:p w14:paraId="3D7023D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595</w:t>
      </w:r>
    </w:p>
    <w:p w14:paraId="121C4C2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597</w:t>
      </w:r>
    </w:p>
    <w:p w14:paraId="62A1FB2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598</w:t>
      </w:r>
    </w:p>
    <w:p w14:paraId="7B2C436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</w:t>
      </w:r>
      <w:r>
        <w:rPr>
          <w:noProof/>
          <w:lang w:eastAsia="zh-CN"/>
        </w:rPr>
        <w:t xml:space="preserve"> UE</w:t>
      </w:r>
      <w:r>
        <w:rPr>
          <w:noProof/>
        </w:rPr>
        <w:t xml:space="preserve"> </w:t>
      </w:r>
      <w:r>
        <w:rPr>
          <w:noProof/>
          <w:lang w:eastAsia="zh-CN"/>
        </w:rPr>
        <w:t>category NB1</w:t>
      </w:r>
      <w:r>
        <w:rPr>
          <w:noProof/>
        </w:rPr>
        <w:tab/>
        <w:t>598</w:t>
      </w:r>
    </w:p>
    <w:p w14:paraId="6C23CB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343DD17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normal coverage</w:t>
      </w:r>
      <w:r>
        <w:rPr>
          <w:noProof/>
        </w:rPr>
        <w:tab/>
        <w:t>599</w:t>
      </w:r>
    </w:p>
    <w:p w14:paraId="429936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599</w:t>
      </w:r>
    </w:p>
    <w:p w14:paraId="0ABFE01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599</w:t>
      </w:r>
    </w:p>
    <w:p w14:paraId="7E04D5B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enhanced coverage</w:t>
      </w:r>
      <w:r>
        <w:rPr>
          <w:noProof/>
        </w:rPr>
        <w:tab/>
        <w:t>599</w:t>
      </w:r>
    </w:p>
    <w:p w14:paraId="1A87443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599</w:t>
      </w:r>
    </w:p>
    <w:p w14:paraId="524FD18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599</w:t>
      </w:r>
    </w:p>
    <w:p w14:paraId="5B2738E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599</w:t>
      </w:r>
    </w:p>
    <w:p w14:paraId="0ABF13F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5F6CE17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</w:t>
      </w:r>
      <w:r>
        <w:rPr>
          <w:noProof/>
          <w:lang w:eastAsia="zh-CN"/>
        </w:rPr>
        <w:t>2</w:t>
      </w:r>
      <w:r>
        <w:rPr>
          <w:noProof/>
        </w:rPr>
        <w:tab/>
        <w:t>600</w:t>
      </w:r>
    </w:p>
    <w:p w14:paraId="6F124EB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2C61F2E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</w:t>
      </w:r>
      <w:r>
        <w:rPr>
          <w:noProof/>
          <w:lang w:eastAsia="zh-CN"/>
        </w:rPr>
        <w:t>2</w:t>
      </w:r>
      <w:r>
        <w:rPr>
          <w:noProof/>
        </w:rPr>
        <w:t xml:space="preserve"> with CE mode A</w:t>
      </w:r>
      <w:r>
        <w:rPr>
          <w:noProof/>
        </w:rPr>
        <w:tab/>
        <w:t>600</w:t>
      </w:r>
    </w:p>
    <w:p w14:paraId="44B08C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600</w:t>
      </w:r>
    </w:p>
    <w:p w14:paraId="43F8583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601</w:t>
      </w:r>
    </w:p>
    <w:p w14:paraId="295CD2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601</w:t>
      </w:r>
    </w:p>
    <w:p w14:paraId="690566B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602</w:t>
      </w:r>
    </w:p>
    <w:p w14:paraId="0F43A83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602</w:t>
      </w:r>
    </w:p>
    <w:p w14:paraId="319854D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602</w:t>
      </w:r>
    </w:p>
    <w:p w14:paraId="3BFB8B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603</w:t>
      </w:r>
    </w:p>
    <w:p w14:paraId="3C1C08F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603</w:t>
      </w:r>
    </w:p>
    <w:p w14:paraId="1A90356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605</w:t>
      </w:r>
    </w:p>
    <w:p w14:paraId="295DBC8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608</w:t>
      </w:r>
    </w:p>
    <w:p w14:paraId="0C16A0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608</w:t>
      </w:r>
    </w:p>
    <w:p w14:paraId="5B26615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608</w:t>
      </w:r>
    </w:p>
    <w:p w14:paraId="6A70B6F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611</w:t>
      </w:r>
    </w:p>
    <w:p w14:paraId="01273D2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613</w:t>
      </w:r>
    </w:p>
    <w:p w14:paraId="5962CA5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Requirements for UE category M2 with CE mode B</w:t>
      </w:r>
      <w:r>
        <w:rPr>
          <w:noProof/>
        </w:rPr>
        <w:tab/>
        <w:t>614</w:t>
      </w:r>
    </w:p>
    <w:p w14:paraId="3DF8D05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614</w:t>
      </w:r>
    </w:p>
    <w:p w14:paraId="0D5D2DB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614</w:t>
      </w:r>
    </w:p>
    <w:p w14:paraId="4AAE867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616</w:t>
      </w:r>
    </w:p>
    <w:p w14:paraId="246A432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619</w:t>
      </w:r>
    </w:p>
    <w:p w14:paraId="1B9FE0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619</w:t>
      </w:r>
    </w:p>
    <w:p w14:paraId="5F63303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620</w:t>
      </w:r>
    </w:p>
    <w:p w14:paraId="7B3E3BA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622</w:t>
      </w:r>
    </w:p>
    <w:p w14:paraId="1D831E9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624</w:t>
      </w:r>
    </w:p>
    <w:p w14:paraId="4A38F47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625</w:t>
      </w:r>
    </w:p>
    <w:p w14:paraId="060899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12E598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Gap Sharing</w:t>
      </w:r>
      <w:r>
        <w:rPr>
          <w:noProof/>
        </w:rPr>
        <w:tab/>
        <w:t>625</w:t>
      </w:r>
    </w:p>
    <w:p w14:paraId="0D18CA4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</w:rPr>
        <w:lastRenderedPageBreak/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</w:rPr>
        <w:t>Intrafrequency Measurements</w:t>
      </w:r>
      <w:r>
        <w:rPr>
          <w:noProof/>
        </w:rPr>
        <w:tab/>
        <w:t>625</w:t>
      </w:r>
    </w:p>
    <w:p w14:paraId="0B150D3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Measurements</w:t>
      </w:r>
      <w:r>
        <w:rPr>
          <w:noProof/>
        </w:rPr>
        <w:tab/>
        <w:t>626</w:t>
      </w:r>
    </w:p>
    <w:p w14:paraId="41A7CC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17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626</w:t>
      </w:r>
    </w:p>
    <w:p w14:paraId="5D6C3A9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626</w:t>
      </w:r>
    </w:p>
    <w:p w14:paraId="1C10A5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 w:rsidRPr="00593AC2">
        <w:rPr>
          <w:rFonts w:eastAsia="SimSun"/>
          <w:noProof/>
          <w:lang w:val="en-US" w:eastAsia="zh-CN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 w:rsidRPr="00593AC2">
        <w:rPr>
          <w:rFonts w:eastAsia="SimSun"/>
          <w:noProof/>
          <w:lang w:val="en-US" w:eastAsia="zh-CN"/>
        </w:rPr>
        <w:t xml:space="preserve"> with CCA on target frequency</w:t>
      </w:r>
      <w:r>
        <w:rPr>
          <w:noProof/>
        </w:rPr>
        <w:tab/>
        <w:t>626</w:t>
      </w:r>
    </w:p>
    <w:p w14:paraId="459890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627</w:t>
      </w:r>
    </w:p>
    <w:p w14:paraId="08E4DD1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628</w:t>
      </w:r>
    </w:p>
    <w:p w14:paraId="4F02DCF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8.17.3</w:t>
      </w:r>
      <w:r w:rsidRPr="00593AC2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3BE434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8.17.3</w:t>
      </w:r>
      <w:r w:rsidRPr="00593AC2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628</w:t>
      </w:r>
    </w:p>
    <w:p w14:paraId="3CCFDE6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8.17.3</w:t>
      </w:r>
      <w:r w:rsidRPr="00593AC2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628</w:t>
      </w:r>
    </w:p>
    <w:p w14:paraId="0D9357D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630</w:t>
      </w:r>
    </w:p>
    <w:p w14:paraId="689D2E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632</w:t>
      </w:r>
    </w:p>
    <w:p w14:paraId="70FB2CA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632</w:t>
      </w:r>
    </w:p>
    <w:p w14:paraId="6EED4E1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633</w:t>
      </w:r>
    </w:p>
    <w:p w14:paraId="20D9F4E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635</w:t>
      </w:r>
    </w:p>
    <w:p w14:paraId="64959B2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635</w:t>
      </w:r>
    </w:p>
    <w:p w14:paraId="5A6D574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636</w:t>
      </w:r>
    </w:p>
    <w:p w14:paraId="2FBAC05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637</w:t>
      </w:r>
    </w:p>
    <w:p w14:paraId="2A70EF1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638</w:t>
      </w:r>
    </w:p>
    <w:p w14:paraId="499135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639</w:t>
      </w:r>
    </w:p>
    <w:p w14:paraId="62B96C8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639</w:t>
      </w:r>
    </w:p>
    <w:p w14:paraId="7E8664C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639</w:t>
      </w:r>
    </w:p>
    <w:p w14:paraId="04D4A39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640</w:t>
      </w:r>
    </w:p>
    <w:p w14:paraId="6C94E9B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641</w:t>
      </w:r>
    </w:p>
    <w:p w14:paraId="27D7EA9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642</w:t>
      </w:r>
    </w:p>
    <w:p w14:paraId="214FE20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642</w:t>
      </w:r>
    </w:p>
    <w:p w14:paraId="109DDB7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643</w:t>
      </w:r>
    </w:p>
    <w:p w14:paraId="12FA1A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643</w:t>
      </w:r>
    </w:p>
    <w:p w14:paraId="1FE34D3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644</w:t>
      </w:r>
    </w:p>
    <w:p w14:paraId="6E1624E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6292774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644</w:t>
      </w:r>
    </w:p>
    <w:p w14:paraId="27F7A69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644</w:t>
      </w:r>
    </w:p>
    <w:p w14:paraId="62BF55C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644</w:t>
      </w:r>
    </w:p>
    <w:p w14:paraId="614AD2D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644</w:t>
      </w:r>
    </w:p>
    <w:p w14:paraId="0E866AC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645</w:t>
      </w:r>
    </w:p>
    <w:p w14:paraId="55BA24E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645</w:t>
      </w:r>
    </w:p>
    <w:p w14:paraId="6125E9D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645</w:t>
      </w:r>
    </w:p>
    <w:p w14:paraId="06889A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646</w:t>
      </w:r>
    </w:p>
    <w:p w14:paraId="41A0A47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647</w:t>
      </w:r>
    </w:p>
    <w:p w14:paraId="4AD2803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647</w:t>
      </w:r>
    </w:p>
    <w:p w14:paraId="088D71A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647</w:t>
      </w:r>
    </w:p>
    <w:p w14:paraId="354F06C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648</w:t>
      </w:r>
    </w:p>
    <w:p w14:paraId="33C4406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648</w:t>
      </w:r>
    </w:p>
    <w:p w14:paraId="0AE7CB7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797688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648</w:t>
      </w:r>
    </w:p>
    <w:p w14:paraId="5358B30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648</w:t>
      </w:r>
    </w:p>
    <w:p w14:paraId="0CD96D3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648</w:t>
      </w:r>
    </w:p>
    <w:p w14:paraId="0C3F7DA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649</w:t>
      </w:r>
    </w:p>
    <w:p w14:paraId="7AC3F24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650</w:t>
      </w:r>
    </w:p>
    <w:p w14:paraId="4A32E86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650</w:t>
      </w:r>
    </w:p>
    <w:p w14:paraId="1E0BC55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449F4E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650</w:t>
      </w:r>
    </w:p>
    <w:p w14:paraId="2EA1321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650</w:t>
      </w:r>
    </w:p>
    <w:p w14:paraId="790BE3A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Enhanced UTRA </w:t>
      </w:r>
      <w:r>
        <w:rPr>
          <w:noProof/>
          <w:lang w:eastAsia="zh-CN"/>
        </w:rPr>
        <w:t>T</w:t>
      </w:r>
      <w:r>
        <w:rPr>
          <w:noProof/>
        </w:rPr>
        <w:t>DD cell identification requirements</w:t>
      </w:r>
      <w:r>
        <w:rPr>
          <w:noProof/>
        </w:rPr>
        <w:tab/>
        <w:t>650</w:t>
      </w:r>
    </w:p>
    <w:p w14:paraId="5829D0E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UE UTRA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>P-</w:t>
      </w:r>
      <w:r>
        <w:rPr>
          <w:noProof/>
        </w:rPr>
        <w:t>C</w:t>
      </w:r>
      <w:r>
        <w:rPr>
          <w:noProof/>
          <w:lang w:eastAsia="zh-CN"/>
        </w:rPr>
        <w:t>C</w:t>
      </w:r>
      <w:r>
        <w:rPr>
          <w:noProof/>
        </w:rPr>
        <w:t>PCH</w:t>
      </w:r>
      <w:r>
        <w:rPr>
          <w:noProof/>
          <w:lang w:eastAsia="zh-CN"/>
        </w:rPr>
        <w:t xml:space="preserve"> RSCP</w:t>
      </w:r>
      <w:r>
        <w:rPr>
          <w:noProof/>
        </w:rPr>
        <w:t xml:space="preserve"> measurement capability</w:t>
      </w:r>
      <w:r>
        <w:rPr>
          <w:noProof/>
        </w:rPr>
        <w:tab/>
        <w:t>651</w:t>
      </w:r>
    </w:p>
    <w:p w14:paraId="573F967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651</w:t>
      </w:r>
    </w:p>
    <w:p w14:paraId="3D7C32B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651</w:t>
      </w:r>
    </w:p>
    <w:p w14:paraId="60B1738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652</w:t>
      </w:r>
    </w:p>
    <w:p w14:paraId="12A93F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652</w:t>
      </w:r>
    </w:p>
    <w:p w14:paraId="0201AC2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653</w:t>
      </w:r>
    </w:p>
    <w:p w14:paraId="1536711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653</w:t>
      </w:r>
    </w:p>
    <w:p w14:paraId="649C80A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653</w:t>
      </w:r>
    </w:p>
    <w:p w14:paraId="6300719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654</w:t>
      </w:r>
    </w:p>
    <w:p w14:paraId="23128F6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654</w:t>
      </w:r>
    </w:p>
    <w:p w14:paraId="1A149C0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23B21C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654</w:t>
      </w:r>
    </w:p>
    <w:p w14:paraId="02F736F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654</w:t>
      </w:r>
    </w:p>
    <w:p w14:paraId="61045C0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654</w:t>
      </w:r>
    </w:p>
    <w:p w14:paraId="7F4B382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655</w:t>
      </w:r>
    </w:p>
    <w:p w14:paraId="03B64F8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655</w:t>
      </w:r>
    </w:p>
    <w:p w14:paraId="0416487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656</w:t>
      </w:r>
    </w:p>
    <w:p w14:paraId="65E69CD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656</w:t>
      </w:r>
    </w:p>
    <w:p w14:paraId="5B1C23B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656</w:t>
      </w:r>
    </w:p>
    <w:p w14:paraId="61924EF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656</w:t>
      </w:r>
    </w:p>
    <w:p w14:paraId="44EC116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656</w:t>
      </w:r>
    </w:p>
    <w:p w14:paraId="2F6474A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BSIC verification</w:t>
      </w:r>
      <w:r>
        <w:rPr>
          <w:noProof/>
        </w:rPr>
        <w:tab/>
        <w:t>658</w:t>
      </w:r>
    </w:p>
    <w:p w14:paraId="3BDD365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658</w:t>
      </w:r>
    </w:p>
    <w:p w14:paraId="307B70F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658</w:t>
      </w:r>
    </w:p>
    <w:p w14:paraId="0AAA86A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659</w:t>
      </w:r>
    </w:p>
    <w:p w14:paraId="4AFBBD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659</w:t>
      </w:r>
    </w:p>
    <w:p w14:paraId="36AE6B1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659</w:t>
      </w:r>
    </w:p>
    <w:p w14:paraId="5C4E717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659</w:t>
      </w:r>
    </w:p>
    <w:p w14:paraId="48630F6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661</w:t>
      </w:r>
    </w:p>
    <w:p w14:paraId="1B53FA2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661</w:t>
      </w:r>
    </w:p>
    <w:p w14:paraId="7FB17CE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661</w:t>
      </w:r>
    </w:p>
    <w:p w14:paraId="571224C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661</w:t>
      </w:r>
    </w:p>
    <w:p w14:paraId="6E19C53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661</w:t>
      </w:r>
    </w:p>
    <w:p w14:paraId="6DB0213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661</w:t>
      </w:r>
    </w:p>
    <w:p w14:paraId="18F7A24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662</w:t>
      </w:r>
    </w:p>
    <w:p w14:paraId="6F1999D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662</w:t>
      </w:r>
    </w:p>
    <w:p w14:paraId="4430C13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662</w:t>
      </w:r>
    </w:p>
    <w:p w14:paraId="1D709C9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662</w:t>
      </w:r>
    </w:p>
    <w:p w14:paraId="043334C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663</w:t>
      </w:r>
    </w:p>
    <w:p w14:paraId="3B7B8D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663</w:t>
      </w:r>
    </w:p>
    <w:p w14:paraId="0E00B7A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663</w:t>
      </w:r>
    </w:p>
    <w:p w14:paraId="4C936E5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664</w:t>
      </w:r>
    </w:p>
    <w:p w14:paraId="4EFD01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8.17.16</w:t>
      </w:r>
      <w:r w:rsidRPr="00593AC2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5B3096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8.17.16</w:t>
      </w:r>
      <w:r w:rsidRPr="00593AC2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664</w:t>
      </w:r>
    </w:p>
    <w:p w14:paraId="7219BC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8.17.16</w:t>
      </w:r>
      <w:r w:rsidRPr="00593AC2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664</w:t>
      </w:r>
    </w:p>
    <w:p w14:paraId="6070274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664</w:t>
      </w:r>
    </w:p>
    <w:p w14:paraId="49A0C9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8.17.17</w:t>
      </w:r>
      <w:r w:rsidRPr="00593AC2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3855AE5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8.17.17</w:t>
      </w:r>
      <w:r w:rsidRPr="00593AC2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664</w:t>
      </w:r>
    </w:p>
    <w:p w14:paraId="4A0EE0E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8.17.17</w:t>
      </w:r>
      <w:r w:rsidRPr="00593AC2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664</w:t>
      </w:r>
    </w:p>
    <w:p w14:paraId="37D6E3D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8.17.17</w:t>
      </w:r>
      <w:r w:rsidRPr="00593AC2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664</w:t>
      </w:r>
    </w:p>
    <w:p w14:paraId="49EECA5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8.17.17</w:t>
      </w:r>
      <w:r w:rsidRPr="00593AC2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664</w:t>
      </w:r>
    </w:p>
    <w:p w14:paraId="68D4C69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664</w:t>
      </w:r>
    </w:p>
    <w:p w14:paraId="45D3730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664</w:t>
      </w:r>
    </w:p>
    <w:p w14:paraId="5BF0F47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664</w:t>
      </w:r>
    </w:p>
    <w:p w14:paraId="45E03F8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46F2930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665</w:t>
      </w:r>
    </w:p>
    <w:p w14:paraId="63007EF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665</w:t>
      </w:r>
    </w:p>
    <w:p w14:paraId="2512AAE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665</w:t>
      </w:r>
    </w:p>
    <w:p w14:paraId="583276F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665</w:t>
      </w:r>
    </w:p>
    <w:p w14:paraId="2309E96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666</w:t>
      </w:r>
    </w:p>
    <w:p w14:paraId="4E4BAC7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667</w:t>
      </w:r>
    </w:p>
    <w:p w14:paraId="48245D3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36182CB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</w:rPr>
        <w:t>Intra-frequency Measurements</w:t>
      </w:r>
      <w:r>
        <w:rPr>
          <w:noProof/>
        </w:rPr>
        <w:tab/>
        <w:t>667</w:t>
      </w:r>
    </w:p>
    <w:p w14:paraId="587760D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667</w:t>
      </w:r>
    </w:p>
    <w:p w14:paraId="76CBBA9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00C2884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</w:rPr>
        <w:t>Intra-frequency E-CID Measurements</w:t>
      </w:r>
      <w:r>
        <w:rPr>
          <w:noProof/>
        </w:rPr>
        <w:tab/>
        <w:t>667</w:t>
      </w:r>
    </w:p>
    <w:p w14:paraId="41F1E51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668</w:t>
      </w:r>
    </w:p>
    <w:p w14:paraId="77EE045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8.19.6</w:t>
      </w:r>
      <w:r w:rsidRPr="00593AC2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012934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8.19.6</w:t>
      </w:r>
      <w:r w:rsidRPr="00593AC2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668</w:t>
      </w:r>
    </w:p>
    <w:p w14:paraId="24DF5DD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8.19.6</w:t>
      </w:r>
      <w:r w:rsidRPr="00593AC2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668</w:t>
      </w:r>
    </w:p>
    <w:p w14:paraId="28206F8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668</w:t>
      </w:r>
    </w:p>
    <w:p w14:paraId="7F6372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8.19.7</w:t>
      </w:r>
      <w:r w:rsidRPr="00593AC2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2531983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8.19.7</w:t>
      </w:r>
      <w:r w:rsidRPr="00593AC2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668</w:t>
      </w:r>
    </w:p>
    <w:p w14:paraId="7AA952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8.19.7</w:t>
      </w:r>
      <w:r w:rsidRPr="00593AC2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668</w:t>
      </w:r>
    </w:p>
    <w:p w14:paraId="4CD538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8.19.7</w:t>
      </w:r>
      <w:r w:rsidRPr="00593AC2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668</w:t>
      </w:r>
    </w:p>
    <w:p w14:paraId="2AD3FA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eastAsia="sv-SE"/>
        </w:rPr>
        <w:t>8.19.7</w:t>
      </w:r>
      <w:r w:rsidRPr="00593AC2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668</w:t>
      </w:r>
    </w:p>
    <w:p w14:paraId="2141C269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668</w:t>
      </w:r>
    </w:p>
    <w:p w14:paraId="72CBEF2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measurements</w:t>
      </w:r>
      <w:r>
        <w:rPr>
          <w:noProof/>
        </w:rPr>
        <w:tab/>
        <w:t>668</w:t>
      </w:r>
    </w:p>
    <w:p w14:paraId="14A300D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4C64F99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669</w:t>
      </w:r>
    </w:p>
    <w:p w14:paraId="58C932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669</w:t>
      </w:r>
    </w:p>
    <w:p w14:paraId="39AB43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669</w:t>
      </w:r>
    </w:p>
    <w:p w14:paraId="7A5558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670</w:t>
      </w:r>
    </w:p>
    <w:p w14:paraId="372894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671</w:t>
      </w:r>
    </w:p>
    <w:p w14:paraId="2ACA64D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672</w:t>
      </w:r>
    </w:p>
    <w:p w14:paraId="318B265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673</w:t>
      </w:r>
    </w:p>
    <w:p w14:paraId="424A54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674</w:t>
      </w:r>
    </w:p>
    <w:p w14:paraId="389414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675</w:t>
      </w:r>
    </w:p>
    <w:p w14:paraId="23EB4D2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676</w:t>
      </w:r>
    </w:p>
    <w:p w14:paraId="14FCA6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676</w:t>
      </w:r>
    </w:p>
    <w:p w14:paraId="3B9F2A7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676</w:t>
      </w:r>
    </w:p>
    <w:p w14:paraId="642D59B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677</w:t>
      </w:r>
    </w:p>
    <w:p w14:paraId="3AD8BC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27C5F7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677</w:t>
      </w:r>
    </w:p>
    <w:p w14:paraId="70ABAC3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678</w:t>
      </w:r>
    </w:p>
    <w:p w14:paraId="04FAA2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678</w:t>
      </w:r>
    </w:p>
    <w:p w14:paraId="1E4776F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679</w:t>
      </w:r>
    </w:p>
    <w:p w14:paraId="36ABCA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680</w:t>
      </w:r>
    </w:p>
    <w:p w14:paraId="778F277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680</w:t>
      </w:r>
    </w:p>
    <w:p w14:paraId="49E9945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681</w:t>
      </w:r>
    </w:p>
    <w:p w14:paraId="20EB8E9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681</w:t>
      </w:r>
    </w:p>
    <w:p w14:paraId="07CAF6C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682</w:t>
      </w:r>
    </w:p>
    <w:p w14:paraId="106AE12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683</w:t>
      </w:r>
    </w:p>
    <w:p w14:paraId="6F4D58D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0556BD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683</w:t>
      </w:r>
    </w:p>
    <w:p w14:paraId="6BBB24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683</w:t>
      </w:r>
    </w:p>
    <w:p w14:paraId="056B9F5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684</w:t>
      </w:r>
    </w:p>
    <w:p w14:paraId="0CCCCE0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684</w:t>
      </w:r>
    </w:p>
    <w:p w14:paraId="2807F0C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684</w:t>
      </w:r>
    </w:p>
    <w:p w14:paraId="53ADCC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685</w:t>
      </w:r>
    </w:p>
    <w:p w14:paraId="4D90F6E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686</w:t>
      </w:r>
    </w:p>
    <w:p w14:paraId="4D5C429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687</w:t>
      </w:r>
    </w:p>
    <w:p w14:paraId="6773C3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688</w:t>
      </w:r>
    </w:p>
    <w:p w14:paraId="5F123AE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689</w:t>
      </w:r>
    </w:p>
    <w:p w14:paraId="596BAA2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689</w:t>
      </w:r>
    </w:p>
    <w:p w14:paraId="126B976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689</w:t>
      </w:r>
    </w:p>
    <w:p w14:paraId="449B055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0A2958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689</w:t>
      </w:r>
    </w:p>
    <w:p w14:paraId="6F41EF5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690</w:t>
      </w:r>
    </w:p>
    <w:p w14:paraId="4F87E87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690</w:t>
      </w:r>
    </w:p>
    <w:p w14:paraId="2BEF2EC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</w:t>
      </w:r>
      <w:r>
        <w:rPr>
          <w:noProof/>
        </w:rPr>
        <w:tab/>
        <w:t>691</w:t>
      </w:r>
    </w:p>
    <w:p w14:paraId="11E2253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692</w:t>
      </w:r>
    </w:p>
    <w:p w14:paraId="2BBA8D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WB-RSRQ Accuracy</w:t>
      </w:r>
      <w:r>
        <w:rPr>
          <w:noProof/>
        </w:rPr>
        <w:tab/>
        <w:t>692</w:t>
      </w:r>
    </w:p>
    <w:p w14:paraId="2EC66A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693</w:t>
      </w:r>
    </w:p>
    <w:p w14:paraId="0CEF016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694</w:t>
      </w:r>
    </w:p>
    <w:p w14:paraId="4816237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694</w:t>
      </w:r>
    </w:p>
    <w:p w14:paraId="145B4B8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694</w:t>
      </w:r>
    </w:p>
    <w:p w14:paraId="0D6DFF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695</w:t>
      </w:r>
    </w:p>
    <w:p w14:paraId="50028DB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696</w:t>
      </w:r>
    </w:p>
    <w:p w14:paraId="0D0362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55DA10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696</w:t>
      </w:r>
    </w:p>
    <w:p w14:paraId="29C226C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696</w:t>
      </w:r>
    </w:p>
    <w:p w14:paraId="1856E95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697</w:t>
      </w:r>
    </w:p>
    <w:p w14:paraId="5941FC1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</w:t>
      </w:r>
      <w:r>
        <w:rPr>
          <w:noProof/>
        </w:rPr>
        <w:tab/>
        <w:t>697</w:t>
      </w:r>
    </w:p>
    <w:p w14:paraId="537161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698</w:t>
      </w:r>
    </w:p>
    <w:p w14:paraId="3FAF1B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698</w:t>
      </w:r>
    </w:p>
    <w:p w14:paraId="3BB22A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698</w:t>
      </w:r>
    </w:p>
    <w:p w14:paraId="3D03D7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698</w:t>
      </w:r>
    </w:p>
    <w:p w14:paraId="57747AC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</w:t>
      </w:r>
      <w:r>
        <w:rPr>
          <w:noProof/>
        </w:rPr>
        <w:t>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698</w:t>
      </w:r>
    </w:p>
    <w:p w14:paraId="2A971A1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>Requirement</w:t>
      </w:r>
      <w:r>
        <w:rPr>
          <w:noProof/>
        </w:rPr>
        <w:tab/>
        <w:t>698</w:t>
      </w:r>
    </w:p>
    <w:p w14:paraId="01D05FC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</w:t>
      </w:r>
      <w:r>
        <w:rPr>
          <w:noProof/>
        </w:rPr>
        <w:tab/>
        <w:t>699</w:t>
      </w:r>
    </w:p>
    <w:p w14:paraId="31F778C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700</w:t>
      </w:r>
    </w:p>
    <w:p w14:paraId="7DE19D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 xml:space="preserve">Requirement </w:t>
      </w:r>
      <w:r>
        <w:rPr>
          <w:noProof/>
        </w:rPr>
        <w:t>when Time Domain Measurement Resource Restriction Pattern is Configured</w:t>
      </w:r>
      <w:r>
        <w:rPr>
          <w:noProof/>
          <w:lang w:eastAsia="zh-CN"/>
        </w:rPr>
        <w:t xml:space="preserve"> with CRS Assistance Information</w:t>
      </w:r>
      <w:r>
        <w:rPr>
          <w:noProof/>
        </w:rPr>
        <w:tab/>
        <w:t>701</w:t>
      </w:r>
    </w:p>
    <w:p w14:paraId="53735A1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702</w:t>
      </w:r>
    </w:p>
    <w:p w14:paraId="0B5426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702</w:t>
      </w:r>
    </w:p>
    <w:p w14:paraId="36674F7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703</w:t>
      </w:r>
    </w:p>
    <w:p w14:paraId="346110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Measurement Report Mapping</w:t>
      </w:r>
      <w:r>
        <w:rPr>
          <w:noProof/>
        </w:rPr>
        <w:tab/>
        <w:t>705</w:t>
      </w:r>
    </w:p>
    <w:p w14:paraId="0AC8B0E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Higher-Resolution RSTD Measurement Report Mapping</w:t>
      </w:r>
      <w:r>
        <w:rPr>
          <w:noProof/>
        </w:rPr>
        <w:tab/>
        <w:t>705</w:t>
      </w:r>
    </w:p>
    <w:p w14:paraId="50369C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706</w:t>
      </w:r>
    </w:p>
    <w:p w14:paraId="5A152E6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707</w:t>
      </w:r>
    </w:p>
    <w:p w14:paraId="79A1CF2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708</w:t>
      </w:r>
    </w:p>
    <w:p w14:paraId="4F94EB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709</w:t>
      </w:r>
    </w:p>
    <w:p w14:paraId="1F2223E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709</w:t>
      </w:r>
    </w:p>
    <w:p w14:paraId="7BC7A5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709</w:t>
      </w:r>
    </w:p>
    <w:p w14:paraId="352D26B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709</w:t>
      </w:r>
    </w:p>
    <w:p w14:paraId="2031F34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Signal Time Difference (RSTD) Measurement Accuracy </w:t>
      </w:r>
      <w:r>
        <w:rPr>
          <w:noProof/>
          <w:lang w:eastAsia="zh-CN"/>
        </w:rPr>
        <w:t xml:space="preserve">Requirements </w:t>
      </w:r>
      <w:r>
        <w:rPr>
          <w:noProof/>
        </w:rPr>
        <w:t>for Carrier Aggregation</w:t>
      </w:r>
      <w:r>
        <w:rPr>
          <w:noProof/>
        </w:rPr>
        <w:tab/>
        <w:t>709</w:t>
      </w:r>
    </w:p>
    <w:p w14:paraId="374D926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0</w:t>
      </w:r>
      <w:r>
        <w:rPr>
          <w:noProof/>
        </w:rPr>
        <w:tab/>
        <w:t>710</w:t>
      </w:r>
    </w:p>
    <w:p w14:paraId="35F63D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710</w:t>
      </w:r>
    </w:p>
    <w:p w14:paraId="429202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710</w:t>
      </w:r>
    </w:p>
    <w:p w14:paraId="768736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Absolute RSRQ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711</w:t>
      </w:r>
    </w:p>
    <w:p w14:paraId="3C31AFD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</w:t>
      </w:r>
      <w:r>
        <w:rPr>
          <w:noProof/>
        </w:rPr>
        <w:t>Discovery Signal Measurements</w:t>
      </w:r>
      <w:r>
        <w:rPr>
          <w:noProof/>
        </w:rPr>
        <w:tab/>
        <w:t>712</w:t>
      </w:r>
    </w:p>
    <w:p w14:paraId="5934D05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712</w:t>
      </w:r>
    </w:p>
    <w:p w14:paraId="5A2A24C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712</w:t>
      </w:r>
    </w:p>
    <w:p w14:paraId="1DD29BF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712</w:t>
      </w:r>
    </w:p>
    <w:p w14:paraId="33B66E9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712</w:t>
      </w:r>
    </w:p>
    <w:p w14:paraId="78BD1CC6" w14:textId="77777777" w:rsidR="000D5F27" w:rsidRDefault="000D5F27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712</w:t>
      </w:r>
    </w:p>
    <w:p w14:paraId="0A05BF2F" w14:textId="77777777" w:rsidR="000D5F27" w:rsidRDefault="000D5F27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713</w:t>
      </w:r>
    </w:p>
    <w:p w14:paraId="19842D3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714</w:t>
      </w:r>
    </w:p>
    <w:p w14:paraId="7EC85BB7" w14:textId="77777777" w:rsidR="000D5F27" w:rsidRDefault="000D5F27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714</w:t>
      </w:r>
    </w:p>
    <w:p w14:paraId="67738486" w14:textId="77777777" w:rsidR="000D5F27" w:rsidRDefault="000D5F27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714</w:t>
      </w:r>
    </w:p>
    <w:p w14:paraId="55AFEB0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715</w:t>
      </w:r>
    </w:p>
    <w:p w14:paraId="58D98B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715</w:t>
      </w:r>
    </w:p>
    <w:p w14:paraId="2CBFBFD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 accuracy for E-UTRAN c</w:t>
      </w:r>
      <w:r>
        <w:rPr>
          <w:noProof/>
        </w:rPr>
        <w:t>arrier aggregation</w:t>
      </w:r>
      <w:r>
        <w:rPr>
          <w:noProof/>
        </w:rPr>
        <w:tab/>
        <w:t>715</w:t>
      </w:r>
    </w:p>
    <w:p w14:paraId="532F47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 accuracy for E-UTRAN carrier aggregation</w:t>
      </w:r>
      <w:r>
        <w:rPr>
          <w:noProof/>
        </w:rPr>
        <w:tab/>
        <w:t>716</w:t>
      </w:r>
    </w:p>
    <w:p w14:paraId="57CFA85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716</w:t>
      </w:r>
    </w:p>
    <w:p w14:paraId="547A217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716</w:t>
      </w:r>
    </w:p>
    <w:p w14:paraId="6C62C8D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716</w:t>
      </w:r>
    </w:p>
    <w:p w14:paraId="24BFCE8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716</w:t>
      </w:r>
    </w:p>
    <w:p w14:paraId="6D63C7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 accuracy for E-UTRAN carrier aggregation</w:t>
      </w:r>
      <w:r>
        <w:rPr>
          <w:noProof/>
        </w:rPr>
        <w:tab/>
        <w:t>716</w:t>
      </w:r>
    </w:p>
    <w:p w14:paraId="27DCB58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716</w:t>
      </w:r>
    </w:p>
    <w:p w14:paraId="592DE90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716</w:t>
      </w:r>
    </w:p>
    <w:p w14:paraId="515135E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716</w:t>
      </w:r>
    </w:p>
    <w:p w14:paraId="338D33D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716</w:t>
      </w:r>
    </w:p>
    <w:p w14:paraId="4B0A619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717</w:t>
      </w:r>
    </w:p>
    <w:p w14:paraId="684E0D2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RS-SINR Measurements</w:t>
      </w:r>
      <w:r>
        <w:rPr>
          <w:noProof/>
        </w:rPr>
        <w:tab/>
        <w:t>717</w:t>
      </w:r>
    </w:p>
    <w:p w14:paraId="155B9F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 Mapping</w:t>
      </w:r>
      <w:r>
        <w:rPr>
          <w:noProof/>
        </w:rPr>
        <w:tab/>
        <w:t>717</w:t>
      </w:r>
    </w:p>
    <w:p w14:paraId="7709C2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RS-SINR Measurement Accuracy Requirements</w:t>
      </w:r>
      <w:r>
        <w:rPr>
          <w:noProof/>
        </w:rPr>
        <w:tab/>
        <w:t>718</w:t>
      </w:r>
    </w:p>
    <w:p w14:paraId="4C76D49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718</w:t>
      </w:r>
    </w:p>
    <w:p w14:paraId="05C621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RS-SINR Measurement Accuracy Requirements</w:t>
      </w:r>
      <w:r>
        <w:rPr>
          <w:noProof/>
        </w:rPr>
        <w:tab/>
        <w:t>718</w:t>
      </w:r>
    </w:p>
    <w:p w14:paraId="1CF3E5B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718</w:t>
      </w:r>
    </w:p>
    <w:p w14:paraId="53C1391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RS-SINR Measurement Accuracy Requirements</w:t>
      </w:r>
      <w:r>
        <w:rPr>
          <w:noProof/>
        </w:rPr>
        <w:tab/>
        <w:t>719</w:t>
      </w:r>
    </w:p>
    <w:p w14:paraId="36B7C80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Accuracy Requirements for</w:t>
      </w:r>
      <w:r>
        <w:rPr>
          <w:noProof/>
        </w:rPr>
        <w:t xml:space="preserve"> Measurements under Operation with Frame Structure 3</w:t>
      </w:r>
      <w:r>
        <w:rPr>
          <w:noProof/>
        </w:rPr>
        <w:tab/>
        <w:t>720</w:t>
      </w:r>
    </w:p>
    <w:p w14:paraId="43816F8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720</w:t>
      </w:r>
    </w:p>
    <w:p w14:paraId="579FCC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measurements</w:t>
      </w:r>
      <w:r>
        <w:rPr>
          <w:noProof/>
        </w:rPr>
        <w:tab/>
        <w:t>720</w:t>
      </w:r>
    </w:p>
    <w:p w14:paraId="287746D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 report mapping</w:t>
      </w:r>
      <w:r>
        <w:rPr>
          <w:noProof/>
        </w:rPr>
        <w:tab/>
        <w:t>720</w:t>
      </w:r>
    </w:p>
    <w:p w14:paraId="02E67FF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RSRP measurement accuracy requirements</w:t>
      </w:r>
      <w:r>
        <w:rPr>
          <w:noProof/>
        </w:rPr>
        <w:tab/>
        <w:t>720</w:t>
      </w:r>
    </w:p>
    <w:p w14:paraId="5FC85EA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RSRP measurement accuracy requirements</w:t>
      </w:r>
      <w:r>
        <w:rPr>
          <w:noProof/>
        </w:rPr>
        <w:tab/>
        <w:t>721</w:t>
      </w:r>
    </w:p>
    <w:p w14:paraId="24E5104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RSRP measurement accuracy requirements</w:t>
      </w:r>
      <w:r>
        <w:rPr>
          <w:noProof/>
        </w:rPr>
        <w:tab/>
        <w:t>721</w:t>
      </w:r>
    </w:p>
    <w:p w14:paraId="02AE673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RSRP measurement accuracy requirements</w:t>
      </w:r>
      <w:r>
        <w:rPr>
          <w:noProof/>
        </w:rPr>
        <w:tab/>
        <w:t>722</w:t>
      </w:r>
    </w:p>
    <w:p w14:paraId="77B9456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measurements</w:t>
      </w:r>
      <w:r>
        <w:rPr>
          <w:noProof/>
        </w:rPr>
        <w:tab/>
        <w:t>722</w:t>
      </w:r>
    </w:p>
    <w:p w14:paraId="19A927C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 report mapping</w:t>
      </w:r>
      <w:r>
        <w:rPr>
          <w:noProof/>
        </w:rPr>
        <w:tab/>
        <w:t>722</w:t>
      </w:r>
    </w:p>
    <w:p w14:paraId="09683BF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RSRQ measurement accuracy requirements</w:t>
      </w:r>
      <w:r>
        <w:rPr>
          <w:noProof/>
        </w:rPr>
        <w:tab/>
        <w:t>722</w:t>
      </w:r>
    </w:p>
    <w:p w14:paraId="7ED216F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RSRQ measurement accuracy requirements</w:t>
      </w:r>
      <w:r>
        <w:rPr>
          <w:noProof/>
        </w:rPr>
        <w:tab/>
        <w:t>723</w:t>
      </w:r>
    </w:p>
    <w:p w14:paraId="5CC7516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RSRQ measurement accuracy requirements</w:t>
      </w:r>
      <w:r>
        <w:rPr>
          <w:noProof/>
        </w:rPr>
        <w:tab/>
        <w:t>723</w:t>
      </w:r>
    </w:p>
    <w:p w14:paraId="658AB04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measurements</w:t>
      </w:r>
      <w:r>
        <w:rPr>
          <w:noProof/>
        </w:rPr>
        <w:tab/>
        <w:t>724</w:t>
      </w:r>
    </w:p>
    <w:p w14:paraId="1498DDF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 report mapping</w:t>
      </w:r>
      <w:r>
        <w:rPr>
          <w:noProof/>
        </w:rPr>
        <w:tab/>
        <w:t>724</w:t>
      </w:r>
    </w:p>
    <w:p w14:paraId="4789497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CSI-RSRP measurement accuracy requirements</w:t>
      </w:r>
      <w:r>
        <w:rPr>
          <w:noProof/>
        </w:rPr>
        <w:tab/>
        <w:t>724</w:t>
      </w:r>
    </w:p>
    <w:p w14:paraId="78D34AA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CSI-RSRP measurement accuracy requirements</w:t>
      </w:r>
      <w:r>
        <w:rPr>
          <w:noProof/>
        </w:rPr>
        <w:tab/>
        <w:t>724</w:t>
      </w:r>
    </w:p>
    <w:p w14:paraId="5CE45B0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CSI-RSRP measurement accuracy requirements</w:t>
      </w:r>
      <w:r>
        <w:rPr>
          <w:noProof/>
        </w:rPr>
        <w:tab/>
        <w:t>725</w:t>
      </w:r>
    </w:p>
    <w:p w14:paraId="3F863FA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CSI-RSRP measurement accuracy requirements</w:t>
      </w:r>
      <w:r>
        <w:rPr>
          <w:noProof/>
        </w:rPr>
        <w:tab/>
        <w:t>725</w:t>
      </w:r>
    </w:p>
    <w:p w14:paraId="1C45483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726</w:t>
      </w:r>
    </w:p>
    <w:p w14:paraId="28EFDED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 report mapping</w:t>
      </w:r>
      <w:r>
        <w:rPr>
          <w:noProof/>
        </w:rPr>
        <w:tab/>
        <w:t>726</w:t>
      </w:r>
    </w:p>
    <w:p w14:paraId="1545945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RSSI measurement accuracy requirements</w:t>
      </w:r>
      <w:r>
        <w:rPr>
          <w:noProof/>
        </w:rPr>
        <w:tab/>
        <w:t>726</w:t>
      </w:r>
    </w:p>
    <w:p w14:paraId="2957743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RSSI measurement accuracy requirements</w:t>
      </w:r>
      <w:r>
        <w:rPr>
          <w:noProof/>
        </w:rPr>
        <w:tab/>
        <w:t>727</w:t>
      </w:r>
    </w:p>
    <w:p w14:paraId="1B1324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Channel occupancy measurements</w:t>
      </w:r>
      <w:r>
        <w:rPr>
          <w:noProof/>
        </w:rPr>
        <w:tab/>
        <w:t>727</w:t>
      </w:r>
    </w:p>
    <w:p w14:paraId="486547A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727</w:t>
      </w:r>
    </w:p>
    <w:p w14:paraId="707B117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channel occupancy measurement accuracy requirements</w:t>
      </w:r>
      <w:r>
        <w:rPr>
          <w:noProof/>
        </w:rPr>
        <w:tab/>
        <w:t>727</w:t>
      </w:r>
    </w:p>
    <w:p w14:paraId="3C5A9BE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Carrier Aggregation </w:t>
      </w:r>
      <w:r>
        <w:rPr>
          <w:noProof/>
        </w:rPr>
        <w:t>for Measurements under Operation with Frame Structure 3</w:t>
      </w:r>
      <w:r>
        <w:rPr>
          <w:noProof/>
        </w:rPr>
        <w:tab/>
        <w:t>728</w:t>
      </w:r>
    </w:p>
    <w:p w14:paraId="7B1B253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728</w:t>
      </w:r>
    </w:p>
    <w:p w14:paraId="5B6F68F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728</w:t>
      </w:r>
    </w:p>
    <w:p w14:paraId="5C1B091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different SCCs</w:t>
      </w:r>
      <w:r>
        <w:rPr>
          <w:noProof/>
        </w:rPr>
        <w:tab/>
        <w:t>728</w:t>
      </w:r>
    </w:p>
    <w:p w14:paraId="1437F7F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SCC and PCC</w:t>
      </w:r>
      <w:r>
        <w:rPr>
          <w:noProof/>
        </w:rPr>
        <w:tab/>
        <w:t>728</w:t>
      </w:r>
    </w:p>
    <w:p w14:paraId="4230A54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Subframe </w:t>
      </w:r>
      <w:r>
        <w:rPr>
          <w:noProof/>
        </w:rPr>
        <w:t>Time Difference (</w:t>
      </w:r>
      <w:r>
        <w:rPr>
          <w:noProof/>
          <w:lang w:eastAsia="zh-CN"/>
        </w:rPr>
        <w:t>S</w:t>
      </w:r>
      <w:r>
        <w:rPr>
          <w:noProof/>
        </w:rPr>
        <w:t>STD)</w:t>
      </w:r>
      <w:r>
        <w:rPr>
          <w:noProof/>
        </w:rPr>
        <w:tab/>
        <w:t>729</w:t>
      </w:r>
    </w:p>
    <w:p w14:paraId="5F4294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729</w:t>
      </w:r>
    </w:p>
    <w:p w14:paraId="185072E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 Measurement Report Mapping</w:t>
      </w:r>
      <w:r>
        <w:rPr>
          <w:noProof/>
        </w:rPr>
        <w:tab/>
        <w:t>729</w:t>
      </w:r>
    </w:p>
    <w:p w14:paraId="615588E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M1</w:t>
      </w:r>
      <w:r>
        <w:rPr>
          <w:noProof/>
        </w:rPr>
        <w:tab/>
        <w:t>730</w:t>
      </w:r>
    </w:p>
    <w:p w14:paraId="2972A0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9.1.21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730</w:t>
      </w:r>
    </w:p>
    <w:p w14:paraId="2D88DA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732</w:t>
      </w:r>
    </w:p>
    <w:p w14:paraId="762A28C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733</w:t>
      </w:r>
    </w:p>
    <w:p w14:paraId="4A6A944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735</w:t>
      </w:r>
    </w:p>
    <w:p w14:paraId="75C882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736</w:t>
      </w:r>
    </w:p>
    <w:p w14:paraId="28310C8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736</w:t>
      </w:r>
    </w:p>
    <w:p w14:paraId="7CBA63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737</w:t>
      </w:r>
    </w:p>
    <w:p w14:paraId="158F76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738</w:t>
      </w:r>
    </w:p>
    <w:p w14:paraId="3BC33B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738</w:t>
      </w:r>
    </w:p>
    <w:p w14:paraId="4BD69C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739</w:t>
      </w:r>
    </w:p>
    <w:p w14:paraId="032E28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740</w:t>
      </w:r>
    </w:p>
    <w:p w14:paraId="1CC30F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741</w:t>
      </w:r>
    </w:p>
    <w:p w14:paraId="022741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742</w:t>
      </w:r>
    </w:p>
    <w:p w14:paraId="3716E84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743</w:t>
      </w:r>
    </w:p>
    <w:p w14:paraId="04DA6E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744</w:t>
      </w:r>
    </w:p>
    <w:p w14:paraId="4AD77C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745</w:t>
      </w:r>
    </w:p>
    <w:p w14:paraId="47D55E9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A</w:t>
      </w:r>
      <w:r>
        <w:rPr>
          <w:noProof/>
        </w:rPr>
        <w:tab/>
        <w:t>746</w:t>
      </w:r>
    </w:p>
    <w:p w14:paraId="5F9ABD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B</w:t>
      </w:r>
      <w:r>
        <w:rPr>
          <w:noProof/>
        </w:rPr>
        <w:tab/>
        <w:t>747</w:t>
      </w:r>
    </w:p>
    <w:p w14:paraId="4E71CC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Cat-M1</w:t>
      </w:r>
      <w:r>
        <w:rPr>
          <w:noProof/>
        </w:rPr>
        <w:tab/>
        <w:t>748</w:t>
      </w:r>
    </w:p>
    <w:p w14:paraId="7EAD0A1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A</w:t>
      </w:r>
      <w:r>
        <w:rPr>
          <w:noProof/>
        </w:rPr>
        <w:tab/>
        <w:t>749</w:t>
      </w:r>
    </w:p>
    <w:p w14:paraId="4F694DF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B</w:t>
      </w:r>
      <w:r>
        <w:rPr>
          <w:noProof/>
        </w:rPr>
        <w:tab/>
        <w:t>752</w:t>
      </w:r>
    </w:p>
    <w:p w14:paraId="15E060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Downlink </w:t>
      </w:r>
      <w:r>
        <w:rPr>
          <w:noProof/>
        </w:rPr>
        <w:t>Channel</w:t>
      </w:r>
      <w:r>
        <w:rPr>
          <w:noProof/>
          <w:lang w:eastAsia="zh-CN"/>
        </w:rPr>
        <w:t xml:space="preserve"> Report Mapping for UE Category M1</w:t>
      </w:r>
      <w:r>
        <w:rPr>
          <w:noProof/>
        </w:rPr>
        <w:tab/>
        <w:t>755</w:t>
      </w:r>
    </w:p>
    <w:p w14:paraId="5BE7FC4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755</w:t>
      </w:r>
    </w:p>
    <w:p w14:paraId="6DC5BF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758</w:t>
      </w:r>
    </w:p>
    <w:p w14:paraId="56545D4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NB1</w:t>
      </w:r>
      <w:r>
        <w:rPr>
          <w:noProof/>
        </w:rPr>
        <w:tab/>
        <w:t>759</w:t>
      </w:r>
    </w:p>
    <w:p w14:paraId="7D8C0B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NRSRP Accuracy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759</w:t>
      </w:r>
    </w:p>
    <w:p w14:paraId="009833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760</w:t>
      </w:r>
    </w:p>
    <w:p w14:paraId="69EFFD5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NRSRQ Accuracy for UE Category NB1</w:t>
      </w:r>
      <w:r>
        <w:rPr>
          <w:noProof/>
        </w:rPr>
        <w:tab/>
        <w:t>760</w:t>
      </w:r>
    </w:p>
    <w:p w14:paraId="36D6009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761</w:t>
      </w:r>
    </w:p>
    <w:p w14:paraId="4AE08E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NRSRP Accuracy for UE Category NB1</w:t>
      </w:r>
      <w:r>
        <w:rPr>
          <w:noProof/>
        </w:rPr>
        <w:tab/>
        <w:t>761</w:t>
      </w:r>
    </w:p>
    <w:p w14:paraId="23C588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762</w:t>
      </w:r>
    </w:p>
    <w:p w14:paraId="6C031B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NRSRQ Accuracy for UE Category NB1</w:t>
      </w:r>
      <w:r>
        <w:rPr>
          <w:noProof/>
        </w:rPr>
        <w:tab/>
        <w:t>762</w:t>
      </w:r>
    </w:p>
    <w:p w14:paraId="4E3DE1C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763</w:t>
      </w:r>
    </w:p>
    <w:p w14:paraId="370A85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RSRP Measurement Report Mapping</w:t>
      </w:r>
      <w:r>
        <w:rPr>
          <w:noProof/>
        </w:rPr>
        <w:tab/>
        <w:t>763</w:t>
      </w:r>
    </w:p>
    <w:p w14:paraId="29B617A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763</w:t>
      </w:r>
    </w:p>
    <w:p w14:paraId="49B666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764</w:t>
      </w:r>
    </w:p>
    <w:p w14:paraId="7587B1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765</w:t>
      </w:r>
    </w:p>
    <w:p w14:paraId="71B7AD2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766</w:t>
      </w:r>
    </w:p>
    <w:p w14:paraId="2E7BC9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NRSRQ Measurement Report Mapping</w:t>
      </w:r>
      <w:r>
        <w:rPr>
          <w:noProof/>
        </w:rPr>
        <w:tab/>
        <w:t>767</w:t>
      </w:r>
    </w:p>
    <w:p w14:paraId="5DF1F7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MSG3-based </w:t>
      </w:r>
      <w:r>
        <w:rPr>
          <w:noProof/>
        </w:rPr>
        <w:t>Measurement</w:t>
      </w:r>
      <w:r>
        <w:rPr>
          <w:noProof/>
          <w:lang w:eastAsia="zh-CN"/>
        </w:rPr>
        <w:t xml:space="preserve"> Report Mapping for UE Category NB1</w:t>
      </w:r>
      <w:r>
        <w:rPr>
          <w:noProof/>
        </w:rPr>
        <w:tab/>
        <w:t>768</w:t>
      </w:r>
    </w:p>
    <w:p w14:paraId="26B3D26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768</w:t>
      </w:r>
    </w:p>
    <w:p w14:paraId="5B9C0AB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769</w:t>
      </w:r>
    </w:p>
    <w:p w14:paraId="0C530E8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769</w:t>
      </w:r>
    </w:p>
    <w:p w14:paraId="69603B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769</w:t>
      </w:r>
    </w:p>
    <w:p w14:paraId="2BD40F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769</w:t>
      </w:r>
    </w:p>
    <w:p w14:paraId="015417C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771</w:t>
      </w:r>
    </w:p>
    <w:p w14:paraId="122059F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771</w:t>
      </w:r>
    </w:p>
    <w:p w14:paraId="7E287F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771</w:t>
      </w:r>
    </w:p>
    <w:p w14:paraId="72BF62B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772</w:t>
      </w:r>
    </w:p>
    <w:p w14:paraId="333C26D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M2</w:t>
      </w:r>
      <w:r>
        <w:rPr>
          <w:noProof/>
        </w:rPr>
        <w:tab/>
        <w:t>772</w:t>
      </w:r>
    </w:p>
    <w:p w14:paraId="25AB87F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A</w:t>
      </w:r>
      <w:r>
        <w:rPr>
          <w:noProof/>
        </w:rPr>
        <w:tab/>
        <w:t>772</w:t>
      </w:r>
    </w:p>
    <w:p w14:paraId="408AB6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B</w:t>
      </w:r>
      <w:r>
        <w:rPr>
          <w:noProof/>
        </w:rPr>
        <w:tab/>
        <w:t>773</w:t>
      </w:r>
    </w:p>
    <w:p w14:paraId="248D6A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Cat-M2</w:t>
      </w:r>
      <w:r>
        <w:rPr>
          <w:noProof/>
        </w:rPr>
        <w:tab/>
        <w:t>774</w:t>
      </w:r>
    </w:p>
    <w:p w14:paraId="604511E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A</w:t>
      </w:r>
      <w:r>
        <w:rPr>
          <w:noProof/>
        </w:rPr>
        <w:tab/>
        <w:t>775</w:t>
      </w:r>
    </w:p>
    <w:p w14:paraId="54CDAA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B</w:t>
      </w:r>
      <w:r>
        <w:rPr>
          <w:noProof/>
        </w:rPr>
        <w:tab/>
        <w:t>777</w:t>
      </w:r>
    </w:p>
    <w:p w14:paraId="7114F44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non-BL CE UE</w:t>
      </w:r>
      <w:r>
        <w:rPr>
          <w:noProof/>
        </w:rPr>
        <w:tab/>
        <w:t>778</w:t>
      </w:r>
    </w:p>
    <w:p w14:paraId="4BEC612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779</w:t>
      </w:r>
    </w:p>
    <w:p w14:paraId="4658A7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781</w:t>
      </w:r>
    </w:p>
    <w:p w14:paraId="522F323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781</w:t>
      </w:r>
    </w:p>
    <w:p w14:paraId="77A6899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B</w:t>
      </w:r>
      <w:r>
        <w:rPr>
          <w:noProof/>
        </w:rPr>
        <w:tab/>
        <w:t>783</w:t>
      </w:r>
    </w:p>
    <w:p w14:paraId="4AF9AB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784</w:t>
      </w:r>
    </w:p>
    <w:p w14:paraId="6724880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784</w:t>
      </w:r>
    </w:p>
    <w:p w14:paraId="7F82B6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784</w:t>
      </w:r>
    </w:p>
    <w:p w14:paraId="54B17C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785</w:t>
      </w:r>
    </w:p>
    <w:p w14:paraId="38077CD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785</w:t>
      </w:r>
    </w:p>
    <w:p w14:paraId="124E099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786</w:t>
      </w:r>
    </w:p>
    <w:p w14:paraId="56D2E7D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787</w:t>
      </w:r>
    </w:p>
    <w:p w14:paraId="74159C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</w:t>
      </w:r>
      <w:r w:rsidRPr="00593AC2">
        <w:rPr>
          <w:rFonts w:eastAsia="DengXian"/>
          <w:noProof/>
          <w:lang w:eastAsia="zh-CN"/>
        </w:rPr>
        <w:t xml:space="preserve">non-BL CE </w:t>
      </w:r>
      <w:r>
        <w:rPr>
          <w:noProof/>
          <w:lang w:eastAsia="zh-CN"/>
        </w:rPr>
        <w:t>UE in CE mode B</w:t>
      </w:r>
      <w:r>
        <w:rPr>
          <w:noProof/>
        </w:rPr>
        <w:tab/>
        <w:t>788</w:t>
      </w:r>
    </w:p>
    <w:p w14:paraId="7C0F2F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789</w:t>
      </w:r>
    </w:p>
    <w:p w14:paraId="6D8BF6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789</w:t>
      </w:r>
    </w:p>
    <w:p w14:paraId="2D893AB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789</w:t>
      </w:r>
    </w:p>
    <w:p w14:paraId="049F847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790</w:t>
      </w:r>
    </w:p>
    <w:p w14:paraId="76AA4D6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</w:t>
      </w:r>
      <w:r>
        <w:rPr>
          <w:noProof/>
        </w:rPr>
        <w:tab/>
        <w:t>791</w:t>
      </w:r>
    </w:p>
    <w:p w14:paraId="7E6775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791</w:t>
      </w:r>
    </w:p>
    <w:p w14:paraId="620A118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 under CCA</w:t>
      </w:r>
      <w:r>
        <w:rPr>
          <w:noProof/>
        </w:rPr>
        <w:tab/>
        <w:t>793</w:t>
      </w:r>
    </w:p>
    <w:p w14:paraId="375077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 under CCA</w:t>
      </w:r>
      <w:r>
        <w:rPr>
          <w:noProof/>
        </w:rPr>
        <w:tab/>
        <w:t>793</w:t>
      </w:r>
    </w:p>
    <w:p w14:paraId="251035E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Measurements</w:t>
      </w:r>
      <w:r>
        <w:rPr>
          <w:noProof/>
        </w:rPr>
        <w:tab/>
        <w:t>794</w:t>
      </w:r>
    </w:p>
    <w:p w14:paraId="79EFED1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RSCP</w:t>
      </w:r>
      <w:r>
        <w:rPr>
          <w:noProof/>
        </w:rPr>
        <w:tab/>
        <w:t>794</w:t>
      </w:r>
    </w:p>
    <w:p w14:paraId="0467DBA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795</w:t>
      </w:r>
    </w:p>
    <w:p w14:paraId="1F62946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Ec/No</w:t>
      </w:r>
      <w:r>
        <w:rPr>
          <w:noProof/>
        </w:rPr>
        <w:tab/>
        <w:t>795</w:t>
      </w:r>
    </w:p>
    <w:p w14:paraId="23E2E04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Measurements</w:t>
      </w:r>
      <w:r>
        <w:rPr>
          <w:noProof/>
        </w:rPr>
        <w:tab/>
        <w:t>795</w:t>
      </w:r>
    </w:p>
    <w:p w14:paraId="51C2962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P-CCPCH RSCP</w:t>
      </w:r>
      <w:r>
        <w:rPr>
          <w:noProof/>
        </w:rPr>
        <w:tab/>
        <w:t>796</w:t>
      </w:r>
    </w:p>
    <w:p w14:paraId="31071CE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78EC8F6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26453E5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Measurements</w:t>
      </w:r>
      <w:r>
        <w:rPr>
          <w:noProof/>
        </w:rPr>
        <w:tab/>
        <w:t>796</w:t>
      </w:r>
    </w:p>
    <w:p w14:paraId="4974D81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796</w:t>
      </w:r>
    </w:p>
    <w:p w14:paraId="229286F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Measurements</w:t>
      </w:r>
      <w:r>
        <w:rPr>
          <w:noProof/>
        </w:rPr>
        <w:tab/>
        <w:t>796</w:t>
      </w:r>
    </w:p>
    <w:p w14:paraId="6A510D7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796</w:t>
      </w:r>
    </w:p>
    <w:p w14:paraId="427F917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</w:t>
      </w:r>
      <w:r w:rsidRPr="00593AC2">
        <w:rPr>
          <w:rFonts w:cs="v4.2.0"/>
          <w:noProof/>
          <w:vertAlign w:val="subscript"/>
          <w:lang w:eastAsia="zh-CN"/>
        </w:rPr>
        <w:t>CMAX,c</w:t>
      </w:r>
      <w:r>
        <w:rPr>
          <w:noProof/>
        </w:rPr>
        <w:tab/>
        <w:t>797</w:t>
      </w:r>
    </w:p>
    <w:p w14:paraId="32FC2AE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797</w:t>
      </w:r>
    </w:p>
    <w:p w14:paraId="0F07450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Estimation Period</w:t>
      </w:r>
      <w:r>
        <w:rPr>
          <w:noProof/>
        </w:rPr>
        <w:tab/>
        <w:t>797</w:t>
      </w:r>
    </w:p>
    <w:p w14:paraId="24F0C8B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797</w:t>
      </w:r>
    </w:p>
    <w:p w14:paraId="445192F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IEEE802.11 Measurements</w:t>
      </w:r>
      <w:r>
        <w:rPr>
          <w:noProof/>
        </w:rPr>
        <w:tab/>
        <w:t>797</w:t>
      </w:r>
    </w:p>
    <w:p w14:paraId="087ED55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</w:t>
      </w:r>
      <w:r>
        <w:rPr>
          <w:noProof/>
        </w:rPr>
        <w:tab/>
        <w:t>797</w:t>
      </w:r>
    </w:p>
    <w:p w14:paraId="04CAF70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797</w:t>
      </w:r>
    </w:p>
    <w:p w14:paraId="797440A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798</w:t>
      </w:r>
    </w:p>
    <w:p w14:paraId="7BE22B5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2EA5005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</w:t>
      </w:r>
      <w:r>
        <w:rPr>
          <w:noProof/>
        </w:rPr>
        <w:tab/>
        <w:t>798</w:t>
      </w:r>
    </w:p>
    <w:p w14:paraId="0B0C01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798</w:t>
      </w:r>
    </w:p>
    <w:p w14:paraId="66A8F0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799</w:t>
      </w:r>
    </w:p>
    <w:p w14:paraId="7A0E61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799</w:t>
      </w:r>
    </w:p>
    <w:p w14:paraId="14C7836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800</w:t>
      </w:r>
    </w:p>
    <w:p w14:paraId="4508925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593AC2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800</w:t>
      </w:r>
    </w:p>
    <w:p w14:paraId="74E29C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593AC2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800</w:t>
      </w:r>
    </w:p>
    <w:p w14:paraId="348D2C6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</w:t>
      </w:r>
      <w:r>
        <w:rPr>
          <w:noProof/>
        </w:rPr>
        <w:tab/>
        <w:t>801</w:t>
      </w:r>
    </w:p>
    <w:p w14:paraId="26ED5A1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801</w:t>
      </w:r>
    </w:p>
    <w:p w14:paraId="7AA5E2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801</w:t>
      </w:r>
    </w:p>
    <w:p w14:paraId="48F6A54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802</w:t>
      </w:r>
    </w:p>
    <w:p w14:paraId="39303E5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802</w:t>
      </w:r>
    </w:p>
    <w:p w14:paraId="0AD4280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593AC2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802</w:t>
      </w:r>
    </w:p>
    <w:p w14:paraId="08109C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593AC2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803</w:t>
      </w:r>
    </w:p>
    <w:p w14:paraId="006366D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</w:t>
      </w:r>
      <w:r>
        <w:rPr>
          <w:noProof/>
        </w:rPr>
        <w:tab/>
        <w:t>803</w:t>
      </w:r>
    </w:p>
    <w:p w14:paraId="006CD9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803</w:t>
      </w:r>
    </w:p>
    <w:p w14:paraId="6AECD1A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report mapping for MCH </w:t>
      </w:r>
      <w:r>
        <w:rPr>
          <w:noProof/>
          <w:lang w:eastAsia="zh-CN"/>
        </w:rPr>
        <w:t>Block Number</w:t>
      </w:r>
      <w:r>
        <w:rPr>
          <w:noProof/>
        </w:rPr>
        <w:tab/>
        <w:t>804</w:t>
      </w:r>
    </w:p>
    <w:p w14:paraId="1A33309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Measurements</w:t>
      </w:r>
      <w:r>
        <w:rPr>
          <w:noProof/>
        </w:rPr>
        <w:tab/>
        <w:t>805</w:t>
      </w:r>
    </w:p>
    <w:p w14:paraId="38DC164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6E50751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805</w:t>
      </w:r>
    </w:p>
    <w:p w14:paraId="1FA7F9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805</w:t>
      </w:r>
    </w:p>
    <w:p w14:paraId="0A0837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806</w:t>
      </w:r>
    </w:p>
    <w:p w14:paraId="783908A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807</w:t>
      </w:r>
    </w:p>
    <w:p w14:paraId="3F0D79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SD-RSRP Accuracy</w:t>
      </w:r>
      <w:r>
        <w:rPr>
          <w:noProof/>
        </w:rPr>
        <w:tab/>
        <w:t>807</w:t>
      </w:r>
    </w:p>
    <w:p w14:paraId="02F0BDC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SD-RSRP</w:t>
      </w:r>
      <w:r>
        <w:rPr>
          <w:noProof/>
        </w:rPr>
        <w:tab/>
        <w:t>807</w:t>
      </w:r>
    </w:p>
    <w:p w14:paraId="68AE347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Measurements</w:t>
      </w:r>
      <w:r>
        <w:rPr>
          <w:noProof/>
        </w:rPr>
        <w:tab/>
        <w:t>808</w:t>
      </w:r>
    </w:p>
    <w:p w14:paraId="7E20A98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4613A1A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808</w:t>
      </w:r>
    </w:p>
    <w:p w14:paraId="7A2CDA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808</w:t>
      </w:r>
    </w:p>
    <w:p w14:paraId="25B738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809</w:t>
      </w:r>
    </w:p>
    <w:p w14:paraId="01086DB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809</w:t>
      </w:r>
    </w:p>
    <w:p w14:paraId="3B661B7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809</w:t>
      </w:r>
    </w:p>
    <w:p w14:paraId="5739569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810</w:t>
      </w:r>
    </w:p>
    <w:p w14:paraId="4DBC9FE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Intra-frequency absolute S-RSSI measurement accuracy requirements</w:t>
      </w:r>
      <w:r>
        <w:rPr>
          <w:noProof/>
        </w:rPr>
        <w:tab/>
        <w:t>810</w:t>
      </w:r>
    </w:p>
    <w:p w14:paraId="585007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 w:eastAsia="zh-CN"/>
        </w:rPr>
        <w:t>9.10.4.2 Intra-frequency relative S-RSSI measurement accuracy requirements</w:t>
      </w:r>
      <w:r>
        <w:rPr>
          <w:noProof/>
        </w:rPr>
        <w:tab/>
        <w:t>810</w:t>
      </w:r>
    </w:p>
    <w:p w14:paraId="1132753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Measurements</w:t>
      </w:r>
      <w:r>
        <w:rPr>
          <w:noProof/>
        </w:rPr>
        <w:tab/>
        <w:t>811</w:t>
      </w:r>
    </w:p>
    <w:p w14:paraId="57C7B8D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</w:t>
      </w:r>
      <w:r>
        <w:rPr>
          <w:noProof/>
        </w:rPr>
        <w:tab/>
        <w:t>811</w:t>
      </w:r>
    </w:p>
    <w:p w14:paraId="2409EAB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811</w:t>
      </w:r>
    </w:p>
    <w:p w14:paraId="2B7F331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</w:t>
      </w:r>
      <w:r>
        <w:rPr>
          <w:noProof/>
        </w:rPr>
        <w:tab/>
        <w:t>812</w:t>
      </w:r>
    </w:p>
    <w:p w14:paraId="49D70E4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812</w:t>
      </w:r>
    </w:p>
    <w:p w14:paraId="5A4BCAB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</w:t>
      </w:r>
      <w:r>
        <w:rPr>
          <w:noProof/>
        </w:rPr>
        <w:tab/>
        <w:t>812</w:t>
      </w:r>
    </w:p>
    <w:p w14:paraId="28AC407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813</w:t>
      </w:r>
    </w:p>
    <w:p w14:paraId="733216B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813</w:t>
      </w:r>
    </w:p>
    <w:p w14:paraId="639DF2C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813</w:t>
      </w:r>
    </w:p>
    <w:p w14:paraId="3D785C3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813</w:t>
      </w:r>
    </w:p>
    <w:p w14:paraId="4D7792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814</w:t>
      </w:r>
    </w:p>
    <w:p w14:paraId="7F2C2E7B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814</w:t>
      </w:r>
    </w:p>
    <w:p w14:paraId="5D00126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</w:t>
      </w:r>
      <w:r>
        <w:rPr>
          <w:noProof/>
        </w:rPr>
        <w:tab/>
        <w:t>814</w:t>
      </w:r>
    </w:p>
    <w:p w14:paraId="66CDEA1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814</w:t>
      </w:r>
    </w:p>
    <w:p w14:paraId="0499EF1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814</w:t>
      </w:r>
    </w:p>
    <w:p w14:paraId="2076E9F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815</w:t>
      </w:r>
    </w:p>
    <w:p w14:paraId="0CF9F4E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Angle of Arrival (AOA)</w:t>
      </w:r>
      <w:r>
        <w:rPr>
          <w:noProof/>
        </w:rPr>
        <w:tab/>
        <w:t>815</w:t>
      </w:r>
    </w:p>
    <w:p w14:paraId="6C34414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Range/mapping</w:t>
      </w:r>
      <w:r>
        <w:rPr>
          <w:noProof/>
        </w:rPr>
        <w:tab/>
        <w:t>815</w:t>
      </w:r>
    </w:p>
    <w:p w14:paraId="2BB8AC4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(T</w:t>
      </w:r>
      <w:r w:rsidRPr="00593AC2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815</w:t>
      </w:r>
    </w:p>
    <w:p w14:paraId="66B5692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815</w:t>
      </w:r>
    </w:p>
    <w:p w14:paraId="589086DD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816</w:t>
      </w:r>
    </w:p>
    <w:p w14:paraId="3B92A9D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048BA4D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816</w:t>
      </w:r>
    </w:p>
    <w:p w14:paraId="7C3F4A8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231B24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816</w:t>
      </w:r>
    </w:p>
    <w:p w14:paraId="634EDF6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817</w:t>
      </w:r>
    </w:p>
    <w:p w14:paraId="63DE11B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59599CE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817</w:t>
      </w:r>
    </w:p>
    <w:p w14:paraId="5DE4149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817</w:t>
      </w:r>
    </w:p>
    <w:p w14:paraId="11F6CF2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4476E7E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817</w:t>
      </w:r>
    </w:p>
    <w:p w14:paraId="20AAB0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</w:t>
      </w:r>
      <w:r>
        <w:rPr>
          <w:noProof/>
        </w:rPr>
        <w:tab/>
        <w:t>817</w:t>
      </w:r>
    </w:p>
    <w:p w14:paraId="4F44F1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</w:t>
      </w:r>
      <w:r>
        <w:rPr>
          <w:noProof/>
        </w:rPr>
        <w:tab/>
        <w:t>818</w:t>
      </w:r>
    </w:p>
    <w:p w14:paraId="22F8B13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818</w:t>
      </w:r>
    </w:p>
    <w:p w14:paraId="39B2B73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182B699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818</w:t>
      </w:r>
    </w:p>
    <w:p w14:paraId="547F5B1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34D65D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818</w:t>
      </w:r>
    </w:p>
    <w:p w14:paraId="1EDCDA2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19AAF53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819</w:t>
      </w:r>
    </w:p>
    <w:p w14:paraId="4E8D5AE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1FE429C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819</w:t>
      </w:r>
    </w:p>
    <w:p w14:paraId="0F2482EE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819</w:t>
      </w:r>
    </w:p>
    <w:p w14:paraId="06BF95B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7EDE67B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Transmit Timing</w:t>
      </w:r>
      <w:r>
        <w:rPr>
          <w:noProof/>
        </w:rPr>
        <w:tab/>
        <w:t>820</w:t>
      </w:r>
    </w:p>
    <w:p w14:paraId="353E9F9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timing reference</w:t>
      </w:r>
      <w:r>
        <w:rPr>
          <w:noProof/>
        </w:rPr>
        <w:tab/>
        <w:t>820</w:t>
      </w:r>
    </w:p>
    <w:p w14:paraId="3E7D4D4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820</w:t>
      </w:r>
    </w:p>
    <w:p w14:paraId="680A8C6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820</w:t>
      </w:r>
    </w:p>
    <w:p w14:paraId="77BA70E3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V2X Requirements</w:t>
      </w:r>
      <w:r>
        <w:rPr>
          <w:noProof/>
        </w:rPr>
        <w:tab/>
        <w:t>820</w:t>
      </w:r>
    </w:p>
    <w:p w14:paraId="4689AA4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2A5547C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821</w:t>
      </w:r>
    </w:p>
    <w:p w14:paraId="24AF275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6E84CEC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821</w:t>
      </w:r>
    </w:p>
    <w:p w14:paraId="77FCAB0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821</w:t>
      </w:r>
    </w:p>
    <w:p w14:paraId="3339775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821</w:t>
      </w:r>
    </w:p>
    <w:p w14:paraId="3EA3478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821</w:t>
      </w:r>
    </w:p>
    <w:p w14:paraId="18FCBFF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335E4F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821</w:t>
      </w:r>
    </w:p>
    <w:p w14:paraId="442E5E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822</w:t>
      </w:r>
    </w:p>
    <w:p w14:paraId="41E4397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822</w:t>
      </w:r>
    </w:p>
    <w:p w14:paraId="6B7E4CD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823</w:t>
      </w:r>
    </w:p>
    <w:p w14:paraId="6757E66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824</w:t>
      </w:r>
    </w:p>
    <w:p w14:paraId="322E936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3FD885D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measurements</w:t>
      </w:r>
      <w:r>
        <w:rPr>
          <w:noProof/>
        </w:rPr>
        <w:tab/>
        <w:t>824</w:t>
      </w:r>
    </w:p>
    <w:p w14:paraId="709288C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measurements</w:t>
      </w:r>
      <w:r>
        <w:rPr>
          <w:noProof/>
        </w:rPr>
        <w:tab/>
        <w:t>824</w:t>
      </w:r>
    </w:p>
    <w:p w14:paraId="4095282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824</w:t>
      </w:r>
    </w:p>
    <w:p w14:paraId="3533656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824</w:t>
      </w:r>
    </w:p>
    <w:p w14:paraId="0FC6AB9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to WAN due to</w:t>
      </w:r>
      <w:r>
        <w:rPr>
          <w:noProof/>
        </w:rPr>
        <w:t xml:space="preserve"> V2X Sidelink Communication</w:t>
      </w:r>
      <w:r>
        <w:rPr>
          <w:noProof/>
        </w:rPr>
        <w:tab/>
        <w:t>824</w:t>
      </w:r>
    </w:p>
    <w:p w14:paraId="53B2758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Sidelink Communication</w:t>
      </w:r>
      <w:r>
        <w:rPr>
          <w:noProof/>
          <w:lang w:eastAsia="zh-CN"/>
        </w:rPr>
        <w:t xml:space="preserve"> Dropping due to synchronization reference source change</w:t>
      </w:r>
      <w:r>
        <w:rPr>
          <w:noProof/>
        </w:rPr>
        <w:tab/>
        <w:t>824</w:t>
      </w:r>
    </w:p>
    <w:p w14:paraId="0053D7E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13.7.</w:t>
      </w:r>
      <w:r w:rsidRPr="00593AC2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V2X </w:t>
      </w:r>
      <w:r w:rsidRPr="00593AC2">
        <w:rPr>
          <w:rFonts w:eastAsia="Malgun Gothic"/>
          <w:noProof/>
        </w:rPr>
        <w:t>Carrier Aggregation</w:t>
      </w:r>
      <w:r>
        <w:rPr>
          <w:noProof/>
        </w:rPr>
        <w:tab/>
        <w:t>825</w:t>
      </w:r>
    </w:p>
    <w:p w14:paraId="2B8E3ED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 w:rsidRPr="00593AC2">
        <w:rPr>
          <w:rFonts w:eastAsiaTheme="minorEastAsia"/>
          <w:noProof/>
        </w:rPr>
        <w:t>3</w:t>
      </w:r>
      <w:r>
        <w:rPr>
          <w:noProof/>
        </w:rPr>
        <w:t>.7.</w:t>
      </w:r>
      <w:r w:rsidRPr="00593AC2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</w:t>
      </w:r>
      <w:r w:rsidRPr="00593AC2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825</w:t>
      </w:r>
    </w:p>
    <w:p w14:paraId="0B0D7F0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825</w:t>
      </w:r>
    </w:p>
    <w:p w14:paraId="1FCDCA0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826</w:t>
      </w:r>
    </w:p>
    <w:p w14:paraId="34CCAD7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826</w:t>
      </w:r>
    </w:p>
    <w:p w14:paraId="2B275AD0" w14:textId="77777777" w:rsidR="000D5F27" w:rsidRDefault="000D5F27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A (normative): Test Cases</w:t>
      </w:r>
      <w:r>
        <w:rPr>
          <w:noProof/>
        </w:rPr>
        <w:tab/>
        <w:t>818</w:t>
      </w:r>
    </w:p>
    <w:p w14:paraId="1FD3BA53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Purpose of annex</w:t>
      </w:r>
      <w:r>
        <w:rPr>
          <w:noProof/>
        </w:rPr>
        <w:tab/>
        <w:t>818</w:t>
      </w:r>
    </w:p>
    <w:p w14:paraId="189FD70D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818</w:t>
      </w:r>
    </w:p>
    <w:p w14:paraId="4709B97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818</w:t>
      </w:r>
    </w:p>
    <w:p w14:paraId="5B1D808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818</w:t>
      </w:r>
    </w:p>
    <w:p w14:paraId="15D84A2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818</w:t>
      </w:r>
    </w:p>
    <w:p w14:paraId="25A294B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Implementation requirements</w:t>
      </w:r>
      <w:r>
        <w:rPr>
          <w:noProof/>
        </w:rPr>
        <w:tab/>
        <w:t>819</w:t>
      </w:r>
    </w:p>
    <w:p w14:paraId="692FE75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819</w:t>
      </w:r>
    </w:p>
    <w:p w14:paraId="6DCA59DB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test configurations</w:t>
      </w:r>
      <w:r>
        <w:rPr>
          <w:noProof/>
        </w:rPr>
        <w:tab/>
        <w:t>820</w:t>
      </w:r>
    </w:p>
    <w:p w14:paraId="06E6065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820</w:t>
      </w:r>
    </w:p>
    <w:p w14:paraId="418D30A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</w:t>
      </w:r>
      <w:r>
        <w:rPr>
          <w:noProof/>
        </w:rPr>
        <w:tab/>
        <w:t>820</w:t>
      </w:r>
    </w:p>
    <w:p w14:paraId="6090981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820</w:t>
      </w:r>
    </w:p>
    <w:p w14:paraId="2626816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825</w:t>
      </w:r>
    </w:p>
    <w:p w14:paraId="2E3EC28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for UE category 0</w:t>
      </w:r>
      <w:r>
        <w:rPr>
          <w:noProof/>
        </w:rPr>
        <w:tab/>
        <w:t>828</w:t>
      </w:r>
    </w:p>
    <w:p w14:paraId="38B98F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for UE category 0</w:t>
      </w:r>
      <w:r>
        <w:rPr>
          <w:noProof/>
        </w:rPr>
        <w:tab/>
        <w:t>829</w:t>
      </w:r>
    </w:p>
    <w:p w14:paraId="41CDC43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for UE category 0</w:t>
      </w:r>
      <w:r>
        <w:rPr>
          <w:noProof/>
        </w:rPr>
        <w:tab/>
        <w:t>830</w:t>
      </w:r>
    </w:p>
    <w:p w14:paraId="0DED8D0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Frame Structure 3</w:t>
      </w:r>
      <w:r>
        <w:rPr>
          <w:noProof/>
        </w:rPr>
        <w:tab/>
        <w:t>831</w:t>
      </w:r>
    </w:p>
    <w:p w14:paraId="6D47587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PCFICH/PDCCH/PHICH</w:t>
      </w:r>
      <w:r>
        <w:rPr>
          <w:noProof/>
        </w:rPr>
        <w:tab/>
        <w:t>832</w:t>
      </w:r>
    </w:p>
    <w:p w14:paraId="6518FBA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FDD</w:t>
      </w:r>
      <w:r>
        <w:rPr>
          <w:noProof/>
        </w:rPr>
        <w:tab/>
        <w:t>832</w:t>
      </w:r>
    </w:p>
    <w:p w14:paraId="0A7A57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832</w:t>
      </w:r>
    </w:p>
    <w:p w14:paraId="126F7E0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HD-FDD for UE category 0</w:t>
      </w:r>
      <w:r>
        <w:rPr>
          <w:noProof/>
        </w:rPr>
        <w:tab/>
        <w:t>833</w:t>
      </w:r>
    </w:p>
    <w:p w14:paraId="5A4328E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FS 3</w:t>
      </w:r>
      <w:r>
        <w:rPr>
          <w:noProof/>
        </w:rPr>
        <w:tab/>
        <w:t>833</w:t>
      </w:r>
    </w:p>
    <w:p w14:paraId="5D8566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833</w:t>
      </w:r>
    </w:p>
    <w:p w14:paraId="61B3B61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834</w:t>
      </w:r>
    </w:p>
    <w:p w14:paraId="465DDA8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834</w:t>
      </w:r>
    </w:p>
    <w:p w14:paraId="1994AF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835</w:t>
      </w:r>
    </w:p>
    <w:p w14:paraId="782FE2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835</w:t>
      </w:r>
    </w:p>
    <w:p w14:paraId="6006FE8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836</w:t>
      </w:r>
    </w:p>
    <w:p w14:paraId="075F35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836</w:t>
      </w:r>
    </w:p>
    <w:p w14:paraId="6A9CA1E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837</w:t>
      </w:r>
    </w:p>
    <w:p w14:paraId="15FC98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593AC2">
        <w:rPr>
          <w:rFonts w:cs="v5.0.0"/>
          <w:noProof/>
        </w:rPr>
        <w:t>in CEModeA</w:t>
      </w:r>
      <w:r>
        <w:rPr>
          <w:noProof/>
        </w:rPr>
        <w:tab/>
        <w:t>837</w:t>
      </w:r>
    </w:p>
    <w:p w14:paraId="16752D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</w:t>
      </w:r>
      <w:r w:rsidRPr="00593AC2">
        <w:rPr>
          <w:rFonts w:cs="v5.0.0"/>
          <w:noProof/>
        </w:rPr>
        <w:t>in CEModeA</w:t>
      </w:r>
      <w:r>
        <w:rPr>
          <w:noProof/>
        </w:rPr>
        <w:tab/>
        <w:t>838</w:t>
      </w:r>
    </w:p>
    <w:p w14:paraId="285D28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593AC2">
        <w:rPr>
          <w:rFonts w:cs="v5.0.0"/>
          <w:noProof/>
        </w:rPr>
        <w:t>in CEModeA</w:t>
      </w:r>
      <w:r>
        <w:rPr>
          <w:noProof/>
        </w:rPr>
        <w:tab/>
        <w:t>839</w:t>
      </w:r>
    </w:p>
    <w:p w14:paraId="18DB6E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593AC2">
        <w:rPr>
          <w:rFonts w:cs="v5.0.0"/>
          <w:noProof/>
        </w:rPr>
        <w:t>in CEModeB</w:t>
      </w:r>
      <w:r>
        <w:rPr>
          <w:noProof/>
        </w:rPr>
        <w:tab/>
        <w:t>840</w:t>
      </w:r>
    </w:p>
    <w:p w14:paraId="35303BB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HD-FDD </w:t>
      </w:r>
      <w:r w:rsidRPr="00593AC2">
        <w:rPr>
          <w:rFonts w:cs="v5.0.0"/>
          <w:noProof/>
        </w:rPr>
        <w:t>in CEModeB</w:t>
      </w:r>
      <w:r>
        <w:rPr>
          <w:noProof/>
        </w:rPr>
        <w:tab/>
        <w:t>841</w:t>
      </w:r>
    </w:p>
    <w:p w14:paraId="166F561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593AC2">
        <w:rPr>
          <w:rFonts w:cs="v5.0.0"/>
          <w:noProof/>
        </w:rPr>
        <w:t>in CEModeB</w:t>
      </w:r>
      <w:r>
        <w:rPr>
          <w:noProof/>
        </w:rPr>
        <w:tab/>
        <w:t>841</w:t>
      </w:r>
    </w:p>
    <w:p w14:paraId="484660D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593AC2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PD</w:t>
      </w:r>
      <w:r w:rsidRPr="00593AC2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593AC2">
        <w:rPr>
          <w:rFonts w:cs="v5.0.0"/>
          <w:noProof/>
        </w:rPr>
        <w:t xml:space="preserve">Reference Channel for </w:t>
      </w:r>
      <w:r w:rsidRPr="00593AC2">
        <w:rPr>
          <w:rFonts w:cs="v5.0.0"/>
          <w:noProof/>
          <w:lang w:eastAsia="zh-CN"/>
        </w:rPr>
        <w:t>UE category NB1</w:t>
      </w:r>
      <w:r>
        <w:rPr>
          <w:noProof/>
        </w:rPr>
        <w:tab/>
        <w:t>842</w:t>
      </w:r>
    </w:p>
    <w:p w14:paraId="4EFDB93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593AC2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in-band operation</w:t>
      </w:r>
      <w:r>
        <w:rPr>
          <w:noProof/>
        </w:rPr>
        <w:tab/>
        <w:t>842</w:t>
      </w:r>
    </w:p>
    <w:p w14:paraId="76B7A47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843</w:t>
      </w:r>
    </w:p>
    <w:p w14:paraId="7E2E0EA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843</w:t>
      </w:r>
    </w:p>
    <w:p w14:paraId="47F4DB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844</w:t>
      </w:r>
    </w:p>
    <w:p w14:paraId="17A259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844</w:t>
      </w:r>
    </w:p>
    <w:p w14:paraId="4A3DB1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845</w:t>
      </w:r>
    </w:p>
    <w:p w14:paraId="3BD87DD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593AC2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in-band operation</w:t>
      </w:r>
      <w:r>
        <w:rPr>
          <w:noProof/>
        </w:rPr>
        <w:tab/>
        <w:t>845</w:t>
      </w:r>
    </w:p>
    <w:p w14:paraId="7B60ADA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845</w:t>
      </w:r>
    </w:p>
    <w:p w14:paraId="46F370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846</w:t>
      </w:r>
    </w:p>
    <w:p w14:paraId="041DC6F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846</w:t>
      </w:r>
    </w:p>
    <w:p w14:paraId="0565AB7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In-band operation</w:t>
      </w:r>
      <w:r>
        <w:rPr>
          <w:noProof/>
        </w:rPr>
        <w:tab/>
        <w:t>846</w:t>
      </w:r>
    </w:p>
    <w:p w14:paraId="287002F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847</w:t>
      </w:r>
    </w:p>
    <w:p w14:paraId="6C2EBE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Standalone</w:t>
      </w:r>
      <w:r>
        <w:rPr>
          <w:noProof/>
        </w:rPr>
        <w:t xml:space="preserve"> operation</w:t>
      </w:r>
      <w:r>
        <w:rPr>
          <w:noProof/>
        </w:rPr>
        <w:tab/>
        <w:t>847</w:t>
      </w:r>
    </w:p>
    <w:p w14:paraId="585EA9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847</w:t>
      </w:r>
    </w:p>
    <w:p w14:paraId="42A5812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Guard </w:t>
      </w:r>
      <w:r>
        <w:rPr>
          <w:noProof/>
        </w:rPr>
        <w:t>band operation</w:t>
      </w:r>
      <w:r>
        <w:rPr>
          <w:noProof/>
        </w:rPr>
        <w:tab/>
        <w:t>847</w:t>
      </w:r>
    </w:p>
    <w:p w14:paraId="62599BC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848</w:t>
      </w:r>
    </w:p>
    <w:p w14:paraId="22B9E18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848</w:t>
      </w:r>
    </w:p>
    <w:p w14:paraId="500D054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FDD</w:t>
      </w:r>
      <w:r>
        <w:rPr>
          <w:noProof/>
        </w:rPr>
        <w:tab/>
        <w:t>848</w:t>
      </w:r>
    </w:p>
    <w:p w14:paraId="1E8F5D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849</w:t>
      </w:r>
    </w:p>
    <w:p w14:paraId="7D148D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849</w:t>
      </w:r>
    </w:p>
    <w:p w14:paraId="18954B4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850</w:t>
      </w:r>
    </w:p>
    <w:p w14:paraId="327509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851</w:t>
      </w:r>
    </w:p>
    <w:p w14:paraId="4EFC59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851</w:t>
      </w:r>
    </w:p>
    <w:p w14:paraId="4206AB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852</w:t>
      </w:r>
    </w:p>
    <w:p w14:paraId="14E9B62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852</w:t>
      </w:r>
    </w:p>
    <w:p w14:paraId="64FDD1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852</w:t>
      </w:r>
    </w:p>
    <w:p w14:paraId="7849EC9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853</w:t>
      </w:r>
    </w:p>
    <w:p w14:paraId="470622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854</w:t>
      </w:r>
    </w:p>
    <w:p w14:paraId="51763E8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1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854</w:t>
      </w:r>
    </w:p>
    <w:p w14:paraId="404A95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12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20</w:t>
      </w:r>
      <w:r>
        <w:rPr>
          <w:noProof/>
        </w:rPr>
        <w:t xml:space="preserve"> MHz</w:t>
      </w:r>
      <w:r>
        <w:rPr>
          <w:noProof/>
        </w:rPr>
        <w:tab/>
        <w:t>855</w:t>
      </w:r>
    </w:p>
    <w:p w14:paraId="0851117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13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855</w:t>
      </w:r>
    </w:p>
    <w:p w14:paraId="2916CA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14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856</w:t>
      </w:r>
    </w:p>
    <w:p w14:paraId="6A6F27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5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856</w:t>
      </w:r>
    </w:p>
    <w:p w14:paraId="455919C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16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857</w:t>
      </w:r>
    </w:p>
    <w:p w14:paraId="063E047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17</w:t>
      </w:r>
      <w:r>
        <w:rPr>
          <w:noProof/>
        </w:rPr>
        <w:t>: outer resource blocks allocation in 20 MHz with user data in every subframe (without MBSFN)</w:t>
      </w:r>
      <w:r>
        <w:rPr>
          <w:noProof/>
        </w:rPr>
        <w:tab/>
        <w:t>857</w:t>
      </w:r>
    </w:p>
    <w:p w14:paraId="143E0CA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18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858</w:t>
      </w:r>
    </w:p>
    <w:p w14:paraId="2B78C1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19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858</w:t>
      </w:r>
    </w:p>
    <w:p w14:paraId="52B2B2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20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with user data in every subframe (without MBSFN)</w:t>
      </w:r>
      <w:r>
        <w:rPr>
          <w:noProof/>
        </w:rPr>
        <w:tab/>
        <w:t>859</w:t>
      </w:r>
    </w:p>
    <w:p w14:paraId="2C7E4E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859</w:t>
      </w:r>
    </w:p>
    <w:p w14:paraId="048FA3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22: </w:t>
      </w:r>
      <w:r>
        <w:rPr>
          <w:noProof/>
        </w:rPr>
        <w:t>Generic resource blocks allocation</w:t>
      </w:r>
      <w:r>
        <w:rPr>
          <w:noProof/>
          <w:lang w:eastAsia="zh-CN"/>
        </w:rPr>
        <w:t xml:space="preserve"> in 5MHz</w:t>
      </w:r>
      <w:r>
        <w:rPr>
          <w:noProof/>
        </w:rPr>
        <w:t xml:space="preserve"> </w:t>
      </w:r>
      <w:r>
        <w:rPr>
          <w:noProof/>
          <w:lang w:bidi="hi-IN"/>
        </w:rPr>
        <w:t>(without MBSFN)</w:t>
      </w:r>
      <w:r>
        <w:rPr>
          <w:noProof/>
        </w:rPr>
        <w:tab/>
        <w:t>860</w:t>
      </w:r>
    </w:p>
    <w:p w14:paraId="156F7FA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TDD</w:t>
      </w:r>
      <w:r>
        <w:rPr>
          <w:noProof/>
        </w:rPr>
        <w:tab/>
        <w:t>860</w:t>
      </w:r>
    </w:p>
    <w:p w14:paraId="7180A6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861</w:t>
      </w:r>
    </w:p>
    <w:p w14:paraId="6F8CA3D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861</w:t>
      </w:r>
    </w:p>
    <w:p w14:paraId="01779D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862</w:t>
      </w:r>
    </w:p>
    <w:p w14:paraId="64D9324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862</w:t>
      </w:r>
    </w:p>
    <w:p w14:paraId="7B6A18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863</w:t>
      </w:r>
    </w:p>
    <w:p w14:paraId="302D26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864</w:t>
      </w:r>
    </w:p>
    <w:p w14:paraId="4F3074A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7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865</w:t>
      </w:r>
    </w:p>
    <w:p w14:paraId="10F866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8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866</w:t>
      </w:r>
    </w:p>
    <w:p w14:paraId="248A375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9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866</w:t>
      </w:r>
    </w:p>
    <w:p w14:paraId="657A57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10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867</w:t>
      </w:r>
    </w:p>
    <w:p w14:paraId="217F9BF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 xml:space="preserve">11: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867</w:t>
      </w:r>
    </w:p>
    <w:p w14:paraId="378F379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OCNG Patterns for Narrowband IoT</w:t>
      </w:r>
      <w:r>
        <w:rPr>
          <w:noProof/>
        </w:rPr>
        <w:tab/>
        <w:t>868</w:t>
      </w:r>
    </w:p>
    <w:p w14:paraId="0C543BB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869</w:t>
      </w:r>
    </w:p>
    <w:p w14:paraId="168323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870</w:t>
      </w:r>
    </w:p>
    <w:p w14:paraId="3FF338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FI"/>
        </w:rPr>
        <w:t>A.3.2.3.</w:t>
      </w:r>
      <w:r w:rsidRPr="00593AC2">
        <w:rPr>
          <w:noProof/>
          <w:lang w:val="sv-FI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 xml:space="preserve">Narrowband IoT OCNG FDD pattern </w:t>
      </w:r>
      <w:r w:rsidRPr="00593AC2">
        <w:rPr>
          <w:noProof/>
          <w:lang w:val="sv-FI" w:eastAsia="zh-CN"/>
        </w:rPr>
        <w:t>3</w:t>
      </w:r>
      <w:r w:rsidRPr="00593AC2">
        <w:rPr>
          <w:noProof/>
          <w:lang w:val="sv-FI"/>
        </w:rPr>
        <w:t xml:space="preserve">: </w:t>
      </w:r>
      <w:r w:rsidRPr="00593AC2">
        <w:rPr>
          <w:noProof/>
          <w:lang w:val="sv-FI" w:eastAsia="zh-CN"/>
        </w:rPr>
        <w:t>standalone</w:t>
      </w:r>
      <w:r w:rsidRPr="00593AC2">
        <w:rPr>
          <w:noProof/>
          <w:lang w:val="sv-FI"/>
        </w:rPr>
        <w:t xml:space="preserve"> NB-IoT</w:t>
      </w:r>
      <w:r>
        <w:rPr>
          <w:noProof/>
        </w:rPr>
        <w:tab/>
        <w:t>870</w:t>
      </w:r>
    </w:p>
    <w:p w14:paraId="70C21B2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871</w:t>
      </w:r>
    </w:p>
    <w:p w14:paraId="6197DB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A.3.2.3.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5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5 MHz EUTRAN cell</w:t>
      </w:r>
      <w:r>
        <w:rPr>
          <w:noProof/>
        </w:rPr>
        <w:tab/>
        <w:t>872</w:t>
      </w:r>
    </w:p>
    <w:p w14:paraId="19C9594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873</w:t>
      </w:r>
    </w:p>
    <w:p w14:paraId="5C730E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TDD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874</w:t>
      </w:r>
    </w:p>
    <w:p w14:paraId="45115A6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FI"/>
        </w:rPr>
        <w:t>A.3.2.3.</w:t>
      </w:r>
      <w:r w:rsidRPr="00593AC2">
        <w:rPr>
          <w:noProof/>
          <w:lang w:val="sv-FI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 xml:space="preserve">Narrowband IoT OCNG TDD pattern </w:t>
      </w:r>
      <w:r w:rsidRPr="00593AC2">
        <w:rPr>
          <w:noProof/>
          <w:lang w:val="sv-FI" w:eastAsia="zh-CN"/>
        </w:rPr>
        <w:t>3</w:t>
      </w:r>
      <w:r w:rsidRPr="00593AC2">
        <w:rPr>
          <w:noProof/>
          <w:lang w:val="sv-FI"/>
        </w:rPr>
        <w:t xml:space="preserve">: </w:t>
      </w:r>
      <w:r w:rsidRPr="00593AC2">
        <w:rPr>
          <w:noProof/>
          <w:lang w:val="sv-FI" w:eastAsia="zh-CN"/>
        </w:rPr>
        <w:t>standalone</w:t>
      </w:r>
      <w:r w:rsidRPr="00593AC2">
        <w:rPr>
          <w:noProof/>
          <w:lang w:val="sv-FI"/>
        </w:rPr>
        <w:t xml:space="preserve"> NB-IoT</w:t>
      </w:r>
      <w:r>
        <w:rPr>
          <w:noProof/>
        </w:rPr>
        <w:tab/>
        <w:t>875</w:t>
      </w:r>
    </w:p>
    <w:p w14:paraId="45C6820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V2X sidelink</w:t>
      </w:r>
      <w:r>
        <w:rPr>
          <w:noProof/>
        </w:rPr>
        <w:tab/>
        <w:t>876</w:t>
      </w:r>
    </w:p>
    <w:p w14:paraId="6B781BF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>DD pattern 1: outer resource blocks allocation in 10 MHz</w:t>
      </w:r>
      <w:r>
        <w:rPr>
          <w:noProof/>
        </w:rPr>
        <w:tab/>
        <w:t>876</w:t>
      </w:r>
    </w:p>
    <w:p w14:paraId="79D6AE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 xml:space="preserve">DD pattern </w:t>
      </w:r>
      <w:r>
        <w:rPr>
          <w:noProof/>
          <w:lang w:eastAsia="zh-CN"/>
        </w:rPr>
        <w:t>2</w:t>
      </w:r>
      <w:r>
        <w:rPr>
          <w:noProof/>
        </w:rPr>
        <w:t>: outer resource blocks allocation in 10 MHz</w:t>
      </w:r>
      <w:r>
        <w:rPr>
          <w:noProof/>
        </w:rPr>
        <w:tab/>
        <w:t>877</w:t>
      </w:r>
    </w:p>
    <w:p w14:paraId="3C0450A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</w:t>
      </w:r>
      <w:r>
        <w:rPr>
          <w:noProof/>
        </w:rPr>
        <w:tab/>
        <w:t>877</w:t>
      </w:r>
    </w:p>
    <w:p w14:paraId="0C97767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878</w:t>
      </w:r>
    </w:p>
    <w:p w14:paraId="29A915A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878</w:t>
      </w:r>
    </w:p>
    <w:p w14:paraId="56B0F17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878</w:t>
      </w:r>
    </w:p>
    <w:p w14:paraId="5D2BA8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878</w:t>
      </w:r>
    </w:p>
    <w:p w14:paraId="6EF32E9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879</w:t>
      </w:r>
    </w:p>
    <w:p w14:paraId="024F62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879</w:t>
      </w:r>
    </w:p>
    <w:p w14:paraId="3A72394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</w:t>
      </w:r>
      <w:r w:rsidRPr="00593AC2">
        <w:rPr>
          <w:noProof/>
          <w:lang w:val="en-US"/>
        </w:rPr>
        <w:t>, 2x2 antenna</w:t>
      </w:r>
      <w:r>
        <w:rPr>
          <w:noProof/>
        </w:rPr>
        <w:tab/>
        <w:t>880</w:t>
      </w:r>
    </w:p>
    <w:p w14:paraId="4B0B885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880</w:t>
      </w:r>
    </w:p>
    <w:p w14:paraId="14799F7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880</w:t>
      </w:r>
    </w:p>
    <w:p w14:paraId="18E82EE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881</w:t>
      </w:r>
    </w:p>
    <w:p w14:paraId="1E5BA85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881</w:t>
      </w:r>
    </w:p>
    <w:p w14:paraId="3D54C37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881</w:t>
      </w:r>
    </w:p>
    <w:p w14:paraId="77DC04E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881</w:t>
      </w:r>
    </w:p>
    <w:p w14:paraId="4EB5B74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881</w:t>
      </w:r>
    </w:p>
    <w:p w14:paraId="2C4463F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881</w:t>
      </w:r>
    </w:p>
    <w:p w14:paraId="56BC311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Antenna connection</w:t>
      </w:r>
      <w:r w:rsidRPr="00593AC2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881</w:t>
      </w:r>
    </w:p>
    <w:p w14:paraId="0CB4B6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A.3.8.1.1 Introduction</w:t>
      </w:r>
      <w:r>
        <w:rPr>
          <w:noProof/>
        </w:rPr>
        <w:tab/>
        <w:t>881</w:t>
      </w:r>
    </w:p>
    <w:p w14:paraId="0BDD14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 Principle of testing</w:t>
      </w:r>
      <w:r>
        <w:rPr>
          <w:noProof/>
        </w:rPr>
        <w:tab/>
        <w:t>881</w:t>
      </w:r>
    </w:p>
    <w:p w14:paraId="3B675CD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A.3.8.1.2.1 Single carrier tests</w:t>
      </w:r>
      <w:r>
        <w:rPr>
          <w:noProof/>
        </w:rPr>
        <w:tab/>
        <w:t>881</w:t>
      </w:r>
    </w:p>
    <w:p w14:paraId="0762949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882</w:t>
      </w:r>
    </w:p>
    <w:p w14:paraId="6BEBBD9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Antenna connection for bands where 2RX is supported</w:t>
      </w:r>
      <w:r>
        <w:rPr>
          <w:noProof/>
        </w:rPr>
        <w:tab/>
        <w:t>883</w:t>
      </w:r>
    </w:p>
    <w:p w14:paraId="4DD6694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Antenna connection for bands where 4RX is supported</w:t>
      </w:r>
      <w:r>
        <w:rPr>
          <w:noProof/>
        </w:rPr>
        <w:tab/>
        <w:t>883</w:t>
      </w:r>
    </w:p>
    <w:p w14:paraId="3590E36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Antenna connection</w:t>
      </w:r>
      <w:r w:rsidRPr="00593AC2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883</w:t>
      </w:r>
    </w:p>
    <w:p w14:paraId="12713C9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883</w:t>
      </w:r>
    </w:p>
    <w:p w14:paraId="1D2D3F1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883</w:t>
      </w:r>
    </w:p>
    <w:p w14:paraId="6BDA734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Single carrier tests</w:t>
      </w:r>
      <w:r>
        <w:rPr>
          <w:noProof/>
        </w:rPr>
        <w:tab/>
        <w:t>883</w:t>
      </w:r>
    </w:p>
    <w:p w14:paraId="36864D4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884</w:t>
      </w:r>
    </w:p>
    <w:p w14:paraId="594F83D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Antenna connection for bands where 2RX is supported</w:t>
      </w:r>
      <w:r>
        <w:rPr>
          <w:noProof/>
        </w:rPr>
        <w:tab/>
        <w:t>884</w:t>
      </w:r>
    </w:p>
    <w:p w14:paraId="5A80DFC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Antenna connection for bands where 4RX is supported</w:t>
      </w:r>
      <w:r>
        <w:rPr>
          <w:noProof/>
        </w:rPr>
        <w:tab/>
        <w:t>884</w:t>
      </w:r>
    </w:p>
    <w:p w14:paraId="1D1518D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Antenna connection for bands where 8RX is supported</w:t>
      </w:r>
      <w:r>
        <w:rPr>
          <w:noProof/>
        </w:rPr>
        <w:tab/>
        <w:t>884</w:t>
      </w:r>
    </w:p>
    <w:p w14:paraId="4D66407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884</w:t>
      </w:r>
    </w:p>
    <w:p w14:paraId="66C367E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884</w:t>
      </w:r>
    </w:p>
    <w:p w14:paraId="7175C08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884</w:t>
      </w:r>
    </w:p>
    <w:p w14:paraId="4D67594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885</w:t>
      </w:r>
    </w:p>
    <w:p w14:paraId="10D7C93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885</w:t>
      </w:r>
    </w:p>
    <w:p w14:paraId="414FEC9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885</w:t>
      </w:r>
    </w:p>
    <w:p w14:paraId="32346F5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885</w:t>
      </w:r>
    </w:p>
    <w:p w14:paraId="20A03A9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885</w:t>
      </w:r>
    </w:p>
    <w:p w14:paraId="3DF39DF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885</w:t>
      </w:r>
    </w:p>
    <w:p w14:paraId="4600365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885</w:t>
      </w:r>
    </w:p>
    <w:p w14:paraId="113296F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885</w:t>
      </w:r>
    </w:p>
    <w:p w14:paraId="5CD6E51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885</w:t>
      </w:r>
    </w:p>
    <w:p w14:paraId="3B1E746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886</w:t>
      </w:r>
    </w:p>
    <w:p w14:paraId="1A6441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886</w:t>
      </w:r>
    </w:p>
    <w:p w14:paraId="133FF9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886</w:t>
      </w:r>
    </w:p>
    <w:p w14:paraId="1854910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886</w:t>
      </w:r>
    </w:p>
    <w:p w14:paraId="7F4B887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893</w:t>
      </w:r>
    </w:p>
    <w:p w14:paraId="0FBFF4E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896</w:t>
      </w:r>
    </w:p>
    <w:p w14:paraId="522440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896</w:t>
      </w:r>
    </w:p>
    <w:p w14:paraId="53C2BA4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896</w:t>
      </w:r>
    </w:p>
    <w:p w14:paraId="707067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896</w:t>
      </w:r>
    </w:p>
    <w:p w14:paraId="23396DF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897</w:t>
      </w:r>
    </w:p>
    <w:p w14:paraId="6D3D66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897</w:t>
      </w:r>
    </w:p>
    <w:p w14:paraId="679772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897</w:t>
      </w:r>
    </w:p>
    <w:p w14:paraId="380AB95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Offset between Cells</w:t>
      </w:r>
      <w:r>
        <w:rPr>
          <w:noProof/>
        </w:rPr>
        <w:tab/>
        <w:t>898</w:t>
      </w:r>
    </w:p>
    <w:p w14:paraId="0E7525D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898</w:t>
      </w:r>
    </w:p>
    <w:p w14:paraId="3F3A27F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898</w:t>
      </w:r>
    </w:p>
    <w:p w14:paraId="351AF2D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Carrier Aggregation </w:t>
      </w:r>
      <w:r>
        <w:rPr>
          <w:noProof/>
          <w:lang w:eastAsia="zh-CN"/>
        </w:rPr>
        <w:t xml:space="preserve">under operation with Frame Structure 3 </w:t>
      </w:r>
      <w:r>
        <w:rPr>
          <w:noProof/>
        </w:rPr>
        <w:t>Test Cases with Different Duplex Modes</w:t>
      </w:r>
      <w:r>
        <w:rPr>
          <w:noProof/>
        </w:rPr>
        <w:tab/>
        <w:t>898</w:t>
      </w:r>
    </w:p>
    <w:p w14:paraId="65E1DA1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898</w:t>
      </w:r>
    </w:p>
    <w:p w14:paraId="2479B8D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898</w:t>
      </w:r>
    </w:p>
    <w:p w14:paraId="6CB416C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combination of duplex mode</w:t>
      </w:r>
      <w:r>
        <w:rPr>
          <w:noProof/>
        </w:rPr>
        <w:tab/>
        <w:t>898</w:t>
      </w:r>
    </w:p>
    <w:p w14:paraId="53DB670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Arial Unicode MS"/>
          <w:noProof/>
          <w:lang w:eastAsia="zh-CN"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898</w:t>
      </w:r>
    </w:p>
    <w:p w14:paraId="230C45F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Arial Unicode MS"/>
          <w:noProof/>
          <w:lang w:eastAsia="zh-CN"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898</w:t>
      </w:r>
    </w:p>
    <w:p w14:paraId="28E601E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899</w:t>
      </w:r>
    </w:p>
    <w:p w14:paraId="1AE4ED7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Listen before talk model</w:t>
      </w:r>
      <w:r>
        <w:rPr>
          <w:noProof/>
        </w:rPr>
        <w:tab/>
        <w:t>899</w:t>
      </w:r>
    </w:p>
    <w:p w14:paraId="5B75C3B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899</w:t>
      </w:r>
    </w:p>
    <w:p w14:paraId="4FE14D9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899</w:t>
      </w:r>
    </w:p>
    <w:p w14:paraId="116B8AF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N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900</w:t>
      </w:r>
    </w:p>
    <w:p w14:paraId="65BE835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bandwidth combinations</w:t>
      </w:r>
      <w:r>
        <w:rPr>
          <w:noProof/>
        </w:rPr>
        <w:tab/>
        <w:t>901</w:t>
      </w:r>
    </w:p>
    <w:p w14:paraId="58C16C2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Arial Unicode MS"/>
          <w:noProof/>
          <w:lang w:eastAsia="zh-CN"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901</w:t>
      </w:r>
    </w:p>
    <w:p w14:paraId="0F5E31C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Arial Unicode MS"/>
          <w:noProof/>
          <w:lang w:eastAsia="zh-CN"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901</w:t>
      </w:r>
    </w:p>
    <w:p w14:paraId="2BA8D94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M1 UE Test Cases</w:t>
      </w:r>
      <w:r>
        <w:rPr>
          <w:noProof/>
        </w:rPr>
        <w:tab/>
        <w:t>902</w:t>
      </w:r>
    </w:p>
    <w:p w14:paraId="07A3D91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902</w:t>
      </w:r>
    </w:p>
    <w:p w14:paraId="33CC744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902</w:t>
      </w:r>
    </w:p>
    <w:p w14:paraId="45961D6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903</w:t>
      </w:r>
    </w:p>
    <w:p w14:paraId="2AF33FE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904</w:t>
      </w:r>
    </w:p>
    <w:p w14:paraId="50E6627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904</w:t>
      </w:r>
    </w:p>
    <w:p w14:paraId="315B82B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904</w:t>
      </w:r>
    </w:p>
    <w:p w14:paraId="1EB33F8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905</w:t>
      </w:r>
    </w:p>
    <w:p w14:paraId="5D99516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1bis UE Test Cases</w:t>
      </w:r>
      <w:r>
        <w:rPr>
          <w:noProof/>
        </w:rPr>
        <w:tab/>
        <w:t>906</w:t>
      </w:r>
    </w:p>
    <w:p w14:paraId="5DD5703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906</w:t>
      </w:r>
    </w:p>
    <w:p w14:paraId="603F52A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906</w:t>
      </w:r>
    </w:p>
    <w:p w14:paraId="7853055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NB2 UE Test Cases</w:t>
      </w:r>
      <w:r>
        <w:rPr>
          <w:noProof/>
        </w:rPr>
        <w:tab/>
        <w:t>910</w:t>
      </w:r>
    </w:p>
    <w:p w14:paraId="23FFF22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910</w:t>
      </w:r>
    </w:p>
    <w:p w14:paraId="2CF9BA9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910</w:t>
      </w:r>
    </w:p>
    <w:p w14:paraId="037795A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 w:rsidRPr="00593AC2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913</w:t>
      </w:r>
    </w:p>
    <w:p w14:paraId="1DB447D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913</w:t>
      </w:r>
    </w:p>
    <w:p w14:paraId="2834AA5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914</w:t>
      </w:r>
    </w:p>
    <w:p w14:paraId="0778B8E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918</w:t>
      </w:r>
    </w:p>
    <w:p w14:paraId="3D597CA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M2 UE Test Cases</w:t>
      </w:r>
      <w:r>
        <w:rPr>
          <w:noProof/>
        </w:rPr>
        <w:tab/>
        <w:t>919</w:t>
      </w:r>
    </w:p>
    <w:p w14:paraId="2D11237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058A303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919</w:t>
      </w:r>
    </w:p>
    <w:p w14:paraId="2167CF3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920</w:t>
      </w:r>
    </w:p>
    <w:p w14:paraId="2684939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sTTI and processing time reduction</w:t>
      </w:r>
      <w:r>
        <w:rPr>
          <w:noProof/>
          <w:lang w:eastAsia="zh-CN"/>
        </w:rPr>
        <w:t xml:space="preserve"> test cases with different </w:t>
      </w:r>
      <w:r>
        <w:rPr>
          <w:noProof/>
        </w:rPr>
        <w:t>sTTI/processing time reduction scheme</w:t>
      </w:r>
      <w:r>
        <w:rPr>
          <w:noProof/>
        </w:rPr>
        <w:tab/>
        <w:t>921</w:t>
      </w:r>
    </w:p>
    <w:p w14:paraId="4720082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Arial Unicode MS"/>
          <w:noProof/>
          <w:lang w:eastAsia="zh-CN"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921</w:t>
      </w:r>
    </w:p>
    <w:p w14:paraId="32E5FF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Arial Unicode MS"/>
          <w:noProof/>
          <w:lang w:eastAsia="zh-CN"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921</w:t>
      </w:r>
    </w:p>
    <w:p w14:paraId="3C77C1F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921</w:t>
      </w:r>
    </w:p>
    <w:p w14:paraId="5957F0F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921</w:t>
      </w:r>
    </w:p>
    <w:p w14:paraId="1DC36F2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921</w:t>
      </w:r>
    </w:p>
    <w:p w14:paraId="6D8CBD1A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593AC2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</w:t>
      </w:r>
      <w:r>
        <w:rPr>
          <w:noProof/>
        </w:rPr>
        <w:tab/>
        <w:t>921</w:t>
      </w:r>
    </w:p>
    <w:p w14:paraId="4B3F91A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921</w:t>
      </w:r>
    </w:p>
    <w:p w14:paraId="60C342E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921</w:t>
      </w:r>
    </w:p>
    <w:p w14:paraId="3DE986B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921</w:t>
      </w:r>
    </w:p>
    <w:p w14:paraId="42E1A6D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923</w:t>
      </w:r>
    </w:p>
    <w:p w14:paraId="65CA852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924</w:t>
      </w:r>
    </w:p>
    <w:p w14:paraId="256438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924</w:t>
      </w:r>
    </w:p>
    <w:p w14:paraId="10D11F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925</w:t>
      </w:r>
    </w:p>
    <w:p w14:paraId="41B3E01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926</w:t>
      </w:r>
    </w:p>
    <w:p w14:paraId="2CA91FA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926</w:t>
      </w:r>
    </w:p>
    <w:p w14:paraId="6F3064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927</w:t>
      </w:r>
    </w:p>
    <w:p w14:paraId="2E8E13A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928</w:t>
      </w:r>
    </w:p>
    <w:p w14:paraId="1B94713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928</w:t>
      </w:r>
    </w:p>
    <w:p w14:paraId="28C72C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929</w:t>
      </w:r>
    </w:p>
    <w:p w14:paraId="7C11A9E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930</w:t>
      </w:r>
    </w:p>
    <w:p w14:paraId="4CAFC78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930</w:t>
      </w:r>
    </w:p>
    <w:p w14:paraId="0E8754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931</w:t>
      </w:r>
    </w:p>
    <w:p w14:paraId="78CB0C2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932</w:t>
      </w:r>
    </w:p>
    <w:p w14:paraId="209D72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932</w:t>
      </w:r>
    </w:p>
    <w:p w14:paraId="532B81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933</w:t>
      </w:r>
    </w:p>
    <w:p w14:paraId="471CB5F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934</w:t>
      </w:r>
    </w:p>
    <w:p w14:paraId="337D35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934</w:t>
      </w:r>
    </w:p>
    <w:p w14:paraId="65754E4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935</w:t>
      </w:r>
    </w:p>
    <w:p w14:paraId="6049190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case in the existence of non-allowed CSG cell</w:t>
      </w:r>
      <w:r>
        <w:rPr>
          <w:noProof/>
        </w:rPr>
        <w:tab/>
        <w:t>936</w:t>
      </w:r>
    </w:p>
    <w:p w14:paraId="6F5187C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936</w:t>
      </w:r>
    </w:p>
    <w:p w14:paraId="25D257D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1180099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938</w:t>
      </w:r>
    </w:p>
    <w:p w14:paraId="77FD2B8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467B47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938</w:t>
      </w:r>
    </w:p>
    <w:p w14:paraId="0268B26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938</w:t>
      </w:r>
    </w:p>
    <w:p w14:paraId="058FBD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766E72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942</w:t>
      </w:r>
    </w:p>
    <w:p w14:paraId="063AA25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942</w:t>
      </w:r>
    </w:p>
    <w:p w14:paraId="127372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942</w:t>
      </w:r>
    </w:p>
    <w:p w14:paraId="720117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946</w:t>
      </w:r>
    </w:p>
    <w:p w14:paraId="2EEAA10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946</w:t>
      </w:r>
    </w:p>
    <w:p w14:paraId="7A2F89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946</w:t>
      </w:r>
    </w:p>
    <w:p w14:paraId="0CAEF0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948</w:t>
      </w:r>
    </w:p>
    <w:p w14:paraId="2E5B6D5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949</w:t>
      </w:r>
    </w:p>
    <w:p w14:paraId="047F2DC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949</w:t>
      </w:r>
    </w:p>
    <w:p w14:paraId="1E0CE0F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950</w:t>
      </w:r>
    </w:p>
    <w:p w14:paraId="6F1F7F9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951</w:t>
      </w:r>
    </w:p>
    <w:p w14:paraId="266E49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951</w:t>
      </w:r>
    </w:p>
    <w:p w14:paraId="701118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5ADC61F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953</w:t>
      </w:r>
    </w:p>
    <w:p w14:paraId="53A6E70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953</w:t>
      </w:r>
    </w:p>
    <w:p w14:paraId="44F97DB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954</w:t>
      </w:r>
    </w:p>
    <w:p w14:paraId="32579EB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955</w:t>
      </w:r>
    </w:p>
    <w:p w14:paraId="667144F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955</w:t>
      </w:r>
    </w:p>
    <w:p w14:paraId="226EF0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14FAF68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957</w:t>
      </w:r>
    </w:p>
    <w:p w14:paraId="7AD0D6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957</w:t>
      </w:r>
    </w:p>
    <w:p w14:paraId="38B7AE4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958</w:t>
      </w:r>
    </w:p>
    <w:p w14:paraId="79A6155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959</w:t>
      </w:r>
    </w:p>
    <w:p w14:paraId="738D76E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959</w:t>
      </w:r>
    </w:p>
    <w:p w14:paraId="151692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961</w:t>
      </w:r>
    </w:p>
    <w:p w14:paraId="1E0495F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962</w:t>
      </w:r>
    </w:p>
    <w:p w14:paraId="30FAE0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962</w:t>
      </w:r>
    </w:p>
    <w:p w14:paraId="238E12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964</w:t>
      </w:r>
    </w:p>
    <w:p w14:paraId="1C5FFB6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965</w:t>
      </w:r>
    </w:p>
    <w:p w14:paraId="293D189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965</w:t>
      </w:r>
    </w:p>
    <w:p w14:paraId="27E5B8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966</w:t>
      </w:r>
    </w:p>
    <w:p w14:paraId="32F2E0B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967</w:t>
      </w:r>
    </w:p>
    <w:p w14:paraId="2AA396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60DD643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285B0DE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969</w:t>
      </w:r>
    </w:p>
    <w:p w14:paraId="4830B13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0F0BF0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580D0D4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971</w:t>
      </w:r>
    </w:p>
    <w:p w14:paraId="07C3864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73034D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60AFBDD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973</w:t>
      </w:r>
    </w:p>
    <w:p w14:paraId="5112E4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5CCD603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976</w:t>
      </w:r>
    </w:p>
    <w:p w14:paraId="4DF0528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977</w:t>
      </w:r>
    </w:p>
    <w:p w14:paraId="179AE2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977</w:t>
      </w:r>
    </w:p>
    <w:p w14:paraId="2BE6AFF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978</w:t>
      </w:r>
    </w:p>
    <w:p w14:paraId="4BF9036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979</w:t>
      </w:r>
    </w:p>
    <w:p w14:paraId="2B043F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979</w:t>
      </w:r>
    </w:p>
    <w:p w14:paraId="5CF70E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980</w:t>
      </w:r>
    </w:p>
    <w:p w14:paraId="0D00070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981</w:t>
      </w:r>
    </w:p>
    <w:p w14:paraId="551A33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981</w:t>
      </w:r>
    </w:p>
    <w:p w14:paraId="692D99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982</w:t>
      </w:r>
    </w:p>
    <w:p w14:paraId="1566057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983</w:t>
      </w:r>
    </w:p>
    <w:p w14:paraId="05EC4A6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983</w:t>
      </w:r>
    </w:p>
    <w:p w14:paraId="54EFE0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984</w:t>
      </w:r>
    </w:p>
    <w:p w14:paraId="11903B4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985</w:t>
      </w:r>
    </w:p>
    <w:p w14:paraId="653F7A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985</w:t>
      </w:r>
    </w:p>
    <w:p w14:paraId="4F55BF3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986</w:t>
      </w:r>
    </w:p>
    <w:p w14:paraId="27949CA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987</w:t>
      </w:r>
    </w:p>
    <w:p w14:paraId="0B4ABB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987</w:t>
      </w:r>
    </w:p>
    <w:p w14:paraId="4D0497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988</w:t>
      </w:r>
    </w:p>
    <w:p w14:paraId="4445C88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989</w:t>
      </w:r>
    </w:p>
    <w:p w14:paraId="4429A9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989</w:t>
      </w:r>
    </w:p>
    <w:p w14:paraId="0D47F7D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990</w:t>
      </w:r>
    </w:p>
    <w:p w14:paraId="1CFB1CC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991</w:t>
      </w:r>
    </w:p>
    <w:p w14:paraId="688C41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991</w:t>
      </w:r>
    </w:p>
    <w:p w14:paraId="67BEAB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992</w:t>
      </w:r>
    </w:p>
    <w:p w14:paraId="18D6BFA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993</w:t>
      </w:r>
    </w:p>
    <w:p w14:paraId="018221C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993</w:t>
      </w:r>
    </w:p>
    <w:p w14:paraId="7855F8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994</w:t>
      </w:r>
    </w:p>
    <w:p w14:paraId="151800C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995</w:t>
      </w:r>
    </w:p>
    <w:p w14:paraId="54E1A8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995</w:t>
      </w:r>
    </w:p>
    <w:p w14:paraId="700D26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4377F85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997</w:t>
      </w:r>
    </w:p>
    <w:p w14:paraId="6C7DE9F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997</w:t>
      </w:r>
    </w:p>
    <w:p w14:paraId="35852E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51475E7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1000</w:t>
      </w:r>
    </w:p>
    <w:p w14:paraId="39FFB0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212BC3F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1002</w:t>
      </w:r>
    </w:p>
    <w:p w14:paraId="2708850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1003</w:t>
      </w:r>
    </w:p>
    <w:p w14:paraId="0CE482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1003</w:t>
      </w:r>
    </w:p>
    <w:p w14:paraId="35737A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2A2CAD0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1006</w:t>
      </w:r>
    </w:p>
    <w:p w14:paraId="0EF76C1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44FA9A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1008</w:t>
      </w:r>
    </w:p>
    <w:p w14:paraId="5CF998C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FDD Intra frequency case for UE configured with </w:t>
      </w:r>
      <w:r w:rsidRPr="00593AC2">
        <w:rPr>
          <w:i/>
          <w:noProof/>
        </w:rPr>
        <w:t>highSpeedEnhMeasFlag</w:t>
      </w:r>
      <w:r w:rsidRPr="00593AC2">
        <w:rPr>
          <w:i/>
          <w:noProof/>
          <w:lang w:eastAsia="ja-JP"/>
        </w:rPr>
        <w:t>2</w:t>
      </w:r>
      <w:r w:rsidRPr="00593AC2">
        <w:rPr>
          <w:i/>
          <w:noProof/>
        </w:rPr>
        <w:t>-</w:t>
      </w:r>
      <w:r w:rsidRPr="00593AC2">
        <w:rPr>
          <w:i/>
          <w:noProof/>
          <w:lang w:eastAsia="ja-JP"/>
        </w:rPr>
        <w:t>r16</w:t>
      </w:r>
      <w:r>
        <w:rPr>
          <w:noProof/>
        </w:rPr>
        <w:tab/>
        <w:t>1009</w:t>
      </w:r>
    </w:p>
    <w:p w14:paraId="6E67ABE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1009</w:t>
      </w:r>
    </w:p>
    <w:p w14:paraId="1A3A25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1010</w:t>
      </w:r>
    </w:p>
    <w:p w14:paraId="43B3861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TDD Intra frequency case for UE configured with </w:t>
      </w:r>
      <w:r w:rsidRPr="00593AC2">
        <w:rPr>
          <w:i/>
          <w:noProof/>
        </w:rPr>
        <w:t>highSpeedEnhMeasFlag</w:t>
      </w:r>
      <w:r w:rsidRPr="00593AC2">
        <w:rPr>
          <w:i/>
          <w:noProof/>
          <w:lang w:eastAsia="ja-JP"/>
        </w:rPr>
        <w:t>2</w:t>
      </w:r>
      <w:r w:rsidRPr="00593AC2">
        <w:rPr>
          <w:i/>
          <w:noProof/>
        </w:rPr>
        <w:t>-</w:t>
      </w:r>
      <w:r w:rsidRPr="00593AC2">
        <w:rPr>
          <w:i/>
          <w:noProof/>
          <w:lang w:eastAsia="ja-JP"/>
        </w:rPr>
        <w:t>r16</w:t>
      </w:r>
      <w:r>
        <w:rPr>
          <w:noProof/>
        </w:rPr>
        <w:tab/>
        <w:t>1011</w:t>
      </w:r>
    </w:p>
    <w:p w14:paraId="592B7C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1011</w:t>
      </w:r>
    </w:p>
    <w:p w14:paraId="74611A3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1012</w:t>
      </w:r>
    </w:p>
    <w:p w14:paraId="4C36E50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1013</w:t>
      </w:r>
    </w:p>
    <w:p w14:paraId="70FE0B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1013</w:t>
      </w:r>
    </w:p>
    <w:p w14:paraId="5D0637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1016</w:t>
      </w:r>
    </w:p>
    <w:p w14:paraId="52800EF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1020</w:t>
      </w:r>
    </w:p>
    <w:p w14:paraId="15CB147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2ADCE0F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76AE2A8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1027</w:t>
      </w:r>
    </w:p>
    <w:p w14:paraId="12A196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1027</w:t>
      </w:r>
    </w:p>
    <w:p w14:paraId="5C1639F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1030</w:t>
      </w:r>
    </w:p>
    <w:p w14:paraId="5BBA46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1034</w:t>
      </w:r>
    </w:p>
    <w:p w14:paraId="14415F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1034</w:t>
      </w:r>
    </w:p>
    <w:p w14:paraId="2AEE0FD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1034</w:t>
      </w:r>
    </w:p>
    <w:p w14:paraId="09E20BD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1038</w:t>
      </w:r>
    </w:p>
    <w:p w14:paraId="3FEDDA9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1038</w:t>
      </w:r>
    </w:p>
    <w:p w14:paraId="22E7299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19329CA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1040</w:t>
      </w:r>
    </w:p>
    <w:p w14:paraId="45B0B1F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1041</w:t>
      </w:r>
    </w:p>
    <w:p w14:paraId="26A8683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25B3AA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78982F8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1044</w:t>
      </w:r>
    </w:p>
    <w:p w14:paraId="0163F75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1044</w:t>
      </w:r>
    </w:p>
    <w:p w14:paraId="73142E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1046</w:t>
      </w:r>
    </w:p>
    <w:p w14:paraId="684E8E0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593AC2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1047</w:t>
      </w:r>
    </w:p>
    <w:p w14:paraId="28AC05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1047</w:t>
      </w:r>
    </w:p>
    <w:p w14:paraId="6A4AA16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1049</w:t>
      </w:r>
    </w:p>
    <w:p w14:paraId="4C1E086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1050</w:t>
      </w:r>
    </w:p>
    <w:p w14:paraId="3734AB5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1050</w:t>
      </w:r>
    </w:p>
    <w:p w14:paraId="7A9EC9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1052</w:t>
      </w:r>
    </w:p>
    <w:p w14:paraId="38AEC91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1053</w:t>
      </w:r>
    </w:p>
    <w:p w14:paraId="2464E7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1053</w:t>
      </w:r>
    </w:p>
    <w:p w14:paraId="4E1972E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415AD11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1056</w:t>
      </w:r>
    </w:p>
    <w:p w14:paraId="5413C41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1056</w:t>
      </w:r>
    </w:p>
    <w:p w14:paraId="15562EF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1058</w:t>
      </w:r>
    </w:p>
    <w:p w14:paraId="2654DC0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1059</w:t>
      </w:r>
    </w:p>
    <w:p w14:paraId="2089BCA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1059</w:t>
      </w:r>
    </w:p>
    <w:p w14:paraId="5F1730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1061</w:t>
      </w:r>
    </w:p>
    <w:p w14:paraId="17B7218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1062</w:t>
      </w:r>
    </w:p>
    <w:p w14:paraId="678E0C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1062</w:t>
      </w:r>
    </w:p>
    <w:p w14:paraId="4F8A85B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1063</w:t>
      </w:r>
    </w:p>
    <w:p w14:paraId="1037E6D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1064</w:t>
      </w:r>
    </w:p>
    <w:p w14:paraId="4BA0870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FDD – UTRAN FDD:</w:t>
      </w:r>
      <w:r>
        <w:rPr>
          <w:noProof/>
        </w:rPr>
        <w:tab/>
        <w:t>1064</w:t>
      </w:r>
    </w:p>
    <w:p w14:paraId="6868C9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1064</w:t>
      </w:r>
    </w:p>
    <w:p w14:paraId="171072B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1064</w:t>
      </w:r>
    </w:p>
    <w:p w14:paraId="6D0C9CA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17E2C7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1066</w:t>
      </w:r>
    </w:p>
    <w:p w14:paraId="7202C39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1066</w:t>
      </w:r>
    </w:p>
    <w:p w14:paraId="6F16031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3A81932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1069</w:t>
      </w:r>
    </w:p>
    <w:p w14:paraId="17F6F42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1069</w:t>
      </w:r>
    </w:p>
    <w:p w14:paraId="7800F30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1072</w:t>
      </w:r>
    </w:p>
    <w:p w14:paraId="5778273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1072</w:t>
      </w:r>
    </w:p>
    <w:p w14:paraId="378624F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1072</w:t>
      </w:r>
    </w:p>
    <w:p w14:paraId="30447DA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1073</w:t>
      </w:r>
    </w:p>
    <w:p w14:paraId="4E9567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1073</w:t>
      </w:r>
    </w:p>
    <w:p w14:paraId="54BB1DA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1073</w:t>
      </w:r>
    </w:p>
    <w:p w14:paraId="296D59C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1076</w:t>
      </w:r>
    </w:p>
    <w:p w14:paraId="6319CD0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FDD – UTRAN TDD:</w:t>
      </w:r>
      <w:r>
        <w:rPr>
          <w:noProof/>
        </w:rPr>
        <w:tab/>
        <w:t>1077</w:t>
      </w:r>
    </w:p>
    <w:p w14:paraId="6FDC80E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A.4.3.2.</w:t>
      </w:r>
      <w:r w:rsidRPr="00593AC2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1077</w:t>
      </w:r>
    </w:p>
    <w:p w14:paraId="794A108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1077</w:t>
      </w:r>
    </w:p>
    <w:p w14:paraId="296A147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1.28Mcps TDD option</w:t>
      </w:r>
      <w:r>
        <w:rPr>
          <w:noProof/>
        </w:rPr>
        <w:tab/>
        <w:t>1077</w:t>
      </w:r>
    </w:p>
    <w:p w14:paraId="65A0F7D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A.4.3.2.</w:t>
      </w:r>
      <w:r w:rsidRPr="00593AC2">
        <w:rPr>
          <w:noProof/>
          <w:lang w:val="en-US" w:eastAsia="zh-CN"/>
        </w:rPr>
        <w:t>1</w:t>
      </w:r>
      <w:r w:rsidRPr="00593AC2">
        <w:rPr>
          <w:noProof/>
          <w:lang w:val="en-US"/>
        </w:rPr>
        <w:t>.</w:t>
      </w:r>
      <w:r w:rsidRPr="00593AC2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Void</w:t>
      </w:r>
      <w:r>
        <w:rPr>
          <w:noProof/>
        </w:rPr>
        <w:tab/>
        <w:t>1079</w:t>
      </w:r>
    </w:p>
    <w:p w14:paraId="6B50092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1079</w:t>
      </w:r>
    </w:p>
    <w:p w14:paraId="787C238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1.28</w:t>
      </w:r>
      <w:r>
        <w:rPr>
          <w:noProof/>
        </w:rPr>
        <w:t>Mcps TDD option</w:t>
      </w:r>
      <w:r>
        <w:rPr>
          <w:noProof/>
        </w:rPr>
        <w:tab/>
        <w:t>1079</w:t>
      </w:r>
    </w:p>
    <w:p w14:paraId="4D6B4CA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1079</w:t>
      </w:r>
    </w:p>
    <w:p w14:paraId="28688A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1079</w:t>
      </w:r>
    </w:p>
    <w:p w14:paraId="4D9400D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41F1389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TDD – UTRAN FDD:</w:t>
      </w:r>
      <w:r>
        <w:rPr>
          <w:noProof/>
        </w:rPr>
        <w:tab/>
        <w:t>1083</w:t>
      </w:r>
    </w:p>
    <w:p w14:paraId="5E157FD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1083</w:t>
      </w:r>
    </w:p>
    <w:p w14:paraId="79D6BD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3E2F4DF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1086</w:t>
      </w:r>
    </w:p>
    <w:p w14:paraId="37CE6D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1086</w:t>
      </w:r>
    </w:p>
    <w:p w14:paraId="055225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1091</w:t>
      </w:r>
    </w:p>
    <w:p w14:paraId="3B7FB89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TDD – UTRAN TDD:</w:t>
      </w:r>
      <w:r>
        <w:rPr>
          <w:noProof/>
        </w:rPr>
        <w:tab/>
        <w:t>1092</w:t>
      </w:r>
    </w:p>
    <w:p w14:paraId="2DD8E0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higher</w:t>
      </w:r>
      <w:r>
        <w:rPr>
          <w:noProof/>
        </w:rPr>
        <w:t xml:space="preserve"> priority</w:t>
      </w:r>
      <w:r>
        <w:rPr>
          <w:noProof/>
        </w:rPr>
        <w:tab/>
        <w:t>1092</w:t>
      </w:r>
    </w:p>
    <w:p w14:paraId="742C6D4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1092</w:t>
      </w:r>
    </w:p>
    <w:p w14:paraId="6769ED2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65BBC4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lower</w:t>
      </w:r>
      <w:r>
        <w:rPr>
          <w:noProof/>
        </w:rPr>
        <w:t xml:space="preserve"> priority</w:t>
      </w:r>
      <w:r>
        <w:rPr>
          <w:noProof/>
        </w:rPr>
        <w:tab/>
        <w:t>1094</w:t>
      </w:r>
    </w:p>
    <w:p w14:paraId="6F6AE8C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1094</w:t>
      </w:r>
    </w:p>
    <w:p w14:paraId="7371051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1096</w:t>
      </w:r>
    </w:p>
    <w:p w14:paraId="51DC30D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EUTRA </w:t>
      </w:r>
      <w:r>
        <w:rPr>
          <w:noProof/>
          <w:lang w:eastAsia="zh-CN"/>
        </w:rPr>
        <w:t>T</w:t>
      </w:r>
      <w:r>
        <w:rPr>
          <w:noProof/>
        </w:rPr>
        <w:t xml:space="preserve">DD-UTRA </w:t>
      </w:r>
      <w:r>
        <w:rPr>
          <w:noProof/>
          <w:lang w:eastAsia="zh-CN"/>
        </w:rPr>
        <w:t>T</w:t>
      </w:r>
      <w:r>
        <w:rPr>
          <w:noProof/>
        </w:rPr>
        <w:t xml:space="preserve">DD cell reselection in fading propagation conditions: UTRA </w:t>
      </w:r>
      <w:r>
        <w:rPr>
          <w:noProof/>
          <w:lang w:eastAsia="zh-CN"/>
        </w:rPr>
        <w:t>T</w:t>
      </w:r>
      <w:r>
        <w:rPr>
          <w:noProof/>
        </w:rPr>
        <w:t>DD is of lower priority</w:t>
      </w:r>
      <w:r>
        <w:rPr>
          <w:noProof/>
        </w:rPr>
        <w:tab/>
        <w:t>1096</w:t>
      </w:r>
    </w:p>
    <w:p w14:paraId="074BB0C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1096</w:t>
      </w:r>
    </w:p>
    <w:p w14:paraId="7DCAA7D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1099</w:t>
      </w:r>
    </w:p>
    <w:p w14:paraId="629627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</w:t>
      </w:r>
      <w:r>
        <w:rPr>
          <w:noProof/>
          <w:lang w:eastAsia="zh-CN"/>
        </w:rPr>
        <w:t xml:space="preserve">TDD </w:t>
      </w:r>
      <w:r>
        <w:rPr>
          <w:noProof/>
        </w:rPr>
        <w:t xml:space="preserve">to UTRA </w:t>
      </w:r>
      <w:r>
        <w:rPr>
          <w:noProof/>
          <w:lang w:eastAsia="zh-CN"/>
        </w:rPr>
        <w:t>T</w:t>
      </w:r>
      <w:r>
        <w:rPr>
          <w:noProof/>
        </w:rPr>
        <w:t>DD cell re-selection</w:t>
      </w:r>
      <w:r>
        <w:rPr>
          <w:noProof/>
          <w:lang w:eastAsia="zh-CN"/>
        </w:rPr>
        <w:t xml:space="preserve"> for IncMon</w:t>
      </w:r>
      <w:r>
        <w:rPr>
          <w:noProof/>
        </w:rPr>
        <w:tab/>
        <w:t>1099</w:t>
      </w:r>
    </w:p>
    <w:p w14:paraId="358728F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1099</w:t>
      </w:r>
    </w:p>
    <w:p w14:paraId="1D3C1C9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2622C7C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1103</w:t>
      </w:r>
    </w:p>
    <w:p w14:paraId="1F56996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FDD – GSM:</w:t>
      </w:r>
      <w:r>
        <w:rPr>
          <w:noProof/>
        </w:rPr>
        <w:tab/>
        <w:t>1103</w:t>
      </w:r>
    </w:p>
    <w:p w14:paraId="5847A6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1103</w:t>
      </w:r>
    </w:p>
    <w:p w14:paraId="4FD73B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1105</w:t>
      </w:r>
    </w:p>
    <w:p w14:paraId="0F0CB19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TDD – GSM:</w:t>
      </w:r>
      <w:r>
        <w:rPr>
          <w:noProof/>
        </w:rPr>
        <w:tab/>
        <w:t>1105</w:t>
      </w:r>
    </w:p>
    <w:p w14:paraId="75064C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1105</w:t>
      </w:r>
    </w:p>
    <w:p w14:paraId="0DBEC38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1107</w:t>
      </w:r>
    </w:p>
    <w:p w14:paraId="6A5FC96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1108</w:t>
      </w:r>
    </w:p>
    <w:p w14:paraId="77BECA4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</w:t>
      </w:r>
      <w:r>
        <w:rPr>
          <w:noProof/>
        </w:rPr>
        <w:tab/>
        <w:t>1108</w:t>
      </w:r>
    </w:p>
    <w:p w14:paraId="6D6255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1108</w:t>
      </w:r>
    </w:p>
    <w:p w14:paraId="707B49D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44CBB2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55885E1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</w:t>
      </w:r>
      <w:r>
        <w:rPr>
          <w:noProof/>
        </w:rPr>
        <w:tab/>
        <w:t>1110</w:t>
      </w:r>
    </w:p>
    <w:p w14:paraId="6B8F043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 Cell Reselection: HRPD is of Lower Priority</w:t>
      </w:r>
      <w:r>
        <w:rPr>
          <w:noProof/>
        </w:rPr>
        <w:tab/>
        <w:t>1110</w:t>
      </w:r>
    </w:p>
    <w:p w14:paraId="68A21DC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2E5D4D1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4C6401A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1113</w:t>
      </w:r>
    </w:p>
    <w:p w14:paraId="339FBB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FDD – cdma2000 1X</w:t>
      </w:r>
      <w:r>
        <w:rPr>
          <w:noProof/>
        </w:rPr>
        <w:tab/>
        <w:t>1113</w:t>
      </w:r>
    </w:p>
    <w:p w14:paraId="11EC162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1113</w:t>
      </w:r>
    </w:p>
    <w:p w14:paraId="291A938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1113</w:t>
      </w:r>
    </w:p>
    <w:p w14:paraId="7B9ABF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7AB309F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A.4.</w:t>
      </w:r>
      <w:r w:rsidRPr="00593AC2">
        <w:rPr>
          <w:noProof/>
          <w:lang w:val="sv-SE" w:eastAsia="zh-CN"/>
        </w:rPr>
        <w:t>6</w:t>
      </w:r>
      <w:r w:rsidRPr="00593AC2">
        <w:rPr>
          <w:noProof/>
          <w:lang w:val="sv-SE"/>
        </w:rPr>
        <w:t>.</w:t>
      </w:r>
      <w:r w:rsidRPr="00593AC2">
        <w:rPr>
          <w:noProof/>
          <w:lang w:val="sv-SE"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 xml:space="preserve">E-UTRAN </w:t>
      </w:r>
      <w:r w:rsidRPr="00593AC2">
        <w:rPr>
          <w:noProof/>
          <w:lang w:val="sv-SE" w:eastAsia="zh-CN"/>
        </w:rPr>
        <w:t>T</w:t>
      </w:r>
      <w:r w:rsidRPr="00593AC2">
        <w:rPr>
          <w:noProof/>
          <w:lang w:val="sv-SE"/>
        </w:rPr>
        <w:t>DD – cdma2000 1X</w:t>
      </w:r>
      <w:r>
        <w:rPr>
          <w:noProof/>
        </w:rPr>
        <w:tab/>
        <w:t>1116</w:t>
      </w:r>
    </w:p>
    <w:p w14:paraId="41932E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–cdma2000 1X Cell Reselection: cdma2000 1X is of Lower Priority</w:t>
      </w:r>
      <w:r>
        <w:rPr>
          <w:noProof/>
        </w:rPr>
        <w:tab/>
        <w:t>1116</w:t>
      </w:r>
    </w:p>
    <w:p w14:paraId="4671FE0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1E2C582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263F57D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for UE category NB1</w:t>
      </w:r>
      <w:r>
        <w:rPr>
          <w:noProof/>
        </w:rPr>
        <w:tab/>
        <w:t>1119</w:t>
      </w:r>
    </w:p>
    <w:p w14:paraId="6719B45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1119</w:t>
      </w:r>
    </w:p>
    <w:p w14:paraId="602924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2574F4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12C3B06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1125</w:t>
      </w:r>
    </w:p>
    <w:p w14:paraId="785327C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292AA8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6499DB3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1130</w:t>
      </w:r>
    </w:p>
    <w:p w14:paraId="7D7CCA8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3772007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2B89DA2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1135</w:t>
      </w:r>
    </w:p>
    <w:p w14:paraId="628412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7FD787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1139</w:t>
      </w:r>
    </w:p>
    <w:p w14:paraId="0A776066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1140</w:t>
      </w:r>
    </w:p>
    <w:p w14:paraId="20B9E36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Handover</w:t>
      </w:r>
      <w:r>
        <w:rPr>
          <w:noProof/>
        </w:rPr>
        <w:tab/>
        <w:t>1140</w:t>
      </w:r>
    </w:p>
    <w:p w14:paraId="1656932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FDD - FDD Intra frequency handover</w:t>
      </w:r>
      <w:r>
        <w:rPr>
          <w:noProof/>
        </w:rPr>
        <w:tab/>
        <w:t>1140</w:t>
      </w:r>
    </w:p>
    <w:p w14:paraId="1259299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1140</w:t>
      </w:r>
    </w:p>
    <w:p w14:paraId="019D9C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1142</w:t>
      </w:r>
    </w:p>
    <w:p w14:paraId="169977A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1142</w:t>
      </w:r>
    </w:p>
    <w:p w14:paraId="18910A4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1142</w:t>
      </w:r>
    </w:p>
    <w:p w14:paraId="0F452B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1144</w:t>
      </w:r>
    </w:p>
    <w:p w14:paraId="6B989DA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1144</w:t>
      </w:r>
    </w:p>
    <w:p w14:paraId="58E4499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1144</w:t>
      </w:r>
    </w:p>
    <w:p w14:paraId="48E756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1146</w:t>
      </w:r>
    </w:p>
    <w:p w14:paraId="6DDD462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1146</w:t>
      </w:r>
    </w:p>
    <w:p w14:paraId="5CD841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1146</w:t>
      </w:r>
    </w:p>
    <w:p w14:paraId="6F48FF1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1148</w:t>
      </w:r>
    </w:p>
    <w:p w14:paraId="5E6EE17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1148</w:t>
      </w:r>
    </w:p>
    <w:p w14:paraId="5ECD1A8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1148</w:t>
      </w:r>
    </w:p>
    <w:p w14:paraId="7D7E932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1150</w:t>
      </w:r>
    </w:p>
    <w:p w14:paraId="7BDFA27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1150</w:t>
      </w:r>
    </w:p>
    <w:p w14:paraId="4D68C0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469D2A5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1152</w:t>
      </w:r>
    </w:p>
    <w:p w14:paraId="166EF1A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1152</w:t>
      </w:r>
    </w:p>
    <w:p w14:paraId="393857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1152</w:t>
      </w:r>
    </w:p>
    <w:p w14:paraId="418845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1155</w:t>
      </w:r>
    </w:p>
    <w:p w14:paraId="23DCBF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1155</w:t>
      </w:r>
    </w:p>
    <w:p w14:paraId="66A63F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1155</w:t>
      </w:r>
    </w:p>
    <w:p w14:paraId="12D6879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1158</w:t>
      </w:r>
    </w:p>
    <w:p w14:paraId="4B1CB54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1158</w:t>
      </w:r>
    </w:p>
    <w:p w14:paraId="27631D3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1158</w:t>
      </w:r>
    </w:p>
    <w:p w14:paraId="206498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1159</w:t>
      </w:r>
    </w:p>
    <w:p w14:paraId="4E2FD8D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1159</w:t>
      </w:r>
    </w:p>
    <w:p w14:paraId="1C9E4A5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1159</w:t>
      </w:r>
    </w:p>
    <w:p w14:paraId="7F96686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1161</w:t>
      </w:r>
    </w:p>
    <w:p w14:paraId="482F58B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1161</w:t>
      </w:r>
    </w:p>
    <w:p w14:paraId="5B6B01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1161</w:t>
      </w:r>
    </w:p>
    <w:p w14:paraId="33190A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1163</w:t>
      </w:r>
    </w:p>
    <w:p w14:paraId="62C77E7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1163</w:t>
      </w:r>
    </w:p>
    <w:p w14:paraId="1A4BDDB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1163</w:t>
      </w:r>
    </w:p>
    <w:p w14:paraId="6B86B0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1165</w:t>
      </w:r>
    </w:p>
    <w:p w14:paraId="292F9B4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1165</w:t>
      </w:r>
    </w:p>
    <w:p w14:paraId="226440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1165</w:t>
      </w:r>
    </w:p>
    <w:p w14:paraId="7B06269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1167</w:t>
      </w:r>
    </w:p>
    <w:p w14:paraId="36047EC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1168</w:t>
      </w:r>
    </w:p>
    <w:p w14:paraId="657F4F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1168</w:t>
      </w:r>
    </w:p>
    <w:p w14:paraId="60108A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1169</w:t>
      </w:r>
    </w:p>
    <w:p w14:paraId="758D880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1170</w:t>
      </w:r>
    </w:p>
    <w:p w14:paraId="51A7D3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1170</w:t>
      </w:r>
    </w:p>
    <w:p w14:paraId="2E5B4C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1171</w:t>
      </w:r>
    </w:p>
    <w:p w14:paraId="7F85C36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1172</w:t>
      </w:r>
    </w:p>
    <w:p w14:paraId="49A6C9B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1172</w:t>
      </w:r>
    </w:p>
    <w:p w14:paraId="1E96713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1173</w:t>
      </w:r>
    </w:p>
    <w:p w14:paraId="0C811F4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1174</w:t>
      </w:r>
    </w:p>
    <w:p w14:paraId="509881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1174</w:t>
      </w:r>
    </w:p>
    <w:p w14:paraId="05AA7F7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78E84FD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1176</w:t>
      </w:r>
    </w:p>
    <w:p w14:paraId="034BEEF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1176</w:t>
      </w:r>
    </w:p>
    <w:p w14:paraId="131BE10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1177</w:t>
      </w:r>
    </w:p>
    <w:p w14:paraId="2F94E58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1178</w:t>
      </w:r>
    </w:p>
    <w:p w14:paraId="7E36FD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1178</w:t>
      </w:r>
    </w:p>
    <w:p w14:paraId="1E97E49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44289C1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1180</w:t>
      </w:r>
    </w:p>
    <w:p w14:paraId="64F808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1180</w:t>
      </w:r>
    </w:p>
    <w:p w14:paraId="1A70A5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6E81F1A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1182</w:t>
      </w:r>
    </w:p>
    <w:p w14:paraId="0A218C5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1182</w:t>
      </w:r>
    </w:p>
    <w:p w14:paraId="441176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6D0BC74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lastRenderedPageBreak/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1183</w:t>
      </w:r>
    </w:p>
    <w:p w14:paraId="77E8A13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327DC4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1185</w:t>
      </w:r>
    </w:p>
    <w:p w14:paraId="1DECFB8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1185</w:t>
      </w:r>
    </w:p>
    <w:p w14:paraId="277A35D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1185</w:t>
      </w:r>
    </w:p>
    <w:p w14:paraId="16717E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1187</w:t>
      </w:r>
    </w:p>
    <w:p w14:paraId="1B2059C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1187</w:t>
      </w:r>
    </w:p>
    <w:p w14:paraId="4320891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1187</w:t>
      </w:r>
    </w:p>
    <w:p w14:paraId="523856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1189</w:t>
      </w:r>
    </w:p>
    <w:p w14:paraId="564FE5B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1189</w:t>
      </w:r>
    </w:p>
    <w:p w14:paraId="522CEC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20772C5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1191</w:t>
      </w:r>
    </w:p>
    <w:p w14:paraId="16EC49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1192</w:t>
      </w:r>
    </w:p>
    <w:p w14:paraId="01C74D2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55E6A4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1193</w:t>
      </w:r>
    </w:p>
    <w:p w14:paraId="0C3D22B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1194</w:t>
      </w:r>
    </w:p>
    <w:p w14:paraId="206897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678F843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1195</w:t>
      </w:r>
    </w:p>
    <w:p w14:paraId="07D1017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1196</w:t>
      </w:r>
    </w:p>
    <w:p w14:paraId="7830E1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0635C45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1197</w:t>
      </w:r>
    </w:p>
    <w:p w14:paraId="57BA7F7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1198</w:t>
      </w:r>
    </w:p>
    <w:p w14:paraId="28B80E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1198</w:t>
      </w:r>
    </w:p>
    <w:p w14:paraId="38143F9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1199</w:t>
      </w:r>
    </w:p>
    <w:p w14:paraId="7BD99A4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1200</w:t>
      </w:r>
    </w:p>
    <w:p w14:paraId="660004E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1200</w:t>
      </w:r>
    </w:p>
    <w:p w14:paraId="29CA23C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1201</w:t>
      </w:r>
    </w:p>
    <w:p w14:paraId="4ACAA8A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1202</w:t>
      </w:r>
    </w:p>
    <w:p w14:paraId="5BB442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1202</w:t>
      </w:r>
    </w:p>
    <w:p w14:paraId="2D77F2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1203</w:t>
      </w:r>
    </w:p>
    <w:p w14:paraId="6DA6F29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1204</w:t>
      </w:r>
    </w:p>
    <w:p w14:paraId="38B4F6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1204</w:t>
      </w:r>
    </w:p>
    <w:p w14:paraId="114F318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1205</w:t>
      </w:r>
    </w:p>
    <w:p w14:paraId="262AD5D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1206</w:t>
      </w:r>
    </w:p>
    <w:p w14:paraId="545B5B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1206</w:t>
      </w:r>
    </w:p>
    <w:p w14:paraId="4FCD2E6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1207</w:t>
      </w:r>
    </w:p>
    <w:p w14:paraId="0D7A8FB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1208</w:t>
      </w:r>
    </w:p>
    <w:p w14:paraId="31E85F4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1208</w:t>
      </w:r>
    </w:p>
    <w:p w14:paraId="3A9D2E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1209</w:t>
      </w:r>
    </w:p>
    <w:p w14:paraId="3B1CCED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1210</w:t>
      </w:r>
    </w:p>
    <w:p w14:paraId="5B3741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1210</w:t>
      </w:r>
    </w:p>
    <w:p w14:paraId="71C5A0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1211</w:t>
      </w:r>
    </w:p>
    <w:p w14:paraId="45B3BF7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1212</w:t>
      </w:r>
    </w:p>
    <w:p w14:paraId="1BC5CF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1212</w:t>
      </w:r>
    </w:p>
    <w:p w14:paraId="0EBB870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1213</w:t>
      </w:r>
    </w:p>
    <w:p w14:paraId="4B37866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1214</w:t>
      </w:r>
    </w:p>
    <w:p w14:paraId="2C2B46F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1214</w:t>
      </w:r>
    </w:p>
    <w:p w14:paraId="134DC0F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1215</w:t>
      </w:r>
    </w:p>
    <w:p w14:paraId="28F020F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1216</w:t>
      </w:r>
    </w:p>
    <w:p w14:paraId="1F2D72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2D992E5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1217</w:t>
      </w:r>
    </w:p>
    <w:p w14:paraId="68935E4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1218</w:t>
      </w:r>
    </w:p>
    <w:p w14:paraId="7893A2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1218</w:t>
      </w:r>
    </w:p>
    <w:p w14:paraId="52C46BC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1219</w:t>
      </w:r>
    </w:p>
    <w:p w14:paraId="5466CAB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1220</w:t>
      </w:r>
    </w:p>
    <w:p w14:paraId="067BB52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52E0AD5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1221</w:t>
      </w:r>
    </w:p>
    <w:p w14:paraId="1066FA9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1222</w:t>
      </w:r>
    </w:p>
    <w:p w14:paraId="59A727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1222</w:t>
      </w:r>
    </w:p>
    <w:p w14:paraId="7CB193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437DB1E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1225</w:t>
      </w:r>
    </w:p>
    <w:p w14:paraId="481F72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7981ABD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7EAAB94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1227</w:t>
      </w:r>
    </w:p>
    <w:p w14:paraId="76941A4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2AC155D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5606BB3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1229</w:t>
      </w:r>
    </w:p>
    <w:p w14:paraId="5B485FC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0290383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71C9F37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FDD - FDD Intra frequency DAPS handover</w:t>
      </w:r>
      <w:r>
        <w:rPr>
          <w:noProof/>
        </w:rPr>
        <w:tab/>
        <w:t>1231</w:t>
      </w:r>
    </w:p>
    <w:p w14:paraId="6B8E19B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457E3BA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1232</w:t>
      </w:r>
    </w:p>
    <w:p w14:paraId="16C3675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1233</w:t>
      </w:r>
    </w:p>
    <w:p w14:paraId="616016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1233</w:t>
      </w:r>
    </w:p>
    <w:p w14:paraId="3E567D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1234</w:t>
      </w:r>
    </w:p>
    <w:p w14:paraId="170CF99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1235</w:t>
      </w:r>
    </w:p>
    <w:p w14:paraId="67D10D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59F324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5FD01D0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1237</w:t>
      </w:r>
    </w:p>
    <w:p w14:paraId="4DF79E9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2F8CE8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1238</w:t>
      </w:r>
    </w:p>
    <w:p w14:paraId="4BCF56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1239</w:t>
      </w:r>
    </w:p>
    <w:p w14:paraId="6C2FDD1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1239</w:t>
      </w:r>
    </w:p>
    <w:p w14:paraId="03425A0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2384BD4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1241</w:t>
      </w:r>
    </w:p>
    <w:p w14:paraId="365CF9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27E225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1242</w:t>
      </w:r>
    </w:p>
    <w:p w14:paraId="29B3619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1243</w:t>
      </w:r>
    </w:p>
    <w:p w14:paraId="61B30A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1243</w:t>
      </w:r>
    </w:p>
    <w:p w14:paraId="2CADC3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21431C1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1245</w:t>
      </w:r>
    </w:p>
    <w:p w14:paraId="26997DE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1245</w:t>
      </w:r>
    </w:p>
    <w:p w14:paraId="697F5E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1248</w:t>
      </w:r>
    </w:p>
    <w:p w14:paraId="564645D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1249</w:t>
      </w:r>
    </w:p>
    <w:p w14:paraId="60F173F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1249</w:t>
      </w:r>
    </w:p>
    <w:p w14:paraId="29FB7D9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1251</w:t>
      </w:r>
    </w:p>
    <w:p w14:paraId="300CD02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1252</w:t>
      </w:r>
    </w:p>
    <w:p w14:paraId="769B70D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1252</w:t>
      </w:r>
    </w:p>
    <w:p w14:paraId="4445CD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1254</w:t>
      </w:r>
    </w:p>
    <w:p w14:paraId="44EFC48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1255</w:t>
      </w:r>
    </w:p>
    <w:p w14:paraId="3D52693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1255</w:t>
      </w:r>
    </w:p>
    <w:p w14:paraId="1D9B79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1258</w:t>
      </w:r>
    </w:p>
    <w:p w14:paraId="709CECB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1259</w:t>
      </w:r>
    </w:p>
    <w:p w14:paraId="4F310AC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1259</w:t>
      </w:r>
    </w:p>
    <w:p w14:paraId="277680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1262</w:t>
      </w:r>
    </w:p>
    <w:p w14:paraId="0839226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1263</w:t>
      </w:r>
    </w:p>
    <w:p w14:paraId="12E8A32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1263</w:t>
      </w:r>
    </w:p>
    <w:p w14:paraId="01C7E6B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1265</w:t>
      </w:r>
    </w:p>
    <w:p w14:paraId="6CE9A76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1265</w:t>
      </w:r>
    </w:p>
    <w:p w14:paraId="5AC826D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1265</w:t>
      </w:r>
    </w:p>
    <w:p w14:paraId="4B86B9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1268</w:t>
      </w:r>
    </w:p>
    <w:p w14:paraId="0A849B1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1268</w:t>
      </w:r>
    </w:p>
    <w:p w14:paraId="1C3D701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FDD – UTRAN FDD Handover</w:t>
      </w:r>
      <w:r>
        <w:rPr>
          <w:noProof/>
        </w:rPr>
        <w:tab/>
        <w:t>1268</w:t>
      </w:r>
    </w:p>
    <w:p w14:paraId="7C01A3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1268</w:t>
      </w:r>
    </w:p>
    <w:p w14:paraId="65DB15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1270</w:t>
      </w:r>
    </w:p>
    <w:p w14:paraId="20D8AA3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TDD - UTRAN FDD Handover</w:t>
      </w:r>
      <w:r>
        <w:rPr>
          <w:noProof/>
        </w:rPr>
        <w:tab/>
        <w:t>1271</w:t>
      </w:r>
    </w:p>
    <w:p w14:paraId="3306975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1271</w:t>
      </w:r>
    </w:p>
    <w:p w14:paraId="1EE971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1274</w:t>
      </w:r>
    </w:p>
    <w:p w14:paraId="7CBAB7B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  <w:lang w:val="sv-SE"/>
        </w:rPr>
        <w:t>A.</w:t>
      </w:r>
      <w:r w:rsidRPr="00593AC2">
        <w:rPr>
          <w:rFonts w:cs="v4.2.0"/>
          <w:noProof/>
          <w:snapToGrid w:val="0"/>
          <w:lang w:val="sv-SE" w:eastAsia="zh-CN"/>
        </w:rPr>
        <w:t>5</w:t>
      </w:r>
      <w:r w:rsidRPr="00593AC2">
        <w:rPr>
          <w:rFonts w:cs="v4.2.0"/>
          <w:noProof/>
          <w:snapToGrid w:val="0"/>
          <w:lang w:val="sv-SE"/>
        </w:rPr>
        <w:t>.</w:t>
      </w:r>
      <w:r w:rsidRPr="00593AC2">
        <w:rPr>
          <w:rFonts w:cs="v4.2.0"/>
          <w:noProof/>
          <w:snapToGrid w:val="0"/>
          <w:lang w:val="sv-SE" w:eastAsia="zh-CN"/>
        </w:rPr>
        <w:t>2</w:t>
      </w:r>
      <w:r w:rsidRPr="00593AC2">
        <w:rPr>
          <w:rFonts w:cs="v4.2.0"/>
          <w:noProof/>
          <w:snapToGrid w:val="0"/>
          <w:lang w:val="sv-SE"/>
        </w:rPr>
        <w:t>.</w:t>
      </w:r>
      <w:r w:rsidRPr="00593AC2">
        <w:rPr>
          <w:rFonts w:cs="v4.2.0"/>
          <w:noProof/>
          <w:snapToGrid w:val="0"/>
          <w:lang w:val="sv-SE" w:eastAsia="zh-CN"/>
        </w:rPr>
        <w:t xml:space="preserve">3 </w:t>
      </w:r>
      <w:r w:rsidRPr="00593AC2">
        <w:rPr>
          <w:noProof/>
          <w:lang w:val="sv-SE"/>
        </w:rPr>
        <w:t>E-UTRAN FDD- GSM Handover</w:t>
      </w:r>
      <w:r>
        <w:rPr>
          <w:noProof/>
        </w:rPr>
        <w:tab/>
        <w:t>1274</w:t>
      </w:r>
    </w:p>
    <w:p w14:paraId="2227A8D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</w:t>
      </w:r>
      <w:r w:rsidRPr="00593AC2">
        <w:rPr>
          <w:noProof/>
          <w:snapToGrid w:val="0"/>
          <w:lang w:eastAsia="zh-CN"/>
        </w:rPr>
        <w:t>5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2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668568E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lastRenderedPageBreak/>
        <w:t>A.</w:t>
      </w:r>
      <w:r w:rsidRPr="00593AC2">
        <w:rPr>
          <w:noProof/>
          <w:snapToGrid w:val="0"/>
          <w:lang w:eastAsia="zh-CN"/>
        </w:rPr>
        <w:t>5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2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 xml:space="preserve">Test </w:t>
      </w:r>
      <w:r w:rsidRPr="00593AC2">
        <w:rPr>
          <w:noProof/>
          <w:snapToGrid w:val="0"/>
          <w:lang w:eastAsia="zh-CN"/>
        </w:rPr>
        <w:t>Requirements</w:t>
      </w:r>
      <w:r>
        <w:rPr>
          <w:noProof/>
        </w:rPr>
        <w:tab/>
        <w:t>1275</w:t>
      </w:r>
    </w:p>
    <w:p w14:paraId="2716E24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</w:t>
      </w:r>
      <w:r w:rsidRPr="00593AC2">
        <w:rPr>
          <w:noProof/>
          <w:lang w:val="sv-SE" w:eastAsia="zh-CN"/>
        </w:rPr>
        <w:t xml:space="preserve"> TDD</w:t>
      </w:r>
      <w:r w:rsidRPr="00593AC2">
        <w:rPr>
          <w:noProof/>
          <w:lang w:val="sv-SE"/>
        </w:rPr>
        <w:t xml:space="preserve"> - UTRAN TDD Handover</w:t>
      </w:r>
      <w:r>
        <w:rPr>
          <w:noProof/>
        </w:rPr>
        <w:tab/>
        <w:t>1276</w:t>
      </w:r>
    </w:p>
    <w:p w14:paraId="33F38E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1276</w:t>
      </w:r>
    </w:p>
    <w:p w14:paraId="21B4030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1276</w:t>
      </w:r>
    </w:p>
    <w:p w14:paraId="11E5923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1276</w:t>
      </w:r>
    </w:p>
    <w:p w14:paraId="2F26296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1278</w:t>
      </w:r>
    </w:p>
    <w:p w14:paraId="661053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1278</w:t>
      </w:r>
    </w:p>
    <w:p w14:paraId="1B66F13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1278</w:t>
      </w:r>
    </w:p>
    <w:p w14:paraId="5740648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1278</w:t>
      </w:r>
    </w:p>
    <w:p w14:paraId="5C5D8CE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</w:t>
      </w:r>
      <w:r w:rsidRPr="00593AC2">
        <w:rPr>
          <w:noProof/>
          <w:lang w:val="sv-SE" w:eastAsia="zh-CN"/>
        </w:rPr>
        <w:t>5</w:t>
      </w:r>
      <w:r w:rsidRPr="00593AC2">
        <w:rPr>
          <w:noProof/>
          <w:lang w:val="sv-SE"/>
        </w:rPr>
        <w:t>.</w:t>
      </w:r>
      <w:r w:rsidRPr="00593AC2">
        <w:rPr>
          <w:noProof/>
          <w:lang w:val="sv-SE" w:eastAsia="zh-CN"/>
        </w:rPr>
        <w:t>2</w:t>
      </w:r>
      <w:r w:rsidRPr="00593AC2">
        <w:rPr>
          <w:noProof/>
          <w:lang w:val="sv-SE"/>
        </w:rPr>
        <w:t>.</w:t>
      </w:r>
      <w:r w:rsidRPr="00593AC2">
        <w:rPr>
          <w:noProof/>
          <w:lang w:val="sv-SE" w:eastAsia="zh-CN"/>
        </w:rPr>
        <w:t>4</w:t>
      </w:r>
      <w:r w:rsidRPr="00593AC2">
        <w:rPr>
          <w:noProof/>
          <w:lang w:val="sv-SE"/>
        </w:rPr>
        <w:t>.</w:t>
      </w:r>
      <w:r w:rsidRPr="00593AC2">
        <w:rPr>
          <w:noProof/>
          <w:lang w:val="sv-SE" w:eastAsia="zh-CN"/>
        </w:rPr>
        <w:t>2</w:t>
      </w:r>
      <w:r w:rsidRPr="00593AC2">
        <w:rPr>
          <w:noProof/>
          <w:lang w:val="sv-SE"/>
        </w:rPr>
        <w:t>.</w:t>
      </w:r>
      <w:r w:rsidRPr="00593AC2">
        <w:rPr>
          <w:noProof/>
          <w:lang w:val="sv-S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 w:eastAsia="zh-CN"/>
        </w:rPr>
        <w:t>Void</w:t>
      </w:r>
      <w:r>
        <w:rPr>
          <w:noProof/>
        </w:rPr>
        <w:tab/>
        <w:t>1278</w:t>
      </w:r>
    </w:p>
    <w:p w14:paraId="0BF4199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FDD – UTRAN TDD Handover</w:t>
      </w:r>
      <w:r>
        <w:rPr>
          <w:noProof/>
        </w:rPr>
        <w:tab/>
        <w:t>1278</w:t>
      </w:r>
    </w:p>
    <w:p w14:paraId="2E85B5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1278</w:t>
      </w:r>
    </w:p>
    <w:p w14:paraId="5A99898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1281</w:t>
      </w:r>
    </w:p>
    <w:p w14:paraId="4F3E85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1281</w:t>
      </w:r>
    </w:p>
    <w:p w14:paraId="2C9BBC3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1281</w:t>
      </w:r>
    </w:p>
    <w:p w14:paraId="6D90F09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1281</w:t>
      </w:r>
    </w:p>
    <w:p w14:paraId="6C6B6DF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Void</w:t>
      </w:r>
      <w:r>
        <w:rPr>
          <w:noProof/>
        </w:rPr>
        <w:tab/>
        <w:t>1281</w:t>
      </w:r>
    </w:p>
    <w:p w14:paraId="70662F6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  <w:lang w:val="sv-SE"/>
        </w:rPr>
        <w:t>A.5.2.</w:t>
      </w:r>
      <w:r w:rsidRPr="00593AC2">
        <w:rPr>
          <w:rFonts w:cs="v4.2.0"/>
          <w:noProof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TDD - GSM Handover</w:t>
      </w:r>
      <w:r>
        <w:rPr>
          <w:noProof/>
        </w:rPr>
        <w:tab/>
        <w:t>1281</w:t>
      </w:r>
    </w:p>
    <w:p w14:paraId="1B34CBA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1281</w:t>
      </w:r>
    </w:p>
    <w:p w14:paraId="53755B5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1283</w:t>
      </w:r>
    </w:p>
    <w:p w14:paraId="583D459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A.5.2.</w:t>
      </w:r>
      <w:r w:rsidRPr="00593AC2">
        <w:rPr>
          <w:rFonts w:cs="v4.2.0"/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1284</w:t>
      </w:r>
    </w:p>
    <w:p w14:paraId="41A35B7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1284</w:t>
      </w:r>
    </w:p>
    <w:p w14:paraId="32F7D09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A.5.2.</w:t>
      </w:r>
      <w:r w:rsidRPr="00593AC2">
        <w:rPr>
          <w:noProof/>
          <w:snapToGrid w:val="0"/>
          <w:lang w:eastAsia="zh-CN"/>
        </w:rPr>
        <w:t>7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680B440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1286</w:t>
      </w:r>
    </w:p>
    <w:p w14:paraId="133E438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56B02F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1287</w:t>
      </w:r>
    </w:p>
    <w:p w14:paraId="4016B10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1288</w:t>
      </w:r>
    </w:p>
    <w:p w14:paraId="4192E92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1288</w:t>
      </w:r>
    </w:p>
    <w:p w14:paraId="3C078E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1289</w:t>
      </w:r>
    </w:p>
    <w:p w14:paraId="08F3B99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1290</w:t>
      </w:r>
    </w:p>
    <w:p w14:paraId="0922D8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1290</w:t>
      </w:r>
    </w:p>
    <w:p w14:paraId="18D5A4E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572389C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1292</w:t>
      </w:r>
    </w:p>
    <w:p w14:paraId="0968A3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1292</w:t>
      </w:r>
    </w:p>
    <w:p w14:paraId="0E5659E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21C3769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1295</w:t>
      </w:r>
    </w:p>
    <w:p w14:paraId="62A954D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1529DCE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1298</w:t>
      </w:r>
    </w:p>
    <w:p w14:paraId="020D823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lang w:val="sv-SE"/>
        </w:rPr>
        <w:t>A.5.2.1</w:t>
      </w:r>
      <w:r w:rsidRPr="00593AC2">
        <w:rPr>
          <w:rFonts w:cs="v4.2.0"/>
          <w:noProof/>
          <w:lang w:val="sv-SE"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FDD – UTRAN FDD Handover</w:t>
      </w:r>
      <w:r w:rsidRPr="00593AC2">
        <w:rPr>
          <w:noProof/>
          <w:lang w:val="sv-SE" w:eastAsia="zh-CN"/>
        </w:rPr>
        <w:t xml:space="preserve"> for 5MHz Bandwidth</w:t>
      </w:r>
      <w:r>
        <w:rPr>
          <w:noProof/>
        </w:rPr>
        <w:tab/>
        <w:t>1298</w:t>
      </w:r>
    </w:p>
    <w:p w14:paraId="5B490CB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1298</w:t>
      </w:r>
    </w:p>
    <w:p w14:paraId="1C7A6E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A.5.2.</w:t>
      </w:r>
      <w:r w:rsidRPr="00593AC2">
        <w:rPr>
          <w:noProof/>
          <w:snapToGrid w:val="0"/>
          <w:lang w:eastAsia="zh-CN"/>
        </w:rPr>
        <w:t>11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1298</w:t>
      </w:r>
    </w:p>
    <w:p w14:paraId="1FE28C9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Handover to Non-3GPP RATs</w:t>
      </w:r>
      <w:r>
        <w:rPr>
          <w:noProof/>
        </w:rPr>
        <w:tab/>
        <w:t>1299</w:t>
      </w:r>
    </w:p>
    <w:p w14:paraId="513782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FDD – HRPD Handover</w:t>
      </w:r>
      <w:r>
        <w:rPr>
          <w:noProof/>
        </w:rPr>
        <w:tab/>
        <w:t>1299</w:t>
      </w:r>
    </w:p>
    <w:p w14:paraId="5984EB5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5B4622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1301</w:t>
      </w:r>
    </w:p>
    <w:p w14:paraId="2CB6DD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FDD – cdma2000 1X Handover</w:t>
      </w:r>
      <w:r>
        <w:rPr>
          <w:noProof/>
        </w:rPr>
        <w:tab/>
        <w:t>1301</w:t>
      </w:r>
    </w:p>
    <w:p w14:paraId="7E6122C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1301</w:t>
      </w:r>
    </w:p>
    <w:p w14:paraId="6F8137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1304</w:t>
      </w:r>
    </w:p>
    <w:p w14:paraId="4B33E94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1304</w:t>
      </w:r>
    </w:p>
    <w:p w14:paraId="2189345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1304</w:t>
      </w:r>
    </w:p>
    <w:p w14:paraId="27A8D4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1307</w:t>
      </w:r>
    </w:p>
    <w:p w14:paraId="12D9F64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1307</w:t>
      </w:r>
    </w:p>
    <w:p w14:paraId="4EC9689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1FBF4E0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1308</w:t>
      </w:r>
    </w:p>
    <w:p w14:paraId="0921AAE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A.5.3.</w:t>
      </w:r>
      <w:r w:rsidRPr="00593AC2">
        <w:rPr>
          <w:noProof/>
          <w:lang w:val="sv-SE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 xml:space="preserve">E-UTRAN </w:t>
      </w:r>
      <w:r w:rsidRPr="00593AC2">
        <w:rPr>
          <w:noProof/>
          <w:lang w:val="sv-SE" w:eastAsia="zh-CN"/>
        </w:rPr>
        <w:t>T</w:t>
      </w:r>
      <w:r w:rsidRPr="00593AC2">
        <w:rPr>
          <w:noProof/>
          <w:lang w:val="sv-SE"/>
        </w:rPr>
        <w:t>DD – HRPD Handover</w:t>
      </w:r>
      <w:r>
        <w:rPr>
          <w:noProof/>
        </w:rPr>
        <w:tab/>
        <w:t>1309</w:t>
      </w:r>
    </w:p>
    <w:p w14:paraId="6BA62E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61536C8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1311</w:t>
      </w:r>
    </w:p>
    <w:p w14:paraId="5878149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FI"/>
        </w:rPr>
        <w:t>E-UTRAN TDD – cdma2000 1X Handover</w:t>
      </w:r>
      <w:r>
        <w:rPr>
          <w:noProof/>
        </w:rPr>
        <w:tab/>
        <w:t>1312</w:t>
      </w:r>
    </w:p>
    <w:p w14:paraId="11BAEDF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4B4852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309AB1A4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lastRenderedPageBreak/>
        <w:t>A.6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Control</w:t>
      </w:r>
      <w:r>
        <w:rPr>
          <w:noProof/>
        </w:rPr>
        <w:tab/>
        <w:t>1315</w:t>
      </w:r>
    </w:p>
    <w:p w14:paraId="399DB50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RRC Re-establishment</w:t>
      </w:r>
      <w:r>
        <w:rPr>
          <w:noProof/>
        </w:rPr>
        <w:tab/>
        <w:t>1315</w:t>
      </w:r>
    </w:p>
    <w:p w14:paraId="723675D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1315</w:t>
      </w:r>
    </w:p>
    <w:p w14:paraId="2E5421C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1315</w:t>
      </w:r>
    </w:p>
    <w:p w14:paraId="6C9FE9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4DC0DA5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1317</w:t>
      </w:r>
    </w:p>
    <w:p w14:paraId="7A85B6B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1317</w:t>
      </w:r>
    </w:p>
    <w:p w14:paraId="76BE71C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031FB23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1319</w:t>
      </w:r>
    </w:p>
    <w:p w14:paraId="7205AA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1319</w:t>
      </w:r>
    </w:p>
    <w:p w14:paraId="5E7DD48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1C4E179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TDD Inter-frequency RRC Re-establishment</w:t>
      </w:r>
      <w:r>
        <w:rPr>
          <w:noProof/>
        </w:rPr>
        <w:tab/>
        <w:t>1321</w:t>
      </w:r>
    </w:p>
    <w:p w14:paraId="7AEB63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1321</w:t>
      </w:r>
    </w:p>
    <w:p w14:paraId="336383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0BC36FC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</w:t>
      </w:r>
      <w:r w:rsidRPr="00593AC2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FDD Intra-frequency RRC Re-establishment</w:t>
      </w:r>
      <w:r w:rsidRPr="00593AC2">
        <w:rPr>
          <w:noProof/>
          <w:snapToGrid w:val="0"/>
          <w:lang w:eastAsia="zh-CN"/>
        </w:rPr>
        <w:t xml:space="preserve"> for 5MHz bandwidth</w:t>
      </w:r>
      <w:r>
        <w:rPr>
          <w:noProof/>
        </w:rPr>
        <w:tab/>
        <w:t>1323</w:t>
      </w:r>
    </w:p>
    <w:p w14:paraId="63A473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1323</w:t>
      </w:r>
    </w:p>
    <w:p w14:paraId="3700E36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3820D41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1323</w:t>
      </w:r>
    </w:p>
    <w:p w14:paraId="5E7633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1323</w:t>
      </w:r>
    </w:p>
    <w:p w14:paraId="779DD7B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1325</w:t>
      </w:r>
    </w:p>
    <w:p w14:paraId="7D69929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1326</w:t>
      </w:r>
    </w:p>
    <w:p w14:paraId="562AC3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41988C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1449A16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1328</w:t>
      </w:r>
    </w:p>
    <w:p w14:paraId="67C10B8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1328</w:t>
      </w:r>
    </w:p>
    <w:p w14:paraId="73E465E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1C27292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1330</w:t>
      </w:r>
    </w:p>
    <w:p w14:paraId="2562F1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1330</w:t>
      </w:r>
    </w:p>
    <w:p w14:paraId="5FDE1C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1331</w:t>
      </w:r>
    </w:p>
    <w:p w14:paraId="6708172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1332</w:t>
      </w:r>
    </w:p>
    <w:p w14:paraId="3C6CD3F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1332</w:t>
      </w:r>
    </w:p>
    <w:p w14:paraId="360D59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393B76A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1334</w:t>
      </w:r>
    </w:p>
    <w:p w14:paraId="3943A25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1334</w:t>
      </w:r>
    </w:p>
    <w:p w14:paraId="72B7838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1335</w:t>
      </w:r>
    </w:p>
    <w:p w14:paraId="053D940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1336</w:t>
      </w:r>
    </w:p>
    <w:p w14:paraId="2665B7F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274FB1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1337</w:t>
      </w:r>
    </w:p>
    <w:p w14:paraId="376AF06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1338</w:t>
      </w:r>
    </w:p>
    <w:p w14:paraId="1C9659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1338</w:t>
      </w:r>
    </w:p>
    <w:p w14:paraId="4EE3C85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138A031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1340</w:t>
      </w:r>
    </w:p>
    <w:p w14:paraId="30A5F7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6A16C6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1341</w:t>
      </w:r>
    </w:p>
    <w:p w14:paraId="06D458A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HD-FDD Intra-frequency RRC Re-establishment for UE</w:t>
      </w:r>
      <w:r w:rsidRPr="00593AC2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1342</w:t>
      </w:r>
    </w:p>
    <w:p w14:paraId="1B598D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5585272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1344</w:t>
      </w:r>
    </w:p>
    <w:p w14:paraId="703AFD0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HD-FDD Int</w:t>
      </w:r>
      <w:r w:rsidRPr="00593AC2">
        <w:rPr>
          <w:noProof/>
          <w:snapToGrid w:val="0"/>
          <w:lang w:eastAsia="zh-CN"/>
        </w:rPr>
        <w:t>er</w:t>
      </w:r>
      <w:r w:rsidRPr="00593AC2">
        <w:rPr>
          <w:noProof/>
          <w:snapToGrid w:val="0"/>
        </w:rPr>
        <w:t>-frequency RRC Re-establishment for UE</w:t>
      </w:r>
      <w:r w:rsidRPr="00593AC2">
        <w:rPr>
          <w:noProof/>
          <w:snapToGrid w:val="0"/>
          <w:lang w:eastAsia="zh-CN"/>
        </w:rPr>
        <w:t xml:space="preserve"> category NB1 in In-Band mode under </w:t>
      </w:r>
      <w:r w:rsidRPr="00593AC2">
        <w:rPr>
          <w:rFonts w:cs="Intel Clear Light"/>
          <w:noProof/>
          <w:lang w:eastAsia="zh-CN"/>
        </w:rPr>
        <w:t>normal</w:t>
      </w:r>
      <w:r w:rsidRPr="00593AC2">
        <w:rPr>
          <w:rFonts w:cs="Arial"/>
          <w:noProof/>
          <w:lang w:eastAsia="zh-CN"/>
        </w:rPr>
        <w:t xml:space="preserve"> </w:t>
      </w:r>
      <w:r w:rsidRPr="00593AC2">
        <w:rPr>
          <w:noProof/>
          <w:snapToGrid w:val="0"/>
          <w:lang w:eastAsia="zh-CN"/>
        </w:rPr>
        <w:t>coverage</w:t>
      </w:r>
      <w:r>
        <w:rPr>
          <w:noProof/>
        </w:rPr>
        <w:tab/>
        <w:t>1345</w:t>
      </w:r>
    </w:p>
    <w:p w14:paraId="220A89F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1345</w:t>
      </w:r>
    </w:p>
    <w:p w14:paraId="095B325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0AA68E7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1348</w:t>
      </w:r>
    </w:p>
    <w:p w14:paraId="32B35B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25C228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24A0872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1350</w:t>
      </w:r>
    </w:p>
    <w:p w14:paraId="3D6D2C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204A212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56E5B29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1352</w:t>
      </w:r>
    </w:p>
    <w:p w14:paraId="4500851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3FFEE5C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30C2BB8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1354</w:t>
      </w:r>
    </w:p>
    <w:p w14:paraId="39A0B32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6506F2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1355</w:t>
      </w:r>
    </w:p>
    <w:p w14:paraId="5680F71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1356</w:t>
      </w:r>
    </w:p>
    <w:p w14:paraId="2C9374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1356</w:t>
      </w:r>
    </w:p>
    <w:p w14:paraId="2FEE57C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1357</w:t>
      </w:r>
    </w:p>
    <w:p w14:paraId="65AB0AF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1358</w:t>
      </w:r>
    </w:p>
    <w:p w14:paraId="6DD1A2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1E65BEC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1359</w:t>
      </w:r>
    </w:p>
    <w:p w14:paraId="4054215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TDD Int</w:t>
      </w:r>
      <w:r w:rsidRPr="00593AC2">
        <w:rPr>
          <w:noProof/>
          <w:snapToGrid w:val="0"/>
          <w:lang w:eastAsia="zh-CN"/>
        </w:rPr>
        <w:t>er</w:t>
      </w:r>
      <w:r w:rsidRPr="00593AC2">
        <w:rPr>
          <w:noProof/>
          <w:snapToGrid w:val="0"/>
        </w:rPr>
        <w:t>-frequency RRC Re-establishment for UE</w:t>
      </w:r>
      <w:r w:rsidRPr="00593AC2">
        <w:rPr>
          <w:noProof/>
          <w:snapToGrid w:val="0"/>
          <w:lang w:eastAsia="zh-CN"/>
        </w:rPr>
        <w:t xml:space="preserve"> category NB1 in In-Band mode under </w:t>
      </w:r>
      <w:r w:rsidRPr="00593AC2">
        <w:rPr>
          <w:rFonts w:cs="Intel Clear Light"/>
          <w:noProof/>
          <w:lang w:eastAsia="zh-CN"/>
        </w:rPr>
        <w:t>normal</w:t>
      </w:r>
      <w:r w:rsidRPr="00593AC2">
        <w:rPr>
          <w:rFonts w:cs="Arial"/>
          <w:noProof/>
          <w:lang w:eastAsia="zh-CN"/>
        </w:rPr>
        <w:t xml:space="preserve"> </w:t>
      </w:r>
      <w:r w:rsidRPr="00593AC2">
        <w:rPr>
          <w:noProof/>
          <w:snapToGrid w:val="0"/>
          <w:lang w:eastAsia="zh-CN"/>
        </w:rPr>
        <w:t>coverage</w:t>
      </w:r>
      <w:r>
        <w:rPr>
          <w:noProof/>
        </w:rPr>
        <w:tab/>
        <w:t>1360</w:t>
      </w:r>
    </w:p>
    <w:p w14:paraId="76910DE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1360</w:t>
      </w:r>
    </w:p>
    <w:p w14:paraId="35CE5E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4917FE9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E-UTRAN TDD - TDD Intra-frequency RRC Re-establishment for UE</w:t>
      </w:r>
      <w:r w:rsidRPr="00593AC2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1363</w:t>
      </w:r>
    </w:p>
    <w:p w14:paraId="388EED6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5E3751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1365</w:t>
      </w:r>
    </w:p>
    <w:p w14:paraId="0B30335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1366</w:t>
      </w:r>
    </w:p>
    <w:p w14:paraId="532F182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1366</w:t>
      </w:r>
    </w:p>
    <w:p w14:paraId="50BD7D4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Purpose and Environment</w:t>
      </w:r>
      <w:r>
        <w:rPr>
          <w:noProof/>
        </w:rPr>
        <w:tab/>
        <w:t>1366</w:t>
      </w:r>
    </w:p>
    <w:p w14:paraId="107D18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1367</w:t>
      </w:r>
    </w:p>
    <w:p w14:paraId="2A3295D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1367</w:t>
      </w:r>
    </w:p>
    <w:p w14:paraId="71AB2D1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1367</w:t>
      </w:r>
    </w:p>
    <w:p w14:paraId="4EEE09A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1367</w:t>
      </w:r>
    </w:p>
    <w:p w14:paraId="1CF5F36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1368</w:t>
      </w:r>
    </w:p>
    <w:p w14:paraId="2287DA8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1368</w:t>
      </w:r>
    </w:p>
    <w:p w14:paraId="50D6A57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1368</w:t>
      </w:r>
    </w:p>
    <w:p w14:paraId="5597745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1368</w:t>
      </w:r>
    </w:p>
    <w:p w14:paraId="2E5715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1368</w:t>
      </w:r>
    </w:p>
    <w:p w14:paraId="5DED59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1369</w:t>
      </w:r>
    </w:p>
    <w:p w14:paraId="7585FA6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1370</w:t>
      </w:r>
    </w:p>
    <w:p w14:paraId="2FE397C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1370</w:t>
      </w:r>
    </w:p>
    <w:p w14:paraId="4941C79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1370</w:t>
      </w:r>
    </w:p>
    <w:p w14:paraId="7B93BF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1370</w:t>
      </w:r>
    </w:p>
    <w:p w14:paraId="6E2980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1372</w:t>
      </w:r>
    </w:p>
    <w:p w14:paraId="4921A91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1372</w:t>
      </w:r>
    </w:p>
    <w:p w14:paraId="2B5FDC4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1372</w:t>
      </w:r>
    </w:p>
    <w:p w14:paraId="17914C6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1372</w:t>
      </w:r>
    </w:p>
    <w:p w14:paraId="3C2C09D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1373</w:t>
      </w:r>
    </w:p>
    <w:p w14:paraId="0083615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1373</w:t>
      </w:r>
    </w:p>
    <w:p w14:paraId="4B3927D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1373</w:t>
      </w:r>
    </w:p>
    <w:p w14:paraId="6AB9F43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1373</w:t>
      </w:r>
    </w:p>
    <w:p w14:paraId="7AD9CA9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1373</w:t>
      </w:r>
    </w:p>
    <w:p w14:paraId="103F39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648490C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1375</w:t>
      </w:r>
    </w:p>
    <w:p w14:paraId="4CB359D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1375</w:t>
      </w:r>
    </w:p>
    <w:p w14:paraId="178B743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1375</w:t>
      </w:r>
    </w:p>
    <w:p w14:paraId="5BF712C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1375</w:t>
      </w:r>
    </w:p>
    <w:p w14:paraId="3098A5E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1376</w:t>
      </w:r>
    </w:p>
    <w:p w14:paraId="6B22471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1376</w:t>
      </w:r>
    </w:p>
    <w:p w14:paraId="1D0D4C7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1376</w:t>
      </w:r>
    </w:p>
    <w:p w14:paraId="223A48D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1376</w:t>
      </w:r>
    </w:p>
    <w:p w14:paraId="310A40D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1377</w:t>
      </w:r>
    </w:p>
    <w:p w14:paraId="716764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1377</w:t>
      </w:r>
    </w:p>
    <w:p w14:paraId="2692283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1379</w:t>
      </w:r>
    </w:p>
    <w:p w14:paraId="501DC4F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1379</w:t>
      </w:r>
    </w:p>
    <w:p w14:paraId="211ACCD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1379</w:t>
      </w:r>
    </w:p>
    <w:p w14:paraId="1C303C8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1379</w:t>
      </w:r>
    </w:p>
    <w:p w14:paraId="018ECF4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1380</w:t>
      </w:r>
    </w:p>
    <w:p w14:paraId="5EB28E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1380</w:t>
      </w:r>
    </w:p>
    <w:p w14:paraId="0304C40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1382</w:t>
      </w:r>
    </w:p>
    <w:p w14:paraId="68E09BD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1382</w:t>
      </w:r>
    </w:p>
    <w:p w14:paraId="0BC6EDB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1382</w:t>
      </w:r>
    </w:p>
    <w:p w14:paraId="699A137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1382</w:t>
      </w:r>
    </w:p>
    <w:p w14:paraId="56EAA15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1383</w:t>
      </w:r>
    </w:p>
    <w:p w14:paraId="023C54E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1383</w:t>
      </w:r>
    </w:p>
    <w:p w14:paraId="5F921B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1386</w:t>
      </w:r>
    </w:p>
    <w:p w14:paraId="0322BD3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1386</w:t>
      </w:r>
    </w:p>
    <w:p w14:paraId="66C2059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1387</w:t>
      </w:r>
    </w:p>
    <w:p w14:paraId="3C5DD33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1387</w:t>
      </w:r>
    </w:p>
    <w:p w14:paraId="767DCA6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1388</w:t>
      </w:r>
    </w:p>
    <w:p w14:paraId="52CA222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1388</w:t>
      </w:r>
    </w:p>
    <w:p w14:paraId="2F8C816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3C4CA9A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1390</w:t>
      </w:r>
    </w:p>
    <w:p w14:paraId="64153AB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1391</w:t>
      </w:r>
    </w:p>
    <w:p w14:paraId="1D7A708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1391</w:t>
      </w:r>
    </w:p>
    <w:p w14:paraId="7D3B89A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1391</w:t>
      </w:r>
    </w:p>
    <w:p w14:paraId="701E09F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1391</w:t>
      </w:r>
    </w:p>
    <w:p w14:paraId="4B7036B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1391</w:t>
      </w:r>
    </w:p>
    <w:p w14:paraId="2AEF23E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1392</w:t>
      </w:r>
    </w:p>
    <w:p w14:paraId="33413B9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1392</w:t>
      </w:r>
    </w:p>
    <w:p w14:paraId="689724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1392</w:t>
      </w:r>
    </w:p>
    <w:p w14:paraId="094E388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1394</w:t>
      </w:r>
    </w:p>
    <w:p w14:paraId="18DA481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1394</w:t>
      </w:r>
    </w:p>
    <w:p w14:paraId="090B652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1395</w:t>
      </w:r>
    </w:p>
    <w:p w14:paraId="1535679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1395</w:t>
      </w:r>
    </w:p>
    <w:p w14:paraId="3CD4939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1395</w:t>
      </w:r>
    </w:p>
    <w:p w14:paraId="422F632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1395</w:t>
      </w:r>
    </w:p>
    <w:p w14:paraId="2EFC5BD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1395</w:t>
      </w:r>
    </w:p>
    <w:p w14:paraId="225CEEB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1396</w:t>
      </w:r>
    </w:p>
    <w:p w14:paraId="623E127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1396</w:t>
      </w:r>
    </w:p>
    <w:p w14:paraId="0256EC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1396</w:t>
      </w:r>
    </w:p>
    <w:p w14:paraId="5BC13D1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1F52BD8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1398</w:t>
      </w:r>
    </w:p>
    <w:p w14:paraId="443DF12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1399</w:t>
      </w:r>
    </w:p>
    <w:p w14:paraId="1758805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1399</w:t>
      </w:r>
    </w:p>
    <w:p w14:paraId="393F6A8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1399</w:t>
      </w:r>
    </w:p>
    <w:p w14:paraId="50E6CBB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1399</w:t>
      </w:r>
    </w:p>
    <w:p w14:paraId="4121B29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1399</w:t>
      </w:r>
    </w:p>
    <w:p w14:paraId="44CD7B3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1400</w:t>
      </w:r>
    </w:p>
    <w:p w14:paraId="19FD9CF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1400</w:t>
      </w:r>
    </w:p>
    <w:p w14:paraId="317B86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Purpose and Environment</w:t>
      </w:r>
      <w:r>
        <w:rPr>
          <w:noProof/>
        </w:rPr>
        <w:tab/>
        <w:t>1400</w:t>
      </w:r>
    </w:p>
    <w:p w14:paraId="6ADDDD4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1402</w:t>
      </w:r>
    </w:p>
    <w:p w14:paraId="5C7E913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1402</w:t>
      </w:r>
    </w:p>
    <w:p w14:paraId="7E9582E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1403</w:t>
      </w:r>
    </w:p>
    <w:p w14:paraId="48CAEFC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1403</w:t>
      </w:r>
    </w:p>
    <w:p w14:paraId="2C5D202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1403</w:t>
      </w:r>
    </w:p>
    <w:p w14:paraId="0BA6310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1403</w:t>
      </w:r>
    </w:p>
    <w:p w14:paraId="01B2FB3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1403</w:t>
      </w:r>
    </w:p>
    <w:p w14:paraId="4A5C062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1404</w:t>
      </w:r>
    </w:p>
    <w:p w14:paraId="4765079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1404</w:t>
      </w:r>
    </w:p>
    <w:p w14:paraId="09E0511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Purpose and Environment</w:t>
      </w:r>
      <w:r>
        <w:rPr>
          <w:noProof/>
        </w:rPr>
        <w:tab/>
        <w:t>1404</w:t>
      </w:r>
    </w:p>
    <w:p w14:paraId="7D94C7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4FA3932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1406</w:t>
      </w:r>
    </w:p>
    <w:p w14:paraId="51505F7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1407</w:t>
      </w:r>
    </w:p>
    <w:p w14:paraId="136BF39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1407</w:t>
      </w:r>
    </w:p>
    <w:p w14:paraId="2F6D802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1407</w:t>
      </w:r>
    </w:p>
    <w:p w14:paraId="16DA929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1407</w:t>
      </w:r>
    </w:p>
    <w:p w14:paraId="5A3681B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1407</w:t>
      </w:r>
    </w:p>
    <w:p w14:paraId="781A778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1408</w:t>
      </w:r>
    </w:p>
    <w:p w14:paraId="2A679B0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1408</w:t>
      </w:r>
    </w:p>
    <w:p w14:paraId="63B25B0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lastRenderedPageBreak/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Purpose and Environment</w:t>
      </w:r>
      <w:r>
        <w:rPr>
          <w:noProof/>
        </w:rPr>
        <w:tab/>
        <w:t>1408</w:t>
      </w:r>
    </w:p>
    <w:p w14:paraId="4C5B7B2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6C8F7B6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1410</w:t>
      </w:r>
    </w:p>
    <w:p w14:paraId="577EE7A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1411</w:t>
      </w:r>
    </w:p>
    <w:p w14:paraId="3A89D09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1411</w:t>
      </w:r>
    </w:p>
    <w:p w14:paraId="5414831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1411</w:t>
      </w:r>
    </w:p>
    <w:p w14:paraId="31F6708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1411</w:t>
      </w:r>
    </w:p>
    <w:p w14:paraId="564712E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1411</w:t>
      </w:r>
    </w:p>
    <w:p w14:paraId="7FADF6E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1412</w:t>
      </w:r>
    </w:p>
    <w:p w14:paraId="4FE699F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1412</w:t>
      </w:r>
    </w:p>
    <w:p w14:paraId="5CAE929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1412</w:t>
      </w:r>
    </w:p>
    <w:p w14:paraId="303AAB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1415</w:t>
      </w:r>
    </w:p>
    <w:p w14:paraId="55D54F3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1415</w:t>
      </w:r>
    </w:p>
    <w:p w14:paraId="734CD3E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1416</w:t>
      </w:r>
    </w:p>
    <w:p w14:paraId="65697C4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1416</w:t>
      </w:r>
    </w:p>
    <w:p w14:paraId="1AD2E29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1416</w:t>
      </w:r>
    </w:p>
    <w:p w14:paraId="274C0A1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1416</w:t>
      </w:r>
    </w:p>
    <w:p w14:paraId="2B2C97A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1416</w:t>
      </w:r>
    </w:p>
    <w:p w14:paraId="68C3E14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1416</w:t>
      </w:r>
    </w:p>
    <w:p w14:paraId="3DA720D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1417</w:t>
      </w:r>
    </w:p>
    <w:p w14:paraId="4FA29D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1417</w:t>
      </w:r>
    </w:p>
    <w:p w14:paraId="2C76E0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1420</w:t>
      </w:r>
    </w:p>
    <w:p w14:paraId="67835FA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1420</w:t>
      </w:r>
    </w:p>
    <w:p w14:paraId="35F9C883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1421</w:t>
      </w:r>
    </w:p>
    <w:p w14:paraId="4A8E159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1421</w:t>
      </w:r>
    </w:p>
    <w:p w14:paraId="47DE3C8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1421</w:t>
      </w:r>
    </w:p>
    <w:p w14:paraId="33C60E7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1421</w:t>
      </w:r>
    </w:p>
    <w:p w14:paraId="5025E73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1421</w:t>
      </w:r>
    </w:p>
    <w:p w14:paraId="5924DA3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1421</w:t>
      </w:r>
    </w:p>
    <w:p w14:paraId="75D5302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1422</w:t>
      </w:r>
    </w:p>
    <w:p w14:paraId="0EA5016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1422</w:t>
      </w:r>
    </w:p>
    <w:p w14:paraId="6B3410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476FCC0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1425</w:t>
      </w:r>
    </w:p>
    <w:p w14:paraId="26F22D9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1426</w:t>
      </w:r>
    </w:p>
    <w:p w14:paraId="33CBAA8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1426</w:t>
      </w:r>
    </w:p>
    <w:p w14:paraId="275B0C5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1426</w:t>
      </w:r>
    </w:p>
    <w:p w14:paraId="6AF517A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1426</w:t>
      </w:r>
    </w:p>
    <w:p w14:paraId="57996EC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1426</w:t>
      </w:r>
    </w:p>
    <w:p w14:paraId="343AE38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1426</w:t>
      </w:r>
    </w:p>
    <w:p w14:paraId="52370D0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1427</w:t>
      </w:r>
    </w:p>
    <w:p w14:paraId="24FBA9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65AAF26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6A231FB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6085247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6ED5F4A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21168BD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78FECE2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6236B5D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67EA914E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1430</w:t>
      </w:r>
    </w:p>
    <w:p w14:paraId="2CD550E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1431</w:t>
      </w:r>
    </w:p>
    <w:p w14:paraId="0E8C7E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1431</w:t>
      </w:r>
    </w:p>
    <w:p w14:paraId="3EE3F8B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1433</w:t>
      </w:r>
    </w:p>
    <w:p w14:paraId="4AC8ED0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1433</w:t>
      </w:r>
    </w:p>
    <w:p w14:paraId="193A050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1434</w:t>
      </w:r>
    </w:p>
    <w:p w14:paraId="61DEBA9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1434</w:t>
      </w:r>
    </w:p>
    <w:p w14:paraId="38A8709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1434</w:t>
      </w:r>
    </w:p>
    <w:p w14:paraId="30F547B9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1434</w:t>
      </w:r>
    </w:p>
    <w:p w14:paraId="4CCD546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1434</w:t>
      </w:r>
    </w:p>
    <w:p w14:paraId="7C2AF4B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1434</w:t>
      </w:r>
    </w:p>
    <w:p w14:paraId="16FAE46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1435</w:t>
      </w:r>
    </w:p>
    <w:p w14:paraId="321907A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1435</w:t>
      </w:r>
    </w:p>
    <w:p w14:paraId="054863E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1437</w:t>
      </w:r>
    </w:p>
    <w:p w14:paraId="452D1F2F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1437</w:t>
      </w:r>
    </w:p>
    <w:p w14:paraId="6F12237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1438</w:t>
      </w:r>
    </w:p>
    <w:p w14:paraId="25E8755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1438</w:t>
      </w:r>
    </w:p>
    <w:p w14:paraId="61E93E2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1438</w:t>
      </w:r>
    </w:p>
    <w:p w14:paraId="4C013714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1438</w:t>
      </w:r>
    </w:p>
    <w:p w14:paraId="65AAD1DB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1438</w:t>
      </w:r>
    </w:p>
    <w:p w14:paraId="6541A55C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1438</w:t>
      </w:r>
    </w:p>
    <w:p w14:paraId="22719C5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1439</w:t>
      </w:r>
    </w:p>
    <w:p w14:paraId="7B88120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1439</w:t>
      </w:r>
    </w:p>
    <w:p w14:paraId="2E2918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1439</w:t>
      </w:r>
    </w:p>
    <w:p w14:paraId="79A44EE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1441</w:t>
      </w:r>
    </w:p>
    <w:p w14:paraId="2F730A1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1441</w:t>
      </w:r>
    </w:p>
    <w:p w14:paraId="6B580E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2C3D53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47BFCF1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1443</w:t>
      </w:r>
    </w:p>
    <w:p w14:paraId="24797F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1443</w:t>
      </w:r>
    </w:p>
    <w:p w14:paraId="641858A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1444</w:t>
      </w:r>
    </w:p>
    <w:p w14:paraId="150E8D5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1445</w:t>
      </w:r>
    </w:p>
    <w:p w14:paraId="6A4FEC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1445</w:t>
      </w:r>
    </w:p>
    <w:p w14:paraId="173D9F1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320DFF6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</w:rPr>
        <w:tab/>
        <w:t>1447</w:t>
      </w:r>
    </w:p>
    <w:p w14:paraId="5E0C643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</w:t>
      </w:r>
      <w:r w:rsidRPr="00593AC2">
        <w:rPr>
          <w:noProof/>
          <w:snapToGrid w:val="0"/>
          <w:lang w:eastAsia="zh-CN"/>
        </w:rPr>
        <w:t>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5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1447</w:t>
      </w:r>
    </w:p>
    <w:p w14:paraId="1C6D82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</w:t>
      </w:r>
      <w:r w:rsidRPr="00593AC2">
        <w:rPr>
          <w:noProof/>
          <w:snapToGrid w:val="0"/>
          <w:lang w:eastAsia="zh-CN"/>
        </w:rPr>
        <w:t>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5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1449</w:t>
      </w:r>
    </w:p>
    <w:p w14:paraId="303801A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</w:rPr>
        <w:tab/>
        <w:t>1449</w:t>
      </w:r>
    </w:p>
    <w:p w14:paraId="6FA3FD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</w:t>
      </w:r>
      <w:r w:rsidRPr="00593AC2">
        <w:rPr>
          <w:noProof/>
          <w:snapToGrid w:val="0"/>
          <w:lang w:eastAsia="zh-CN"/>
        </w:rPr>
        <w:t>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6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1449</w:t>
      </w:r>
    </w:p>
    <w:p w14:paraId="0141A4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</w:t>
      </w:r>
      <w:r>
        <w:rPr>
          <w:noProof/>
          <w:lang w:eastAsia="zh-CN"/>
        </w:rPr>
        <w:t xml:space="preserve"> 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1452</w:t>
      </w:r>
    </w:p>
    <w:p w14:paraId="4E4A935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1452</w:t>
      </w:r>
    </w:p>
    <w:p w14:paraId="1E0271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</w:t>
      </w:r>
      <w:r w:rsidRPr="00593AC2">
        <w:rPr>
          <w:noProof/>
          <w:snapToGrid w:val="0"/>
          <w:lang w:eastAsia="zh-CN"/>
        </w:rPr>
        <w:t>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7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5EDB6A2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</w:t>
      </w:r>
      <w:r w:rsidRPr="00593AC2">
        <w:rPr>
          <w:noProof/>
          <w:snapToGrid w:val="0"/>
          <w:lang w:eastAsia="zh-CN"/>
        </w:rPr>
        <w:t>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7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2284F87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1455</w:t>
      </w:r>
    </w:p>
    <w:p w14:paraId="623CEF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</w:t>
      </w:r>
      <w:r w:rsidRPr="00593AC2">
        <w:rPr>
          <w:noProof/>
          <w:snapToGrid w:val="0"/>
          <w:lang w:eastAsia="zh-CN"/>
        </w:rPr>
        <w:t>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8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56B569C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</w:t>
      </w:r>
      <w:r w:rsidRPr="00593AC2">
        <w:rPr>
          <w:noProof/>
          <w:snapToGrid w:val="0"/>
          <w:lang w:eastAsia="zh-CN"/>
        </w:rPr>
        <w:t>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8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1458</w:t>
      </w:r>
    </w:p>
    <w:p w14:paraId="08A7434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1458</w:t>
      </w:r>
    </w:p>
    <w:p w14:paraId="13CD6B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1458</w:t>
      </w:r>
    </w:p>
    <w:p w14:paraId="4AAED7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1460</w:t>
      </w:r>
    </w:p>
    <w:p w14:paraId="308FD16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1460</w:t>
      </w:r>
    </w:p>
    <w:p w14:paraId="18622B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1460</w:t>
      </w:r>
    </w:p>
    <w:p w14:paraId="093CCB9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1462</w:t>
      </w:r>
    </w:p>
    <w:p w14:paraId="7C5B302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1462</w:t>
      </w:r>
    </w:p>
    <w:p w14:paraId="515423C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1462</w:t>
      </w:r>
    </w:p>
    <w:p w14:paraId="23ECBB9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4BE5823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RRC connection release redirection to UTRAN </w:t>
      </w:r>
      <w:r>
        <w:rPr>
          <w:noProof/>
          <w:lang w:eastAsia="zh-CN"/>
        </w:rPr>
        <w:t>F</w:t>
      </w:r>
      <w:r>
        <w:rPr>
          <w:noProof/>
        </w:rPr>
        <w:t>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1464</w:t>
      </w:r>
    </w:p>
    <w:p w14:paraId="3EC099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1464</w:t>
      </w:r>
    </w:p>
    <w:p w14:paraId="7DBC35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386BCE62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1447</w:t>
      </w:r>
    </w:p>
    <w:p w14:paraId="1AD950C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1447</w:t>
      </w:r>
    </w:p>
    <w:p w14:paraId="1DFBDD1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1447</w:t>
      </w:r>
    </w:p>
    <w:p w14:paraId="625CD7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1447</w:t>
      </w:r>
    </w:p>
    <w:p w14:paraId="1EB1F9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1448</w:t>
      </w:r>
    </w:p>
    <w:p w14:paraId="2CACCCA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1449</w:t>
      </w:r>
    </w:p>
    <w:p w14:paraId="7C3312F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4E6B0C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1451</w:t>
      </w:r>
    </w:p>
    <w:p w14:paraId="7BB87BD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1452</w:t>
      </w:r>
    </w:p>
    <w:p w14:paraId="6F7311F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1452</w:t>
      </w:r>
    </w:p>
    <w:p w14:paraId="2C85E39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1454</w:t>
      </w:r>
    </w:p>
    <w:p w14:paraId="2777DE4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1455</w:t>
      </w:r>
    </w:p>
    <w:p w14:paraId="3C9666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1455</w:t>
      </w:r>
    </w:p>
    <w:p w14:paraId="70F0358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4A435AB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  <w:lang w:eastAsia="zh-CN"/>
        </w:rPr>
        <w:t xml:space="preserve"> for 20 MHz + 10 MHz</w:t>
      </w:r>
      <w:r>
        <w:rPr>
          <w:noProof/>
        </w:rPr>
        <w:tab/>
        <w:t>1457</w:t>
      </w:r>
    </w:p>
    <w:p w14:paraId="14FBAE9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1665B2B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4A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1457</w:t>
      </w:r>
    </w:p>
    <w:p w14:paraId="56860AD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1457</w:t>
      </w:r>
    </w:p>
    <w:p w14:paraId="6F5ADD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0BF734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1458</w:t>
      </w:r>
    </w:p>
    <w:p w14:paraId="25A7E50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1458</w:t>
      </w:r>
    </w:p>
    <w:p w14:paraId="350B30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1458</w:t>
      </w:r>
    </w:p>
    <w:p w14:paraId="094297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1460</w:t>
      </w:r>
    </w:p>
    <w:p w14:paraId="5AC2272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1461</w:t>
      </w:r>
    </w:p>
    <w:p w14:paraId="656428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1461</w:t>
      </w:r>
    </w:p>
    <w:p w14:paraId="4E6A1F5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1462</w:t>
      </w:r>
    </w:p>
    <w:p w14:paraId="5840DD2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 w:rsidRPr="00593AC2">
        <w:rPr>
          <w:noProof/>
          <w:snapToGrid w:val="0"/>
          <w:lang w:eastAsia="zh-CN"/>
        </w:rPr>
        <w:t xml:space="preserve"> for 20MHz +20MHz</w:t>
      </w:r>
      <w:r>
        <w:rPr>
          <w:noProof/>
        </w:rPr>
        <w:tab/>
        <w:t>1463</w:t>
      </w:r>
    </w:p>
    <w:p w14:paraId="4B71739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5A6B5D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63E7A58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  <w:lang w:eastAsia="zh-CN"/>
        </w:rPr>
        <w:t xml:space="preserve"> for </w:t>
      </w:r>
      <w:r w:rsidRPr="00593AC2">
        <w:rPr>
          <w:noProof/>
          <w:snapToGrid w:val="0"/>
          <w:lang w:eastAsia="zh-CN"/>
        </w:rPr>
        <w:t>20MHz +10MHz</w:t>
      </w:r>
      <w:r>
        <w:rPr>
          <w:noProof/>
        </w:rPr>
        <w:tab/>
        <w:t>1463</w:t>
      </w:r>
    </w:p>
    <w:p w14:paraId="48C5C8E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66B8AA0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5560525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1464</w:t>
      </w:r>
    </w:p>
    <w:p w14:paraId="6B42E3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1464</w:t>
      </w:r>
    </w:p>
    <w:p w14:paraId="00303BD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1464</w:t>
      </w:r>
    </w:p>
    <w:p w14:paraId="5574A17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1464</w:t>
      </w:r>
    </w:p>
    <w:p w14:paraId="76631D7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1464</w:t>
      </w:r>
    </w:p>
    <w:p w14:paraId="536E07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1464</w:t>
      </w:r>
    </w:p>
    <w:p w14:paraId="3F2EAF9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1464</w:t>
      </w:r>
    </w:p>
    <w:p w14:paraId="7D125B4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1464</w:t>
      </w:r>
    </w:p>
    <w:p w14:paraId="44450B4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1466</w:t>
      </w:r>
    </w:p>
    <w:p w14:paraId="27CDDA0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1466</w:t>
      </w:r>
    </w:p>
    <w:p w14:paraId="1F327D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6EF86B5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4B3A62C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1468</w:t>
      </w:r>
    </w:p>
    <w:p w14:paraId="19EBA66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005AEB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3B12D8A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3DL/3UL TDD CA</w:t>
      </w:r>
      <w:r>
        <w:rPr>
          <w:noProof/>
        </w:rPr>
        <w:t xml:space="preserve"> UE Transmit Timing Accuracy Tests for </w:t>
      </w:r>
      <w:r>
        <w:rPr>
          <w:noProof/>
          <w:lang w:eastAsia="zh-CN"/>
        </w:rPr>
        <w:t xml:space="preserve">2 </w:t>
      </w:r>
      <w:r>
        <w:rPr>
          <w:noProof/>
        </w:rPr>
        <w:t>SCell</w:t>
      </w:r>
      <w:r>
        <w:rPr>
          <w:noProof/>
          <w:lang w:eastAsia="zh-CN"/>
        </w:rPr>
        <w:t>s</w:t>
      </w:r>
      <w:r>
        <w:rPr>
          <w:noProof/>
        </w:rPr>
        <w:tab/>
        <w:t>1470</w:t>
      </w:r>
    </w:p>
    <w:p w14:paraId="5D0F39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1470</w:t>
      </w:r>
    </w:p>
    <w:p w14:paraId="2C2FAE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3C388D1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1473</w:t>
      </w:r>
    </w:p>
    <w:p w14:paraId="608AA34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41A673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1474</w:t>
      </w:r>
    </w:p>
    <w:p w14:paraId="29994DA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1474</w:t>
      </w:r>
    </w:p>
    <w:p w14:paraId="79460BB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0F3D31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1475</w:t>
      </w:r>
    </w:p>
    <w:p w14:paraId="399AD52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1476</w:t>
      </w:r>
    </w:p>
    <w:p w14:paraId="03F057B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3661EE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1477</w:t>
      </w:r>
    </w:p>
    <w:p w14:paraId="6613412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1478</w:t>
      </w:r>
    </w:p>
    <w:p w14:paraId="0BB874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1478</w:t>
      </w:r>
    </w:p>
    <w:p w14:paraId="3E5D16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143CAF1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1481</w:t>
      </w:r>
    </w:p>
    <w:p w14:paraId="7714D11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1481</w:t>
      </w:r>
    </w:p>
    <w:p w14:paraId="74A5C5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1483</w:t>
      </w:r>
    </w:p>
    <w:p w14:paraId="16858D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- UE Transmit Timing Accuracy Test for RACH-less Handover</w:t>
      </w:r>
      <w:r>
        <w:rPr>
          <w:noProof/>
        </w:rPr>
        <w:tab/>
        <w:t>1484</w:t>
      </w:r>
    </w:p>
    <w:p w14:paraId="1C8D1C8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1484</w:t>
      </w:r>
    </w:p>
    <w:p w14:paraId="6C8D19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1485</w:t>
      </w:r>
    </w:p>
    <w:p w14:paraId="7C06DAA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- UE Transmit Timing Accuracy Test for RACH-less Handover</w:t>
      </w:r>
      <w:r>
        <w:rPr>
          <w:noProof/>
        </w:rPr>
        <w:tab/>
        <w:t>1485</w:t>
      </w:r>
    </w:p>
    <w:p w14:paraId="2DFFAEF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1485</w:t>
      </w:r>
    </w:p>
    <w:p w14:paraId="44E7C8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1487</w:t>
      </w:r>
    </w:p>
    <w:p w14:paraId="0B149A8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1487</w:t>
      </w:r>
    </w:p>
    <w:p w14:paraId="3078B96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1487</w:t>
      </w:r>
    </w:p>
    <w:p w14:paraId="226DA38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63261B5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1489</w:t>
      </w:r>
    </w:p>
    <w:p w14:paraId="47F4FC5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1C81F7A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41070EF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1491</w:t>
      </w:r>
    </w:p>
    <w:p w14:paraId="46D6349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22AD097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63509D9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1493</w:t>
      </w:r>
    </w:p>
    <w:p w14:paraId="26BAFD7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6E9A232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1494</w:t>
      </w:r>
    </w:p>
    <w:p w14:paraId="2A4485F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1495</w:t>
      </w:r>
    </w:p>
    <w:p w14:paraId="21D3F7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1495</w:t>
      </w:r>
    </w:p>
    <w:p w14:paraId="5BD347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1496</w:t>
      </w:r>
    </w:p>
    <w:p w14:paraId="53661F8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1497</w:t>
      </w:r>
    </w:p>
    <w:p w14:paraId="0FD4E0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1497</w:t>
      </w:r>
    </w:p>
    <w:p w14:paraId="74A33F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1498</w:t>
      </w:r>
    </w:p>
    <w:p w14:paraId="35D2FAA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1499</w:t>
      </w:r>
    </w:p>
    <w:p w14:paraId="79E6C39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1499</w:t>
      </w:r>
    </w:p>
    <w:p w14:paraId="24EA59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4D74FE2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1501</w:t>
      </w:r>
    </w:p>
    <w:p w14:paraId="1C4776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7C8AFC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7B0EE66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Timing Advance</w:t>
      </w:r>
      <w:r>
        <w:rPr>
          <w:noProof/>
        </w:rPr>
        <w:tab/>
        <w:t>1504</w:t>
      </w:r>
    </w:p>
    <w:p w14:paraId="05AAE8E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1504</w:t>
      </w:r>
    </w:p>
    <w:p w14:paraId="08B578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1504</w:t>
      </w:r>
    </w:p>
    <w:p w14:paraId="34D9C24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1505</w:t>
      </w:r>
    </w:p>
    <w:p w14:paraId="20FE8E4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1506</w:t>
      </w:r>
    </w:p>
    <w:p w14:paraId="60A5495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1506</w:t>
      </w:r>
    </w:p>
    <w:p w14:paraId="3FFC02C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1508</w:t>
      </w:r>
    </w:p>
    <w:p w14:paraId="420424A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5MHz</w:t>
      </w:r>
      <w:r>
        <w:rPr>
          <w:noProof/>
        </w:rPr>
        <w:tab/>
        <w:t>1508</w:t>
      </w:r>
    </w:p>
    <w:p w14:paraId="33FFCF2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77BAB78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511F7DE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SCell in sTAG</w:t>
      </w:r>
      <w:r>
        <w:rPr>
          <w:noProof/>
        </w:rPr>
        <w:tab/>
        <w:t>1508</w:t>
      </w:r>
    </w:p>
    <w:p w14:paraId="402DC1E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3673F9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1A34D43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1511</w:t>
      </w:r>
    </w:p>
    <w:p w14:paraId="77BF1BD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799C3F0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7A2BD33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+20 MHz</w:t>
      </w:r>
      <w:r>
        <w:rPr>
          <w:noProof/>
        </w:rPr>
        <w:tab/>
        <w:t>1513</w:t>
      </w:r>
    </w:p>
    <w:p w14:paraId="7E533B7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5A1E78D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5E0E93C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+10 MHz</w:t>
      </w:r>
      <w:r>
        <w:rPr>
          <w:noProof/>
        </w:rPr>
        <w:tab/>
        <w:t>1514</w:t>
      </w:r>
    </w:p>
    <w:p w14:paraId="7047A0D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1514</w:t>
      </w:r>
    </w:p>
    <w:p w14:paraId="06F336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3B74E16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1514</w:t>
      </w:r>
    </w:p>
    <w:p w14:paraId="0DF745E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1514</w:t>
      </w:r>
    </w:p>
    <w:p w14:paraId="62420F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1517</w:t>
      </w:r>
    </w:p>
    <w:p w14:paraId="1B5E635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1517</w:t>
      </w:r>
    </w:p>
    <w:p w14:paraId="0F16B26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1517</w:t>
      </w:r>
    </w:p>
    <w:p w14:paraId="74C664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7A05534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1519</w:t>
      </w:r>
    </w:p>
    <w:p w14:paraId="395878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120AF9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1521</w:t>
      </w:r>
    </w:p>
    <w:p w14:paraId="4A056AA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4CD9F49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Timing Advance Adjustment Accuracy Test in CEModeB</w:t>
      </w:r>
      <w:r>
        <w:rPr>
          <w:noProof/>
        </w:rPr>
        <w:tab/>
        <w:t>1523</w:t>
      </w:r>
    </w:p>
    <w:p w14:paraId="608A2A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1523</w:t>
      </w:r>
    </w:p>
    <w:p w14:paraId="2F9575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lastRenderedPageBreak/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1524</w:t>
      </w:r>
    </w:p>
    <w:p w14:paraId="13D2A38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1524</w:t>
      </w:r>
    </w:p>
    <w:p w14:paraId="12D88A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184142E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1526</w:t>
      </w:r>
    </w:p>
    <w:p w14:paraId="1AB0F42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1526</w:t>
      </w:r>
    </w:p>
    <w:p w14:paraId="119290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3EAFD1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1528</w:t>
      </w:r>
    </w:p>
    <w:p w14:paraId="7A16253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UE Timing Advance Adjustment delay Test for sTTI and </w:t>
      </w:r>
      <w:r w:rsidRPr="00593AC2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1529</w:t>
      </w:r>
    </w:p>
    <w:p w14:paraId="3E9E122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512A7EE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1530</w:t>
      </w:r>
    </w:p>
    <w:p w14:paraId="6652B0D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UE Timing Advance Adjustment delay Test for sTTI and </w:t>
      </w:r>
      <w:r w:rsidRPr="00593AC2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1531</w:t>
      </w:r>
    </w:p>
    <w:p w14:paraId="0D5620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1531</w:t>
      </w:r>
    </w:p>
    <w:p w14:paraId="3C2637D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1533</w:t>
      </w:r>
    </w:p>
    <w:p w14:paraId="2139B2F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1533</w:t>
      </w:r>
    </w:p>
    <w:p w14:paraId="3D9453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1533</w:t>
      </w:r>
    </w:p>
    <w:p w14:paraId="7E40FE9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1535</w:t>
      </w:r>
    </w:p>
    <w:p w14:paraId="1E73CDA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Radio Link Monitoring</w:t>
      </w:r>
      <w:r>
        <w:rPr>
          <w:noProof/>
        </w:rPr>
        <w:tab/>
        <w:t>1535</w:t>
      </w:r>
    </w:p>
    <w:p w14:paraId="5BA587F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E-UTRAN FDD Radio Link Monitoring Test for Out-of-sync</w:t>
      </w:r>
      <w:r>
        <w:rPr>
          <w:noProof/>
        </w:rPr>
        <w:tab/>
        <w:t>1535</w:t>
      </w:r>
    </w:p>
    <w:p w14:paraId="785DD1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1535</w:t>
      </w:r>
    </w:p>
    <w:p w14:paraId="4243422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1539</w:t>
      </w:r>
    </w:p>
    <w:p w14:paraId="294DC8E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</w:t>
      </w:r>
      <w:r w:rsidRPr="00593AC2">
        <w:rPr>
          <w:rFonts w:eastAsia="MS Mincho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FDD Radio Link Monitoring Test for </w:t>
      </w:r>
      <w:r w:rsidRPr="00593AC2">
        <w:rPr>
          <w:rFonts w:eastAsia="MS Mincho"/>
          <w:noProof/>
        </w:rPr>
        <w:t>In</w:t>
      </w:r>
      <w:r w:rsidRPr="00593AC2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1539</w:t>
      </w:r>
    </w:p>
    <w:p w14:paraId="282228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2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1539</w:t>
      </w:r>
    </w:p>
    <w:p w14:paraId="4177BE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29CA15E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E-UTRAN TDD Radio Link Monitoring Test for Out-of-sync</w:t>
      </w:r>
      <w:r>
        <w:rPr>
          <w:noProof/>
        </w:rPr>
        <w:tab/>
        <w:t>1543</w:t>
      </w:r>
    </w:p>
    <w:p w14:paraId="48B746C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1543</w:t>
      </w:r>
    </w:p>
    <w:p w14:paraId="3A228C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1547</w:t>
      </w:r>
    </w:p>
    <w:p w14:paraId="5A7E300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</w:t>
      </w:r>
      <w:r w:rsidRPr="00593AC2">
        <w:rPr>
          <w:rFonts w:eastAsia="MS Mincho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TDD Radio Link Monitoring Test for </w:t>
      </w:r>
      <w:r w:rsidRPr="00593AC2">
        <w:rPr>
          <w:rFonts w:eastAsia="MS Mincho"/>
          <w:noProof/>
        </w:rPr>
        <w:t>In</w:t>
      </w:r>
      <w:r w:rsidRPr="00593AC2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1547</w:t>
      </w:r>
    </w:p>
    <w:p w14:paraId="3606A3E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4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1547</w:t>
      </w:r>
    </w:p>
    <w:p w14:paraId="37CA1FA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1551</w:t>
      </w:r>
    </w:p>
    <w:p w14:paraId="602CD12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in DRX</w:t>
      </w:r>
      <w:r>
        <w:rPr>
          <w:noProof/>
        </w:rPr>
        <w:tab/>
        <w:t>1551</w:t>
      </w:r>
    </w:p>
    <w:p w14:paraId="3260F2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1551</w:t>
      </w:r>
    </w:p>
    <w:p w14:paraId="4C31D2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1554</w:t>
      </w:r>
    </w:p>
    <w:p w14:paraId="2E562E4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1555</w:t>
      </w:r>
    </w:p>
    <w:p w14:paraId="3B3B07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6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1555</w:t>
      </w:r>
    </w:p>
    <w:p w14:paraId="629412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1558</w:t>
      </w:r>
    </w:p>
    <w:p w14:paraId="658A363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</w:t>
      </w:r>
      <w:r>
        <w:rPr>
          <w:noProof/>
        </w:rPr>
        <w:tab/>
        <w:t>1558</w:t>
      </w:r>
    </w:p>
    <w:p w14:paraId="024DDA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1558</w:t>
      </w:r>
    </w:p>
    <w:p w14:paraId="7FC7455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1561</w:t>
      </w:r>
    </w:p>
    <w:p w14:paraId="1ABD0CA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1561</w:t>
      </w:r>
    </w:p>
    <w:p w14:paraId="619C3E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8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1561</w:t>
      </w:r>
    </w:p>
    <w:p w14:paraId="42131BC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1564</w:t>
      </w:r>
    </w:p>
    <w:p w14:paraId="721CC49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1564</w:t>
      </w:r>
    </w:p>
    <w:p w14:paraId="54AF54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1567</w:t>
      </w:r>
    </w:p>
    <w:p w14:paraId="6538B71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593AC2">
        <w:rPr>
          <w:rFonts w:eastAsia="MS Mincho"/>
          <w:noProof/>
          <w:lang w:eastAsia="zh-CN"/>
        </w:rPr>
        <w:t xml:space="preserve">DD Radio Link Monitoring Test for Out-of-sync under </w:t>
      </w:r>
      <w:r>
        <w:rPr>
          <w:noProof/>
          <w:lang w:eastAsia="zh-CN"/>
        </w:rPr>
        <w:t>T</w:t>
      </w:r>
      <w:r w:rsidRPr="00593AC2">
        <w:rPr>
          <w:rFonts w:eastAsia="MS Mincho"/>
          <w:noProof/>
          <w:lang w:eastAsia="zh-CN"/>
        </w:rPr>
        <w:t xml:space="preserve">ime </w:t>
      </w:r>
      <w:r>
        <w:rPr>
          <w:noProof/>
          <w:lang w:eastAsia="zh-CN"/>
        </w:rPr>
        <w:t>D</w:t>
      </w:r>
      <w:r w:rsidRPr="00593AC2">
        <w:rPr>
          <w:rFonts w:eastAsia="MS Mincho"/>
          <w:noProof/>
          <w:lang w:eastAsia="zh-CN"/>
        </w:rPr>
        <w:t xml:space="preserve">omain </w:t>
      </w:r>
      <w:r>
        <w:rPr>
          <w:noProof/>
          <w:lang w:eastAsia="zh-CN"/>
        </w:rPr>
        <w:t>M</w:t>
      </w:r>
      <w:r w:rsidRPr="00593AC2">
        <w:rPr>
          <w:rFonts w:eastAsia="MS Mincho"/>
          <w:noProof/>
          <w:lang w:eastAsia="zh-CN"/>
        </w:rPr>
        <w:t xml:space="preserve">easurement </w:t>
      </w:r>
      <w:r>
        <w:rPr>
          <w:noProof/>
          <w:lang w:eastAsia="zh-CN"/>
        </w:rPr>
        <w:t>R</w:t>
      </w:r>
      <w:r w:rsidRPr="00593AC2">
        <w:rPr>
          <w:rFonts w:eastAsia="MS Mincho"/>
          <w:noProof/>
          <w:lang w:eastAsia="zh-CN"/>
        </w:rPr>
        <w:t xml:space="preserve">esource </w:t>
      </w:r>
      <w:r>
        <w:rPr>
          <w:noProof/>
          <w:lang w:eastAsia="zh-CN"/>
        </w:rPr>
        <w:t>R</w:t>
      </w:r>
      <w:r w:rsidRPr="00593AC2">
        <w:rPr>
          <w:rFonts w:eastAsia="MS Mincho"/>
          <w:noProof/>
          <w:lang w:eastAsia="zh-CN"/>
        </w:rPr>
        <w:t>estriction</w:t>
      </w:r>
      <w:r>
        <w:rPr>
          <w:noProof/>
          <w:lang w:eastAsia="zh-CN"/>
        </w:rPr>
        <w:t xml:space="preserve"> with Non-MBSFN ABS</w:t>
      </w:r>
      <w:r>
        <w:rPr>
          <w:noProof/>
        </w:rPr>
        <w:tab/>
        <w:t>1567</w:t>
      </w:r>
    </w:p>
    <w:p w14:paraId="4BD3C5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snapToGrid w:val="0"/>
          <w:lang w:eastAsia="zh-CN"/>
        </w:rPr>
        <w:t>A.7.3.</w:t>
      </w:r>
      <w:r w:rsidRPr="00593AC2">
        <w:rPr>
          <w:noProof/>
          <w:snapToGrid w:val="0"/>
          <w:lang w:eastAsia="zh-CN"/>
        </w:rPr>
        <w:t>10</w:t>
      </w:r>
      <w:r w:rsidRPr="00593AC2">
        <w:rPr>
          <w:rFonts w:eastAsia="MS Mincho"/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1567</w:t>
      </w:r>
    </w:p>
    <w:p w14:paraId="163BF8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1571</w:t>
      </w:r>
    </w:p>
    <w:p w14:paraId="15B3E3C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11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1571</w:t>
      </w:r>
    </w:p>
    <w:p w14:paraId="3136E5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</w:t>
      </w:r>
      <w:r w:rsidRPr="00593AC2">
        <w:rPr>
          <w:noProof/>
          <w:snapToGrid w:val="0"/>
          <w:lang w:eastAsia="zh-CN"/>
        </w:rPr>
        <w:t>11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1576</w:t>
      </w:r>
    </w:p>
    <w:p w14:paraId="21FDD2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1576</w:t>
      </w:r>
    </w:p>
    <w:p w14:paraId="217AB99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12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1576</w:t>
      </w:r>
    </w:p>
    <w:p w14:paraId="7C2F480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1581</w:t>
      </w:r>
    </w:p>
    <w:p w14:paraId="3CEAEA6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13</w:t>
      </w:r>
      <w:r>
        <w:rPr>
          <w:noProof/>
          <w:lang w:eastAsia="zh-CN"/>
        </w:rPr>
        <w:t xml:space="preserve"> E-UTRAN FDD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1581</w:t>
      </w:r>
    </w:p>
    <w:p w14:paraId="1B2FD56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13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1581</w:t>
      </w:r>
    </w:p>
    <w:p w14:paraId="151B86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1584</w:t>
      </w:r>
    </w:p>
    <w:p w14:paraId="5BF71C1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14</w:t>
      </w:r>
      <w:r>
        <w:rPr>
          <w:noProof/>
          <w:lang w:eastAsia="zh-CN"/>
        </w:rPr>
        <w:t xml:space="preserve"> E-UTRAN </w:t>
      </w:r>
      <w:r>
        <w:rPr>
          <w:noProof/>
        </w:rPr>
        <w:t>T</w:t>
      </w:r>
      <w:r>
        <w:rPr>
          <w:noProof/>
          <w:lang w:eastAsia="zh-CN"/>
        </w:rPr>
        <w:t xml:space="preserve">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1584</w:t>
      </w:r>
    </w:p>
    <w:p w14:paraId="31FCF9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lastRenderedPageBreak/>
        <w:t>A.7.3.</w:t>
      </w:r>
      <w:r w:rsidRPr="00593AC2">
        <w:rPr>
          <w:noProof/>
          <w:snapToGrid w:val="0"/>
        </w:rPr>
        <w:t>14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1584</w:t>
      </w:r>
    </w:p>
    <w:p w14:paraId="5107A2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1587</w:t>
      </w:r>
    </w:p>
    <w:p w14:paraId="2CDF089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In-sync under Time Domain Measurement Resource Restriction with MBSFN ABS</w:t>
      </w:r>
      <w:r>
        <w:rPr>
          <w:noProof/>
        </w:rPr>
        <w:tab/>
        <w:t>1587</w:t>
      </w:r>
    </w:p>
    <w:p w14:paraId="03591E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1587</w:t>
      </w:r>
    </w:p>
    <w:p w14:paraId="0CF44E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</w:t>
      </w:r>
      <w:r w:rsidRPr="00593AC2">
        <w:rPr>
          <w:noProof/>
          <w:snapToGrid w:val="0"/>
          <w:lang w:eastAsia="zh-CN"/>
        </w:rPr>
        <w:t>15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1591</w:t>
      </w:r>
    </w:p>
    <w:p w14:paraId="13620C2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Resource Restriction with MBSFN ABS</w:t>
      </w:r>
      <w:r>
        <w:rPr>
          <w:noProof/>
        </w:rPr>
        <w:tab/>
        <w:t>1591</w:t>
      </w:r>
    </w:p>
    <w:p w14:paraId="3378208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1591</w:t>
      </w:r>
    </w:p>
    <w:p w14:paraId="2285EE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</w:t>
      </w:r>
      <w:r w:rsidRPr="00593AC2">
        <w:rPr>
          <w:noProof/>
          <w:snapToGrid w:val="0"/>
          <w:lang w:eastAsia="zh-CN"/>
        </w:rPr>
        <w:t>16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1596</w:t>
      </w:r>
    </w:p>
    <w:p w14:paraId="071136F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1596</w:t>
      </w:r>
    </w:p>
    <w:p w14:paraId="3A753F1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1596</w:t>
      </w:r>
    </w:p>
    <w:p w14:paraId="3F0183F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</w:t>
      </w:r>
      <w:r w:rsidRPr="00593AC2">
        <w:rPr>
          <w:noProof/>
          <w:snapToGrid w:val="0"/>
          <w:lang w:eastAsia="zh-CN"/>
        </w:rPr>
        <w:t>17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1600</w:t>
      </w:r>
    </w:p>
    <w:p w14:paraId="38312A5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1600</w:t>
      </w:r>
    </w:p>
    <w:p w14:paraId="51325C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1600</w:t>
      </w:r>
    </w:p>
    <w:p w14:paraId="142558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</w:t>
      </w:r>
      <w:r w:rsidRPr="00593AC2">
        <w:rPr>
          <w:noProof/>
          <w:snapToGrid w:val="0"/>
          <w:lang w:eastAsia="zh-CN"/>
        </w:rPr>
        <w:t>18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1604</w:t>
      </w:r>
    </w:p>
    <w:p w14:paraId="77B79E5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1604</w:t>
      </w:r>
    </w:p>
    <w:p w14:paraId="5A432D1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1604</w:t>
      </w:r>
    </w:p>
    <w:p w14:paraId="5E2523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1609</w:t>
      </w:r>
    </w:p>
    <w:p w14:paraId="51C6E1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1609</w:t>
      </w:r>
    </w:p>
    <w:p w14:paraId="55B5EC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20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1609</w:t>
      </w:r>
    </w:p>
    <w:p w14:paraId="3F4745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1614</w:t>
      </w:r>
    </w:p>
    <w:p w14:paraId="2C5480A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1614</w:t>
      </w:r>
    </w:p>
    <w:p w14:paraId="40D96C8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1614</w:t>
      </w:r>
    </w:p>
    <w:p w14:paraId="70253E4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5FD3DFD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1619</w:t>
      </w:r>
    </w:p>
    <w:p w14:paraId="5E3F53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22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1619</w:t>
      </w:r>
    </w:p>
    <w:p w14:paraId="3E766D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1624</w:t>
      </w:r>
    </w:p>
    <w:p w14:paraId="6052757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for 5MHz Bandwidth</w:t>
      </w:r>
      <w:r>
        <w:rPr>
          <w:noProof/>
        </w:rPr>
        <w:tab/>
        <w:t>1624</w:t>
      </w:r>
    </w:p>
    <w:p w14:paraId="56719D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1624</w:t>
      </w:r>
    </w:p>
    <w:p w14:paraId="5FC116B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1625</w:t>
      </w:r>
    </w:p>
    <w:p w14:paraId="0D928ED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for 5MHz Bandwidth</w:t>
      </w:r>
      <w:r>
        <w:rPr>
          <w:noProof/>
        </w:rPr>
        <w:tab/>
        <w:t>1625</w:t>
      </w:r>
    </w:p>
    <w:p w14:paraId="4A7E35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1625</w:t>
      </w:r>
    </w:p>
    <w:p w14:paraId="66C446F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1626</w:t>
      </w:r>
    </w:p>
    <w:p w14:paraId="12E38F9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in DRX for 5MHz Bandwidth</w:t>
      </w:r>
      <w:r>
        <w:rPr>
          <w:noProof/>
        </w:rPr>
        <w:tab/>
        <w:t>1626</w:t>
      </w:r>
    </w:p>
    <w:p w14:paraId="3F08FC4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1626</w:t>
      </w:r>
    </w:p>
    <w:p w14:paraId="56C3413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1627</w:t>
      </w:r>
    </w:p>
    <w:p w14:paraId="1BAA3D9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593AC2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1627</w:t>
      </w:r>
    </w:p>
    <w:p w14:paraId="6D08A1F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1627</w:t>
      </w:r>
    </w:p>
    <w:p w14:paraId="7F39723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59DF95E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593AC2">
        <w:rPr>
          <w:rFonts w:eastAsia="MS Mincho"/>
          <w:noProof/>
          <w:lang w:eastAsia="zh-CN"/>
        </w:rPr>
        <w:t xml:space="preserve">FDD Radio Link Monitoring Test for </w:t>
      </w:r>
      <w:r w:rsidRPr="00593AC2">
        <w:rPr>
          <w:rFonts w:eastAsia="MS Mincho"/>
          <w:noProof/>
        </w:rPr>
        <w:t>In</w:t>
      </w:r>
      <w:r w:rsidRPr="00593AC2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1630</w:t>
      </w:r>
    </w:p>
    <w:p w14:paraId="718684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1630</w:t>
      </w:r>
    </w:p>
    <w:p w14:paraId="50913F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6F37351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0</w:t>
      </w:r>
      <w:r>
        <w:rPr>
          <w:noProof/>
        </w:rPr>
        <w:tab/>
        <w:t>1633</w:t>
      </w:r>
    </w:p>
    <w:p w14:paraId="33FC4F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1633</w:t>
      </w:r>
    </w:p>
    <w:p w14:paraId="719512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7EF9223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1636</w:t>
      </w:r>
    </w:p>
    <w:p w14:paraId="36A1EBD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1636</w:t>
      </w:r>
    </w:p>
    <w:p w14:paraId="7CE1BE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</w:t>
      </w:r>
      <w:r w:rsidRPr="00593AC2">
        <w:rPr>
          <w:noProof/>
          <w:snapToGrid w:val="0"/>
        </w:rPr>
        <w:t>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7B4D401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593AC2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1639</w:t>
      </w:r>
    </w:p>
    <w:p w14:paraId="5DA1C43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1639</w:t>
      </w:r>
    </w:p>
    <w:p w14:paraId="21F0916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1642</w:t>
      </w:r>
    </w:p>
    <w:p w14:paraId="2506CAB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593AC2">
        <w:rPr>
          <w:rFonts w:eastAsia="MS Mincho"/>
          <w:noProof/>
          <w:lang w:eastAsia="zh-CN"/>
        </w:rPr>
        <w:t xml:space="preserve"> Radio Link Monitoring Test for </w:t>
      </w:r>
      <w:r w:rsidRPr="00593AC2">
        <w:rPr>
          <w:rFonts w:eastAsia="MS Mincho"/>
          <w:noProof/>
        </w:rPr>
        <w:t>In</w:t>
      </w:r>
      <w:r w:rsidRPr="00593AC2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1642</w:t>
      </w:r>
    </w:p>
    <w:p w14:paraId="109BFEC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1642</w:t>
      </w:r>
    </w:p>
    <w:p w14:paraId="4B8A4E3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1645</w:t>
      </w:r>
    </w:p>
    <w:p w14:paraId="13E795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0</w:t>
      </w:r>
      <w:r>
        <w:rPr>
          <w:noProof/>
        </w:rPr>
        <w:tab/>
        <w:t>1645</w:t>
      </w:r>
    </w:p>
    <w:p w14:paraId="364F1F3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1645</w:t>
      </w:r>
    </w:p>
    <w:p w14:paraId="146C8F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23C89AF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1648</w:t>
      </w:r>
    </w:p>
    <w:p w14:paraId="61ED4A7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1648</w:t>
      </w:r>
    </w:p>
    <w:p w14:paraId="674FCB6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1651</w:t>
      </w:r>
    </w:p>
    <w:p w14:paraId="7B3AB2B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593AC2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1651</w:t>
      </w:r>
    </w:p>
    <w:p w14:paraId="15E5F1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1651</w:t>
      </w:r>
    </w:p>
    <w:p w14:paraId="3168638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1654</w:t>
      </w:r>
    </w:p>
    <w:p w14:paraId="0CC02D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593AC2">
        <w:rPr>
          <w:rFonts w:eastAsia="MS Mincho"/>
          <w:noProof/>
          <w:lang w:eastAsia="zh-CN"/>
        </w:rPr>
        <w:t xml:space="preserve"> Radio Link Monitoring Test for </w:t>
      </w:r>
      <w:r w:rsidRPr="00593AC2">
        <w:rPr>
          <w:rFonts w:eastAsia="MS Mincho"/>
          <w:noProof/>
        </w:rPr>
        <w:t>In</w:t>
      </w:r>
      <w:r w:rsidRPr="00593AC2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1654</w:t>
      </w:r>
    </w:p>
    <w:p w14:paraId="4397DB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1654</w:t>
      </w:r>
    </w:p>
    <w:p w14:paraId="33C09AF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1657</w:t>
      </w:r>
    </w:p>
    <w:p w14:paraId="7F05464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0</w:t>
      </w:r>
      <w:r>
        <w:rPr>
          <w:noProof/>
        </w:rPr>
        <w:tab/>
        <w:t>1657</w:t>
      </w:r>
    </w:p>
    <w:p w14:paraId="0866D2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1657</w:t>
      </w:r>
    </w:p>
    <w:p w14:paraId="6BAB88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2EB225B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1660</w:t>
      </w:r>
    </w:p>
    <w:p w14:paraId="035E1AD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1660</w:t>
      </w:r>
    </w:p>
    <w:p w14:paraId="4C37EA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1663</w:t>
      </w:r>
    </w:p>
    <w:p w14:paraId="1834550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synchronous DC</w:t>
      </w:r>
      <w:r>
        <w:rPr>
          <w:noProof/>
        </w:rPr>
        <w:tab/>
        <w:t>1663</w:t>
      </w:r>
    </w:p>
    <w:p w14:paraId="2AAFED7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1663</w:t>
      </w:r>
    </w:p>
    <w:p w14:paraId="3A3630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1666</w:t>
      </w:r>
    </w:p>
    <w:p w14:paraId="4BF5F7A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asynchronous DC</w:t>
      </w:r>
      <w:r>
        <w:rPr>
          <w:noProof/>
        </w:rPr>
        <w:tab/>
        <w:t>1666</w:t>
      </w:r>
    </w:p>
    <w:p w14:paraId="362B5C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1666</w:t>
      </w:r>
    </w:p>
    <w:p w14:paraId="38838F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1669</w:t>
      </w:r>
    </w:p>
    <w:p w14:paraId="2A12528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Radio Link Monitoring Test for Out-of-sync in DRX in synchronous DC</w:t>
      </w:r>
      <w:r>
        <w:rPr>
          <w:noProof/>
        </w:rPr>
        <w:tab/>
        <w:t>1670</w:t>
      </w:r>
    </w:p>
    <w:p w14:paraId="1BF43F1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1670</w:t>
      </w:r>
    </w:p>
    <w:p w14:paraId="042409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1672</w:t>
      </w:r>
    </w:p>
    <w:p w14:paraId="75921D8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Radio Link Monitoring Test for In-sync in DRX in synchronous dual connectivity</w:t>
      </w:r>
      <w:r>
        <w:rPr>
          <w:noProof/>
        </w:rPr>
        <w:tab/>
        <w:t>1673</w:t>
      </w:r>
    </w:p>
    <w:p w14:paraId="0183E5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1673</w:t>
      </w:r>
    </w:p>
    <w:p w14:paraId="3C08BD3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1676</w:t>
      </w:r>
    </w:p>
    <w:p w14:paraId="364FACA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In-sync in DRX in asynchronous DC</w:t>
      </w:r>
      <w:r>
        <w:rPr>
          <w:noProof/>
        </w:rPr>
        <w:tab/>
        <w:t>1676</w:t>
      </w:r>
    </w:p>
    <w:p w14:paraId="299FD83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1676</w:t>
      </w:r>
    </w:p>
    <w:p w14:paraId="7436836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1679</w:t>
      </w:r>
    </w:p>
    <w:p w14:paraId="6A5B126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Radio Link Monitoring Test for In-sync in DRX in synchronous dual connectivity</w:t>
      </w:r>
      <w:r>
        <w:rPr>
          <w:noProof/>
        </w:rPr>
        <w:tab/>
        <w:t>1679</w:t>
      </w:r>
    </w:p>
    <w:p w14:paraId="42DED8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1679</w:t>
      </w:r>
    </w:p>
    <w:p w14:paraId="7A34190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1682</w:t>
      </w:r>
    </w:p>
    <w:p w14:paraId="3BB18FE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>-FDD DC Radio Link Monitoring Test for Out-of-sync in DRX in synchronous DC</w:t>
      </w:r>
      <w:r>
        <w:rPr>
          <w:noProof/>
        </w:rPr>
        <w:t xml:space="preserve"> with PCell in FDD</w:t>
      </w:r>
      <w:r>
        <w:rPr>
          <w:noProof/>
        </w:rPr>
        <w:tab/>
        <w:t>1682</w:t>
      </w:r>
    </w:p>
    <w:p w14:paraId="25E9F0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44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1682</w:t>
      </w:r>
    </w:p>
    <w:p w14:paraId="1AA9F9F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44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1685</w:t>
      </w:r>
    </w:p>
    <w:p w14:paraId="05E8104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</w:t>
      </w:r>
      <w:r>
        <w:rPr>
          <w:noProof/>
        </w:rPr>
        <w:t>FDD</w:t>
      </w:r>
      <w:r>
        <w:rPr>
          <w:noProof/>
          <w:lang w:eastAsia="zh-CN"/>
        </w:rPr>
        <w:t xml:space="preserve"> DC Radio Link Monitoring Test for Out-of-sync in DRX in synchronous DC</w:t>
      </w:r>
      <w:r>
        <w:rPr>
          <w:noProof/>
        </w:rPr>
        <w:t xml:space="preserve"> with PCell in TDD</w:t>
      </w:r>
      <w:r>
        <w:rPr>
          <w:noProof/>
        </w:rPr>
        <w:tab/>
        <w:t>1686</w:t>
      </w:r>
    </w:p>
    <w:p w14:paraId="32C5B5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45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1686</w:t>
      </w:r>
    </w:p>
    <w:p w14:paraId="65C77E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</w:t>
      </w:r>
      <w:r w:rsidRPr="00593AC2">
        <w:rPr>
          <w:noProof/>
          <w:snapToGrid w:val="0"/>
        </w:rPr>
        <w:t>45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1688</w:t>
      </w:r>
    </w:p>
    <w:p w14:paraId="315329D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FDD</w:t>
      </w:r>
      <w:r>
        <w:rPr>
          <w:noProof/>
        </w:rPr>
        <w:tab/>
        <w:t>1689</w:t>
      </w:r>
    </w:p>
    <w:p w14:paraId="5E7998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1689</w:t>
      </w:r>
    </w:p>
    <w:p w14:paraId="79D05D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1692</w:t>
      </w:r>
    </w:p>
    <w:p w14:paraId="49973F9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TDD</w:t>
      </w:r>
      <w:r>
        <w:rPr>
          <w:noProof/>
        </w:rPr>
        <w:tab/>
        <w:t>1692</w:t>
      </w:r>
    </w:p>
    <w:p w14:paraId="4A6F52C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1692</w:t>
      </w:r>
    </w:p>
    <w:p w14:paraId="2BC69A3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1695</w:t>
      </w:r>
    </w:p>
    <w:p w14:paraId="7D17239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593AC2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1695</w:t>
      </w:r>
    </w:p>
    <w:p w14:paraId="7BBD62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1695</w:t>
      </w:r>
    </w:p>
    <w:p w14:paraId="2B77974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25F4024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593AC2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1698</w:t>
      </w:r>
    </w:p>
    <w:p w14:paraId="1D07EB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1698</w:t>
      </w:r>
    </w:p>
    <w:p w14:paraId="53EB36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1701</w:t>
      </w:r>
    </w:p>
    <w:p w14:paraId="0197D1D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M1 configured in CEMode A</w:t>
      </w:r>
      <w:r>
        <w:rPr>
          <w:noProof/>
        </w:rPr>
        <w:tab/>
        <w:t>1701</w:t>
      </w:r>
    </w:p>
    <w:p w14:paraId="3859845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1701</w:t>
      </w:r>
    </w:p>
    <w:p w14:paraId="5D37AF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3C47B93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1704</w:t>
      </w:r>
    </w:p>
    <w:p w14:paraId="269986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1704</w:t>
      </w:r>
    </w:p>
    <w:p w14:paraId="6AD5C1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A.7.3.51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257B0F2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</w:rPr>
        <w:tab/>
        <w:t>1707</w:t>
      </w:r>
    </w:p>
    <w:p w14:paraId="7D0048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1707</w:t>
      </w:r>
    </w:p>
    <w:p w14:paraId="0EF28B9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09E2FF0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593AC2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1710</w:t>
      </w:r>
    </w:p>
    <w:p w14:paraId="645F303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1710</w:t>
      </w:r>
    </w:p>
    <w:p w14:paraId="32CAC6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2824EF5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M1 configured in CEMode A</w:t>
      </w:r>
      <w:r>
        <w:rPr>
          <w:noProof/>
        </w:rPr>
        <w:tab/>
        <w:t>1713</w:t>
      </w:r>
    </w:p>
    <w:p w14:paraId="2BFE2E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1713</w:t>
      </w:r>
    </w:p>
    <w:p w14:paraId="513A707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49F9256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1716</w:t>
      </w:r>
    </w:p>
    <w:p w14:paraId="761BAAC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1716</w:t>
      </w:r>
    </w:p>
    <w:p w14:paraId="1E73FC3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629EEAE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593AC2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1719</w:t>
      </w:r>
    </w:p>
    <w:p w14:paraId="05A640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1719</w:t>
      </w:r>
    </w:p>
    <w:p w14:paraId="55F75C9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1722</w:t>
      </w:r>
    </w:p>
    <w:p w14:paraId="0DA84A4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593AC2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1722</w:t>
      </w:r>
    </w:p>
    <w:p w14:paraId="0C36407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1722</w:t>
      </w:r>
    </w:p>
    <w:p w14:paraId="1853D1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62922A8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M1 configured in CEMode A</w:t>
      </w:r>
      <w:r>
        <w:rPr>
          <w:noProof/>
        </w:rPr>
        <w:tab/>
        <w:t>1725</w:t>
      </w:r>
    </w:p>
    <w:p w14:paraId="1C7755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1725</w:t>
      </w:r>
    </w:p>
    <w:p w14:paraId="2914967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15DCBCE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1728</w:t>
      </w:r>
    </w:p>
    <w:p w14:paraId="5047BE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1728</w:t>
      </w:r>
    </w:p>
    <w:p w14:paraId="6B7003A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1731</w:t>
      </w:r>
    </w:p>
    <w:p w14:paraId="434A2D6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normal coverage</w:t>
      </w:r>
      <w:r>
        <w:rPr>
          <w:noProof/>
        </w:rPr>
        <w:tab/>
        <w:t>1731</w:t>
      </w:r>
    </w:p>
    <w:p w14:paraId="0FBCF11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1731</w:t>
      </w:r>
    </w:p>
    <w:p w14:paraId="5E79879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7753D1A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enhanced coverage</w:t>
      </w:r>
      <w:r>
        <w:rPr>
          <w:noProof/>
        </w:rPr>
        <w:tab/>
        <w:t>1735</w:t>
      </w:r>
    </w:p>
    <w:p w14:paraId="659F8C3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1735</w:t>
      </w:r>
    </w:p>
    <w:p w14:paraId="34D25CC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1739</w:t>
      </w:r>
    </w:p>
    <w:p w14:paraId="053D95B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1739</w:t>
      </w:r>
    </w:p>
    <w:p w14:paraId="26A4232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1739</w:t>
      </w:r>
    </w:p>
    <w:p w14:paraId="01E675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A.7.3.62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1743</w:t>
      </w:r>
    </w:p>
    <w:p w14:paraId="0146D34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1743</w:t>
      </w:r>
    </w:p>
    <w:p w14:paraId="1523030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1743</w:t>
      </w:r>
    </w:p>
    <w:p w14:paraId="7B38575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1747</w:t>
      </w:r>
    </w:p>
    <w:p w14:paraId="3B7C757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1747</w:t>
      </w:r>
    </w:p>
    <w:p w14:paraId="30B32AD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1747</w:t>
      </w:r>
    </w:p>
    <w:p w14:paraId="647EBD4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6D2FA0A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1751</w:t>
      </w:r>
    </w:p>
    <w:p w14:paraId="57334DC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1751</w:t>
      </w:r>
    </w:p>
    <w:p w14:paraId="663AE7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A.7.3.65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7CD821F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593AC2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1755</w:t>
      </w:r>
    </w:p>
    <w:p w14:paraId="0A9BA2F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1755</w:t>
      </w:r>
    </w:p>
    <w:p w14:paraId="0FC804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076AE88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593AC2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1758</w:t>
      </w:r>
    </w:p>
    <w:p w14:paraId="2B6683E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1758</w:t>
      </w:r>
    </w:p>
    <w:p w14:paraId="16DE92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1761</w:t>
      </w:r>
    </w:p>
    <w:p w14:paraId="739F70F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593AC2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1762</w:t>
      </w:r>
    </w:p>
    <w:p w14:paraId="46BD50C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1762</w:t>
      </w:r>
    </w:p>
    <w:p w14:paraId="67D1B49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730A092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593AC2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1764</w:t>
      </w:r>
    </w:p>
    <w:p w14:paraId="630EFB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1764</w:t>
      </w:r>
    </w:p>
    <w:p w14:paraId="50C058B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7E1827E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593AC2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1766</w:t>
      </w:r>
    </w:p>
    <w:p w14:paraId="7FC028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1766</w:t>
      </w:r>
    </w:p>
    <w:p w14:paraId="09D058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1768</w:t>
      </w:r>
    </w:p>
    <w:p w14:paraId="18CDB68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E-UTRAN FD-FDD Early In-Sync reporting Test for Cat-M1 UE in CEModeA</w:t>
      </w:r>
      <w:r>
        <w:rPr>
          <w:noProof/>
        </w:rPr>
        <w:tab/>
        <w:t>1768</w:t>
      </w:r>
    </w:p>
    <w:p w14:paraId="26DFEC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1768</w:t>
      </w:r>
    </w:p>
    <w:p w14:paraId="777073F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1771</w:t>
      </w:r>
    </w:p>
    <w:p w14:paraId="301E77A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E-UTRAN HD-FDD Early In-Sync reporting Test for Cat-M1 UE in CEModeA</w:t>
      </w:r>
      <w:r>
        <w:rPr>
          <w:noProof/>
        </w:rPr>
        <w:tab/>
        <w:t>1771</w:t>
      </w:r>
    </w:p>
    <w:p w14:paraId="1BE0BA6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1771</w:t>
      </w:r>
    </w:p>
    <w:p w14:paraId="175BC38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36680DA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E-UTRAN TDD Early In-Sync reporting Test for Cat-M1 UE in CEModeA</w:t>
      </w:r>
      <w:r>
        <w:rPr>
          <w:noProof/>
        </w:rPr>
        <w:tab/>
        <w:t>1773</w:t>
      </w:r>
    </w:p>
    <w:p w14:paraId="50E04E5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1773</w:t>
      </w:r>
    </w:p>
    <w:p w14:paraId="482AC3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1775</w:t>
      </w:r>
    </w:p>
    <w:p w14:paraId="2B9F2D9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593AC2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1775</w:t>
      </w:r>
    </w:p>
    <w:p w14:paraId="14A58FC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2E8920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5DB9673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593AC2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1778</w:t>
      </w:r>
    </w:p>
    <w:p w14:paraId="2CB8CB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1778</w:t>
      </w:r>
    </w:p>
    <w:p w14:paraId="4851613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1780</w:t>
      </w:r>
    </w:p>
    <w:p w14:paraId="750AA7F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non-BL CE UE configured in CEMode A</w:t>
      </w:r>
      <w:r>
        <w:rPr>
          <w:noProof/>
        </w:rPr>
        <w:tab/>
        <w:t>1781</w:t>
      </w:r>
    </w:p>
    <w:p w14:paraId="34DA585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1781</w:t>
      </w:r>
    </w:p>
    <w:p w14:paraId="377AEE1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020C0FC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1784</w:t>
      </w:r>
    </w:p>
    <w:p w14:paraId="23C69DC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1784</w:t>
      </w:r>
    </w:p>
    <w:p w14:paraId="159F12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A.7.3.77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12943AC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593AC2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1787</w:t>
      </w:r>
    </w:p>
    <w:p w14:paraId="5BA056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1787</w:t>
      </w:r>
    </w:p>
    <w:p w14:paraId="3119297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2D599D9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593AC2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1790</w:t>
      </w:r>
    </w:p>
    <w:p w14:paraId="62007DE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1790</w:t>
      </w:r>
    </w:p>
    <w:p w14:paraId="47EA05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77E27E8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non-BL CE UE configured in CEMode A</w:t>
      </w:r>
      <w:r>
        <w:rPr>
          <w:noProof/>
        </w:rPr>
        <w:tab/>
        <w:t>1793</w:t>
      </w:r>
    </w:p>
    <w:p w14:paraId="471DF3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1793</w:t>
      </w:r>
    </w:p>
    <w:p w14:paraId="63047E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3E69214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1796</w:t>
      </w:r>
    </w:p>
    <w:p w14:paraId="622E32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1796</w:t>
      </w:r>
    </w:p>
    <w:p w14:paraId="214AA77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4806DDB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593AC2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1799</w:t>
      </w:r>
    </w:p>
    <w:p w14:paraId="4A738CE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1799</w:t>
      </w:r>
    </w:p>
    <w:p w14:paraId="4DF0EC8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2EADFD5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E-UTRAN FD-FDD Early In-Sync reporting Test for Cat-M1 UE in CEModeB</w:t>
      </w:r>
      <w:r>
        <w:rPr>
          <w:noProof/>
        </w:rPr>
        <w:tab/>
        <w:t>1802</w:t>
      </w:r>
    </w:p>
    <w:p w14:paraId="63DD8C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1802</w:t>
      </w:r>
    </w:p>
    <w:p w14:paraId="4571B6F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1803</w:t>
      </w:r>
    </w:p>
    <w:p w14:paraId="3685739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593AC2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1804</w:t>
      </w:r>
    </w:p>
    <w:p w14:paraId="38B0D2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728981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20341A4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E-UTRAN HD-FDD Early In-Sync reporting Test for Cat-M1 UE in CEModeB</w:t>
      </w:r>
      <w:r>
        <w:rPr>
          <w:noProof/>
        </w:rPr>
        <w:tab/>
        <w:t>1806</w:t>
      </w:r>
    </w:p>
    <w:p w14:paraId="09E12C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1806</w:t>
      </w:r>
    </w:p>
    <w:p w14:paraId="1E6883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2A7784B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593AC2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1808</w:t>
      </w:r>
    </w:p>
    <w:p w14:paraId="462B9D9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1808</w:t>
      </w:r>
    </w:p>
    <w:p w14:paraId="1249E2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3773F26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E-UTRAN TDD Early In-Sync reporting Test for Cat-M1 UE in CEModeB</w:t>
      </w:r>
      <w:r>
        <w:rPr>
          <w:noProof/>
        </w:rPr>
        <w:tab/>
        <w:t>1810</w:t>
      </w:r>
    </w:p>
    <w:p w14:paraId="76268BD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1810</w:t>
      </w:r>
    </w:p>
    <w:p w14:paraId="3FD09D9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413975F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normal coverage</w:t>
      </w:r>
      <w:r>
        <w:rPr>
          <w:noProof/>
        </w:rPr>
        <w:tab/>
        <w:t>1813</w:t>
      </w:r>
    </w:p>
    <w:p w14:paraId="546EE6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1813</w:t>
      </w:r>
    </w:p>
    <w:p w14:paraId="3D9D473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55C3041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enhanced coverage</w:t>
      </w:r>
      <w:r>
        <w:rPr>
          <w:noProof/>
        </w:rPr>
        <w:tab/>
        <w:t>1817</w:t>
      </w:r>
    </w:p>
    <w:p w14:paraId="3581D0A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1817</w:t>
      </w:r>
    </w:p>
    <w:p w14:paraId="502DB99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0536589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1821</w:t>
      </w:r>
    </w:p>
    <w:p w14:paraId="10F12D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1821</w:t>
      </w:r>
    </w:p>
    <w:p w14:paraId="0F783F3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1825</w:t>
      </w:r>
    </w:p>
    <w:p w14:paraId="131CE31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1825</w:t>
      </w:r>
    </w:p>
    <w:p w14:paraId="56419EB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1825</w:t>
      </w:r>
    </w:p>
    <w:p w14:paraId="2E736B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A.7.3.91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1CFFACC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1829</w:t>
      </w:r>
    </w:p>
    <w:p w14:paraId="17940D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25DDBF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1832</w:t>
      </w:r>
    </w:p>
    <w:p w14:paraId="470F262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1833</w:t>
      </w:r>
    </w:p>
    <w:p w14:paraId="2B37FCB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1833</w:t>
      </w:r>
    </w:p>
    <w:p w14:paraId="1DE5C7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A.7.3.93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1317D28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593AC2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1837</w:t>
      </w:r>
    </w:p>
    <w:p w14:paraId="13F39D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1837</w:t>
      </w:r>
    </w:p>
    <w:p w14:paraId="03DC845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3DCDD32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593AC2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1840</w:t>
      </w:r>
    </w:p>
    <w:p w14:paraId="1C2B29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1840</w:t>
      </w:r>
    </w:p>
    <w:p w14:paraId="3EE24B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0A7BA54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593AC2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1843</w:t>
      </w:r>
    </w:p>
    <w:p w14:paraId="44801CB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1843</w:t>
      </w:r>
    </w:p>
    <w:p w14:paraId="01DB3BE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  <w:lang w:eastAsia="zh-CN"/>
        </w:rPr>
        <w:t xml:space="preserve"> for MPDCCH performance improvement</w:t>
      </w:r>
      <w:r>
        <w:rPr>
          <w:noProof/>
        </w:rPr>
        <w:tab/>
        <w:t>1845</w:t>
      </w:r>
    </w:p>
    <w:p w14:paraId="5294E99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1845</w:t>
      </w:r>
    </w:p>
    <w:p w14:paraId="35D187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423A5FA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593AC2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1848</w:t>
      </w:r>
    </w:p>
    <w:p w14:paraId="547428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1848</w:t>
      </w:r>
    </w:p>
    <w:p w14:paraId="074409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58341FF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593AC2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1851</w:t>
      </w:r>
    </w:p>
    <w:p w14:paraId="62BC2D8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1851</w:t>
      </w:r>
    </w:p>
    <w:p w14:paraId="682CC2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182BDCF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593AC2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1854</w:t>
      </w:r>
    </w:p>
    <w:p w14:paraId="65C9A6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1854</w:t>
      </w:r>
    </w:p>
    <w:p w14:paraId="0400DA9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1856</w:t>
      </w:r>
    </w:p>
    <w:p w14:paraId="2FCE964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593AC2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1856</w:t>
      </w:r>
    </w:p>
    <w:p w14:paraId="236881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1856</w:t>
      </w:r>
    </w:p>
    <w:p w14:paraId="7B29E1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10B5FE7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1858</w:t>
      </w:r>
    </w:p>
    <w:p w14:paraId="30EF5EC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1858</w:t>
      </w:r>
    </w:p>
    <w:p w14:paraId="6A1348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1858</w:t>
      </w:r>
    </w:p>
    <w:p w14:paraId="00D681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1861</w:t>
      </w:r>
    </w:p>
    <w:p w14:paraId="402C9E3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1861</w:t>
      </w:r>
    </w:p>
    <w:p w14:paraId="0ABE023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1861</w:t>
      </w:r>
    </w:p>
    <w:p w14:paraId="3666D3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21D8AD6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Interruption at transitions between active and non-active during DRX in asynchronous dual connectivity</w:t>
      </w:r>
      <w:r>
        <w:rPr>
          <w:noProof/>
        </w:rPr>
        <w:tab/>
        <w:t>1863</w:t>
      </w:r>
    </w:p>
    <w:p w14:paraId="10801B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1863</w:t>
      </w:r>
    </w:p>
    <w:p w14:paraId="1DA855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1865</w:t>
      </w:r>
    </w:p>
    <w:p w14:paraId="5DDE243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1865</w:t>
      </w:r>
    </w:p>
    <w:p w14:paraId="2E216F9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1865</w:t>
      </w:r>
    </w:p>
    <w:p w14:paraId="53C29A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A.7.4.</w:t>
      </w:r>
      <w:r w:rsidRPr="00593AC2">
        <w:rPr>
          <w:noProof/>
          <w:snapToGrid w:val="0"/>
          <w:lang w:eastAsia="zh-CN"/>
        </w:rPr>
        <w:t>4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6BA0504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1868</w:t>
      </w:r>
    </w:p>
    <w:p w14:paraId="0035E2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1868</w:t>
      </w:r>
    </w:p>
    <w:p w14:paraId="2E4CC4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A.7.4.</w:t>
      </w:r>
      <w:r w:rsidRPr="00593AC2">
        <w:rPr>
          <w:noProof/>
          <w:snapToGrid w:val="0"/>
          <w:lang w:eastAsia="zh-CN"/>
        </w:rPr>
        <w:t>5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1870</w:t>
      </w:r>
    </w:p>
    <w:p w14:paraId="5220ED0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DC interruption at SRS carrier based switching</w:t>
      </w:r>
      <w:r>
        <w:rPr>
          <w:noProof/>
        </w:rPr>
        <w:tab/>
        <w:t>1870</w:t>
      </w:r>
    </w:p>
    <w:p w14:paraId="5431C3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1870</w:t>
      </w:r>
    </w:p>
    <w:p w14:paraId="14238B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</w:t>
      </w:r>
      <w:r w:rsidRPr="00593AC2">
        <w:rPr>
          <w:noProof/>
          <w:snapToGrid w:val="0"/>
          <w:lang w:eastAsia="zh-CN"/>
        </w:rPr>
        <w:t>4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32B4824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interruption at SRS carrier based switching</w:t>
      </w:r>
      <w:r>
        <w:rPr>
          <w:noProof/>
        </w:rPr>
        <w:tab/>
        <w:t>1872</w:t>
      </w:r>
    </w:p>
    <w:p w14:paraId="51F7264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1872</w:t>
      </w:r>
    </w:p>
    <w:p w14:paraId="1185348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A.7.4.7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3E3C459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1875</w:t>
      </w:r>
    </w:p>
    <w:p w14:paraId="29461D4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1875</w:t>
      </w:r>
    </w:p>
    <w:p w14:paraId="01DCFB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1875</w:t>
      </w:r>
    </w:p>
    <w:p w14:paraId="15BAF2C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1876</w:t>
      </w:r>
    </w:p>
    <w:p w14:paraId="40013B3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1877</w:t>
      </w:r>
    </w:p>
    <w:p w14:paraId="0A4902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1877</w:t>
      </w:r>
    </w:p>
    <w:p w14:paraId="2DE33D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1877</w:t>
      </w:r>
    </w:p>
    <w:p w14:paraId="01A7E56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1878</w:t>
      </w:r>
    </w:p>
    <w:p w14:paraId="2118169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1878</w:t>
      </w:r>
    </w:p>
    <w:p w14:paraId="3427F3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1879</w:t>
      </w:r>
    </w:p>
    <w:p w14:paraId="7BBB2D9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1880</w:t>
      </w:r>
    </w:p>
    <w:p w14:paraId="56D1BD5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1880</w:t>
      </w:r>
    </w:p>
    <w:p w14:paraId="475A42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1881</w:t>
      </w:r>
    </w:p>
    <w:p w14:paraId="6CA5899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1882</w:t>
      </w:r>
    </w:p>
    <w:p w14:paraId="259CA35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1882</w:t>
      </w:r>
    </w:p>
    <w:p w14:paraId="053375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1884</w:t>
      </w:r>
    </w:p>
    <w:p w14:paraId="222BFC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1885</w:t>
      </w:r>
    </w:p>
    <w:p w14:paraId="0C72A1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1885</w:t>
      </w:r>
    </w:p>
    <w:p w14:paraId="24B025F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1886</w:t>
      </w:r>
    </w:p>
    <w:p w14:paraId="14AE15B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1887</w:t>
      </w:r>
    </w:p>
    <w:p w14:paraId="758470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1887</w:t>
      </w:r>
    </w:p>
    <w:p w14:paraId="74EE78E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1889</w:t>
      </w:r>
    </w:p>
    <w:p w14:paraId="7BA08F7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1889</w:t>
      </w:r>
    </w:p>
    <w:p w14:paraId="59AD34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1889</w:t>
      </w:r>
    </w:p>
    <w:p w14:paraId="64C8E1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1891</w:t>
      </w:r>
    </w:p>
    <w:p w14:paraId="0979090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593AC2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1892</w:t>
      </w:r>
    </w:p>
    <w:p w14:paraId="035BAC7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1892</w:t>
      </w:r>
    </w:p>
    <w:p w14:paraId="6EF3BB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1894</w:t>
      </w:r>
    </w:p>
    <w:p w14:paraId="1767440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593AC2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1895</w:t>
      </w:r>
    </w:p>
    <w:p w14:paraId="6FA9ED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1895</w:t>
      </w:r>
    </w:p>
    <w:p w14:paraId="64F9E47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1897</w:t>
      </w:r>
    </w:p>
    <w:p w14:paraId="61BFC54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593AC2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1898</w:t>
      </w:r>
    </w:p>
    <w:p w14:paraId="14FF6F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1898</w:t>
      </w:r>
    </w:p>
    <w:p w14:paraId="265661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1900</w:t>
      </w:r>
    </w:p>
    <w:p w14:paraId="5AF502D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1900</w:t>
      </w:r>
    </w:p>
    <w:p w14:paraId="047B15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1900</w:t>
      </w:r>
    </w:p>
    <w:p w14:paraId="00E456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1904</w:t>
      </w:r>
    </w:p>
    <w:p w14:paraId="52D20D2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1905</w:t>
      </w:r>
    </w:p>
    <w:p w14:paraId="5F500D3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CA interruption at SRS carrier based switching</w:t>
      </w:r>
      <w:r>
        <w:rPr>
          <w:noProof/>
        </w:rPr>
        <w:tab/>
        <w:t>1905</w:t>
      </w:r>
    </w:p>
    <w:p w14:paraId="1D1850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1905</w:t>
      </w:r>
    </w:p>
    <w:p w14:paraId="48E35C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1908</w:t>
      </w:r>
    </w:p>
    <w:p w14:paraId="557172E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CA interruption at SRS carrier based switching</w:t>
      </w:r>
      <w:r>
        <w:rPr>
          <w:noProof/>
        </w:rPr>
        <w:tab/>
        <w:t>1908</w:t>
      </w:r>
    </w:p>
    <w:p w14:paraId="7C51CA3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1908</w:t>
      </w:r>
    </w:p>
    <w:p w14:paraId="68C809C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A.7.6.2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1911</w:t>
      </w:r>
    </w:p>
    <w:p w14:paraId="5D2B2686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</w:t>
      </w:r>
      <w:r>
        <w:rPr>
          <w:noProof/>
        </w:rPr>
        <w:tab/>
        <w:t>1911</w:t>
      </w:r>
    </w:p>
    <w:p w14:paraId="5B71D4B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1911</w:t>
      </w:r>
    </w:p>
    <w:p w14:paraId="38FA823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1911</w:t>
      </w:r>
    </w:p>
    <w:p w14:paraId="7D625C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1911</w:t>
      </w:r>
    </w:p>
    <w:p w14:paraId="419603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3318768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1913</w:t>
      </w:r>
    </w:p>
    <w:p w14:paraId="4C8872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29A85D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1915</w:t>
      </w:r>
    </w:p>
    <w:p w14:paraId="3B052DA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1915</w:t>
      </w:r>
    </w:p>
    <w:p w14:paraId="50B6542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1915</w:t>
      </w:r>
    </w:p>
    <w:p w14:paraId="7DC69A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1918</w:t>
      </w:r>
    </w:p>
    <w:p w14:paraId="4711E98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Void</w:t>
      </w:r>
      <w:r>
        <w:rPr>
          <w:noProof/>
        </w:rPr>
        <w:tab/>
        <w:t>1918</w:t>
      </w:r>
    </w:p>
    <w:p w14:paraId="1538A80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</w:rPr>
        <w:tab/>
        <w:t>1918</w:t>
      </w:r>
    </w:p>
    <w:p w14:paraId="3993C3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1918</w:t>
      </w:r>
    </w:p>
    <w:p w14:paraId="74C1E7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1920</w:t>
      </w:r>
    </w:p>
    <w:p w14:paraId="4DD4DCC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593AC2">
        <w:rPr>
          <w:rFonts w:cs="v4.2.0"/>
          <w:noProof/>
        </w:rPr>
        <w:t xml:space="preserve"> </w:t>
      </w:r>
      <w:r w:rsidRPr="00593AC2">
        <w:rPr>
          <w:rFonts w:cs="v4.2.0"/>
          <w:noProof/>
          <w:lang w:eastAsia="zh-CN"/>
        </w:rPr>
        <w:t>with DRX</w:t>
      </w:r>
      <w:r>
        <w:rPr>
          <w:noProof/>
        </w:rPr>
        <w:tab/>
        <w:t>1920</w:t>
      </w:r>
    </w:p>
    <w:p w14:paraId="7A25C4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1920</w:t>
      </w:r>
    </w:p>
    <w:p w14:paraId="15F18F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6F10FE7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1922</w:t>
      </w:r>
    </w:p>
    <w:p w14:paraId="79FFC76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1922</w:t>
      </w:r>
    </w:p>
    <w:p w14:paraId="64913A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1924</w:t>
      </w:r>
    </w:p>
    <w:p w14:paraId="327814E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1925</w:t>
      </w:r>
    </w:p>
    <w:p w14:paraId="43C731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1925</w:t>
      </w:r>
    </w:p>
    <w:p w14:paraId="4BCD27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1927</w:t>
      </w:r>
    </w:p>
    <w:p w14:paraId="186FABF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1928</w:t>
      </w:r>
    </w:p>
    <w:p w14:paraId="0F25E5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</w:t>
      </w:r>
      <w:r w:rsidRPr="00593AC2">
        <w:rPr>
          <w:noProof/>
          <w:snapToGrid w:val="0"/>
          <w:lang w:eastAsia="zh-CN"/>
        </w:rPr>
        <w:t>9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3BEBAC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</w:t>
      </w:r>
      <w:r w:rsidRPr="00593AC2">
        <w:rPr>
          <w:noProof/>
          <w:snapToGrid w:val="0"/>
          <w:lang w:eastAsia="zh-CN"/>
        </w:rPr>
        <w:t>9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5B3BE14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1928</w:t>
      </w:r>
    </w:p>
    <w:p w14:paraId="233D31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A.8.1.10.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7D9F54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646E550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1929</w:t>
      </w:r>
    </w:p>
    <w:p w14:paraId="77C033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1929</w:t>
      </w:r>
    </w:p>
    <w:p w14:paraId="237DCBD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2C011B0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1932</w:t>
      </w:r>
    </w:p>
    <w:p w14:paraId="41765F9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1932</w:t>
      </w:r>
    </w:p>
    <w:p w14:paraId="753DF6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1933</w:t>
      </w:r>
    </w:p>
    <w:p w14:paraId="6520B40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1934</w:t>
      </w:r>
    </w:p>
    <w:p w14:paraId="32A69E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lastRenderedPageBreak/>
        <w:t>A.8.1.13.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3D158C3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1936</w:t>
      </w:r>
    </w:p>
    <w:p w14:paraId="7EB098D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1936</w:t>
      </w:r>
    </w:p>
    <w:p w14:paraId="57E4ED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1936</w:t>
      </w:r>
    </w:p>
    <w:p w14:paraId="0489DF7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1938</w:t>
      </w:r>
    </w:p>
    <w:p w14:paraId="384FB88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1939</w:t>
      </w:r>
    </w:p>
    <w:p w14:paraId="6567892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1939</w:t>
      </w:r>
    </w:p>
    <w:p w14:paraId="50069E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28E83C3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1941</w:t>
      </w:r>
    </w:p>
    <w:p w14:paraId="705BF2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A.8.1.16.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12858CE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287C692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1943</w:t>
      </w:r>
    </w:p>
    <w:p w14:paraId="47DA6C6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Void</w:t>
      </w:r>
      <w:r>
        <w:rPr>
          <w:noProof/>
        </w:rPr>
        <w:tab/>
        <w:t>1943</w:t>
      </w:r>
    </w:p>
    <w:p w14:paraId="217CD16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1943</w:t>
      </w:r>
    </w:p>
    <w:p w14:paraId="4C7B3D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1943</w:t>
      </w:r>
    </w:p>
    <w:p w14:paraId="2EE12E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1945</w:t>
      </w:r>
    </w:p>
    <w:p w14:paraId="0FB27F4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593AC2">
        <w:rPr>
          <w:rFonts w:cs="v4.2.0"/>
          <w:noProof/>
        </w:rPr>
        <w:t xml:space="preserve"> </w:t>
      </w:r>
      <w:r w:rsidRPr="00593AC2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1946</w:t>
      </w:r>
    </w:p>
    <w:p w14:paraId="4DC891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1946</w:t>
      </w:r>
    </w:p>
    <w:p w14:paraId="22958B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1948</w:t>
      </w:r>
    </w:p>
    <w:p w14:paraId="5E1B38F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1948</w:t>
      </w:r>
    </w:p>
    <w:p w14:paraId="556652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1948</w:t>
      </w:r>
    </w:p>
    <w:p w14:paraId="5172E8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1950</w:t>
      </w:r>
    </w:p>
    <w:p w14:paraId="4040A0E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593AC2">
        <w:rPr>
          <w:rFonts w:cs="v4.2.0"/>
          <w:noProof/>
        </w:rPr>
        <w:t xml:space="preserve"> </w:t>
      </w:r>
      <w:r w:rsidRPr="00593AC2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1951</w:t>
      </w:r>
    </w:p>
    <w:p w14:paraId="0A6A2A2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1951</w:t>
      </w:r>
    </w:p>
    <w:p w14:paraId="25E0827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30F92C8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1953</w:t>
      </w:r>
    </w:p>
    <w:p w14:paraId="622EEE9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3D84211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1954</w:t>
      </w:r>
    </w:p>
    <w:p w14:paraId="10F69AC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1955</w:t>
      </w:r>
    </w:p>
    <w:p w14:paraId="5F9D28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1955</w:t>
      </w:r>
    </w:p>
    <w:p w14:paraId="2B1462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4802E66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</w:t>
      </w:r>
      <w:r>
        <w:rPr>
          <w:noProof/>
          <w:lang w:eastAsia="zh-CN"/>
        </w:rPr>
        <w:t>in</w:t>
      </w:r>
      <w:r>
        <w:rPr>
          <w:noProof/>
        </w:rPr>
        <w:t xml:space="preserve"> DRX</w:t>
      </w:r>
      <w:r>
        <w:rPr>
          <w:noProof/>
        </w:rPr>
        <w:tab/>
        <w:t>1957</w:t>
      </w:r>
    </w:p>
    <w:p w14:paraId="324D575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A.8.1.25.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5C1D0D6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1959</w:t>
      </w:r>
    </w:p>
    <w:p w14:paraId="619836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1959</w:t>
      </w:r>
    </w:p>
    <w:p w14:paraId="276935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1959</w:t>
      </w:r>
    </w:p>
    <w:p w14:paraId="0A4086B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1962</w:t>
      </w:r>
    </w:p>
    <w:p w14:paraId="687C93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1962</w:t>
      </w:r>
    </w:p>
    <w:p w14:paraId="0E3F660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313A281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in DRX</w:t>
      </w:r>
      <w:r>
        <w:rPr>
          <w:noProof/>
        </w:rPr>
        <w:tab/>
        <w:t>1964</w:t>
      </w:r>
    </w:p>
    <w:p w14:paraId="1F208C0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A.8.1.28.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3EA9306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1966</w:t>
      </w:r>
    </w:p>
    <w:p w14:paraId="7BB1BD6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1966</w:t>
      </w:r>
    </w:p>
    <w:p w14:paraId="6CBCBD4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1966</w:t>
      </w:r>
    </w:p>
    <w:p w14:paraId="1FB781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5DE6505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intra-frequency event triggered reporting under fading propagation conditions in synchronous cells </w:t>
      </w:r>
      <w:r>
        <w:rPr>
          <w:noProof/>
          <w:lang w:eastAsia="zh-CN"/>
        </w:rPr>
        <w:t>for Cat-M1 UE in CEModeA in DRX</w:t>
      </w:r>
      <w:r>
        <w:rPr>
          <w:noProof/>
        </w:rPr>
        <w:tab/>
        <w:t>1969</w:t>
      </w:r>
    </w:p>
    <w:p w14:paraId="67A4D6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A.8.1.30.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39B840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6C95202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1971</w:t>
      </w:r>
    </w:p>
    <w:p w14:paraId="2FFE8D8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5388FB9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4927BCF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 xml:space="preserve">A.8.1.32 E-UTRAN FDD-FDD intra-frequency event triggered reporting under fading propagation conditions in synchronous cells for Cat-M1 UE in </w:t>
      </w:r>
      <w:r w:rsidRPr="00593AC2">
        <w:rPr>
          <w:rFonts w:cs="v4.2.0"/>
          <w:noProof/>
          <w:lang w:eastAsia="zh-CN"/>
        </w:rPr>
        <w:t>CEModeB</w:t>
      </w:r>
      <w:r>
        <w:rPr>
          <w:noProof/>
        </w:rPr>
        <w:tab/>
        <w:t>1974</w:t>
      </w:r>
    </w:p>
    <w:p w14:paraId="148A5BE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1AF387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0B8FEB8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</w:t>
      </w:r>
      <w:r>
        <w:rPr>
          <w:noProof/>
          <w:lang w:eastAsia="zh-CN"/>
        </w:rPr>
        <w:t>B</w:t>
      </w:r>
      <w:r>
        <w:rPr>
          <w:noProof/>
        </w:rPr>
        <w:tab/>
        <w:t>1976</w:t>
      </w:r>
    </w:p>
    <w:p w14:paraId="2B4BD85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1976</w:t>
      </w:r>
    </w:p>
    <w:p w14:paraId="17B8295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1977</w:t>
      </w:r>
    </w:p>
    <w:p w14:paraId="0F1712B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 xml:space="preserve">E-UTRAN HD-FDD intra-frequency event triggered reporting under fading propagation conditions in synchronous cells for Cat-M1 UE in </w:t>
      </w:r>
      <w:r w:rsidRPr="00593AC2">
        <w:rPr>
          <w:rFonts w:cs="v4.2.0"/>
          <w:noProof/>
          <w:lang w:eastAsia="zh-CN"/>
        </w:rPr>
        <w:t>CEModeB</w:t>
      </w:r>
      <w:r>
        <w:rPr>
          <w:noProof/>
        </w:rPr>
        <w:tab/>
        <w:t>1978</w:t>
      </w:r>
    </w:p>
    <w:p w14:paraId="03352E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1978</w:t>
      </w:r>
    </w:p>
    <w:p w14:paraId="2A5602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4098AEC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1980</w:t>
      </w:r>
    </w:p>
    <w:p w14:paraId="3C759F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1980</w:t>
      </w:r>
    </w:p>
    <w:p w14:paraId="0772B72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56E810E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1982</w:t>
      </w:r>
    </w:p>
    <w:p w14:paraId="1FDC61C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64A0DC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0A26ABC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1984</w:t>
      </w:r>
    </w:p>
    <w:p w14:paraId="0897B4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3EE50AA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73D5C3B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1986</w:t>
      </w:r>
    </w:p>
    <w:p w14:paraId="6AC3102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584FE15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1987</w:t>
      </w:r>
    </w:p>
    <w:p w14:paraId="0B83B3E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1988</w:t>
      </w:r>
    </w:p>
    <w:p w14:paraId="56993F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5020D78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16FA5DB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 xml:space="preserve">E-UTRAN FDD-FDD intra-frequency event triggered reporting with DRX for UE configured with </w:t>
      </w:r>
      <w:r w:rsidRPr="00593AC2">
        <w:rPr>
          <w:rFonts w:cs="Arial"/>
          <w:i/>
          <w:noProof/>
        </w:rPr>
        <w:t>highSpeedEnhancedMeasFlag</w:t>
      </w:r>
      <w:r>
        <w:rPr>
          <w:noProof/>
        </w:rPr>
        <w:tab/>
        <w:t>1990</w:t>
      </w:r>
    </w:p>
    <w:p w14:paraId="1DE939D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  <w:snapToGrid w:val="0"/>
        </w:rPr>
        <w:t>A.8.1.40.</w:t>
      </w:r>
      <w:r w:rsidRPr="00593AC2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175D1E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  <w:snapToGrid w:val="0"/>
        </w:rPr>
        <w:t>Test Requirements</w:t>
      </w:r>
      <w:r>
        <w:rPr>
          <w:noProof/>
        </w:rPr>
        <w:tab/>
        <w:t>1992</w:t>
      </w:r>
    </w:p>
    <w:p w14:paraId="6A77ABC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 intra-frequency event triggered reporting for serving cell under fading propagation conditions for UE category M1 in CEModeA</w:t>
      </w:r>
      <w:r w:rsidRPr="00593AC2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1992</w:t>
      </w:r>
    </w:p>
    <w:p w14:paraId="0C05068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1992</w:t>
      </w:r>
    </w:p>
    <w:p w14:paraId="37D7FC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1994</w:t>
      </w:r>
    </w:p>
    <w:p w14:paraId="73F9C37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HD-FDD intra-frequency event triggered reporting for serving cell under fading propagation conditions for UE category M1 in CEModeA</w:t>
      </w:r>
      <w:r w:rsidRPr="00593AC2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1994</w:t>
      </w:r>
    </w:p>
    <w:p w14:paraId="4FCCAF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7A6A4B3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1995</w:t>
      </w:r>
    </w:p>
    <w:p w14:paraId="5AD430F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A.8.1.4</w:t>
      </w:r>
      <w:r w:rsidRPr="00593AC2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 xml:space="preserve">E-UTRAN FDD-FDD intra-frequency event triggered reporting with DRX for UE configured with </w:t>
      </w:r>
      <w:r w:rsidRPr="00593AC2">
        <w:rPr>
          <w:i/>
          <w:noProof/>
        </w:rPr>
        <w:t>highSpeedEnhMeasFlag</w:t>
      </w:r>
      <w:r w:rsidRPr="00593AC2">
        <w:rPr>
          <w:i/>
          <w:noProof/>
          <w:lang w:eastAsia="ja-JP"/>
        </w:rPr>
        <w:t>2</w:t>
      </w:r>
      <w:r w:rsidRPr="00593AC2">
        <w:rPr>
          <w:i/>
          <w:noProof/>
        </w:rPr>
        <w:t>-</w:t>
      </w:r>
      <w:r w:rsidRPr="00593AC2">
        <w:rPr>
          <w:i/>
          <w:noProof/>
          <w:lang w:eastAsia="ja-JP"/>
        </w:rPr>
        <w:t>r16</w:t>
      </w:r>
      <w:r>
        <w:rPr>
          <w:noProof/>
        </w:rPr>
        <w:tab/>
        <w:t>1995</w:t>
      </w:r>
    </w:p>
    <w:p w14:paraId="1967E96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  <w:snapToGrid w:val="0"/>
        </w:rPr>
        <w:t>A.8.1.43.</w:t>
      </w:r>
      <w:r w:rsidRPr="00593AC2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1995</w:t>
      </w:r>
    </w:p>
    <w:p w14:paraId="42729E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423F9B1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1998</w:t>
      </w:r>
    </w:p>
    <w:p w14:paraId="1D2D753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1998</w:t>
      </w:r>
    </w:p>
    <w:p w14:paraId="73F6406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49119A9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43637CE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2001</w:t>
      </w:r>
    </w:p>
    <w:p w14:paraId="5ABC58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A.8.2.2.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2001</w:t>
      </w:r>
    </w:p>
    <w:p w14:paraId="068FAC8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50D9E23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593AC2">
        <w:rPr>
          <w:noProof/>
          <w:lang w:val="en-US"/>
        </w:rPr>
        <w:t>using autonomous gaps</w:t>
      </w:r>
      <w:r>
        <w:rPr>
          <w:noProof/>
        </w:rPr>
        <w:tab/>
        <w:t>2003</w:t>
      </w:r>
    </w:p>
    <w:p w14:paraId="51C88D3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15DEF9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260A57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593AC2">
        <w:rPr>
          <w:noProof/>
          <w:lang w:val="en-US"/>
        </w:rPr>
        <w:t>using autonomous gaps</w:t>
      </w:r>
      <w:r w:rsidRPr="00593AC2">
        <w:rPr>
          <w:noProof/>
          <w:lang w:val="en-US" w:eastAsia="zh-CN"/>
        </w:rPr>
        <w:t xml:space="preserve"> with DRX</w:t>
      </w:r>
      <w:r>
        <w:rPr>
          <w:noProof/>
        </w:rPr>
        <w:tab/>
        <w:t>2006</w:t>
      </w:r>
    </w:p>
    <w:p w14:paraId="75C67C1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2006</w:t>
      </w:r>
    </w:p>
    <w:p w14:paraId="5A92D75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4E5B265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2008</w:t>
      </w:r>
    </w:p>
    <w:p w14:paraId="19DB221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2008</w:t>
      </w:r>
    </w:p>
    <w:p w14:paraId="06B691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2010</w:t>
      </w:r>
    </w:p>
    <w:p w14:paraId="2500BB0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2011</w:t>
      </w:r>
    </w:p>
    <w:p w14:paraId="2814A39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3AD47E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2014</w:t>
      </w:r>
    </w:p>
    <w:p w14:paraId="0500C3E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593AC2">
        <w:rPr>
          <w:noProof/>
          <w:lang w:val="en-US"/>
        </w:rPr>
        <w:t>using autonomous gaps</w:t>
      </w:r>
      <w:r>
        <w:rPr>
          <w:noProof/>
        </w:rPr>
        <w:tab/>
        <w:t>2015</w:t>
      </w:r>
    </w:p>
    <w:p w14:paraId="096924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21AB292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3E57B74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593AC2">
        <w:rPr>
          <w:noProof/>
          <w:lang w:val="en-US"/>
        </w:rPr>
        <w:t>using autonomous gaps</w:t>
      </w:r>
      <w:r w:rsidRPr="00593AC2">
        <w:rPr>
          <w:noProof/>
          <w:lang w:val="en-US" w:eastAsia="zh-CN"/>
        </w:rPr>
        <w:t xml:space="preserve"> with DRX</w:t>
      </w:r>
      <w:r>
        <w:rPr>
          <w:noProof/>
        </w:rPr>
        <w:tab/>
        <w:t>2017</w:t>
      </w:r>
    </w:p>
    <w:p w14:paraId="461E27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0DECD8D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2019</w:t>
      </w:r>
    </w:p>
    <w:p w14:paraId="5246FAA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593AC2">
        <w:rPr>
          <w:noProof/>
          <w:lang w:val="en-US"/>
        </w:rPr>
        <w:t>using autonomous gaps for Cat-M1 UE in CEModeB</w:t>
      </w:r>
      <w:r>
        <w:rPr>
          <w:noProof/>
        </w:rPr>
        <w:tab/>
        <w:t>2019</w:t>
      </w:r>
    </w:p>
    <w:p w14:paraId="080BD1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487EA6E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3DD6F9A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593AC2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2022</w:t>
      </w:r>
    </w:p>
    <w:p w14:paraId="7B33C1B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2022</w:t>
      </w:r>
    </w:p>
    <w:p w14:paraId="0B9CACE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2024</w:t>
      </w:r>
    </w:p>
    <w:p w14:paraId="14A2F9B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 xml:space="preserve">E-UTRAN TDD-TDD intra-frequency event triggered reporting with DRX for UE configured with </w:t>
      </w:r>
      <w:r w:rsidRPr="00593AC2">
        <w:rPr>
          <w:rFonts w:cs="Arial"/>
          <w:i/>
          <w:noProof/>
        </w:rPr>
        <w:t>highSpeedEnhancedMeasFlag</w:t>
      </w:r>
      <w:r>
        <w:rPr>
          <w:noProof/>
        </w:rPr>
        <w:tab/>
        <w:t>2024</w:t>
      </w:r>
    </w:p>
    <w:p w14:paraId="4B5267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A.8.2.11.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2024</w:t>
      </w:r>
    </w:p>
    <w:p w14:paraId="33473BF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2026</w:t>
      </w:r>
    </w:p>
    <w:p w14:paraId="4ED3D34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2026</w:t>
      </w:r>
    </w:p>
    <w:p w14:paraId="2F5C801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0AAAC88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54DB922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2029</w:t>
      </w:r>
    </w:p>
    <w:p w14:paraId="0683857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A.8.2.13.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2029</w:t>
      </w:r>
    </w:p>
    <w:p w14:paraId="7EA4EE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2031</w:t>
      </w:r>
    </w:p>
    <w:p w14:paraId="1863E87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TDD intra-frequency event triggered reporting for serving cell under fading propagation conditions for UE category M1 in CEModeA</w:t>
      </w:r>
      <w:r w:rsidRPr="00593AC2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2031</w:t>
      </w:r>
    </w:p>
    <w:p w14:paraId="4BD8E9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5B70914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2033</w:t>
      </w:r>
    </w:p>
    <w:p w14:paraId="0883160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</w:rPr>
        <w:t>A.8.2.1</w:t>
      </w:r>
      <w:r w:rsidRPr="00593AC2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</w:rPr>
        <w:t xml:space="preserve">E-UTRAN TDD-TDD intra-frequency event triggered reporting with DRX for UE configured with </w:t>
      </w:r>
      <w:r w:rsidRPr="00593AC2">
        <w:rPr>
          <w:i/>
          <w:noProof/>
        </w:rPr>
        <w:t>highSpeedEnhMeasFlag</w:t>
      </w:r>
      <w:r w:rsidRPr="00593AC2">
        <w:rPr>
          <w:i/>
          <w:noProof/>
          <w:lang w:eastAsia="ja-JP"/>
        </w:rPr>
        <w:t>2</w:t>
      </w:r>
      <w:r w:rsidRPr="00593AC2">
        <w:rPr>
          <w:i/>
          <w:noProof/>
        </w:rPr>
        <w:t>-</w:t>
      </w:r>
      <w:r w:rsidRPr="00593AC2">
        <w:rPr>
          <w:i/>
          <w:noProof/>
          <w:lang w:eastAsia="ja-JP"/>
        </w:rPr>
        <w:t>r16</w:t>
      </w:r>
      <w:r>
        <w:rPr>
          <w:noProof/>
        </w:rPr>
        <w:tab/>
        <w:t>2033</w:t>
      </w:r>
    </w:p>
    <w:p w14:paraId="27F2042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A.8.2.15.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2033</w:t>
      </w:r>
    </w:p>
    <w:p w14:paraId="0A97448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682CFDD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2035</w:t>
      </w:r>
    </w:p>
    <w:p w14:paraId="21139C5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2035</w:t>
      </w:r>
    </w:p>
    <w:p w14:paraId="086191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220537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2037</w:t>
      </w:r>
    </w:p>
    <w:p w14:paraId="3D2A07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2037</w:t>
      </w:r>
    </w:p>
    <w:p w14:paraId="105EAD1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1B22F38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26E4F69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lastRenderedPageBreak/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2040</w:t>
      </w:r>
    </w:p>
    <w:p w14:paraId="38D46D9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2040</w:t>
      </w:r>
    </w:p>
    <w:p w14:paraId="487E4F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30AF04E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2043</w:t>
      </w:r>
    </w:p>
    <w:p w14:paraId="455AD5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48B6A3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2045</w:t>
      </w:r>
    </w:p>
    <w:p w14:paraId="21B3D07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  <w:lang w:eastAsia="zh-CN"/>
        </w:rPr>
        <w:t xml:space="preserve"> with DRX</w:t>
      </w:r>
      <w:r>
        <w:rPr>
          <w:noProof/>
        </w:rPr>
        <w:tab/>
        <w:t>2045</w:t>
      </w:r>
    </w:p>
    <w:p w14:paraId="0A5234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0EC49EE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2047</w:t>
      </w:r>
    </w:p>
    <w:p w14:paraId="28107F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1BEF703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4BB14C1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2050</w:t>
      </w:r>
    </w:p>
    <w:p w14:paraId="6BC010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424D8B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2052</w:t>
      </w:r>
    </w:p>
    <w:p w14:paraId="33F828B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FDD-FDD Interfrequency correct reporting of measurement events with reduced performance group configured, non DRX</w:t>
      </w:r>
      <w:r>
        <w:rPr>
          <w:noProof/>
        </w:rPr>
        <w:tab/>
        <w:t>2053</w:t>
      </w:r>
    </w:p>
    <w:p w14:paraId="523F8D2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</w:t>
      </w:r>
      <w:r w:rsidRPr="00593AC2">
        <w:rPr>
          <w:noProof/>
          <w:snapToGrid w:val="0"/>
          <w:lang w:eastAsia="zh-CN"/>
        </w:rPr>
        <w:t>8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2053</w:t>
      </w:r>
    </w:p>
    <w:p w14:paraId="6B1748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</w:t>
      </w:r>
      <w:r w:rsidRPr="00593AC2">
        <w:rPr>
          <w:noProof/>
          <w:snapToGrid w:val="0"/>
          <w:lang w:eastAsia="zh-CN"/>
        </w:rPr>
        <w:t>8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2056</w:t>
      </w:r>
    </w:p>
    <w:p w14:paraId="77349CC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2056</w:t>
      </w:r>
    </w:p>
    <w:p w14:paraId="386F47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2056</w:t>
      </w:r>
    </w:p>
    <w:p w14:paraId="201C7E8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002FB98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2061</w:t>
      </w:r>
    </w:p>
    <w:p w14:paraId="41EC018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2061</w:t>
      </w:r>
    </w:p>
    <w:p w14:paraId="16042B7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3904EAD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2062</w:t>
      </w:r>
    </w:p>
    <w:p w14:paraId="0CB14B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08B076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2064</w:t>
      </w:r>
    </w:p>
    <w:p w14:paraId="74B63A2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2065</w:t>
      </w:r>
    </w:p>
    <w:p w14:paraId="0DE1415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2065</w:t>
      </w:r>
    </w:p>
    <w:p w14:paraId="1594340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2066</w:t>
      </w:r>
    </w:p>
    <w:p w14:paraId="719C6AF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2067</w:t>
      </w:r>
    </w:p>
    <w:p w14:paraId="18C1A7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58533F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2068</w:t>
      </w:r>
    </w:p>
    <w:p w14:paraId="0CA7CD4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2069</w:t>
      </w:r>
    </w:p>
    <w:p w14:paraId="1C7A6BD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2069</w:t>
      </w:r>
    </w:p>
    <w:p w14:paraId="1F88E60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2070</w:t>
      </w:r>
    </w:p>
    <w:p w14:paraId="61EDBE8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2071</w:t>
      </w:r>
    </w:p>
    <w:p w14:paraId="78B4653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3B9CC7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2072</w:t>
      </w:r>
    </w:p>
    <w:p w14:paraId="08A13A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2073</w:t>
      </w:r>
    </w:p>
    <w:p w14:paraId="2C477F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2073</w:t>
      </w:r>
    </w:p>
    <w:p w14:paraId="4E01D2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2075</w:t>
      </w:r>
    </w:p>
    <w:p w14:paraId="37086EE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2075</w:t>
      </w:r>
    </w:p>
    <w:p w14:paraId="599488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324C94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2078</w:t>
      </w:r>
    </w:p>
    <w:p w14:paraId="3EF5D75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2078</w:t>
      </w:r>
    </w:p>
    <w:p w14:paraId="7852EE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2082A9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2081</w:t>
      </w:r>
    </w:p>
    <w:p w14:paraId="4FA9E86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2081</w:t>
      </w:r>
    </w:p>
    <w:p w14:paraId="444587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2081</w:t>
      </w:r>
    </w:p>
    <w:p w14:paraId="3A6413D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2084</w:t>
      </w:r>
    </w:p>
    <w:p w14:paraId="2C5A503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2084</w:t>
      </w:r>
    </w:p>
    <w:p w14:paraId="1FC4F6E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2084</w:t>
      </w:r>
    </w:p>
    <w:p w14:paraId="62418F8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2084</w:t>
      </w:r>
    </w:p>
    <w:p w14:paraId="082B24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2086</w:t>
      </w:r>
    </w:p>
    <w:p w14:paraId="7A26032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2086</w:t>
      </w:r>
    </w:p>
    <w:p w14:paraId="1F539F0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66096B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2089</w:t>
      </w:r>
    </w:p>
    <w:p w14:paraId="127D168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2089</w:t>
      </w:r>
    </w:p>
    <w:p w14:paraId="63D6B0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3E5068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2DD4FF9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</w:t>
      </w:r>
      <w:r w:rsidRPr="00593AC2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593AC2">
        <w:rPr>
          <w:noProof/>
          <w:lang w:val="en-US"/>
        </w:rPr>
        <w:t>using autonomous gaps</w:t>
      </w:r>
      <w:r>
        <w:rPr>
          <w:noProof/>
        </w:rPr>
        <w:tab/>
        <w:t>2092</w:t>
      </w:r>
    </w:p>
    <w:p w14:paraId="5F5F35D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</w:t>
      </w:r>
      <w:r w:rsidRPr="00593AC2">
        <w:rPr>
          <w:noProof/>
          <w:snapToGrid w:val="0"/>
          <w:lang w:eastAsia="zh-CN"/>
        </w:rPr>
        <w:t>4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62A1C3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</w:t>
      </w:r>
      <w:r w:rsidRPr="00593AC2">
        <w:rPr>
          <w:noProof/>
          <w:snapToGrid w:val="0"/>
          <w:lang w:eastAsia="zh-CN"/>
        </w:rPr>
        <w:t>4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2094</w:t>
      </w:r>
    </w:p>
    <w:p w14:paraId="72E0DCD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</w:t>
      </w:r>
      <w:r w:rsidRPr="00593AC2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</w:t>
      </w:r>
      <w:r>
        <w:rPr>
          <w:noProof/>
          <w:lang w:eastAsia="zh-CN"/>
        </w:rPr>
        <w:t>er-</w:t>
      </w:r>
      <w:r>
        <w:rPr>
          <w:noProof/>
        </w:rPr>
        <w:t xml:space="preserve">frequency identification of a new CGI of E-UTRA cell </w:t>
      </w:r>
      <w:r w:rsidRPr="00593AC2">
        <w:rPr>
          <w:noProof/>
          <w:lang w:val="en-US"/>
        </w:rPr>
        <w:t>using autonomous gaps</w:t>
      </w:r>
      <w:r w:rsidRPr="00593AC2">
        <w:rPr>
          <w:noProof/>
          <w:lang w:val="en-US" w:eastAsia="zh-CN"/>
        </w:rPr>
        <w:t xml:space="preserve"> with DRX</w:t>
      </w:r>
      <w:r>
        <w:rPr>
          <w:noProof/>
        </w:rPr>
        <w:tab/>
        <w:t>2095</w:t>
      </w:r>
    </w:p>
    <w:p w14:paraId="3784463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</w:t>
      </w:r>
      <w:r w:rsidRPr="00593AC2">
        <w:rPr>
          <w:noProof/>
          <w:snapToGrid w:val="0"/>
          <w:lang w:eastAsia="zh-CN"/>
        </w:rPr>
        <w:t>5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6886BBC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</w:t>
      </w:r>
      <w:r w:rsidRPr="00593AC2">
        <w:rPr>
          <w:noProof/>
          <w:snapToGrid w:val="0"/>
          <w:lang w:eastAsia="zh-CN"/>
        </w:rPr>
        <w:t>5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13DE3DD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Inter-frequency event triggered reporting </w:t>
      </w:r>
      <w:r>
        <w:rPr>
          <w:noProof/>
          <w:lang w:eastAsia="zh-CN"/>
        </w:rPr>
        <w:t>for TDD UL/DL configuration 0</w:t>
      </w:r>
      <w:r>
        <w:rPr>
          <w:noProof/>
        </w:rPr>
        <w:tab/>
        <w:t>2097</w:t>
      </w:r>
    </w:p>
    <w:p w14:paraId="4FF77A0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A.8.4.</w:t>
      </w:r>
      <w:r w:rsidRPr="00593AC2">
        <w:rPr>
          <w:rFonts w:cs="v4.2.0"/>
          <w:noProof/>
          <w:snapToGrid w:val="0"/>
          <w:lang w:eastAsia="zh-CN"/>
        </w:rPr>
        <w:t>6</w:t>
      </w:r>
      <w:r w:rsidRPr="00593AC2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2097</w:t>
      </w:r>
    </w:p>
    <w:p w14:paraId="64117A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A.8.4.</w:t>
      </w:r>
      <w:r w:rsidRPr="00593AC2">
        <w:rPr>
          <w:rFonts w:cs="v4.2.0"/>
          <w:noProof/>
          <w:snapToGrid w:val="0"/>
          <w:lang w:eastAsia="zh-CN"/>
        </w:rPr>
        <w:t>6</w:t>
      </w:r>
      <w:r w:rsidRPr="00593AC2">
        <w:rPr>
          <w:rFonts w:cs="v4.2.0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2098</w:t>
      </w:r>
    </w:p>
    <w:p w14:paraId="0D9CC6D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2098</w:t>
      </w:r>
    </w:p>
    <w:p w14:paraId="52843D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2098</w:t>
      </w:r>
    </w:p>
    <w:p w14:paraId="362728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175B4E4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TDD-TDD Interfrequency correct reporting of measurement events with reduced performance group configured, non DRX</w:t>
      </w:r>
      <w:r>
        <w:rPr>
          <w:noProof/>
        </w:rPr>
        <w:tab/>
        <w:t>2102</w:t>
      </w:r>
    </w:p>
    <w:p w14:paraId="24D66BE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4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8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2102</w:t>
      </w:r>
    </w:p>
    <w:p w14:paraId="50F7728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4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8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3FF0D86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2105</w:t>
      </w:r>
    </w:p>
    <w:p w14:paraId="15AA552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4290ED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2110</w:t>
      </w:r>
    </w:p>
    <w:p w14:paraId="4CEB237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2110</w:t>
      </w:r>
    </w:p>
    <w:p w14:paraId="73BC7D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2110</w:t>
      </w:r>
    </w:p>
    <w:p w14:paraId="211FAA1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2112</w:t>
      </w:r>
    </w:p>
    <w:p w14:paraId="56CE351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2112</w:t>
      </w:r>
    </w:p>
    <w:p w14:paraId="3FD868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2112</w:t>
      </w:r>
    </w:p>
    <w:p w14:paraId="6C39AD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2114</w:t>
      </w:r>
    </w:p>
    <w:p w14:paraId="7BCCB0A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2114</w:t>
      </w:r>
    </w:p>
    <w:p w14:paraId="76A24F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2114</w:t>
      </w:r>
    </w:p>
    <w:p w14:paraId="4BDF811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2116</w:t>
      </w:r>
    </w:p>
    <w:p w14:paraId="58694B0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2117</w:t>
      </w:r>
    </w:p>
    <w:p w14:paraId="5A6FC0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2117</w:t>
      </w:r>
    </w:p>
    <w:p w14:paraId="0C3CC03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2118</w:t>
      </w:r>
    </w:p>
    <w:p w14:paraId="11A6E9E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2119</w:t>
      </w:r>
    </w:p>
    <w:p w14:paraId="4B6725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4F21BA6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2121</w:t>
      </w:r>
    </w:p>
    <w:p w14:paraId="5BF9039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2121</w:t>
      </w:r>
    </w:p>
    <w:p w14:paraId="7B0ABF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6650F6D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</w:t>
      </w:r>
      <w:r>
        <w:rPr>
          <w:noProof/>
        </w:rPr>
        <w:tab/>
        <w:t>2124</w:t>
      </w:r>
    </w:p>
    <w:p w14:paraId="4B1BA10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FDD - UTRAN FDD Measurements</w:t>
      </w:r>
      <w:r>
        <w:rPr>
          <w:noProof/>
        </w:rPr>
        <w:tab/>
        <w:t>2124</w:t>
      </w:r>
    </w:p>
    <w:p w14:paraId="7DFE59F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2124</w:t>
      </w:r>
    </w:p>
    <w:p w14:paraId="21CE6E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077835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2998A7B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2126</w:t>
      </w:r>
    </w:p>
    <w:p w14:paraId="6065F4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42735C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2128</w:t>
      </w:r>
    </w:p>
    <w:p w14:paraId="5E9E708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2128</w:t>
      </w:r>
    </w:p>
    <w:p w14:paraId="7F4ED74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0EA5DDD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2131</w:t>
      </w:r>
    </w:p>
    <w:p w14:paraId="0C3D591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2131</w:t>
      </w:r>
    </w:p>
    <w:p w14:paraId="289010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2131</w:t>
      </w:r>
    </w:p>
    <w:p w14:paraId="39E5AC0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3B04C21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2133</w:t>
      </w:r>
    </w:p>
    <w:p w14:paraId="40978FE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A.8.5.</w:t>
      </w:r>
      <w:r w:rsidRPr="00593AC2">
        <w:rPr>
          <w:noProof/>
          <w:snapToGrid w:val="0"/>
          <w:lang w:eastAsia="zh-CN"/>
        </w:rPr>
        <w:t>5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117861B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A.8.5.</w:t>
      </w:r>
      <w:r w:rsidRPr="00593AC2">
        <w:rPr>
          <w:noProof/>
          <w:snapToGrid w:val="0"/>
          <w:lang w:eastAsia="zh-CN"/>
        </w:rPr>
        <w:t>5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524895C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2136</w:t>
      </w:r>
    </w:p>
    <w:p w14:paraId="45A78C6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47C2F8D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1DD1B96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2138</w:t>
      </w:r>
    </w:p>
    <w:p w14:paraId="11C3A2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194E428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6A5A119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2138</w:t>
      </w:r>
    </w:p>
    <w:p w14:paraId="1C62FAE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1C3FFFE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5E4828A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/>
        </w:rPr>
        <w:t>E-UTRAN TDD - UTRAN FDD Measurements</w:t>
      </w:r>
      <w:r>
        <w:rPr>
          <w:noProof/>
        </w:rPr>
        <w:tab/>
        <w:t>2141</w:t>
      </w:r>
    </w:p>
    <w:p w14:paraId="114CD80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2141</w:t>
      </w:r>
    </w:p>
    <w:p w14:paraId="4C0754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504012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2143</w:t>
      </w:r>
    </w:p>
    <w:p w14:paraId="450903D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 UTRAN </w:t>
      </w:r>
      <w:r>
        <w:rPr>
          <w:noProof/>
          <w:lang w:eastAsia="zh-CN"/>
        </w:rPr>
        <w:t>T</w:t>
      </w:r>
      <w:r>
        <w:rPr>
          <w:noProof/>
        </w:rPr>
        <w:t>DD - UTRAN FDD identification of a new CGI of UTRAN cell using autonomous gaps</w:t>
      </w:r>
      <w:r>
        <w:rPr>
          <w:noProof/>
        </w:rPr>
        <w:tab/>
        <w:t>2143</w:t>
      </w:r>
    </w:p>
    <w:p w14:paraId="05E5C3E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2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5A9912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6.2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3D59C2C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2146</w:t>
      </w:r>
    </w:p>
    <w:p w14:paraId="3791FB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2146</w:t>
      </w:r>
    </w:p>
    <w:p w14:paraId="766FE1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3D250F9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– UTRA</w:t>
      </w:r>
      <w:r>
        <w:rPr>
          <w:noProof/>
          <w:lang w:eastAsia="zh-CN"/>
        </w:rPr>
        <w:t>N</w:t>
      </w:r>
      <w:r>
        <w:rPr>
          <w:noProof/>
        </w:rPr>
        <w:t xml:space="preserve"> TDD Measurements</w:t>
      </w:r>
      <w:r>
        <w:rPr>
          <w:noProof/>
        </w:rPr>
        <w:tab/>
        <w:t>2149</w:t>
      </w:r>
    </w:p>
    <w:p w14:paraId="51D2E77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</w:t>
      </w:r>
      <w:r w:rsidRPr="00593AC2">
        <w:rPr>
          <w:rFonts w:cs="v4.2.0"/>
          <w:noProof/>
          <w:lang w:eastAsia="zh-CN"/>
        </w:rPr>
        <w:t>7</w:t>
      </w:r>
      <w:r w:rsidRPr="00593AC2">
        <w:rPr>
          <w:rFonts w:cs="v4.2.0"/>
          <w:noProof/>
        </w:rPr>
        <w:t>.</w:t>
      </w:r>
      <w:r w:rsidRPr="00593AC2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</w:t>
      </w:r>
      <w:r w:rsidRPr="00593AC2">
        <w:rPr>
          <w:rFonts w:cs="v4.2.0"/>
          <w:noProof/>
          <w:lang w:eastAsia="zh-CN"/>
        </w:rPr>
        <w:t>N</w:t>
      </w:r>
      <w:r w:rsidRPr="00593AC2">
        <w:rPr>
          <w:rFonts w:cs="v4.2.0"/>
          <w:noProof/>
        </w:rPr>
        <w:t xml:space="preserve"> TDD to UTRA</w:t>
      </w:r>
      <w:r w:rsidRPr="00593AC2">
        <w:rPr>
          <w:rFonts w:cs="v4.2.0"/>
          <w:noProof/>
          <w:lang w:eastAsia="zh-CN"/>
        </w:rPr>
        <w:t>N</w:t>
      </w:r>
      <w:r w:rsidRPr="00593AC2">
        <w:rPr>
          <w:rFonts w:cs="v4.2.0"/>
          <w:noProof/>
        </w:rPr>
        <w:t xml:space="preserve"> TDD cell search under fading propagation conditions</w:t>
      </w:r>
      <w:r>
        <w:rPr>
          <w:noProof/>
        </w:rPr>
        <w:tab/>
        <w:t>2149</w:t>
      </w:r>
    </w:p>
    <w:p w14:paraId="2305DB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</w:t>
      </w:r>
      <w:r w:rsidRPr="00593AC2">
        <w:rPr>
          <w:rFonts w:cs="v4.2.0"/>
          <w:noProof/>
          <w:lang w:eastAsia="zh-CN"/>
        </w:rPr>
        <w:t>7</w:t>
      </w:r>
      <w:r w:rsidRPr="00593AC2">
        <w:rPr>
          <w:rFonts w:cs="v4.2.0"/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Purpose and Environment</w:t>
      </w:r>
      <w:r>
        <w:rPr>
          <w:noProof/>
        </w:rPr>
        <w:tab/>
        <w:t>2149</w:t>
      </w:r>
    </w:p>
    <w:p w14:paraId="32D4DE5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</w:t>
      </w:r>
      <w:r w:rsidRPr="00593AC2">
        <w:rPr>
          <w:rFonts w:cs="v4.2.0"/>
          <w:noProof/>
          <w:lang w:eastAsia="zh-CN"/>
        </w:rPr>
        <w:t>7</w:t>
      </w:r>
      <w:r w:rsidRPr="00593AC2">
        <w:rPr>
          <w:rFonts w:cs="v4.2.0"/>
          <w:noProof/>
        </w:rPr>
        <w:t>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Void</w:t>
      </w:r>
      <w:r>
        <w:rPr>
          <w:noProof/>
        </w:rPr>
        <w:tab/>
        <w:t>2149</w:t>
      </w:r>
    </w:p>
    <w:p w14:paraId="2B616A65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2149</w:t>
      </w:r>
    </w:p>
    <w:p w14:paraId="533B7B8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2151</w:t>
      </w:r>
    </w:p>
    <w:p w14:paraId="2BFEFE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</w:t>
      </w:r>
      <w:r w:rsidRPr="00593AC2">
        <w:rPr>
          <w:rFonts w:cs="v4.2.0"/>
          <w:noProof/>
          <w:lang w:eastAsia="zh-CN"/>
        </w:rPr>
        <w:t>7</w:t>
      </w:r>
      <w:r w:rsidRPr="00593AC2">
        <w:rPr>
          <w:rFonts w:cs="v4.2.0"/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Requirements</w:t>
      </w:r>
      <w:r>
        <w:rPr>
          <w:noProof/>
        </w:rPr>
        <w:tab/>
        <w:t>2151</w:t>
      </w:r>
    </w:p>
    <w:p w14:paraId="706CC207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</w:t>
      </w:r>
      <w:r w:rsidRPr="00593AC2">
        <w:rPr>
          <w:rFonts w:cs="v4.2.0"/>
          <w:noProof/>
          <w:lang w:eastAsia="zh-CN"/>
        </w:rPr>
        <w:t>7</w:t>
      </w:r>
      <w:r w:rsidRPr="00593AC2">
        <w:rPr>
          <w:rFonts w:cs="v4.2.0"/>
          <w:noProof/>
        </w:rPr>
        <w:t>.1.</w:t>
      </w:r>
      <w:r w:rsidRPr="00593AC2">
        <w:rPr>
          <w:rFonts w:cs="v4.2.0"/>
          <w:noProof/>
          <w:lang w:eastAsia="zh-CN"/>
        </w:rPr>
        <w:t>2</w:t>
      </w:r>
      <w:r w:rsidRPr="00593AC2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Void</w:t>
      </w:r>
      <w:r>
        <w:rPr>
          <w:noProof/>
        </w:rPr>
        <w:tab/>
        <w:t>2151</w:t>
      </w:r>
    </w:p>
    <w:p w14:paraId="175C6C26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2151</w:t>
      </w:r>
    </w:p>
    <w:p w14:paraId="4FADACF8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</w:t>
      </w:r>
      <w:r w:rsidRPr="00593AC2">
        <w:rPr>
          <w:rFonts w:cs="v4.2.0"/>
          <w:noProof/>
          <w:lang w:eastAsia="zh-CN"/>
        </w:rPr>
        <w:t>7</w:t>
      </w:r>
      <w:r w:rsidRPr="00593AC2">
        <w:rPr>
          <w:rFonts w:cs="v4.2.0"/>
          <w:noProof/>
        </w:rPr>
        <w:t>.1.</w:t>
      </w:r>
      <w:r w:rsidRPr="00593AC2">
        <w:rPr>
          <w:rFonts w:cs="v4.2.0"/>
          <w:noProof/>
          <w:lang w:eastAsia="zh-CN"/>
        </w:rPr>
        <w:t>2</w:t>
      </w:r>
      <w:r w:rsidRPr="00593AC2">
        <w:rPr>
          <w:rFonts w:cs="v4.2.0"/>
          <w:noProof/>
        </w:rPr>
        <w:t>.</w:t>
      </w:r>
      <w:r w:rsidRPr="00593AC2">
        <w:rPr>
          <w:rFonts w:cs="v4.2.0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lang w:eastAsia="zh-CN"/>
        </w:rPr>
        <w:t>Void</w:t>
      </w:r>
      <w:r>
        <w:rPr>
          <w:noProof/>
        </w:rPr>
        <w:tab/>
        <w:t>2151</w:t>
      </w:r>
    </w:p>
    <w:p w14:paraId="54D184A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2151</w:t>
      </w:r>
    </w:p>
    <w:p w14:paraId="04DADD5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2151</w:t>
      </w:r>
    </w:p>
    <w:p w14:paraId="5B6A81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2154</w:t>
      </w:r>
    </w:p>
    <w:p w14:paraId="1FFC300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SON ANR cell search reporting in AWGN propagation conditions</w:t>
      </w:r>
      <w:r>
        <w:rPr>
          <w:noProof/>
        </w:rPr>
        <w:tab/>
        <w:t>2155</w:t>
      </w:r>
    </w:p>
    <w:p w14:paraId="28CBEA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</w:t>
      </w:r>
      <w:r w:rsidRPr="00593AC2">
        <w:rPr>
          <w:rFonts w:cs="v4.2.0"/>
          <w:noProof/>
          <w:snapToGrid w:val="0"/>
          <w:lang w:eastAsia="zh-CN"/>
        </w:rPr>
        <w:t>7</w:t>
      </w:r>
      <w:r w:rsidRPr="00593AC2">
        <w:rPr>
          <w:rFonts w:cs="v4.2.0"/>
          <w:noProof/>
          <w:snapToGrid w:val="0"/>
        </w:rPr>
        <w:t>.</w:t>
      </w:r>
      <w:r w:rsidRPr="00593AC2">
        <w:rPr>
          <w:rFonts w:cs="v4.2.0"/>
          <w:noProof/>
          <w:snapToGrid w:val="0"/>
          <w:lang w:eastAsia="zh-CN"/>
        </w:rPr>
        <w:t>3</w:t>
      </w:r>
      <w:r w:rsidRPr="00593AC2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31DF60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</w:t>
      </w:r>
      <w:r w:rsidRPr="00593AC2">
        <w:rPr>
          <w:rFonts w:cs="v4.2.0"/>
          <w:noProof/>
          <w:snapToGrid w:val="0"/>
          <w:lang w:eastAsia="zh-CN"/>
        </w:rPr>
        <w:t>7</w:t>
      </w:r>
      <w:r w:rsidRPr="00593AC2">
        <w:rPr>
          <w:rFonts w:cs="v4.2.0"/>
          <w:noProof/>
          <w:snapToGrid w:val="0"/>
        </w:rPr>
        <w:t>.</w:t>
      </w:r>
      <w:r w:rsidRPr="00593AC2">
        <w:rPr>
          <w:rFonts w:cs="v4.2.0"/>
          <w:noProof/>
          <w:snapToGrid w:val="0"/>
          <w:lang w:eastAsia="zh-CN"/>
        </w:rPr>
        <w:t>3</w:t>
      </w:r>
      <w:r w:rsidRPr="00593AC2">
        <w:rPr>
          <w:rFonts w:cs="v4.2.0"/>
          <w:noProof/>
          <w:snapToGrid w:val="0"/>
        </w:rPr>
        <w:t>.</w:t>
      </w:r>
      <w:r w:rsidRPr="00593AC2">
        <w:rPr>
          <w:rFonts w:cs="v4.2.0"/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</w:t>
      </w:r>
      <w:r w:rsidRPr="00593AC2">
        <w:rPr>
          <w:rFonts w:cs="v4.2.0"/>
          <w:noProof/>
          <w:snapToGrid w:val="0"/>
          <w:lang w:eastAsia="zh-CN"/>
        </w:rPr>
        <w:t>arameters</w:t>
      </w:r>
      <w:r>
        <w:rPr>
          <w:noProof/>
        </w:rPr>
        <w:tab/>
        <w:t>2155</w:t>
      </w:r>
    </w:p>
    <w:p w14:paraId="6181005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</w:t>
      </w:r>
      <w:r w:rsidRPr="00593AC2">
        <w:rPr>
          <w:rFonts w:cs="v4.2.0"/>
          <w:noProof/>
          <w:snapToGrid w:val="0"/>
          <w:lang w:eastAsia="zh-CN"/>
        </w:rPr>
        <w:t>7</w:t>
      </w:r>
      <w:r w:rsidRPr="00593AC2">
        <w:rPr>
          <w:rFonts w:cs="v4.2.0"/>
          <w:noProof/>
          <w:snapToGrid w:val="0"/>
        </w:rPr>
        <w:t>.</w:t>
      </w:r>
      <w:r w:rsidRPr="00593AC2">
        <w:rPr>
          <w:rFonts w:cs="v4.2.0"/>
          <w:noProof/>
          <w:snapToGrid w:val="0"/>
          <w:lang w:eastAsia="zh-CN"/>
        </w:rPr>
        <w:t>3</w:t>
      </w:r>
      <w:r w:rsidRPr="00593AC2">
        <w:rPr>
          <w:rFonts w:cs="v4.2.0"/>
          <w:noProof/>
          <w:snapToGrid w:val="0"/>
        </w:rPr>
        <w:t>.</w:t>
      </w:r>
      <w:r w:rsidRPr="00593AC2">
        <w:rPr>
          <w:rFonts w:cs="v4.2.0"/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2156</w:t>
      </w:r>
    </w:p>
    <w:p w14:paraId="2CF5FB2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enhanced cell identification under AWGN propagation conditions</w:t>
      </w:r>
      <w:r>
        <w:rPr>
          <w:noProof/>
        </w:rPr>
        <w:tab/>
        <w:t>2157</w:t>
      </w:r>
    </w:p>
    <w:p w14:paraId="73B16E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7</w:t>
      </w:r>
      <w:r w:rsidRPr="00593AC2">
        <w:rPr>
          <w:noProof/>
          <w:snapToGrid w:val="0"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78FC06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7</w:t>
      </w:r>
      <w:r w:rsidRPr="00593AC2">
        <w:rPr>
          <w:noProof/>
          <w:snapToGrid w:val="0"/>
        </w:rPr>
        <w:t>.4.</w:t>
      </w:r>
      <w:r w:rsidRPr="00593AC2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2159</w:t>
      </w:r>
    </w:p>
    <w:p w14:paraId="778B885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TDD InterRAT UTRA TDD correct reporting of measurement events with reduced performance group configured, non DRX</w:t>
      </w:r>
      <w:r>
        <w:rPr>
          <w:noProof/>
        </w:rPr>
        <w:tab/>
        <w:t>2159</w:t>
      </w:r>
    </w:p>
    <w:p w14:paraId="3EF9C0D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7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5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0E67556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2161</w:t>
      </w:r>
    </w:p>
    <w:p w14:paraId="2D44998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2161</w:t>
      </w:r>
    </w:p>
    <w:p w14:paraId="3BC2979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FDD InterRAT UTRA TDD correct reporting of measurement events with reduced performance group configured, non DRX</w:t>
      </w:r>
      <w:r>
        <w:rPr>
          <w:noProof/>
        </w:rPr>
        <w:tab/>
        <w:t>2161</w:t>
      </w:r>
    </w:p>
    <w:p w14:paraId="333EB45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0798DC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0E3CAB8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2164</w:t>
      </w:r>
    </w:p>
    <w:p w14:paraId="488DA82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2164</w:t>
      </w:r>
    </w:p>
    <w:p w14:paraId="7D796E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368019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6B6409C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2166</w:t>
      </w:r>
    </w:p>
    <w:p w14:paraId="77D824C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2166</w:t>
      </w:r>
    </w:p>
    <w:p w14:paraId="3A06FDE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3947F95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2169</w:t>
      </w:r>
    </w:p>
    <w:p w14:paraId="19343CD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040EE89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4AFD8C3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val="sv-SE"/>
        </w:rPr>
        <w:t>A.8</w:t>
      </w:r>
      <w:r w:rsidRPr="00593AC2">
        <w:rPr>
          <w:noProof/>
          <w:lang w:val="sv-SE"/>
        </w:rPr>
        <w:t>.</w:t>
      </w:r>
      <w:r w:rsidRPr="00593AC2">
        <w:rPr>
          <w:noProof/>
          <w:lang w:val="sv-SE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sv-SE" w:eastAsia="zh-CN"/>
        </w:rPr>
        <w:t>E-UTRAN F</w:t>
      </w:r>
      <w:r w:rsidRPr="00593AC2">
        <w:rPr>
          <w:noProof/>
          <w:lang w:val="sv-SE"/>
        </w:rPr>
        <w:t>DD</w:t>
      </w:r>
      <w:r w:rsidRPr="00593AC2">
        <w:rPr>
          <w:noProof/>
          <w:lang w:val="sv-SE" w:eastAsia="zh-CN"/>
        </w:rPr>
        <w:t xml:space="preserve"> </w:t>
      </w:r>
      <w:r w:rsidRPr="00593AC2">
        <w:rPr>
          <w:noProof/>
          <w:lang w:val="sv-SE"/>
        </w:rPr>
        <w:t>-</w:t>
      </w:r>
      <w:r w:rsidRPr="00593AC2">
        <w:rPr>
          <w:noProof/>
          <w:lang w:val="sv-SE" w:eastAsia="zh-CN"/>
        </w:rPr>
        <w:t xml:space="preserve"> UTRAN T</w:t>
      </w:r>
      <w:r w:rsidRPr="00593AC2">
        <w:rPr>
          <w:noProof/>
          <w:lang w:val="sv-SE"/>
        </w:rPr>
        <w:t>DD measurements</w:t>
      </w:r>
      <w:r>
        <w:rPr>
          <w:noProof/>
        </w:rPr>
        <w:tab/>
        <w:t>2171</w:t>
      </w:r>
    </w:p>
    <w:p w14:paraId="7BF9365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</w:t>
      </w:r>
      <w:r w:rsidRPr="00593AC2">
        <w:rPr>
          <w:rFonts w:cs="v4.2.0"/>
          <w:noProof/>
          <w:lang w:eastAsia="zh-CN"/>
        </w:rPr>
        <w:t>9</w:t>
      </w:r>
      <w:r w:rsidRPr="00593AC2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</w:t>
      </w:r>
      <w:r>
        <w:rPr>
          <w:noProof/>
        </w:rPr>
        <w:t>DD</w:t>
      </w:r>
      <w:r>
        <w:rPr>
          <w:noProof/>
          <w:lang w:eastAsia="zh-CN"/>
        </w:rPr>
        <w:t xml:space="preserve"> </w:t>
      </w:r>
      <w:r>
        <w:rPr>
          <w:noProof/>
        </w:rPr>
        <w:t>-</w:t>
      </w:r>
      <w:r>
        <w:rPr>
          <w:noProof/>
          <w:lang w:eastAsia="zh-CN"/>
        </w:rPr>
        <w:t xml:space="preserve"> UTRAN T</w:t>
      </w:r>
      <w:r>
        <w:rPr>
          <w:noProof/>
        </w:rPr>
        <w:t>DD</w:t>
      </w:r>
      <w:r w:rsidRPr="00593AC2">
        <w:rPr>
          <w:rFonts w:cs="v4.2.0"/>
          <w:noProof/>
        </w:rPr>
        <w:t xml:space="preserve"> </w:t>
      </w:r>
      <w:r w:rsidRPr="00593AC2">
        <w:rPr>
          <w:rFonts w:cs="v4.2.0"/>
          <w:noProof/>
          <w:lang w:eastAsia="zh-CN"/>
        </w:rPr>
        <w:t>e</w:t>
      </w:r>
      <w:r w:rsidRPr="00593AC2">
        <w:rPr>
          <w:rFonts w:cs="v4.2.0"/>
          <w:noProof/>
        </w:rPr>
        <w:t>vent triggered reporting in fading propagation conditions</w:t>
      </w:r>
      <w:r>
        <w:rPr>
          <w:noProof/>
        </w:rPr>
        <w:tab/>
        <w:t>2171</w:t>
      </w:r>
    </w:p>
    <w:p w14:paraId="22A71E1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</w:t>
      </w:r>
      <w:r w:rsidRPr="00593AC2">
        <w:rPr>
          <w:rFonts w:cs="v4.2.0"/>
          <w:noProof/>
          <w:snapToGrid w:val="0"/>
          <w:lang w:eastAsia="zh-CN"/>
        </w:rPr>
        <w:t>9</w:t>
      </w:r>
      <w:r w:rsidRPr="00593AC2">
        <w:rPr>
          <w:rFonts w:cs="v4.2.0"/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003B55D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</w:t>
      </w:r>
      <w:r w:rsidRPr="00593AC2">
        <w:rPr>
          <w:rFonts w:cs="v4.2.0"/>
          <w:noProof/>
          <w:snapToGrid w:val="0"/>
          <w:lang w:eastAsia="zh-CN"/>
        </w:rPr>
        <w:t>9</w:t>
      </w:r>
      <w:r w:rsidRPr="00593AC2">
        <w:rPr>
          <w:rFonts w:cs="v4.2.0"/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7F58027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</w:t>
      </w:r>
      <w:r w:rsidRPr="00593AC2">
        <w:rPr>
          <w:rFonts w:cs="v4.2.0"/>
          <w:noProof/>
          <w:lang w:eastAsia="zh-CN"/>
        </w:rPr>
        <w:t>9</w:t>
      </w:r>
      <w:r w:rsidRPr="00593AC2">
        <w:rPr>
          <w:rFonts w:cs="v4.2.0"/>
          <w:noProof/>
        </w:rPr>
        <w:t>.</w:t>
      </w:r>
      <w:r w:rsidRPr="00593AC2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</w:t>
      </w:r>
      <w:r w:rsidRPr="00593AC2">
        <w:rPr>
          <w:rFonts w:cs="v4.2.0"/>
          <w:noProof/>
          <w:lang w:eastAsia="zh-CN"/>
        </w:rPr>
        <w:t>N</w:t>
      </w:r>
      <w:r w:rsidRPr="00593AC2">
        <w:rPr>
          <w:rFonts w:cs="v4.2.0"/>
          <w:noProof/>
        </w:rPr>
        <w:t xml:space="preserve"> </w:t>
      </w:r>
      <w:r w:rsidRPr="00593AC2">
        <w:rPr>
          <w:rFonts w:cs="v4.2.0"/>
          <w:noProof/>
          <w:lang w:eastAsia="zh-CN"/>
        </w:rPr>
        <w:t>F</w:t>
      </w:r>
      <w:r w:rsidRPr="00593AC2">
        <w:rPr>
          <w:rFonts w:cs="v4.2.0"/>
          <w:noProof/>
        </w:rPr>
        <w:t xml:space="preserve">DD </w:t>
      </w:r>
      <w:r w:rsidRPr="00593AC2">
        <w:rPr>
          <w:rFonts w:cs="v4.2.0"/>
          <w:noProof/>
          <w:lang w:eastAsia="zh-CN"/>
        </w:rPr>
        <w:t xml:space="preserve">- </w:t>
      </w:r>
      <w:r w:rsidRPr="00593AC2">
        <w:rPr>
          <w:rFonts w:cs="v4.2.0"/>
          <w:noProof/>
        </w:rPr>
        <w:t>UTRA</w:t>
      </w:r>
      <w:r w:rsidRPr="00593AC2">
        <w:rPr>
          <w:rFonts w:cs="v4.2.0"/>
          <w:noProof/>
          <w:lang w:eastAsia="zh-CN"/>
        </w:rPr>
        <w:t>N</w:t>
      </w:r>
      <w:r w:rsidRPr="00593AC2">
        <w:rPr>
          <w:rFonts w:cs="v4.2.0"/>
          <w:noProof/>
        </w:rPr>
        <w:t xml:space="preserve">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2173</w:t>
      </w:r>
    </w:p>
    <w:p w14:paraId="6E64BE9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2173</w:t>
      </w:r>
    </w:p>
    <w:p w14:paraId="29F0AA3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2175</w:t>
      </w:r>
    </w:p>
    <w:p w14:paraId="10BE76C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TDD – GSM Measurements</w:t>
      </w:r>
      <w:r>
        <w:rPr>
          <w:noProof/>
        </w:rPr>
        <w:tab/>
        <w:t>2175</w:t>
      </w:r>
    </w:p>
    <w:p w14:paraId="75DF09E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2175</w:t>
      </w:r>
    </w:p>
    <w:p w14:paraId="088CC9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C1360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2176</w:t>
      </w:r>
    </w:p>
    <w:p w14:paraId="2E72533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2177</w:t>
      </w:r>
    </w:p>
    <w:p w14:paraId="72EEBB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4BAEF1C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117DB4A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</w:rPr>
        <w:t>A.</w:t>
      </w:r>
      <w:r>
        <w:rPr>
          <w:noProof/>
        </w:rPr>
        <w:t>8.</w:t>
      </w:r>
      <w:r w:rsidRPr="00593AC2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</w:rPr>
        <w:t>Monitoring of Multiple Layers</w:t>
      </w:r>
      <w:r>
        <w:rPr>
          <w:noProof/>
        </w:rPr>
        <w:tab/>
        <w:t>2179</w:t>
      </w:r>
    </w:p>
    <w:p w14:paraId="1E8883A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2179</w:t>
      </w:r>
    </w:p>
    <w:p w14:paraId="763033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324302C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2181</w:t>
      </w:r>
    </w:p>
    <w:p w14:paraId="4FCE3D1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2182</w:t>
      </w:r>
    </w:p>
    <w:p w14:paraId="3609BE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2EED2B7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5BAA1B2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2184</w:t>
      </w:r>
    </w:p>
    <w:p w14:paraId="27E0583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64A641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59354CE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InterRAT </w:t>
      </w:r>
      <w:r>
        <w:rPr>
          <w:noProof/>
        </w:rPr>
        <w:t xml:space="preserve">E-UTRA TDD </w:t>
      </w:r>
      <w:r>
        <w:rPr>
          <w:noProof/>
          <w:lang w:eastAsia="zh-CN"/>
        </w:rPr>
        <w:t xml:space="preserve">to </w:t>
      </w:r>
      <w:r>
        <w:rPr>
          <w:noProof/>
        </w:rPr>
        <w:t xml:space="preserve">E-UTRA TDD and UTRA TDD cell search </w:t>
      </w:r>
      <w:r>
        <w:rPr>
          <w:noProof/>
          <w:lang w:eastAsia="zh-CN"/>
        </w:rPr>
        <w:t>test case</w:t>
      </w:r>
      <w:r>
        <w:rPr>
          <w:noProof/>
        </w:rPr>
        <w:tab/>
        <w:t>2186</w:t>
      </w:r>
    </w:p>
    <w:p w14:paraId="6CD4E25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3DFBC69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2189</w:t>
      </w:r>
    </w:p>
    <w:p w14:paraId="7EFEAED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2189</w:t>
      </w:r>
    </w:p>
    <w:p w14:paraId="0B85CD4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272154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44B1549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2192</w:t>
      </w:r>
    </w:p>
    <w:p w14:paraId="6207AB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5B3EDA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155620F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Intra-frequency Measurements</w:t>
      </w:r>
      <w:r>
        <w:rPr>
          <w:noProof/>
        </w:rPr>
        <w:tab/>
        <w:t>2195</w:t>
      </w:r>
    </w:p>
    <w:p w14:paraId="243A77D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2195</w:t>
      </w:r>
    </w:p>
    <w:p w14:paraId="72147F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176A1A6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5C846B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2199</w:t>
      </w:r>
    </w:p>
    <w:p w14:paraId="5F10F4F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2199</w:t>
      </w:r>
    </w:p>
    <w:p w14:paraId="289384F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3E610FF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2CAF13F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2204</w:t>
      </w:r>
    </w:p>
    <w:p w14:paraId="539E716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2204</w:t>
      </w:r>
    </w:p>
    <w:p w14:paraId="00725C5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2204</w:t>
      </w:r>
    </w:p>
    <w:p w14:paraId="3E4DEF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4EE0E63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2210</w:t>
      </w:r>
    </w:p>
    <w:p w14:paraId="24ED6BA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2210</w:t>
      </w:r>
    </w:p>
    <w:p w14:paraId="4346E5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11E0C81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2215</w:t>
      </w:r>
    </w:p>
    <w:p w14:paraId="7769A0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2215</w:t>
      </w:r>
    </w:p>
    <w:p w14:paraId="2A2C2B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7B85A97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2220</w:t>
      </w:r>
    </w:p>
    <w:p w14:paraId="51C4516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2220</w:t>
      </w:r>
    </w:p>
    <w:p w14:paraId="737344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2225</w:t>
      </w:r>
    </w:p>
    <w:p w14:paraId="281E17B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2225</w:t>
      </w:r>
    </w:p>
    <w:p w14:paraId="25804E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2225</w:t>
      </w:r>
    </w:p>
    <w:p w14:paraId="4654273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257218F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2230</w:t>
      </w:r>
    </w:p>
    <w:p w14:paraId="253492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6CDF394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2235</w:t>
      </w:r>
    </w:p>
    <w:p w14:paraId="4AA4FD3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2235</w:t>
      </w:r>
    </w:p>
    <w:p w14:paraId="3692BE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2235</w:t>
      </w:r>
    </w:p>
    <w:p w14:paraId="36B1BB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2240</w:t>
      </w:r>
    </w:p>
    <w:p w14:paraId="5B7D3BF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2240</w:t>
      </w:r>
    </w:p>
    <w:p w14:paraId="6E729D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2240</w:t>
      </w:r>
    </w:p>
    <w:p w14:paraId="3E08236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2245</w:t>
      </w:r>
    </w:p>
    <w:p w14:paraId="5943F1D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2245</w:t>
      </w:r>
    </w:p>
    <w:p w14:paraId="1EA114B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2245</w:t>
      </w:r>
    </w:p>
    <w:p w14:paraId="24A40A3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4427DA9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2250</w:t>
      </w:r>
    </w:p>
    <w:p w14:paraId="47FA603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2250</w:t>
      </w:r>
    </w:p>
    <w:p w14:paraId="6B4A44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2255</w:t>
      </w:r>
    </w:p>
    <w:p w14:paraId="1B31A0A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2255</w:t>
      </w:r>
    </w:p>
    <w:p w14:paraId="59ED50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2255</w:t>
      </w:r>
    </w:p>
    <w:p w14:paraId="004882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2260</w:t>
      </w:r>
    </w:p>
    <w:p w14:paraId="78B02B8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2260</w:t>
      </w:r>
    </w:p>
    <w:p w14:paraId="198247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2260</w:t>
      </w:r>
    </w:p>
    <w:p w14:paraId="360D9F8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2265</w:t>
      </w:r>
    </w:p>
    <w:p w14:paraId="43AD7E0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2265</w:t>
      </w:r>
    </w:p>
    <w:p w14:paraId="71C945D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2265</w:t>
      </w:r>
    </w:p>
    <w:p w14:paraId="5188F4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2265</w:t>
      </w:r>
    </w:p>
    <w:p w14:paraId="0E15600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2270</w:t>
      </w:r>
    </w:p>
    <w:p w14:paraId="6512888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2270</w:t>
      </w:r>
    </w:p>
    <w:p w14:paraId="130C403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2270</w:t>
      </w:r>
    </w:p>
    <w:p w14:paraId="5807648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2270</w:t>
      </w:r>
    </w:p>
    <w:p w14:paraId="2EA868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2276</w:t>
      </w:r>
    </w:p>
    <w:p w14:paraId="0DCC77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2276</w:t>
      </w:r>
    </w:p>
    <w:p w14:paraId="781BC05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2276</w:t>
      </w:r>
    </w:p>
    <w:p w14:paraId="5BADD80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2276</w:t>
      </w:r>
    </w:p>
    <w:p w14:paraId="3744DD3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2283</w:t>
      </w:r>
    </w:p>
    <w:p w14:paraId="67E7063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2283</w:t>
      </w:r>
    </w:p>
    <w:p w14:paraId="24E6E65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2283</w:t>
      </w:r>
    </w:p>
    <w:p w14:paraId="491E85F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2289</w:t>
      </w:r>
    </w:p>
    <w:p w14:paraId="33056A8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2289</w:t>
      </w:r>
    </w:p>
    <w:p w14:paraId="71D5BB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2289</w:t>
      </w:r>
    </w:p>
    <w:p w14:paraId="2F74D5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2295</w:t>
      </w:r>
    </w:p>
    <w:p w14:paraId="3030A21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2295</w:t>
      </w:r>
    </w:p>
    <w:p w14:paraId="54C724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2295</w:t>
      </w:r>
    </w:p>
    <w:p w14:paraId="76CF00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2301</w:t>
      </w:r>
    </w:p>
    <w:p w14:paraId="7E5EF0A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2301</w:t>
      </w:r>
    </w:p>
    <w:p w14:paraId="1B42D6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2301</w:t>
      </w:r>
    </w:p>
    <w:p w14:paraId="6E1B01D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2307</w:t>
      </w:r>
    </w:p>
    <w:p w14:paraId="1D22BA1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2307</w:t>
      </w:r>
    </w:p>
    <w:p w14:paraId="584A2A0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2307</w:t>
      </w:r>
    </w:p>
    <w:p w14:paraId="303AF2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2313</w:t>
      </w:r>
    </w:p>
    <w:p w14:paraId="6087857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2313</w:t>
      </w:r>
    </w:p>
    <w:p w14:paraId="4A18AF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2313</w:t>
      </w:r>
    </w:p>
    <w:p w14:paraId="301C34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4527DE9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2319</w:t>
      </w:r>
    </w:p>
    <w:p w14:paraId="2593F77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2319</w:t>
      </w:r>
    </w:p>
    <w:p w14:paraId="38886BB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2325</w:t>
      </w:r>
    </w:p>
    <w:p w14:paraId="64981D4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2325</w:t>
      </w:r>
    </w:p>
    <w:p w14:paraId="3AA7D43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2325</w:t>
      </w:r>
    </w:p>
    <w:p w14:paraId="5384BD8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2331</w:t>
      </w:r>
    </w:p>
    <w:p w14:paraId="2668FBA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2331</w:t>
      </w:r>
    </w:p>
    <w:p w14:paraId="248B14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2331</w:t>
      </w:r>
    </w:p>
    <w:p w14:paraId="0696B7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2337</w:t>
      </w:r>
    </w:p>
    <w:p w14:paraId="5F0F2CF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2337</w:t>
      </w:r>
    </w:p>
    <w:p w14:paraId="643C26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2337</w:t>
      </w:r>
    </w:p>
    <w:p w14:paraId="728F1D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2343</w:t>
      </w:r>
    </w:p>
    <w:p w14:paraId="776982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2343</w:t>
      </w:r>
    </w:p>
    <w:p w14:paraId="25BB35F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2343</w:t>
      </w:r>
    </w:p>
    <w:p w14:paraId="1A128BF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2349</w:t>
      </w:r>
    </w:p>
    <w:p w14:paraId="54905BE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2349</w:t>
      </w:r>
    </w:p>
    <w:p w14:paraId="41223FE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2349</w:t>
      </w:r>
    </w:p>
    <w:p w14:paraId="59F94C7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A.8.14.1</w:t>
      </w:r>
      <w:r w:rsidRPr="00593AC2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2349</w:t>
      </w:r>
    </w:p>
    <w:p w14:paraId="4BF848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2351</w:t>
      </w:r>
    </w:p>
    <w:p w14:paraId="0F070D9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</w:t>
      </w:r>
      <w:r>
        <w:rPr>
          <w:noProof/>
          <w:lang w:eastAsia="zh-CN"/>
        </w:rPr>
        <w:t>F</w:t>
      </w:r>
      <w:r>
        <w:rPr>
          <w:noProof/>
        </w:rPr>
        <w:t xml:space="preserve">DD Inter-frequency event triggered reporting when DRX is used under fading propagation conditions in </w:t>
      </w:r>
      <w:r>
        <w:rPr>
          <w:noProof/>
          <w:lang w:eastAsia="zh-CN"/>
        </w:rPr>
        <w:t>a</w:t>
      </w:r>
      <w:r>
        <w:rPr>
          <w:noProof/>
        </w:rPr>
        <w:t>synchronous cells</w:t>
      </w:r>
      <w:r>
        <w:rPr>
          <w:noProof/>
        </w:rPr>
        <w:tab/>
        <w:t>2351</w:t>
      </w:r>
    </w:p>
    <w:p w14:paraId="1CA0860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5541F1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2354</w:t>
      </w:r>
    </w:p>
    <w:p w14:paraId="5DCBBF1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2354</w:t>
      </w:r>
    </w:p>
    <w:p w14:paraId="6C6E181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A.8.14.3.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 xml:space="preserve">Test </w:t>
      </w:r>
      <w:r w:rsidRPr="00593AC2">
        <w:rPr>
          <w:noProof/>
          <w:snapToGrid w:val="0"/>
          <w:lang w:eastAsia="zh-CN"/>
        </w:rPr>
        <w:t>Purpose and Environment</w:t>
      </w:r>
      <w:r>
        <w:rPr>
          <w:noProof/>
        </w:rPr>
        <w:tab/>
        <w:t>2354</w:t>
      </w:r>
    </w:p>
    <w:p w14:paraId="569E07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0799B7B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2357</w:t>
      </w:r>
    </w:p>
    <w:p w14:paraId="2F2AAE7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2357</w:t>
      </w:r>
    </w:p>
    <w:p w14:paraId="1373FF2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641008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2358</w:t>
      </w:r>
    </w:p>
    <w:p w14:paraId="5617A3F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FDD-TDD Inter-frequency event triggered reporting </w:t>
      </w:r>
      <w:r>
        <w:rPr>
          <w:noProof/>
          <w:lang w:eastAsia="zh-CN"/>
        </w:rPr>
        <w:t>when DRX is used</w:t>
      </w:r>
      <w:r>
        <w:rPr>
          <w:noProof/>
        </w:rPr>
        <w:t xml:space="preserve"> under fading propagation conditions in asynchronous cells</w:t>
      </w:r>
      <w:r>
        <w:rPr>
          <w:noProof/>
        </w:rPr>
        <w:tab/>
        <w:t>2358</w:t>
      </w:r>
    </w:p>
    <w:p w14:paraId="63F9CB8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15</w:t>
      </w:r>
      <w:r w:rsidRPr="00593AC2">
        <w:rPr>
          <w:noProof/>
          <w:snapToGrid w:val="0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2358</w:t>
      </w:r>
    </w:p>
    <w:p w14:paraId="010154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15</w:t>
      </w:r>
      <w:r w:rsidRPr="00593AC2">
        <w:rPr>
          <w:noProof/>
          <w:snapToGrid w:val="0"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2361</w:t>
      </w:r>
    </w:p>
    <w:p w14:paraId="2B1F321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2361</w:t>
      </w:r>
    </w:p>
    <w:p w14:paraId="66D23CC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15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2361</w:t>
      </w:r>
    </w:p>
    <w:p w14:paraId="2A71A2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15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2363</w:t>
      </w:r>
    </w:p>
    <w:p w14:paraId="6478A28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2364</w:t>
      </w:r>
    </w:p>
    <w:p w14:paraId="02FEE23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2364</w:t>
      </w:r>
    </w:p>
    <w:p w14:paraId="073835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2364</w:t>
      </w:r>
    </w:p>
    <w:p w14:paraId="126AAA6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2366</w:t>
      </w:r>
    </w:p>
    <w:p w14:paraId="211815E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2366</w:t>
      </w:r>
    </w:p>
    <w:p w14:paraId="340C86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2366</w:t>
      </w:r>
    </w:p>
    <w:p w14:paraId="5F8968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2368</w:t>
      </w:r>
    </w:p>
    <w:p w14:paraId="358AC3E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</w:t>
      </w:r>
      <w:r>
        <w:rPr>
          <w:noProof/>
        </w:rPr>
        <w:tab/>
        <w:t>2368</w:t>
      </w:r>
    </w:p>
    <w:p w14:paraId="2789F31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2368</w:t>
      </w:r>
    </w:p>
    <w:p w14:paraId="7240B8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16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2370</w:t>
      </w:r>
    </w:p>
    <w:p w14:paraId="37EBBCE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network controlled PCell interruption in non-DRX</w:t>
      </w:r>
      <w:r>
        <w:rPr>
          <w:noProof/>
        </w:rPr>
        <w:tab/>
        <w:t>2371</w:t>
      </w:r>
    </w:p>
    <w:p w14:paraId="69BB2D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2371</w:t>
      </w:r>
    </w:p>
    <w:p w14:paraId="4CCF84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16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2372</w:t>
      </w:r>
    </w:p>
    <w:p w14:paraId="501C87C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 with PCell interruption in non-DRX</w:t>
      </w:r>
      <w:r>
        <w:rPr>
          <w:noProof/>
        </w:rPr>
        <w:tab/>
        <w:t>2373</w:t>
      </w:r>
    </w:p>
    <w:p w14:paraId="7192FC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2373</w:t>
      </w:r>
    </w:p>
    <w:p w14:paraId="2EF513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16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2374</w:t>
      </w:r>
    </w:p>
    <w:p w14:paraId="0AEAAF9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</w:t>
      </w:r>
      <w:r>
        <w:rPr>
          <w:noProof/>
        </w:rPr>
        <w:tab/>
        <w:t>2375</w:t>
      </w:r>
    </w:p>
    <w:p w14:paraId="685E802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2375</w:t>
      </w:r>
    </w:p>
    <w:p w14:paraId="0C674B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16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2377</w:t>
      </w:r>
    </w:p>
    <w:p w14:paraId="71CD5C2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2378</w:t>
      </w:r>
    </w:p>
    <w:p w14:paraId="6E55C1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2378</w:t>
      </w:r>
    </w:p>
    <w:p w14:paraId="6ADBEB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2378</w:t>
      </w:r>
    </w:p>
    <w:p w14:paraId="11D5887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2378</w:t>
      </w:r>
    </w:p>
    <w:p w14:paraId="47E164B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2378</w:t>
      </w:r>
    </w:p>
    <w:p w14:paraId="2CE0D93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2379</w:t>
      </w:r>
    </w:p>
    <w:p w14:paraId="48FA7AB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2379</w:t>
      </w:r>
    </w:p>
    <w:p w14:paraId="4C4351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2379</w:t>
      </w:r>
    </w:p>
    <w:p w14:paraId="4D87F4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2380</w:t>
      </w:r>
    </w:p>
    <w:p w14:paraId="73C24BB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2380</w:t>
      </w:r>
    </w:p>
    <w:p w14:paraId="7FE089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2380</w:t>
      </w:r>
    </w:p>
    <w:p w14:paraId="63F56C4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2381</w:t>
      </w:r>
    </w:p>
    <w:p w14:paraId="59484D3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2381</w:t>
      </w:r>
    </w:p>
    <w:p w14:paraId="45C80E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2381</w:t>
      </w:r>
    </w:p>
    <w:p w14:paraId="26EAC3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2382</w:t>
      </w:r>
    </w:p>
    <w:p w14:paraId="17619B3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2382</w:t>
      </w:r>
    </w:p>
    <w:p w14:paraId="168C5EE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2382</w:t>
      </w:r>
    </w:p>
    <w:p w14:paraId="2220A5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5980795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2383</w:t>
      </w:r>
    </w:p>
    <w:p w14:paraId="30BC183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2383</w:t>
      </w:r>
    </w:p>
    <w:p w14:paraId="3AF991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2384</w:t>
      </w:r>
    </w:p>
    <w:p w14:paraId="133DA95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2384</w:t>
      </w:r>
    </w:p>
    <w:p w14:paraId="3F9622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2384</w:t>
      </w:r>
    </w:p>
    <w:p w14:paraId="7DB1D0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2384</w:t>
      </w:r>
    </w:p>
    <w:p w14:paraId="29A377E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2384</w:t>
      </w:r>
    </w:p>
    <w:p w14:paraId="7F3C8E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2384</w:t>
      </w:r>
    </w:p>
    <w:p w14:paraId="5142D2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2385</w:t>
      </w:r>
    </w:p>
    <w:p w14:paraId="0B8663F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2385</w:t>
      </w:r>
    </w:p>
    <w:p w14:paraId="3DB5BD1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2385</w:t>
      </w:r>
    </w:p>
    <w:p w14:paraId="0024FF3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2386</w:t>
      </w:r>
    </w:p>
    <w:p w14:paraId="265EC5B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2386</w:t>
      </w:r>
    </w:p>
    <w:p w14:paraId="1CD462F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2386</w:t>
      </w:r>
    </w:p>
    <w:p w14:paraId="1AE653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2386</w:t>
      </w:r>
    </w:p>
    <w:p w14:paraId="112911A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2386</w:t>
      </w:r>
    </w:p>
    <w:p w14:paraId="6F95E5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2386</w:t>
      </w:r>
    </w:p>
    <w:p w14:paraId="6485656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2387</w:t>
      </w:r>
    </w:p>
    <w:p w14:paraId="6C8F347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2387</w:t>
      </w:r>
    </w:p>
    <w:p w14:paraId="4CDBDD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2387</w:t>
      </w:r>
    </w:p>
    <w:p w14:paraId="29BCC57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2389</w:t>
      </w:r>
    </w:p>
    <w:p w14:paraId="49F1575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2390</w:t>
      </w:r>
    </w:p>
    <w:p w14:paraId="4AB0023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2390</w:t>
      </w:r>
    </w:p>
    <w:p w14:paraId="5D51C38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24C62FA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2390</w:t>
      </w:r>
    </w:p>
    <w:p w14:paraId="621F53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2390</w:t>
      </w:r>
    </w:p>
    <w:p w14:paraId="66D88DF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2391</w:t>
      </w:r>
    </w:p>
    <w:p w14:paraId="1CCB69A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2391</w:t>
      </w:r>
    </w:p>
    <w:p w14:paraId="42A1814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2391</w:t>
      </w:r>
    </w:p>
    <w:p w14:paraId="48E9C8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2391</w:t>
      </w:r>
    </w:p>
    <w:p w14:paraId="4BB42D5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2391</w:t>
      </w:r>
    </w:p>
    <w:p w14:paraId="5A3B761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2391</w:t>
      </w:r>
    </w:p>
    <w:p w14:paraId="362EE9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2393</w:t>
      </w:r>
    </w:p>
    <w:p w14:paraId="40BD47C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2394</w:t>
      </w:r>
    </w:p>
    <w:p w14:paraId="387831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2394</w:t>
      </w:r>
    </w:p>
    <w:p w14:paraId="7600A40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11A1D53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2394</w:t>
      </w:r>
    </w:p>
    <w:p w14:paraId="087CB69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2394</w:t>
      </w:r>
    </w:p>
    <w:p w14:paraId="337631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2395</w:t>
      </w:r>
    </w:p>
    <w:p w14:paraId="58494F2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2395</w:t>
      </w:r>
    </w:p>
    <w:p w14:paraId="0F6E9A2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2395</w:t>
      </w:r>
    </w:p>
    <w:p w14:paraId="211BD3B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2395</w:t>
      </w:r>
    </w:p>
    <w:p w14:paraId="439599E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2395</w:t>
      </w:r>
    </w:p>
    <w:p w14:paraId="5D3EE46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2395</w:t>
      </w:r>
    </w:p>
    <w:p w14:paraId="50CD0B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65503C8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2396</w:t>
      </w:r>
    </w:p>
    <w:p w14:paraId="522EB2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2396</w:t>
      </w:r>
    </w:p>
    <w:p w14:paraId="6493FF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2398</w:t>
      </w:r>
    </w:p>
    <w:p w14:paraId="1CAC695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2398</w:t>
      </w:r>
    </w:p>
    <w:p w14:paraId="1D5223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2398</w:t>
      </w:r>
    </w:p>
    <w:p w14:paraId="733120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3EA5E89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2399</w:t>
      </w:r>
    </w:p>
    <w:p w14:paraId="7DD87FB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2399</w:t>
      </w:r>
    </w:p>
    <w:p w14:paraId="75A82B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4FAB0A6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2399</w:t>
      </w:r>
    </w:p>
    <w:p w14:paraId="6FBA03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2399</w:t>
      </w:r>
    </w:p>
    <w:p w14:paraId="4E33A4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2400</w:t>
      </w:r>
    </w:p>
    <w:p w14:paraId="2E27AF7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activation </w:t>
      </w:r>
      <w:r>
        <w:rPr>
          <w:noProof/>
          <w:lang w:eastAsia="zh-CN"/>
        </w:rPr>
        <w:t>and deactivation</w:t>
      </w:r>
      <w:r>
        <w:rPr>
          <w:noProof/>
        </w:rPr>
        <w:t xml:space="preserve"> of unknown SCell in non-DRX</w:t>
      </w:r>
      <w:r>
        <w:rPr>
          <w:noProof/>
        </w:rPr>
        <w:tab/>
        <w:t>2400</w:t>
      </w:r>
    </w:p>
    <w:p w14:paraId="4383B17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2400</w:t>
      </w:r>
    </w:p>
    <w:p w14:paraId="2E3CDD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7019CA6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2403</w:t>
      </w:r>
    </w:p>
    <w:p w14:paraId="287773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2403</w:t>
      </w:r>
    </w:p>
    <w:p w14:paraId="09957B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2403</w:t>
      </w:r>
    </w:p>
    <w:p w14:paraId="46A2D96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2403</w:t>
      </w:r>
    </w:p>
    <w:p w14:paraId="707BAB9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A.8.16.20B.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2403</w:t>
      </w:r>
    </w:p>
    <w:p w14:paraId="5371E7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2404</w:t>
      </w:r>
    </w:p>
    <w:p w14:paraId="53D4267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2404</w:t>
      </w:r>
    </w:p>
    <w:p w14:paraId="0CD5414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2404</w:t>
      </w:r>
    </w:p>
    <w:p w14:paraId="6C373A8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2404</w:t>
      </w:r>
    </w:p>
    <w:p w14:paraId="1DCC59A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2404</w:t>
      </w:r>
    </w:p>
    <w:p w14:paraId="43983F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2404</w:t>
      </w:r>
    </w:p>
    <w:p w14:paraId="42DBFB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2405</w:t>
      </w:r>
    </w:p>
    <w:p w14:paraId="0C5772A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event triggered reporting under deactivated SCell in non-DRX for 20MHz+10MHz</w:t>
      </w:r>
      <w:r>
        <w:rPr>
          <w:noProof/>
        </w:rPr>
        <w:tab/>
        <w:t>2405</w:t>
      </w:r>
    </w:p>
    <w:p w14:paraId="11D5B3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2405</w:t>
      </w:r>
    </w:p>
    <w:p w14:paraId="4E55137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2407</w:t>
      </w:r>
    </w:p>
    <w:p w14:paraId="30D98D4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20MHz+10MHz</w:t>
      </w:r>
      <w:r>
        <w:rPr>
          <w:noProof/>
        </w:rPr>
        <w:tab/>
        <w:t>2407</w:t>
      </w:r>
    </w:p>
    <w:p w14:paraId="250CF79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2407</w:t>
      </w:r>
    </w:p>
    <w:p w14:paraId="7D82404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2409</w:t>
      </w:r>
    </w:p>
    <w:p w14:paraId="08E9C6E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2409</w:t>
      </w:r>
    </w:p>
    <w:p w14:paraId="0B7F77C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2409</w:t>
      </w:r>
    </w:p>
    <w:p w14:paraId="34232FE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2412</w:t>
      </w:r>
    </w:p>
    <w:p w14:paraId="44F0F77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2412</w:t>
      </w:r>
    </w:p>
    <w:p w14:paraId="6B51C46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2412</w:t>
      </w:r>
    </w:p>
    <w:p w14:paraId="3AE8842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2415</w:t>
      </w:r>
    </w:p>
    <w:p w14:paraId="052292D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FDD</w:t>
      </w:r>
      <w:r>
        <w:rPr>
          <w:noProof/>
        </w:rPr>
        <w:tab/>
        <w:t>2415</w:t>
      </w:r>
    </w:p>
    <w:p w14:paraId="1A678D8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2415</w:t>
      </w:r>
    </w:p>
    <w:p w14:paraId="11AC7A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20E1D5B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TDD</w:t>
      </w:r>
      <w:r>
        <w:rPr>
          <w:noProof/>
        </w:rPr>
        <w:tab/>
        <w:t>2418</w:t>
      </w:r>
    </w:p>
    <w:p w14:paraId="12D145D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2418</w:t>
      </w:r>
    </w:p>
    <w:p w14:paraId="017234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1560B6E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2421</w:t>
      </w:r>
    </w:p>
    <w:p w14:paraId="3A557D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2421</w:t>
      </w:r>
    </w:p>
    <w:p w14:paraId="7CB31AF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eastAsia="zh-CN"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2426</w:t>
      </w:r>
    </w:p>
    <w:p w14:paraId="7E1D562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2426</w:t>
      </w:r>
    </w:p>
    <w:p w14:paraId="467E346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2426</w:t>
      </w:r>
    </w:p>
    <w:p w14:paraId="72AC924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eastAsia="zh-CN"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2431</w:t>
      </w:r>
    </w:p>
    <w:p w14:paraId="61759A1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2431</w:t>
      </w:r>
    </w:p>
    <w:p w14:paraId="77A569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2431</w:t>
      </w:r>
    </w:p>
    <w:p w14:paraId="1FDE8A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376CDC6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2436</w:t>
      </w:r>
    </w:p>
    <w:p w14:paraId="665138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2436</w:t>
      </w:r>
    </w:p>
    <w:p w14:paraId="54FA56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2441</w:t>
      </w:r>
    </w:p>
    <w:p w14:paraId="22E0831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2441</w:t>
      </w:r>
    </w:p>
    <w:p w14:paraId="1A10C4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2441</w:t>
      </w:r>
    </w:p>
    <w:p w14:paraId="103EB6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A.8.16.31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2446</w:t>
      </w:r>
    </w:p>
    <w:p w14:paraId="50E8CC1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2446</w:t>
      </w:r>
    </w:p>
    <w:p w14:paraId="0DEB32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13001A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A.8.16.32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2451</w:t>
      </w:r>
    </w:p>
    <w:p w14:paraId="060680D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2451</w:t>
      </w:r>
    </w:p>
    <w:p w14:paraId="428888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2451</w:t>
      </w:r>
    </w:p>
    <w:p w14:paraId="0ADFCD2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A.8.16.33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2456</w:t>
      </w:r>
    </w:p>
    <w:p w14:paraId="46CF0D9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3 DL CA Event Triggered Reporting on Deactivated SCell with PCell and SCell Interruptions in Non-DRX</w:t>
      </w:r>
      <w:r>
        <w:rPr>
          <w:noProof/>
        </w:rPr>
        <w:tab/>
        <w:t>2456</w:t>
      </w:r>
    </w:p>
    <w:p w14:paraId="104936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2456</w:t>
      </w:r>
    </w:p>
    <w:p w14:paraId="63B5A0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A.8.16.34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2461</w:t>
      </w:r>
    </w:p>
    <w:p w14:paraId="49E707C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2461</w:t>
      </w:r>
    </w:p>
    <w:p w14:paraId="3F2345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2461</w:t>
      </w:r>
    </w:p>
    <w:p w14:paraId="472192E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6E0EAE8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2464</w:t>
      </w:r>
    </w:p>
    <w:p w14:paraId="4449FA0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2464</w:t>
      </w:r>
    </w:p>
    <w:p w14:paraId="6509FD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2466</w:t>
      </w:r>
    </w:p>
    <w:p w14:paraId="4B47E24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known SCell in non-DRX</w:t>
      </w:r>
      <w:r>
        <w:rPr>
          <w:noProof/>
        </w:rPr>
        <w:tab/>
        <w:t>2467</w:t>
      </w:r>
    </w:p>
    <w:p w14:paraId="1FC1373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2467</w:t>
      </w:r>
    </w:p>
    <w:p w14:paraId="5270A0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45B9402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known SCell in non-DRX</w:t>
      </w:r>
      <w:r>
        <w:rPr>
          <w:noProof/>
        </w:rPr>
        <w:tab/>
        <w:t>2470</w:t>
      </w:r>
    </w:p>
    <w:p w14:paraId="6EE011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2470</w:t>
      </w:r>
    </w:p>
    <w:p w14:paraId="251237E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46F7FCC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2473</w:t>
      </w:r>
    </w:p>
    <w:p w14:paraId="32A91F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2473</w:t>
      </w:r>
    </w:p>
    <w:p w14:paraId="1D3ACBC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73A91EE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2476</w:t>
      </w:r>
    </w:p>
    <w:p w14:paraId="3A12B2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2476</w:t>
      </w:r>
    </w:p>
    <w:p w14:paraId="7A6114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7956599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2479</w:t>
      </w:r>
    </w:p>
    <w:p w14:paraId="00B71B9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.41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2479</w:t>
      </w:r>
    </w:p>
    <w:p w14:paraId="0BA9685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2481</w:t>
      </w:r>
    </w:p>
    <w:p w14:paraId="7D13885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2482</w:t>
      </w:r>
    </w:p>
    <w:p w14:paraId="7162A8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70D4966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269B4F2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2485</w:t>
      </w:r>
    </w:p>
    <w:p w14:paraId="2F39562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2485</w:t>
      </w:r>
    </w:p>
    <w:p w14:paraId="45A9EF3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234B699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FDD</w:t>
      </w:r>
      <w:r>
        <w:rPr>
          <w:noProof/>
        </w:rPr>
        <w:tab/>
        <w:t>2488</w:t>
      </w:r>
    </w:p>
    <w:p w14:paraId="1F1EF1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2488</w:t>
      </w:r>
    </w:p>
    <w:p w14:paraId="0115D4C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3D8FF8C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2491</w:t>
      </w:r>
    </w:p>
    <w:p w14:paraId="5747F67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2491</w:t>
      </w:r>
    </w:p>
    <w:p w14:paraId="7EC7D2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52E6684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TDD</w:t>
      </w:r>
      <w:r>
        <w:rPr>
          <w:noProof/>
        </w:rPr>
        <w:tab/>
        <w:t>2494</w:t>
      </w:r>
    </w:p>
    <w:p w14:paraId="6C3C71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2494</w:t>
      </w:r>
    </w:p>
    <w:p w14:paraId="65EC232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2F0EAD0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2DL/2UL FDD CA activation and deactivation of known PUCCH SCell without valid TA in non-DRX</w:t>
      </w:r>
      <w:r>
        <w:rPr>
          <w:noProof/>
        </w:rPr>
        <w:tab/>
        <w:t>2497</w:t>
      </w:r>
    </w:p>
    <w:p w14:paraId="610F943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2497</w:t>
      </w:r>
    </w:p>
    <w:p w14:paraId="2DB508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2499</w:t>
      </w:r>
    </w:p>
    <w:p w14:paraId="151A856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  <w:lang w:eastAsia="zh-CN"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  <w:lang w:eastAsia="zh-CN"/>
        </w:rPr>
        <w:t>2DL/2UL TDD CA activation and deactivation of known PUCCH SCell without valid TA in non-DRX</w:t>
      </w:r>
      <w:r>
        <w:rPr>
          <w:noProof/>
        </w:rPr>
        <w:tab/>
        <w:t>2500</w:t>
      </w:r>
    </w:p>
    <w:p w14:paraId="357C8ED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</w:rPr>
        <w:t>A.8.16.48</w:t>
      </w:r>
      <w:r w:rsidRPr="00593AC2">
        <w:rPr>
          <w:rFonts w:eastAsia="MS Mincho"/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</w:rPr>
        <w:t xml:space="preserve">Test </w:t>
      </w:r>
      <w:r w:rsidRPr="00593AC2">
        <w:rPr>
          <w:rFonts w:eastAsia="MS Mincho"/>
          <w:noProof/>
          <w:lang w:eastAsia="zh-CN"/>
        </w:rPr>
        <w:t>Purpose and Environment</w:t>
      </w:r>
      <w:r>
        <w:rPr>
          <w:noProof/>
        </w:rPr>
        <w:tab/>
        <w:t>2500</w:t>
      </w:r>
    </w:p>
    <w:p w14:paraId="0681BB4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</w:rPr>
        <w:t>Test Requirements</w:t>
      </w:r>
      <w:r>
        <w:rPr>
          <w:noProof/>
        </w:rPr>
        <w:tab/>
        <w:t>2502</w:t>
      </w:r>
    </w:p>
    <w:p w14:paraId="39FB855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2503</w:t>
      </w:r>
    </w:p>
    <w:p w14:paraId="0136301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2503</w:t>
      </w:r>
    </w:p>
    <w:p w14:paraId="16DEEC7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2506</w:t>
      </w:r>
    </w:p>
    <w:p w14:paraId="012382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2DL/2UL </w:t>
      </w:r>
      <w:r>
        <w:rPr>
          <w:noProof/>
          <w:lang w:eastAsia="zh-CN"/>
        </w:rPr>
        <w:t>TDD-</w:t>
      </w:r>
      <w:r>
        <w:rPr>
          <w:noProof/>
        </w:rPr>
        <w:t xml:space="preserve">FDD CA </w:t>
      </w:r>
      <w:r>
        <w:rPr>
          <w:noProof/>
          <w:lang w:eastAsia="zh-CN"/>
        </w:rPr>
        <w:t xml:space="preserve">(TDD PCell) </w:t>
      </w:r>
      <w:r>
        <w:rPr>
          <w:noProof/>
        </w:rPr>
        <w:t>activation and deactivation of known PUCCH SCell without valid TA in non-DRX</w:t>
      </w:r>
      <w:r>
        <w:rPr>
          <w:noProof/>
        </w:rPr>
        <w:tab/>
        <w:t>2506</w:t>
      </w:r>
    </w:p>
    <w:p w14:paraId="4A4BAC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2506</w:t>
      </w:r>
    </w:p>
    <w:p w14:paraId="542DC2A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7A91906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2509</w:t>
      </w:r>
    </w:p>
    <w:p w14:paraId="3D5CC1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2509</w:t>
      </w:r>
    </w:p>
    <w:p w14:paraId="2A87FE6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3E37B1C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2514</w:t>
      </w:r>
    </w:p>
    <w:p w14:paraId="79ACCD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7542714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1101058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2519</w:t>
      </w:r>
    </w:p>
    <w:p w14:paraId="6F3D668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A.8.16.53.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2519</w:t>
      </w:r>
    </w:p>
    <w:p w14:paraId="21923C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eastAsia="zh-CN"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2523</w:t>
      </w:r>
    </w:p>
    <w:p w14:paraId="022CB75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2523</w:t>
      </w:r>
    </w:p>
    <w:p w14:paraId="088270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2523</w:t>
      </w:r>
    </w:p>
    <w:p w14:paraId="0F118E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eastAsia="zh-CN"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2527</w:t>
      </w:r>
    </w:p>
    <w:p w14:paraId="2F9C29A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2527</w:t>
      </w:r>
    </w:p>
    <w:p w14:paraId="14F7DFC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2527</w:t>
      </w:r>
    </w:p>
    <w:p w14:paraId="045186A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A.8.16.55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2533</w:t>
      </w:r>
    </w:p>
    <w:p w14:paraId="46A7F90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2533</w:t>
      </w:r>
    </w:p>
    <w:p w14:paraId="3508FB1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2533</w:t>
      </w:r>
    </w:p>
    <w:p w14:paraId="3494667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A.8.16.56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2539</w:t>
      </w:r>
    </w:p>
    <w:p w14:paraId="3C2C7C7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know SCell in non-DRX</w:t>
      </w:r>
      <w:r>
        <w:rPr>
          <w:noProof/>
        </w:rPr>
        <w:tab/>
        <w:t>2539</w:t>
      </w:r>
    </w:p>
    <w:p w14:paraId="11AEA2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2539</w:t>
      </w:r>
    </w:p>
    <w:p w14:paraId="73ACB6C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2541</w:t>
      </w:r>
    </w:p>
    <w:p w14:paraId="43EC22D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know SCell in non-DRX</w:t>
      </w:r>
      <w:r>
        <w:rPr>
          <w:noProof/>
        </w:rPr>
        <w:tab/>
        <w:t>2542</w:t>
      </w:r>
    </w:p>
    <w:p w14:paraId="55008CF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2542</w:t>
      </w:r>
    </w:p>
    <w:p w14:paraId="112C75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71A2FD4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2545</w:t>
      </w:r>
    </w:p>
    <w:p w14:paraId="14DB0BE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2545</w:t>
      </w:r>
    </w:p>
    <w:p w14:paraId="3264232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2549</w:t>
      </w:r>
    </w:p>
    <w:p w14:paraId="46A4D27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2550</w:t>
      </w:r>
    </w:p>
    <w:p w14:paraId="3C2B673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2550</w:t>
      </w:r>
    </w:p>
    <w:p w14:paraId="68237B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2553</w:t>
      </w:r>
    </w:p>
    <w:p w14:paraId="3436714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unknown SCell in non-DRX</w:t>
      </w:r>
      <w:r>
        <w:rPr>
          <w:noProof/>
        </w:rPr>
        <w:tab/>
        <w:t>2554</w:t>
      </w:r>
    </w:p>
    <w:p w14:paraId="27A4B30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2554</w:t>
      </w:r>
    </w:p>
    <w:p w14:paraId="747494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2557</w:t>
      </w:r>
    </w:p>
    <w:p w14:paraId="377DF32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unknown SCell in non-DRX</w:t>
      </w:r>
      <w:r>
        <w:rPr>
          <w:noProof/>
        </w:rPr>
        <w:tab/>
        <w:t>2557</w:t>
      </w:r>
    </w:p>
    <w:p w14:paraId="75E55E0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2557</w:t>
      </w:r>
    </w:p>
    <w:p w14:paraId="7B561E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2559</w:t>
      </w:r>
    </w:p>
    <w:p w14:paraId="31EA23B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2560</w:t>
      </w:r>
    </w:p>
    <w:p w14:paraId="7E68852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2560</w:t>
      </w:r>
    </w:p>
    <w:p w14:paraId="0AC853E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2563</w:t>
      </w:r>
    </w:p>
    <w:p w14:paraId="424783C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2564</w:t>
      </w:r>
    </w:p>
    <w:p w14:paraId="4C9778B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2564</w:t>
      </w:r>
    </w:p>
    <w:p w14:paraId="69FE84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64301C6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2568</w:t>
      </w:r>
    </w:p>
    <w:p w14:paraId="24BE1C3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2568</w:t>
      </w:r>
    </w:p>
    <w:p w14:paraId="2C4E504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eastAsia="zh-CN"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2573</w:t>
      </w:r>
    </w:p>
    <w:p w14:paraId="536AF19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2573</w:t>
      </w:r>
    </w:p>
    <w:p w14:paraId="48C2E5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2573</w:t>
      </w:r>
    </w:p>
    <w:p w14:paraId="77D8253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eastAsia="zh-CN"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2578</w:t>
      </w:r>
    </w:p>
    <w:p w14:paraId="3A187E4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2578</w:t>
      </w:r>
    </w:p>
    <w:p w14:paraId="58B0645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2578</w:t>
      </w:r>
    </w:p>
    <w:p w14:paraId="020670E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4C269EE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2583</w:t>
      </w:r>
    </w:p>
    <w:p w14:paraId="00AA818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2583</w:t>
      </w:r>
    </w:p>
    <w:p w14:paraId="2837C35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7E4E2D1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unknown SCell in non-DRX</w:t>
      </w:r>
      <w:r>
        <w:rPr>
          <w:noProof/>
        </w:rPr>
        <w:tab/>
        <w:t>2588</w:t>
      </w:r>
    </w:p>
    <w:p w14:paraId="18247E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2588</w:t>
      </w:r>
    </w:p>
    <w:p w14:paraId="4B1E334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2592</w:t>
      </w:r>
    </w:p>
    <w:p w14:paraId="60A2343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unknown SCell in non-DRX</w:t>
      </w:r>
      <w:r>
        <w:rPr>
          <w:noProof/>
        </w:rPr>
        <w:tab/>
        <w:t>2592</w:t>
      </w:r>
    </w:p>
    <w:p w14:paraId="49B9DA6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2592</w:t>
      </w:r>
    </w:p>
    <w:p w14:paraId="79FC72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2596</w:t>
      </w:r>
    </w:p>
    <w:p w14:paraId="64C6D38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2596</w:t>
      </w:r>
    </w:p>
    <w:p w14:paraId="3AAD7C5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2596</w:t>
      </w:r>
    </w:p>
    <w:p w14:paraId="2C880C7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7A52280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2601</w:t>
      </w:r>
    </w:p>
    <w:p w14:paraId="3CD6CB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1739374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2606</w:t>
      </w:r>
    </w:p>
    <w:p w14:paraId="090B3C9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2606</w:t>
      </w:r>
    </w:p>
    <w:p w14:paraId="0F1F7E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463E862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A.8.16.73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2613</w:t>
      </w:r>
    </w:p>
    <w:p w14:paraId="67AD68F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2613</w:t>
      </w:r>
    </w:p>
    <w:p w14:paraId="02A1EE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19560B5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A.8.16.74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2620</w:t>
      </w:r>
    </w:p>
    <w:p w14:paraId="14FD43F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2620</w:t>
      </w:r>
    </w:p>
    <w:p w14:paraId="532589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2620</w:t>
      </w:r>
    </w:p>
    <w:p w14:paraId="621D23E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12F8176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2626</w:t>
      </w:r>
    </w:p>
    <w:p w14:paraId="52A6E89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2626</w:t>
      </w:r>
    </w:p>
    <w:p w14:paraId="6835D3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74077AF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know SCell in non-DRX</w:t>
      </w:r>
      <w:r>
        <w:rPr>
          <w:noProof/>
        </w:rPr>
        <w:tab/>
        <w:t>2632</w:t>
      </w:r>
    </w:p>
    <w:p w14:paraId="5E05B9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2632</w:t>
      </w:r>
    </w:p>
    <w:p w14:paraId="1CB637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156CD8C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know SCell in non-DRX</w:t>
      </w:r>
      <w:r>
        <w:rPr>
          <w:noProof/>
        </w:rPr>
        <w:tab/>
        <w:t>2636</w:t>
      </w:r>
    </w:p>
    <w:p w14:paraId="0BC53F8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2636</w:t>
      </w:r>
    </w:p>
    <w:p w14:paraId="29240E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6754698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2639</w:t>
      </w:r>
    </w:p>
    <w:p w14:paraId="2C622A7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4D04658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A.8.16.79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2646</w:t>
      </w:r>
    </w:p>
    <w:p w14:paraId="3CB7083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2646</w:t>
      </w:r>
    </w:p>
    <w:p w14:paraId="54C3E81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7AABDC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A.8.16.80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2653</w:t>
      </w:r>
    </w:p>
    <w:p w14:paraId="2E25B7D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2653</w:t>
      </w:r>
    </w:p>
    <w:p w14:paraId="78097F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1F6782E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A.8.16.81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2659</w:t>
      </w:r>
    </w:p>
    <w:p w14:paraId="61159E4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2659</w:t>
      </w:r>
    </w:p>
    <w:p w14:paraId="1565D2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7E53CC9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A.8.16.82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6FDDCFA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2665</w:t>
      </w:r>
    </w:p>
    <w:p w14:paraId="2B74C0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2665</w:t>
      </w:r>
    </w:p>
    <w:p w14:paraId="38FC0A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eastAsia="zh-CN"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2670</w:t>
      </w:r>
    </w:p>
    <w:p w14:paraId="3818BBE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CA Event Triggered Reporting on Deactivated SCell with PCell and SCell Interruptions in Non-DRX with generic duplex modes</w:t>
      </w:r>
      <w:r>
        <w:rPr>
          <w:noProof/>
        </w:rPr>
        <w:tab/>
        <w:t>2670</w:t>
      </w:r>
    </w:p>
    <w:p w14:paraId="27ED6A3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5A102C3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A.8.16.84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2676</w:t>
      </w:r>
    </w:p>
    <w:p w14:paraId="397C7C2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2676</w:t>
      </w:r>
    </w:p>
    <w:p w14:paraId="77B436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2676</w:t>
      </w:r>
    </w:p>
    <w:p w14:paraId="57A3F4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2680</w:t>
      </w:r>
    </w:p>
    <w:p w14:paraId="47D6946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2680</w:t>
      </w:r>
    </w:p>
    <w:p w14:paraId="0E07182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2680</w:t>
      </w:r>
    </w:p>
    <w:p w14:paraId="4136F5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2683</w:t>
      </w:r>
    </w:p>
    <w:p w14:paraId="747BAF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2683</w:t>
      </w:r>
    </w:p>
    <w:p w14:paraId="480246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2683</w:t>
      </w:r>
    </w:p>
    <w:p w14:paraId="1A5CD7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eastAsia="zh-CN"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2689</w:t>
      </w:r>
    </w:p>
    <w:p w14:paraId="76CAB00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2689</w:t>
      </w:r>
    </w:p>
    <w:p w14:paraId="58CF245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1DB272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lastRenderedPageBreak/>
        <w:t>A.8.16.88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2697</w:t>
      </w:r>
    </w:p>
    <w:p w14:paraId="61E44D7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2697</w:t>
      </w:r>
    </w:p>
    <w:p w14:paraId="0E7D03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2697</w:t>
      </w:r>
    </w:p>
    <w:p w14:paraId="6D012E2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2704</w:t>
      </w:r>
    </w:p>
    <w:p w14:paraId="6155436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2704</w:t>
      </w:r>
    </w:p>
    <w:p w14:paraId="1F076B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2704</w:t>
      </w:r>
    </w:p>
    <w:p w14:paraId="7ABFB02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2711</w:t>
      </w:r>
    </w:p>
    <w:p w14:paraId="26D68F3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2711</w:t>
      </w:r>
    </w:p>
    <w:p w14:paraId="10419F0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2711</w:t>
      </w:r>
    </w:p>
    <w:p w14:paraId="407EAC2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eastAsia="zh-CN"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2717</w:t>
      </w:r>
    </w:p>
    <w:p w14:paraId="569F417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CA Event Triggered Reporting on Deactivated SCell with PCell and SCell Interruptions in Non-DRX with generic duplex modes</w:t>
      </w:r>
      <w:r>
        <w:rPr>
          <w:noProof/>
        </w:rPr>
        <w:tab/>
        <w:t>2717</w:t>
      </w:r>
    </w:p>
    <w:p w14:paraId="36A032C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2717</w:t>
      </w:r>
    </w:p>
    <w:p w14:paraId="3AC8B2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A.8.16.92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2725</w:t>
      </w:r>
    </w:p>
    <w:p w14:paraId="4062265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2725</w:t>
      </w:r>
    </w:p>
    <w:p w14:paraId="106668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2725</w:t>
      </w:r>
    </w:p>
    <w:p w14:paraId="43BAF8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2732</w:t>
      </w:r>
    </w:p>
    <w:p w14:paraId="76DD4E9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2732</w:t>
      </w:r>
    </w:p>
    <w:p w14:paraId="231D31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2732</w:t>
      </w:r>
    </w:p>
    <w:p w14:paraId="3203C71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2739</w:t>
      </w:r>
    </w:p>
    <w:p w14:paraId="55FAA74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2739</w:t>
      </w:r>
    </w:p>
    <w:p w14:paraId="0BEF75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2739</w:t>
      </w:r>
    </w:p>
    <w:p w14:paraId="7C7216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2747</w:t>
      </w:r>
    </w:p>
    <w:p w14:paraId="3FC7CFD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CA Event Triggered Reporting on Deactivated SCell with PCell and SCell Interruptions in Non-DRX with generic duplex modes</w:t>
      </w:r>
      <w:r>
        <w:rPr>
          <w:noProof/>
        </w:rPr>
        <w:tab/>
        <w:t>2747</w:t>
      </w:r>
    </w:p>
    <w:p w14:paraId="6F7C91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2747</w:t>
      </w:r>
    </w:p>
    <w:p w14:paraId="18E37F7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A.8.16.96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2756</w:t>
      </w:r>
    </w:p>
    <w:p w14:paraId="6A9D470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2756</w:t>
      </w:r>
    </w:p>
    <w:p w14:paraId="2EB9BE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2756</w:t>
      </w:r>
    </w:p>
    <w:p w14:paraId="26C411F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4AF0ED9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2763</w:t>
      </w:r>
    </w:p>
    <w:p w14:paraId="17D8A0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2763</w:t>
      </w:r>
    </w:p>
    <w:p w14:paraId="6C9395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2771</w:t>
      </w:r>
    </w:p>
    <w:p w14:paraId="74D40D5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2771</w:t>
      </w:r>
    </w:p>
    <w:p w14:paraId="061045A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2771</w:t>
      </w:r>
    </w:p>
    <w:p w14:paraId="394DE8E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2781</w:t>
      </w:r>
    </w:p>
    <w:p w14:paraId="7CED6ED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CA Event Triggered Reporting on Deactivated SCell with PCell and SCell Interruptions in Non-DRX with generic duplex modes</w:t>
      </w:r>
      <w:r>
        <w:rPr>
          <w:noProof/>
        </w:rPr>
        <w:tab/>
        <w:t>2781</w:t>
      </w:r>
    </w:p>
    <w:p w14:paraId="3BC2F8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41D400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A.8.16.100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2791</w:t>
      </w:r>
    </w:p>
    <w:p w14:paraId="7D2D941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2791</w:t>
      </w:r>
    </w:p>
    <w:p w14:paraId="589869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2791</w:t>
      </w:r>
    </w:p>
    <w:p w14:paraId="6A0D0C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2801</w:t>
      </w:r>
    </w:p>
    <w:p w14:paraId="119B426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2801</w:t>
      </w:r>
    </w:p>
    <w:p w14:paraId="0C4F0C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2801</w:t>
      </w:r>
    </w:p>
    <w:p w14:paraId="4F9BEB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2812</w:t>
      </w:r>
    </w:p>
    <w:p w14:paraId="2B9F4DB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2812</w:t>
      </w:r>
    </w:p>
    <w:p w14:paraId="1975C7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2812</w:t>
      </w:r>
    </w:p>
    <w:p w14:paraId="5671F37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6C96619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2818</w:t>
      </w:r>
    </w:p>
    <w:p w14:paraId="602AC8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2818</w:t>
      </w:r>
    </w:p>
    <w:p w14:paraId="645F9C2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42F78CC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2823</w:t>
      </w:r>
    </w:p>
    <w:p w14:paraId="2DE119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2823</w:t>
      </w:r>
    </w:p>
    <w:p w14:paraId="2FA7569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</w:t>
      </w:r>
      <w:r>
        <w:rPr>
          <w:noProof/>
        </w:rPr>
        <w:t>8.16.105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2827</w:t>
      </w:r>
    </w:p>
    <w:p w14:paraId="41B2A50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2828</w:t>
      </w:r>
    </w:p>
    <w:p w14:paraId="7D717E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2828</w:t>
      </w:r>
    </w:p>
    <w:p w14:paraId="060C95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2832</w:t>
      </w:r>
    </w:p>
    <w:p w14:paraId="2BDB06A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event triggered reporting under deactivated SCell in non-DRX </w:t>
      </w:r>
      <w:r w:rsidRPr="00593AC2">
        <w:rPr>
          <w:rFonts w:cs="Arial"/>
          <w:noProof/>
        </w:rPr>
        <w:t xml:space="preserve">with </w:t>
      </w:r>
      <w:r w:rsidRPr="00593AC2">
        <w:rPr>
          <w:i/>
          <w:noProof/>
        </w:rPr>
        <w:t>highSpeedEnhMeasFlag</w:t>
      </w:r>
      <w:r w:rsidRPr="00593AC2">
        <w:rPr>
          <w:i/>
          <w:noProof/>
          <w:lang w:eastAsia="ja-JP"/>
        </w:rPr>
        <w:t>2</w:t>
      </w:r>
      <w:r w:rsidRPr="00593AC2">
        <w:rPr>
          <w:i/>
          <w:noProof/>
        </w:rPr>
        <w:t>-</w:t>
      </w:r>
      <w:r w:rsidRPr="00593AC2">
        <w:rPr>
          <w:i/>
          <w:noProof/>
          <w:lang w:eastAsia="ja-JP"/>
        </w:rPr>
        <w:t>r16</w:t>
      </w:r>
      <w:r>
        <w:rPr>
          <w:noProof/>
        </w:rPr>
        <w:tab/>
        <w:t>2832</w:t>
      </w:r>
    </w:p>
    <w:p w14:paraId="0C9BFFB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2832</w:t>
      </w:r>
    </w:p>
    <w:p w14:paraId="57AD629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31AC68F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event triggered reporting under deactivated SCell in non-DRX with </w:t>
      </w:r>
      <w:r w:rsidRPr="00593AC2">
        <w:rPr>
          <w:i/>
          <w:noProof/>
        </w:rPr>
        <w:t>highSpeedEnhMeasFlag</w:t>
      </w:r>
      <w:r w:rsidRPr="00593AC2">
        <w:rPr>
          <w:i/>
          <w:noProof/>
          <w:lang w:eastAsia="ja-JP"/>
        </w:rPr>
        <w:t>2</w:t>
      </w:r>
      <w:r w:rsidRPr="00593AC2">
        <w:rPr>
          <w:i/>
          <w:noProof/>
        </w:rPr>
        <w:t>-</w:t>
      </w:r>
      <w:r w:rsidRPr="00593AC2">
        <w:rPr>
          <w:i/>
          <w:noProof/>
          <w:lang w:eastAsia="ja-JP"/>
        </w:rPr>
        <w:t>r16</w:t>
      </w:r>
      <w:r>
        <w:rPr>
          <w:noProof/>
        </w:rPr>
        <w:tab/>
        <w:t>2835</w:t>
      </w:r>
    </w:p>
    <w:p w14:paraId="3E4490D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2835</w:t>
      </w:r>
    </w:p>
    <w:p w14:paraId="67758D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2837</w:t>
      </w:r>
    </w:p>
    <w:p w14:paraId="23C7273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2838</w:t>
      </w:r>
    </w:p>
    <w:p w14:paraId="2A37442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2838</w:t>
      </w:r>
    </w:p>
    <w:p w14:paraId="253DDB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511C1B6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3E53B88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2844</w:t>
      </w:r>
    </w:p>
    <w:p w14:paraId="2CD9D2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3B7DB26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2851</w:t>
      </w:r>
    </w:p>
    <w:p w14:paraId="6032E1C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2851</w:t>
      </w:r>
    </w:p>
    <w:p w14:paraId="1B0B81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2851</w:t>
      </w:r>
    </w:p>
    <w:p w14:paraId="2360DF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5671C14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2852</w:t>
      </w:r>
    </w:p>
    <w:p w14:paraId="6511451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629484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2853</w:t>
      </w:r>
    </w:p>
    <w:p w14:paraId="76A4955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2853</w:t>
      </w:r>
    </w:p>
    <w:p w14:paraId="23018E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2853</w:t>
      </w:r>
    </w:p>
    <w:p w14:paraId="0DB3A78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402D890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2854</w:t>
      </w:r>
    </w:p>
    <w:p w14:paraId="2DEDCB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169EE2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2855</w:t>
      </w:r>
    </w:p>
    <w:p w14:paraId="6875B1B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2856</w:t>
      </w:r>
    </w:p>
    <w:p w14:paraId="0630663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2856</w:t>
      </w:r>
    </w:p>
    <w:p w14:paraId="09CF36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6D67247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2857</w:t>
      </w:r>
    </w:p>
    <w:p w14:paraId="28EF16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7751CA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2857</w:t>
      </w:r>
    </w:p>
    <w:p w14:paraId="17D0256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20MHz+10</w:t>
      </w:r>
      <w:r>
        <w:rPr>
          <w:noProof/>
        </w:rPr>
        <w:t>MHz</w:t>
      </w:r>
      <w:r>
        <w:rPr>
          <w:noProof/>
        </w:rPr>
        <w:tab/>
        <w:t>2858</w:t>
      </w:r>
    </w:p>
    <w:p w14:paraId="2738681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2858</w:t>
      </w:r>
    </w:p>
    <w:p w14:paraId="39FE1B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6476270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2859</w:t>
      </w:r>
    </w:p>
    <w:p w14:paraId="23C4454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3BA3B4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2866</w:t>
      </w:r>
    </w:p>
    <w:p w14:paraId="1256330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2867</w:t>
      </w:r>
    </w:p>
    <w:p w14:paraId="0FF13F0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350BF06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2873</w:t>
      </w:r>
    </w:p>
    <w:p w14:paraId="261322E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HRPD</w:t>
      </w:r>
      <w:r>
        <w:rPr>
          <w:noProof/>
        </w:rPr>
        <w:t xml:space="preserve"> Measurements</w:t>
      </w:r>
      <w:r>
        <w:rPr>
          <w:noProof/>
        </w:rPr>
        <w:tab/>
        <w:t>2874</w:t>
      </w:r>
    </w:p>
    <w:p w14:paraId="472E85D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2874</w:t>
      </w:r>
    </w:p>
    <w:p w14:paraId="5ED1F42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2874</w:t>
      </w:r>
    </w:p>
    <w:p w14:paraId="379074F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2876</w:t>
      </w:r>
    </w:p>
    <w:p w14:paraId="3BE386F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Measurements</w:t>
      </w:r>
      <w:r>
        <w:rPr>
          <w:noProof/>
        </w:rPr>
        <w:tab/>
        <w:t>2876</w:t>
      </w:r>
    </w:p>
    <w:p w14:paraId="22BE634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event triggered reporting under fading propagation conditions</w:t>
      </w:r>
      <w:r>
        <w:rPr>
          <w:noProof/>
        </w:rPr>
        <w:tab/>
        <w:t>2876</w:t>
      </w:r>
    </w:p>
    <w:p w14:paraId="7CF3DD6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2876</w:t>
      </w:r>
    </w:p>
    <w:p w14:paraId="3280C7B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117AFD3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2878</w:t>
      </w:r>
    </w:p>
    <w:p w14:paraId="36510E3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2878</w:t>
      </w:r>
    </w:p>
    <w:p w14:paraId="5E9BD2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2878</w:t>
      </w:r>
    </w:p>
    <w:p w14:paraId="1AF346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2879</w:t>
      </w:r>
    </w:p>
    <w:p w14:paraId="01D8640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2879</w:t>
      </w:r>
    </w:p>
    <w:p w14:paraId="65810F3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2880</w:t>
      </w:r>
    </w:p>
    <w:p w14:paraId="2330B7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2881</w:t>
      </w:r>
    </w:p>
    <w:p w14:paraId="1F032F6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2882</w:t>
      </w:r>
    </w:p>
    <w:p w14:paraId="583E6E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A.8.20.</w:t>
      </w:r>
      <w:r w:rsidRPr="00593AC2">
        <w:rPr>
          <w:noProof/>
          <w:snapToGrid w:val="0"/>
          <w:lang w:eastAsia="zh-CN"/>
        </w:rPr>
        <w:t>2A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2882</w:t>
      </w:r>
    </w:p>
    <w:p w14:paraId="6E1522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lastRenderedPageBreak/>
        <w:t>A.8.20.2</w:t>
      </w:r>
      <w:r w:rsidRPr="00593AC2">
        <w:rPr>
          <w:noProof/>
          <w:snapToGrid w:val="0"/>
          <w:lang w:eastAsia="zh-CN"/>
        </w:rPr>
        <w:t>A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2882</w:t>
      </w:r>
    </w:p>
    <w:p w14:paraId="3BE2929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</w:t>
      </w:r>
      <w:r>
        <w:rPr>
          <w:noProof/>
          <w:lang w:eastAsia="zh-CN"/>
        </w:rPr>
        <w:t>1</w:t>
      </w:r>
      <w:r>
        <w:rPr>
          <w:noProof/>
        </w:rPr>
        <w:t>0 MHz bandwidth.</w:t>
      </w:r>
      <w:r>
        <w:rPr>
          <w:noProof/>
        </w:rPr>
        <w:tab/>
        <w:t>2882</w:t>
      </w:r>
    </w:p>
    <w:p w14:paraId="7E1D79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A.8.20.</w:t>
      </w:r>
      <w:r w:rsidRPr="00593AC2">
        <w:rPr>
          <w:noProof/>
          <w:snapToGrid w:val="0"/>
          <w:lang w:eastAsia="zh-CN"/>
        </w:rPr>
        <w:t>2B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2882</w:t>
      </w:r>
    </w:p>
    <w:p w14:paraId="4BC53F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A.8.20.2</w:t>
      </w:r>
      <w:r w:rsidRPr="00593AC2">
        <w:rPr>
          <w:noProof/>
          <w:snapToGrid w:val="0"/>
          <w:lang w:eastAsia="zh-CN"/>
        </w:rPr>
        <w:t>B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692C4CE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2885</w:t>
      </w:r>
    </w:p>
    <w:p w14:paraId="638ECF5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78B5613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2887</w:t>
      </w:r>
    </w:p>
    <w:p w14:paraId="615FA40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2887</w:t>
      </w:r>
    </w:p>
    <w:p w14:paraId="2D2425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2887</w:t>
      </w:r>
    </w:p>
    <w:p w14:paraId="5EB66630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2887</w:t>
      </w:r>
    </w:p>
    <w:p w14:paraId="167B1A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0BA2492D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2889</w:t>
      </w:r>
    </w:p>
    <w:p w14:paraId="6BDDF38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+20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2889</w:t>
      </w:r>
    </w:p>
    <w:p w14:paraId="3CD454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38A7EC8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2889</w:t>
      </w:r>
    </w:p>
    <w:p w14:paraId="1D28DC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43A18581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2889</w:t>
      </w:r>
    </w:p>
    <w:p w14:paraId="268B8AD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+10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2890</w:t>
      </w:r>
    </w:p>
    <w:p w14:paraId="525B3A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10EB56EA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2890</w:t>
      </w:r>
    </w:p>
    <w:p w14:paraId="2F72085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2892</w:t>
      </w:r>
    </w:p>
    <w:p w14:paraId="44B656A2" w14:textId="77777777" w:rsidR="000D5F27" w:rsidRDefault="000D5F27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2892</w:t>
      </w:r>
    </w:p>
    <w:p w14:paraId="22264FB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2892</w:t>
      </w:r>
    </w:p>
    <w:p w14:paraId="32CC97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</w:rPr>
        <w:t>Test Purpose and Environment</w:t>
      </w:r>
      <w:r>
        <w:rPr>
          <w:noProof/>
        </w:rPr>
        <w:tab/>
        <w:t>2892</w:t>
      </w:r>
    </w:p>
    <w:p w14:paraId="6DE9D8B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A.8.21.2 Test Requirements</w:t>
      </w:r>
      <w:r>
        <w:rPr>
          <w:noProof/>
        </w:rPr>
        <w:tab/>
        <w:t>2896</w:t>
      </w:r>
    </w:p>
    <w:p w14:paraId="3F2BB48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2896</w:t>
      </w:r>
    </w:p>
    <w:p w14:paraId="0AB8926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2896</w:t>
      </w:r>
    </w:p>
    <w:p w14:paraId="65D555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A.8.22.1.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4440F8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2899</w:t>
      </w:r>
    </w:p>
    <w:p w14:paraId="0B8F784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2899</w:t>
      </w:r>
    </w:p>
    <w:p w14:paraId="1A0722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A.8.22.2.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2899</w:t>
      </w:r>
    </w:p>
    <w:p w14:paraId="1EB6EA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2902</w:t>
      </w:r>
    </w:p>
    <w:p w14:paraId="6A3C9B3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2902</w:t>
      </w:r>
    </w:p>
    <w:p w14:paraId="321B0E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2902</w:t>
      </w:r>
    </w:p>
    <w:p w14:paraId="5307506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2905</w:t>
      </w:r>
    </w:p>
    <w:p w14:paraId="5AA5A4A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2905</w:t>
      </w:r>
    </w:p>
    <w:p w14:paraId="1FAAEE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</w:t>
      </w:r>
      <w:r w:rsidRPr="00593AC2">
        <w:rPr>
          <w:noProof/>
          <w:snapToGrid w:val="0"/>
          <w:lang w:eastAsia="zh-CN"/>
        </w:rPr>
        <w:t>4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2905</w:t>
      </w:r>
    </w:p>
    <w:p w14:paraId="7B91DE1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</w:t>
      </w:r>
      <w:r w:rsidRPr="00593AC2">
        <w:rPr>
          <w:noProof/>
          <w:snapToGrid w:val="0"/>
          <w:lang w:eastAsia="zh-CN"/>
        </w:rPr>
        <w:t>4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2908</w:t>
      </w:r>
    </w:p>
    <w:p w14:paraId="26023AB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</w:t>
      </w:r>
      <w:r w:rsidRPr="00593AC2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2908</w:t>
      </w:r>
    </w:p>
    <w:p w14:paraId="3E93BC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2908</w:t>
      </w:r>
    </w:p>
    <w:p w14:paraId="44BBE6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2912</w:t>
      </w:r>
    </w:p>
    <w:p w14:paraId="7779B4B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intra-frequency event triggered reporting </w:t>
      </w:r>
      <w:r w:rsidRPr="00593AC2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2912</w:t>
      </w:r>
    </w:p>
    <w:p w14:paraId="1317D4E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2912</w:t>
      </w:r>
    </w:p>
    <w:p w14:paraId="144FBA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2916</w:t>
      </w:r>
    </w:p>
    <w:p w14:paraId="51A3278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in DRX based on</w:t>
      </w:r>
      <w:r w:rsidRPr="00593AC2">
        <w:rPr>
          <w:bCs/>
          <w:noProof/>
        </w:rPr>
        <w:t xml:space="preserve"> CSI-RS based discovery signal</w:t>
      </w:r>
      <w:r>
        <w:rPr>
          <w:noProof/>
        </w:rPr>
        <w:tab/>
        <w:t>2916</w:t>
      </w:r>
    </w:p>
    <w:p w14:paraId="7B31173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2916</w:t>
      </w:r>
    </w:p>
    <w:p w14:paraId="2554DF1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2920</w:t>
      </w:r>
    </w:p>
    <w:p w14:paraId="43FF59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2920</w:t>
      </w:r>
    </w:p>
    <w:p w14:paraId="360971C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2920</w:t>
      </w:r>
    </w:p>
    <w:p w14:paraId="235E3EB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2924</w:t>
      </w:r>
    </w:p>
    <w:p w14:paraId="7198325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2924</w:t>
      </w:r>
    </w:p>
    <w:p w14:paraId="76D0213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2924</w:t>
      </w:r>
    </w:p>
    <w:p w14:paraId="29977E0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2926</w:t>
      </w:r>
    </w:p>
    <w:p w14:paraId="33CA587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 based on CRS based discovery signal</w:t>
      </w:r>
      <w:r>
        <w:rPr>
          <w:noProof/>
        </w:rPr>
        <w:tab/>
        <w:t>2927</w:t>
      </w:r>
    </w:p>
    <w:p w14:paraId="74B08E1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2927</w:t>
      </w:r>
    </w:p>
    <w:p w14:paraId="3448FA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6EB6467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2930</w:t>
      </w:r>
    </w:p>
    <w:p w14:paraId="61BB1B4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2930</w:t>
      </w:r>
    </w:p>
    <w:p w14:paraId="6213366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2933</w:t>
      </w:r>
    </w:p>
    <w:p w14:paraId="161B210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2933</w:t>
      </w:r>
    </w:p>
    <w:p w14:paraId="29CEDC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2933</w:t>
      </w:r>
    </w:p>
    <w:p w14:paraId="7FFEC36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6B9ADC3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2937</w:t>
      </w:r>
    </w:p>
    <w:p w14:paraId="2EFF4B2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2937</w:t>
      </w:r>
    </w:p>
    <w:p w14:paraId="12F2E5E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2937</w:t>
      </w:r>
    </w:p>
    <w:p w14:paraId="0B6B3E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2940</w:t>
      </w:r>
    </w:p>
    <w:p w14:paraId="2C4B09A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2940</w:t>
      </w:r>
    </w:p>
    <w:p w14:paraId="55BD22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2940</w:t>
      </w:r>
    </w:p>
    <w:p w14:paraId="53E65CB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477FDDB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2943</w:t>
      </w:r>
    </w:p>
    <w:p w14:paraId="0F691A9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2943</w:t>
      </w:r>
    </w:p>
    <w:p w14:paraId="4E2D97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2946</w:t>
      </w:r>
    </w:p>
    <w:p w14:paraId="462B2C9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2946</w:t>
      </w:r>
    </w:p>
    <w:p w14:paraId="015AFC4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2946</w:t>
      </w:r>
    </w:p>
    <w:p w14:paraId="1A8D95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2949</w:t>
      </w:r>
    </w:p>
    <w:p w14:paraId="44B6ABA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2949</w:t>
      </w:r>
    </w:p>
    <w:p w14:paraId="2EE542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2949</w:t>
      </w:r>
    </w:p>
    <w:p w14:paraId="2C2613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2952</w:t>
      </w:r>
    </w:p>
    <w:p w14:paraId="4BB87C2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2952</w:t>
      </w:r>
    </w:p>
    <w:p w14:paraId="7F7EDF1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2952</w:t>
      </w:r>
    </w:p>
    <w:p w14:paraId="414185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2955</w:t>
      </w:r>
    </w:p>
    <w:p w14:paraId="099DA5C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2955</w:t>
      </w:r>
    </w:p>
    <w:p w14:paraId="7FEE56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2955</w:t>
      </w:r>
    </w:p>
    <w:p w14:paraId="7570D37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046D1E7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2958</w:t>
      </w:r>
    </w:p>
    <w:p w14:paraId="6936E2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2958</w:t>
      </w:r>
    </w:p>
    <w:p w14:paraId="799260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2960</w:t>
      </w:r>
    </w:p>
    <w:p w14:paraId="7F79ED6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2961</w:t>
      </w:r>
    </w:p>
    <w:p w14:paraId="0394E5E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2961</w:t>
      </w:r>
    </w:p>
    <w:p w14:paraId="0243A6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7853AA1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2964</w:t>
      </w:r>
    </w:p>
    <w:p w14:paraId="3CB0103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2964</w:t>
      </w:r>
    </w:p>
    <w:p w14:paraId="4969F3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00A5DB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2967</w:t>
      </w:r>
    </w:p>
    <w:p w14:paraId="75D27F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27773C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2970</w:t>
      </w:r>
    </w:p>
    <w:p w14:paraId="2467264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2970</w:t>
      </w:r>
    </w:p>
    <w:p w14:paraId="243467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2970</w:t>
      </w:r>
    </w:p>
    <w:p w14:paraId="098206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2973</w:t>
      </w:r>
    </w:p>
    <w:p w14:paraId="5C4A79D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2973</w:t>
      </w:r>
    </w:p>
    <w:p w14:paraId="3031623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2973</w:t>
      </w:r>
    </w:p>
    <w:p w14:paraId="7191661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2976</w:t>
      </w:r>
    </w:p>
    <w:p w14:paraId="720579B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FDD</w:t>
      </w:r>
      <w:r>
        <w:rPr>
          <w:noProof/>
        </w:rPr>
        <w:tab/>
        <w:t>2976</w:t>
      </w:r>
    </w:p>
    <w:p w14:paraId="571B05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A.8.23.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2976</w:t>
      </w:r>
    </w:p>
    <w:p w14:paraId="42A9E7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2979</w:t>
      </w:r>
    </w:p>
    <w:p w14:paraId="0B28B8D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2979</w:t>
      </w:r>
    </w:p>
    <w:p w14:paraId="34484C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2979</w:t>
      </w:r>
    </w:p>
    <w:p w14:paraId="549C51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0BE2C2A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2982</w:t>
      </w:r>
    </w:p>
    <w:p w14:paraId="155246F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2982</w:t>
      </w:r>
    </w:p>
    <w:p w14:paraId="1078C0A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2983</w:t>
      </w:r>
    </w:p>
    <w:p w14:paraId="0383A17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2984</w:t>
      </w:r>
    </w:p>
    <w:p w14:paraId="6BD6CB3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2984</w:t>
      </w:r>
    </w:p>
    <w:p w14:paraId="2A3EED8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2986</w:t>
      </w:r>
    </w:p>
    <w:p w14:paraId="4B2B00E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2986</w:t>
      </w:r>
    </w:p>
    <w:p w14:paraId="4BCF56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2986</w:t>
      </w:r>
    </w:p>
    <w:p w14:paraId="6C313EE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2987</w:t>
      </w:r>
    </w:p>
    <w:p w14:paraId="3847B75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asynchronous DC</w:t>
      </w:r>
      <w:r>
        <w:rPr>
          <w:noProof/>
        </w:rPr>
        <w:tab/>
        <w:t>2988</w:t>
      </w:r>
    </w:p>
    <w:p w14:paraId="3251EC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0BF697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2989</w:t>
      </w:r>
    </w:p>
    <w:p w14:paraId="0E19C6A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2990</w:t>
      </w:r>
    </w:p>
    <w:p w14:paraId="0DE6651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2990</w:t>
      </w:r>
    </w:p>
    <w:p w14:paraId="5AC0B8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2E80AEC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2992</w:t>
      </w:r>
    </w:p>
    <w:p w14:paraId="19BE06D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2992</w:t>
      </w:r>
    </w:p>
    <w:p w14:paraId="2A1984A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A.8.23.21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2993</w:t>
      </w:r>
    </w:p>
    <w:p w14:paraId="3002E1F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2994</w:t>
      </w:r>
    </w:p>
    <w:p w14:paraId="79A4B99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3F71D5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</w:rPr>
        <w:t>A.8.23.22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2995</w:t>
      </w:r>
    </w:p>
    <w:p w14:paraId="0D0F56B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2996</w:t>
      </w:r>
    </w:p>
    <w:p w14:paraId="207E691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2996</w:t>
      </w:r>
    </w:p>
    <w:p w14:paraId="2C939E6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2997</w:t>
      </w:r>
    </w:p>
    <w:p w14:paraId="3630D4F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2998</w:t>
      </w:r>
    </w:p>
    <w:p w14:paraId="0A6627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2998</w:t>
      </w:r>
    </w:p>
    <w:p w14:paraId="0C09F0B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3000</w:t>
      </w:r>
    </w:p>
    <w:p w14:paraId="7463CDE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3001</w:t>
      </w:r>
    </w:p>
    <w:p w14:paraId="33DE1C3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3001</w:t>
      </w:r>
    </w:p>
    <w:p w14:paraId="6AEC233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3003</w:t>
      </w:r>
    </w:p>
    <w:p w14:paraId="000F132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3004</w:t>
      </w:r>
    </w:p>
    <w:p w14:paraId="5D5D84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3004</w:t>
      </w:r>
    </w:p>
    <w:p w14:paraId="67A0916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3006</w:t>
      </w:r>
    </w:p>
    <w:p w14:paraId="15F66B3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3007</w:t>
      </w:r>
    </w:p>
    <w:p w14:paraId="297B03A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3007</w:t>
      </w:r>
    </w:p>
    <w:p w14:paraId="6F48EB9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5B84228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3010</w:t>
      </w:r>
    </w:p>
    <w:p w14:paraId="772E7B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3010</w:t>
      </w:r>
    </w:p>
    <w:p w14:paraId="4D4D55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2ADF962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3014</w:t>
      </w:r>
    </w:p>
    <w:p w14:paraId="5E90CD4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3014</w:t>
      </w:r>
    </w:p>
    <w:p w14:paraId="74201E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3018</w:t>
      </w:r>
    </w:p>
    <w:p w14:paraId="0F4FF0F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3018</w:t>
      </w:r>
    </w:p>
    <w:p w14:paraId="08DB554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3018</w:t>
      </w:r>
    </w:p>
    <w:p w14:paraId="616229D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3018</w:t>
      </w:r>
    </w:p>
    <w:p w14:paraId="0DEC73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4316DCA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3020</w:t>
      </w:r>
    </w:p>
    <w:p w14:paraId="5F1B91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3F9CCF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7DCA7F8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3021</w:t>
      </w:r>
    </w:p>
    <w:p w14:paraId="5C8BA98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3022</w:t>
      </w:r>
    </w:p>
    <w:p w14:paraId="74F446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3023</w:t>
      </w:r>
    </w:p>
    <w:p w14:paraId="5A44C37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E-UTRAN-WLAN Measurements</w:t>
      </w:r>
      <w:r>
        <w:rPr>
          <w:noProof/>
        </w:rPr>
        <w:tab/>
        <w:t>3024</w:t>
      </w:r>
    </w:p>
    <w:p w14:paraId="1B0B26C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3024</w:t>
      </w:r>
    </w:p>
    <w:p w14:paraId="15DAD6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3024</w:t>
      </w:r>
    </w:p>
    <w:p w14:paraId="076BF61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eastAsia="zh-CN"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3026</w:t>
      </w:r>
    </w:p>
    <w:p w14:paraId="53CC680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3026</w:t>
      </w:r>
    </w:p>
    <w:p w14:paraId="63BFE4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3026</w:t>
      </w:r>
    </w:p>
    <w:p w14:paraId="539BDA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eastAsia="zh-CN"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3028</w:t>
      </w:r>
    </w:p>
    <w:p w14:paraId="1D20FB8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 Frame Structure 3 (FS3)</w:t>
      </w:r>
      <w:r>
        <w:rPr>
          <w:noProof/>
        </w:rPr>
        <w:tab/>
        <w:t>3028</w:t>
      </w:r>
    </w:p>
    <w:p w14:paraId="155E84B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A</w:t>
      </w:r>
      <w:r>
        <w:rPr>
          <w:noProof/>
        </w:rPr>
        <w:t xml:space="preserve">ctivation and deactivation of known FS3 SCell </w:t>
      </w:r>
      <w:r>
        <w:rPr>
          <w:noProof/>
          <w:lang w:eastAsia="zh-CN"/>
        </w:rPr>
        <w:t>with FDD PCell in non-DRX</w:t>
      </w:r>
      <w:r>
        <w:rPr>
          <w:noProof/>
        </w:rPr>
        <w:tab/>
        <w:t>3028</w:t>
      </w:r>
    </w:p>
    <w:p w14:paraId="661576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3028</w:t>
      </w:r>
    </w:p>
    <w:p w14:paraId="607F7E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162E1E6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Activation and deactivation of known FS3 SCell </w:t>
      </w:r>
      <w:r>
        <w:rPr>
          <w:noProof/>
          <w:lang w:eastAsia="zh-CN"/>
        </w:rPr>
        <w:t>with TDD PCell in non-DRX</w:t>
      </w:r>
      <w:r>
        <w:rPr>
          <w:noProof/>
        </w:rPr>
        <w:tab/>
        <w:t>3031</w:t>
      </w:r>
    </w:p>
    <w:p w14:paraId="02515E6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3031</w:t>
      </w:r>
    </w:p>
    <w:p w14:paraId="069ED7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3033</w:t>
      </w:r>
    </w:p>
    <w:p w14:paraId="16B68EE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3034</w:t>
      </w:r>
    </w:p>
    <w:p w14:paraId="7495DE6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3034</w:t>
      </w:r>
    </w:p>
    <w:p w14:paraId="3482B9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26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3037</w:t>
      </w:r>
    </w:p>
    <w:p w14:paraId="16001C7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3037</w:t>
      </w:r>
    </w:p>
    <w:p w14:paraId="1D5148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3037</w:t>
      </w:r>
    </w:p>
    <w:p w14:paraId="524D36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A.8.26.3A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3040</w:t>
      </w:r>
    </w:p>
    <w:p w14:paraId="773B82B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 xml:space="preserve">ell </w:t>
      </w:r>
      <w:r>
        <w:rPr>
          <w:noProof/>
          <w:lang w:eastAsia="zh-CN"/>
        </w:rPr>
        <w:t xml:space="preserve">and </w:t>
      </w:r>
      <w:r>
        <w:rPr>
          <w:noProof/>
        </w:rPr>
        <w:t>TDD PCell interruption in non-DRX</w:t>
      </w:r>
      <w:r>
        <w:rPr>
          <w:noProof/>
        </w:rPr>
        <w:tab/>
        <w:t>3040</w:t>
      </w:r>
    </w:p>
    <w:p w14:paraId="41120A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3040</w:t>
      </w:r>
    </w:p>
    <w:p w14:paraId="6C25271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</w:t>
      </w:r>
      <w:r w:rsidRPr="00593AC2">
        <w:rPr>
          <w:noProof/>
          <w:snapToGrid w:val="0"/>
          <w:lang w:eastAsia="zh-CN"/>
        </w:rPr>
        <w:t>26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3044</w:t>
      </w:r>
    </w:p>
    <w:p w14:paraId="6859A73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3044</w:t>
      </w:r>
    </w:p>
    <w:p w14:paraId="527117F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A.8.26.4A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3044</w:t>
      </w:r>
    </w:p>
    <w:p w14:paraId="57B031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A.8.26.4A</w:t>
      </w:r>
      <w:r w:rsidRPr="00593AC2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3048</w:t>
      </w:r>
    </w:p>
    <w:p w14:paraId="1D56718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</w:t>
      </w:r>
      <w:r>
        <w:rPr>
          <w:noProof/>
        </w:rPr>
        <w:tab/>
        <w:t>3048</w:t>
      </w:r>
    </w:p>
    <w:p w14:paraId="184F00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A.8.26.5.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3048</w:t>
      </w:r>
    </w:p>
    <w:p w14:paraId="29C18D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3051</w:t>
      </w:r>
    </w:p>
    <w:p w14:paraId="01576F2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 with 2 SCells</w:t>
      </w:r>
      <w:r>
        <w:rPr>
          <w:noProof/>
        </w:rPr>
        <w:tab/>
        <w:t>3051</w:t>
      </w:r>
    </w:p>
    <w:p w14:paraId="124F5E3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A.8.26.5A.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3051</w:t>
      </w:r>
    </w:p>
    <w:p w14:paraId="09DE4F4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3055</w:t>
      </w:r>
    </w:p>
    <w:p w14:paraId="309440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 xml:space="preserve">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3055</w:t>
      </w:r>
    </w:p>
    <w:p w14:paraId="4274BD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A.8.26.6.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3055</w:t>
      </w:r>
    </w:p>
    <w:p w14:paraId="1393FE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3059</w:t>
      </w:r>
    </w:p>
    <w:p w14:paraId="2F8A614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3059</w:t>
      </w:r>
    </w:p>
    <w:p w14:paraId="6AC2E0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A.8.26.6A.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3059</w:t>
      </w:r>
    </w:p>
    <w:p w14:paraId="5132E8D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3063</w:t>
      </w:r>
    </w:p>
    <w:p w14:paraId="291AD08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3063</w:t>
      </w:r>
    </w:p>
    <w:p w14:paraId="04BE97C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A.8.26.7.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3063</w:t>
      </w:r>
    </w:p>
    <w:p w14:paraId="1ED13A6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3066</w:t>
      </w:r>
    </w:p>
    <w:p w14:paraId="5BBA797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3066</w:t>
      </w:r>
    </w:p>
    <w:p w14:paraId="1BD230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A.8.26.8.</w:t>
      </w:r>
      <w:r w:rsidRPr="00593AC2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3066</w:t>
      </w:r>
    </w:p>
    <w:p w14:paraId="699C9F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3070</w:t>
      </w:r>
    </w:p>
    <w:p w14:paraId="38A4D59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3070</w:t>
      </w:r>
    </w:p>
    <w:p w14:paraId="26A3674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3070</w:t>
      </w:r>
    </w:p>
    <w:p w14:paraId="65BE3C6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3073</w:t>
      </w:r>
    </w:p>
    <w:p w14:paraId="4E200FF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3073</w:t>
      </w:r>
    </w:p>
    <w:p w14:paraId="3F103F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6D6D997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3076</w:t>
      </w:r>
    </w:p>
    <w:p w14:paraId="20A4F77F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3076</w:t>
      </w:r>
    </w:p>
    <w:p w14:paraId="73B77C7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</w:t>
      </w:r>
      <w:r>
        <w:rPr>
          <w:noProof/>
        </w:rPr>
        <w:tab/>
        <w:t>3076</w:t>
      </w:r>
    </w:p>
    <w:p w14:paraId="612E6C9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3076</w:t>
      </w:r>
    </w:p>
    <w:p w14:paraId="4D09DA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0E14A47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3076</w:t>
      </w:r>
    </w:p>
    <w:p w14:paraId="48F6EEA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442E730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3079</w:t>
      </w:r>
    </w:p>
    <w:p w14:paraId="4500B9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3079</w:t>
      </w:r>
    </w:p>
    <w:p w14:paraId="47DE0B4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3079</w:t>
      </w:r>
    </w:p>
    <w:p w14:paraId="2C63D96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0D97C46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3081</w:t>
      </w:r>
    </w:p>
    <w:p w14:paraId="125716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3081</w:t>
      </w:r>
    </w:p>
    <w:p w14:paraId="320F15C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3081</w:t>
      </w:r>
    </w:p>
    <w:p w14:paraId="07C3BF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7BA0DD2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3084</w:t>
      </w:r>
    </w:p>
    <w:p w14:paraId="6551134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3084</w:t>
      </w:r>
    </w:p>
    <w:p w14:paraId="725DA39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3084</w:t>
      </w:r>
    </w:p>
    <w:p w14:paraId="0D58FF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2A5D9E6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3087</w:t>
      </w:r>
    </w:p>
    <w:p w14:paraId="6491ACD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43A026B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3087</w:t>
      </w:r>
    </w:p>
    <w:p w14:paraId="71F940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0237AC8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3089</w:t>
      </w:r>
    </w:p>
    <w:p w14:paraId="2CE359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290024A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3089</w:t>
      </w:r>
    </w:p>
    <w:p w14:paraId="058B71D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519BF88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</w:rPr>
        <w:tab/>
        <w:t>3092</w:t>
      </w:r>
    </w:p>
    <w:p w14:paraId="679A84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2DC7B5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3092</w:t>
      </w:r>
    </w:p>
    <w:p w14:paraId="6185B32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613707D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3095</w:t>
      </w:r>
    </w:p>
    <w:p w14:paraId="17344B5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4C3B6E6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3095</w:t>
      </w:r>
    </w:p>
    <w:p w14:paraId="1F07FDF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3099</w:t>
      </w:r>
    </w:p>
    <w:p w14:paraId="10A62F8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3099</w:t>
      </w:r>
    </w:p>
    <w:p w14:paraId="5279A5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3099</w:t>
      </w:r>
    </w:p>
    <w:p w14:paraId="1FCC5BE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3099</w:t>
      </w:r>
    </w:p>
    <w:p w14:paraId="7DEF93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6B0121F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3102</w:t>
      </w:r>
    </w:p>
    <w:p w14:paraId="25821E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0BE6B5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3102</w:t>
      </w:r>
    </w:p>
    <w:p w14:paraId="2CBD0A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6B3BE7E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3105</w:t>
      </w:r>
    </w:p>
    <w:p w14:paraId="743CE3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5EE180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3105</w:t>
      </w:r>
    </w:p>
    <w:p w14:paraId="0C0FDF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3109</w:t>
      </w:r>
    </w:p>
    <w:p w14:paraId="5810449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3109</w:t>
      </w:r>
    </w:p>
    <w:p w14:paraId="032486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2B37DD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3109</w:t>
      </w:r>
    </w:p>
    <w:p w14:paraId="193AED2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04A8988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3110</w:t>
      </w:r>
    </w:p>
    <w:p w14:paraId="52EF749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4757A12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3110</w:t>
      </w:r>
    </w:p>
    <w:p w14:paraId="07CD99F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3111</w:t>
      </w:r>
    </w:p>
    <w:p w14:paraId="7598D2A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3111</w:t>
      </w:r>
    </w:p>
    <w:p w14:paraId="02D536E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48A8935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3111</w:t>
      </w:r>
    </w:p>
    <w:p w14:paraId="06292C6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3115</w:t>
      </w:r>
    </w:p>
    <w:p w14:paraId="749933F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3115</w:t>
      </w:r>
    </w:p>
    <w:p w14:paraId="346AC48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7F021B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3115</w:t>
      </w:r>
    </w:p>
    <w:p w14:paraId="0ED3A6E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68B77B6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3118</w:t>
      </w:r>
    </w:p>
    <w:p w14:paraId="62053BA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3118</w:t>
      </w:r>
    </w:p>
    <w:p w14:paraId="7DCEB32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3118</w:t>
      </w:r>
    </w:p>
    <w:p w14:paraId="7DBC13E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3354168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3119</w:t>
      </w:r>
    </w:p>
    <w:p w14:paraId="3BF106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3119</w:t>
      </w:r>
    </w:p>
    <w:p w14:paraId="28A24E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3120</w:t>
      </w:r>
    </w:p>
    <w:p w14:paraId="75A90B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3121</w:t>
      </w:r>
    </w:p>
    <w:p w14:paraId="7137099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3121</w:t>
      </w:r>
    </w:p>
    <w:p w14:paraId="67770C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5D1A97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3121</w:t>
      </w:r>
    </w:p>
    <w:p w14:paraId="602A477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5104CE2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3123</w:t>
      </w:r>
    </w:p>
    <w:p w14:paraId="4065051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7E81C85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3123</w:t>
      </w:r>
    </w:p>
    <w:p w14:paraId="53EF317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3123</w:t>
      </w:r>
    </w:p>
    <w:p w14:paraId="1A49218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3123</w:t>
      </w:r>
    </w:p>
    <w:p w14:paraId="02992C7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494A951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3123</w:t>
      </w:r>
    </w:p>
    <w:p w14:paraId="4D46430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1B85A8A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3125</w:t>
      </w:r>
    </w:p>
    <w:p w14:paraId="71A3CAF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33AF07D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3125</w:t>
      </w:r>
    </w:p>
    <w:p w14:paraId="5CCD1C0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43B8E64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3125</w:t>
      </w:r>
    </w:p>
    <w:p w14:paraId="2765F77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0DD2B43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3126</w:t>
      </w:r>
    </w:p>
    <w:p w14:paraId="6758A01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3130</w:t>
      </w:r>
    </w:p>
    <w:p w14:paraId="4E023A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3130</w:t>
      </w:r>
    </w:p>
    <w:p w14:paraId="468601D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3130</w:t>
      </w:r>
    </w:p>
    <w:p w14:paraId="1E0158D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3130</w:t>
      </w:r>
    </w:p>
    <w:p w14:paraId="34BA11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61474D2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 + 10MHz</w:t>
      </w:r>
      <w:r>
        <w:rPr>
          <w:noProof/>
        </w:rPr>
        <w:tab/>
        <w:t>3134</w:t>
      </w:r>
    </w:p>
    <w:p w14:paraId="07670A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3134</w:t>
      </w:r>
    </w:p>
    <w:p w14:paraId="170B126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3134</w:t>
      </w:r>
    </w:p>
    <w:p w14:paraId="1ECE49A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3135</w:t>
      </w:r>
    </w:p>
    <w:p w14:paraId="6AEC105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3135</w:t>
      </w:r>
    </w:p>
    <w:p w14:paraId="7D3AB0F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3135</w:t>
      </w:r>
    </w:p>
    <w:p w14:paraId="4FA2EC5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3135</w:t>
      </w:r>
    </w:p>
    <w:p w14:paraId="385170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3138</w:t>
      </w:r>
    </w:p>
    <w:p w14:paraId="27573B0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3138</w:t>
      </w:r>
    </w:p>
    <w:p w14:paraId="5880F7D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66B049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3138</w:t>
      </w:r>
    </w:p>
    <w:p w14:paraId="140FB3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3141</w:t>
      </w:r>
    </w:p>
    <w:p w14:paraId="3970AE1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3141</w:t>
      </w:r>
    </w:p>
    <w:p w14:paraId="32D459B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3141</w:t>
      </w:r>
    </w:p>
    <w:p w14:paraId="178195E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3141</w:t>
      </w:r>
    </w:p>
    <w:p w14:paraId="61604D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4690DDB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3144</w:t>
      </w:r>
    </w:p>
    <w:p w14:paraId="3E9740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3144</w:t>
      </w:r>
    </w:p>
    <w:p w14:paraId="4B9BDC3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3144</w:t>
      </w:r>
    </w:p>
    <w:p w14:paraId="355C1B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2991F85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3147</w:t>
      </w:r>
    </w:p>
    <w:p w14:paraId="5FF1786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3147</w:t>
      </w:r>
    </w:p>
    <w:p w14:paraId="4DA5BE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3147</w:t>
      </w:r>
    </w:p>
    <w:p w14:paraId="6A8515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0E83C70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3150</w:t>
      </w:r>
    </w:p>
    <w:p w14:paraId="7077B8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3150</w:t>
      </w:r>
    </w:p>
    <w:p w14:paraId="3BE4657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3151</w:t>
      </w:r>
    </w:p>
    <w:p w14:paraId="441638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3154</w:t>
      </w:r>
    </w:p>
    <w:p w14:paraId="23756F3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3154</w:t>
      </w:r>
    </w:p>
    <w:p w14:paraId="6B3931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3154</w:t>
      </w:r>
    </w:p>
    <w:p w14:paraId="0C33B4B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36A93F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3157</w:t>
      </w:r>
    </w:p>
    <w:p w14:paraId="15F8DBD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3158</w:t>
      </w:r>
    </w:p>
    <w:p w14:paraId="0716C7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3158</w:t>
      </w:r>
    </w:p>
    <w:p w14:paraId="0FEEB31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3158</w:t>
      </w:r>
    </w:p>
    <w:p w14:paraId="535A30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3161</w:t>
      </w:r>
    </w:p>
    <w:p w14:paraId="460A788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3161</w:t>
      </w:r>
    </w:p>
    <w:p w14:paraId="1ABF7DE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3161</w:t>
      </w:r>
    </w:p>
    <w:p w14:paraId="3F4F02F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3161</w:t>
      </w:r>
    </w:p>
    <w:p w14:paraId="55312F4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5AEF41B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3164</w:t>
      </w:r>
    </w:p>
    <w:p w14:paraId="27B990B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3164</w:t>
      </w:r>
    </w:p>
    <w:p w14:paraId="14F127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3164</w:t>
      </w:r>
    </w:p>
    <w:p w14:paraId="0279B9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3167</w:t>
      </w:r>
    </w:p>
    <w:p w14:paraId="12C4B16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3167</w:t>
      </w:r>
    </w:p>
    <w:p w14:paraId="1ED69E8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3167</w:t>
      </w:r>
    </w:p>
    <w:p w14:paraId="2A8B7C6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3167</w:t>
      </w:r>
    </w:p>
    <w:p w14:paraId="443138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3170</w:t>
      </w:r>
    </w:p>
    <w:p w14:paraId="2F632DA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3171</w:t>
      </w:r>
    </w:p>
    <w:p w14:paraId="0ADA416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3171</w:t>
      </w:r>
    </w:p>
    <w:p w14:paraId="720C8E1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3171</w:t>
      </w:r>
    </w:p>
    <w:p w14:paraId="66B421F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27879BE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3174</w:t>
      </w:r>
    </w:p>
    <w:p w14:paraId="1875D0D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7AD926E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3174</w:t>
      </w:r>
    </w:p>
    <w:p w14:paraId="77B6A6F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352F2D6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3178</w:t>
      </w:r>
    </w:p>
    <w:p w14:paraId="6DEE087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3178</w:t>
      </w:r>
    </w:p>
    <w:p w14:paraId="5FC75F3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3178</w:t>
      </w:r>
    </w:p>
    <w:p w14:paraId="7E9DDFB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099C0B3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3182</w:t>
      </w:r>
    </w:p>
    <w:p w14:paraId="4266ABD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3182</w:t>
      </w:r>
    </w:p>
    <w:p w14:paraId="77DA80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3182</w:t>
      </w:r>
    </w:p>
    <w:p w14:paraId="1485D5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6D6B5C3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3188</w:t>
      </w:r>
    </w:p>
    <w:p w14:paraId="4ABDF31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742380E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3189</w:t>
      </w:r>
    </w:p>
    <w:p w14:paraId="1115566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3195</w:t>
      </w:r>
    </w:p>
    <w:p w14:paraId="7AA01BF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3195</w:t>
      </w:r>
    </w:p>
    <w:p w14:paraId="6B5D79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3195</w:t>
      </w:r>
    </w:p>
    <w:p w14:paraId="7C1826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3195</w:t>
      </w:r>
    </w:p>
    <w:p w14:paraId="45868D5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55E944E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3198</w:t>
      </w:r>
    </w:p>
    <w:p w14:paraId="71054D3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7371695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60E3076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009F90F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3201</w:t>
      </w:r>
    </w:p>
    <w:p w14:paraId="04896D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3201</w:t>
      </w:r>
    </w:p>
    <w:p w14:paraId="27457C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3201</w:t>
      </w:r>
    </w:p>
    <w:p w14:paraId="2FD4A6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3202</w:t>
      </w:r>
    </w:p>
    <w:p w14:paraId="0BFCBB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RSRP for E-UTRAN in Carrier Aggregation</w:t>
      </w:r>
      <w:r>
        <w:rPr>
          <w:noProof/>
        </w:rPr>
        <w:tab/>
        <w:t>3203</w:t>
      </w:r>
    </w:p>
    <w:p w14:paraId="79ACC9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3203</w:t>
      </w:r>
    </w:p>
    <w:p w14:paraId="74C476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3203</w:t>
      </w:r>
    </w:p>
    <w:p w14:paraId="2FF926A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3208</w:t>
      </w:r>
    </w:p>
    <w:p w14:paraId="044BBCF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FDD-TDD RSRP for E-UTRAN in Carrier Aggregation</w:t>
      </w:r>
      <w:r>
        <w:rPr>
          <w:noProof/>
        </w:rPr>
        <w:tab/>
        <w:t>3208</w:t>
      </w:r>
    </w:p>
    <w:p w14:paraId="689C23D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3208</w:t>
      </w:r>
    </w:p>
    <w:p w14:paraId="4917FB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3208</w:t>
      </w:r>
    </w:p>
    <w:p w14:paraId="3816266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44CCC73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2416</w:t>
      </w:r>
    </w:p>
    <w:p w14:paraId="7F0260F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194FC0F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2416</w:t>
      </w:r>
    </w:p>
    <w:p w14:paraId="23AADC1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6CC90FD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2426</w:t>
      </w:r>
    </w:p>
    <w:p w14:paraId="7872075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498FA8A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2426</w:t>
      </w:r>
    </w:p>
    <w:p w14:paraId="274532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24B24EE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2435</w:t>
      </w:r>
    </w:p>
    <w:p w14:paraId="6789C6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2B8DA9D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2436</w:t>
      </w:r>
    </w:p>
    <w:p w14:paraId="74B8CA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2446</w:t>
      </w:r>
    </w:p>
    <w:p w14:paraId="704D1C8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2447</w:t>
      </w:r>
    </w:p>
    <w:p w14:paraId="594BE6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2447</w:t>
      </w:r>
    </w:p>
    <w:p w14:paraId="4FC60C9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2447</w:t>
      </w:r>
    </w:p>
    <w:p w14:paraId="7BDDE4B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2457</w:t>
      </w:r>
    </w:p>
    <w:p w14:paraId="0A9BC42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2458</w:t>
      </w:r>
    </w:p>
    <w:p w14:paraId="14C0E24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2458</w:t>
      </w:r>
    </w:p>
    <w:p w14:paraId="46B4F2D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2458</w:t>
      </w:r>
    </w:p>
    <w:p w14:paraId="26D5EF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2465</w:t>
      </w:r>
    </w:p>
    <w:p w14:paraId="78619F7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5 DL </w:t>
      </w:r>
      <w:r>
        <w:rPr>
          <w:noProof/>
          <w:lang w:eastAsia="zh-CN"/>
        </w:rPr>
        <w:t>T</w:t>
      </w:r>
      <w:r>
        <w:rPr>
          <w:noProof/>
        </w:rPr>
        <w:t>DD RSRP for E-UTRAN in Carrier Aggregation</w:t>
      </w:r>
      <w:r>
        <w:rPr>
          <w:noProof/>
        </w:rPr>
        <w:tab/>
        <w:t>2466</w:t>
      </w:r>
    </w:p>
    <w:p w14:paraId="5430D3E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2466</w:t>
      </w:r>
    </w:p>
    <w:p w14:paraId="703D4B9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2466</w:t>
      </w:r>
    </w:p>
    <w:p w14:paraId="7A8A769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2CF44D4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2473</w:t>
      </w:r>
    </w:p>
    <w:p w14:paraId="33468A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2473</w:t>
      </w:r>
    </w:p>
    <w:p w14:paraId="342B9B1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2473</w:t>
      </w:r>
    </w:p>
    <w:p w14:paraId="07EAD22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568CC62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2476</w:t>
      </w:r>
    </w:p>
    <w:p w14:paraId="7199E7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384E7D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2476</w:t>
      </w:r>
    </w:p>
    <w:p w14:paraId="362076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2477</w:t>
      </w:r>
    </w:p>
    <w:p w14:paraId="165BB7C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2477</w:t>
      </w:r>
    </w:p>
    <w:p w14:paraId="57A5A4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2477</w:t>
      </w:r>
    </w:p>
    <w:p w14:paraId="08B435C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2478</w:t>
      </w:r>
    </w:p>
    <w:p w14:paraId="04807A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2481</w:t>
      </w:r>
    </w:p>
    <w:p w14:paraId="4FEC0ED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2481</w:t>
      </w:r>
    </w:p>
    <w:p w14:paraId="2E02C8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2481</w:t>
      </w:r>
    </w:p>
    <w:p w14:paraId="3BC4EC1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2481</w:t>
      </w:r>
    </w:p>
    <w:p w14:paraId="0CA1EE1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3B38E4D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2483</w:t>
      </w:r>
    </w:p>
    <w:p w14:paraId="10AFF42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49376E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2483</w:t>
      </w:r>
    </w:p>
    <w:p w14:paraId="6E8459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665B4FD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2485</w:t>
      </w:r>
    </w:p>
    <w:p w14:paraId="58133F8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2485</w:t>
      </w:r>
    </w:p>
    <w:p w14:paraId="7578F6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2485</w:t>
      </w:r>
    </w:p>
    <w:p w14:paraId="3C828E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778EB02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2489</w:t>
      </w:r>
    </w:p>
    <w:p w14:paraId="3807AD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19A3FDE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2489</w:t>
      </w:r>
    </w:p>
    <w:p w14:paraId="434F30C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500EF0D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2493</w:t>
      </w:r>
    </w:p>
    <w:p w14:paraId="6839A0C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05D9A8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2493</w:t>
      </w:r>
    </w:p>
    <w:p w14:paraId="0A2C43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5F15B12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2496</w:t>
      </w:r>
    </w:p>
    <w:p w14:paraId="5E3AE88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14F88E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2496</w:t>
      </w:r>
    </w:p>
    <w:p w14:paraId="1E778CA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6B5B4EA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2497</w:t>
      </w:r>
    </w:p>
    <w:p w14:paraId="28E5967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2497</w:t>
      </w:r>
    </w:p>
    <w:p w14:paraId="0ACB253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2498</w:t>
      </w:r>
    </w:p>
    <w:p w14:paraId="2E6030E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3B402FE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2501</w:t>
      </w:r>
    </w:p>
    <w:p w14:paraId="2879CC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63A7AE8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2501</w:t>
      </w:r>
    </w:p>
    <w:p w14:paraId="32DE80C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1D000E9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2502</w:t>
      </w:r>
    </w:p>
    <w:p w14:paraId="263B9F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58574F2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2503</w:t>
      </w:r>
    </w:p>
    <w:p w14:paraId="28846D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2505</w:t>
      </w:r>
    </w:p>
    <w:p w14:paraId="7B57618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2505</w:t>
      </w:r>
    </w:p>
    <w:p w14:paraId="624697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2505</w:t>
      </w:r>
    </w:p>
    <w:p w14:paraId="49384A5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2505</w:t>
      </w:r>
    </w:p>
    <w:p w14:paraId="0F8897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0634E6D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2509</w:t>
      </w:r>
    </w:p>
    <w:p w14:paraId="3688D5F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2509</w:t>
      </w:r>
    </w:p>
    <w:p w14:paraId="3A855B5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2509</w:t>
      </w:r>
    </w:p>
    <w:p w14:paraId="290E070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1A314D8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2512</w:t>
      </w:r>
    </w:p>
    <w:p w14:paraId="7077D2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2512</w:t>
      </w:r>
    </w:p>
    <w:p w14:paraId="3FCC2F9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2512</w:t>
      </w:r>
    </w:p>
    <w:p w14:paraId="174A76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2515</w:t>
      </w:r>
    </w:p>
    <w:p w14:paraId="1EA9DFB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2515</w:t>
      </w:r>
    </w:p>
    <w:p w14:paraId="75F729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2515</w:t>
      </w:r>
    </w:p>
    <w:p w14:paraId="260950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2515</w:t>
      </w:r>
    </w:p>
    <w:p w14:paraId="4E6E1FE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2518</w:t>
      </w:r>
    </w:p>
    <w:p w14:paraId="71CA4FF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2518</w:t>
      </w:r>
    </w:p>
    <w:p w14:paraId="796B4E6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2518</w:t>
      </w:r>
    </w:p>
    <w:p w14:paraId="24ACFB1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2518</w:t>
      </w:r>
    </w:p>
    <w:p w14:paraId="1B28E06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0A354A0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2520</w:t>
      </w:r>
    </w:p>
    <w:p w14:paraId="39659F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0A9270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2520</w:t>
      </w:r>
    </w:p>
    <w:p w14:paraId="2EF8E8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1DEFC59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2526</w:t>
      </w:r>
    </w:p>
    <w:p w14:paraId="127BF1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37DA2B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2526</w:t>
      </w:r>
    </w:p>
    <w:p w14:paraId="47BEE4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0152FDE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2532</w:t>
      </w:r>
    </w:p>
    <w:p w14:paraId="67E2F9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099076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2532</w:t>
      </w:r>
    </w:p>
    <w:p w14:paraId="060FA11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2533</w:t>
      </w:r>
    </w:p>
    <w:p w14:paraId="20A4649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2534</w:t>
      </w:r>
    </w:p>
    <w:p w14:paraId="5DB408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2534</w:t>
      </w:r>
    </w:p>
    <w:p w14:paraId="5EBB50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2534</w:t>
      </w:r>
    </w:p>
    <w:p w14:paraId="5306FE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4E4F81D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RSRP for E-UTRAN in Carrier Aggregation</w:t>
      </w:r>
      <w:r>
        <w:rPr>
          <w:noProof/>
        </w:rPr>
        <w:t xml:space="preserve"> </w:t>
      </w:r>
      <w:r>
        <w:rPr>
          <w:noProof/>
          <w:lang w:eastAsia="zh-CN"/>
        </w:rPr>
        <w:t>with generic duplex modes</w:t>
      </w:r>
      <w:r>
        <w:rPr>
          <w:noProof/>
        </w:rPr>
        <w:tab/>
        <w:t>2538</w:t>
      </w:r>
    </w:p>
    <w:p w14:paraId="5B33FC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74610E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2538</w:t>
      </w:r>
    </w:p>
    <w:p w14:paraId="4A750F0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2542</w:t>
      </w:r>
    </w:p>
    <w:p w14:paraId="07CE35B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2543</w:t>
      </w:r>
    </w:p>
    <w:p w14:paraId="0CEF93D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2543</w:t>
      </w:r>
    </w:p>
    <w:p w14:paraId="5E0730D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2543</w:t>
      </w:r>
    </w:p>
    <w:p w14:paraId="54EA69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3FF1421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2556</w:t>
      </w:r>
    </w:p>
    <w:p w14:paraId="258045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44EE19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2556</w:t>
      </w:r>
    </w:p>
    <w:p w14:paraId="7D4D390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1692634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2569</w:t>
      </w:r>
    </w:p>
    <w:p w14:paraId="08F7F7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2569</w:t>
      </w:r>
    </w:p>
    <w:p w14:paraId="2BD75AF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2569</w:t>
      </w:r>
    </w:p>
    <w:p w14:paraId="7FCA1B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2581</w:t>
      </w:r>
    </w:p>
    <w:p w14:paraId="0789746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2582</w:t>
      </w:r>
    </w:p>
    <w:p w14:paraId="3F42E87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2582</w:t>
      </w:r>
    </w:p>
    <w:p w14:paraId="04DDB3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2582</w:t>
      </w:r>
    </w:p>
    <w:p w14:paraId="484819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1104C69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2585</w:t>
      </w:r>
    </w:p>
    <w:p w14:paraId="7F434D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540974E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2585</w:t>
      </w:r>
    </w:p>
    <w:p w14:paraId="09D642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2586</w:t>
      </w:r>
    </w:p>
    <w:p w14:paraId="7BB44DD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2586</w:t>
      </w:r>
    </w:p>
    <w:p w14:paraId="4F1A5C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416D23F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2587</w:t>
      </w:r>
    </w:p>
    <w:p w14:paraId="130938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63CE756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2588</w:t>
      </w:r>
    </w:p>
    <w:p w14:paraId="027A75A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2588</w:t>
      </w:r>
    </w:p>
    <w:p w14:paraId="2F00C9A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2588</w:t>
      </w:r>
    </w:p>
    <w:p w14:paraId="4C45162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2591</w:t>
      </w:r>
    </w:p>
    <w:p w14:paraId="116F20F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2591</w:t>
      </w:r>
    </w:p>
    <w:p w14:paraId="6F50A5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2591</w:t>
      </w:r>
    </w:p>
    <w:p w14:paraId="03E1972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2591</w:t>
      </w:r>
    </w:p>
    <w:p w14:paraId="0071289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102DCAE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2594</w:t>
      </w:r>
    </w:p>
    <w:p w14:paraId="47CE72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5609FD1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2594</w:t>
      </w:r>
    </w:p>
    <w:p w14:paraId="583EF97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02F597E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2597</w:t>
      </w:r>
    </w:p>
    <w:p w14:paraId="22D190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5C98A3F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2597</w:t>
      </w:r>
    </w:p>
    <w:p w14:paraId="66D7706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7201182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2600</w:t>
      </w:r>
    </w:p>
    <w:p w14:paraId="2F089B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7840CB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2600</w:t>
      </w:r>
    </w:p>
    <w:p w14:paraId="68BD222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3AD40D8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2603</w:t>
      </w:r>
    </w:p>
    <w:p w14:paraId="7416F7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302DBA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2603</w:t>
      </w:r>
    </w:p>
    <w:p w14:paraId="654F4BC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2606</w:t>
      </w:r>
    </w:p>
    <w:p w14:paraId="2E1A9D9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</w:t>
      </w:r>
      <w:r>
        <w:rPr>
          <w:noProof/>
        </w:rPr>
        <w:tab/>
        <w:t>2606</w:t>
      </w:r>
    </w:p>
    <w:p w14:paraId="4E1C2EE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2606</w:t>
      </w:r>
    </w:p>
    <w:p w14:paraId="2A3F27B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53E4216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2606</w:t>
      </w:r>
    </w:p>
    <w:p w14:paraId="71E238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0EA01B5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2609</w:t>
      </w:r>
    </w:p>
    <w:p w14:paraId="2F44BE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7B57B5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2609</w:t>
      </w:r>
    </w:p>
    <w:p w14:paraId="6EE0AD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2611</w:t>
      </w:r>
    </w:p>
    <w:p w14:paraId="3C7DF48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2611</w:t>
      </w:r>
    </w:p>
    <w:p w14:paraId="4719DF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2611</w:t>
      </w:r>
    </w:p>
    <w:p w14:paraId="46A93E8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2611</w:t>
      </w:r>
    </w:p>
    <w:p w14:paraId="65D1D9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E857C6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2614</w:t>
      </w:r>
    </w:p>
    <w:p w14:paraId="220221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46D9AF5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2614</w:t>
      </w:r>
    </w:p>
    <w:p w14:paraId="282976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2616</w:t>
      </w:r>
    </w:p>
    <w:p w14:paraId="59BB8AC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2617</w:t>
      </w:r>
    </w:p>
    <w:p w14:paraId="0AC8587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42F6114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2617</w:t>
      </w:r>
    </w:p>
    <w:p w14:paraId="750211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6B6F289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2619</w:t>
      </w:r>
    </w:p>
    <w:p w14:paraId="227449C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623EF79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2620</w:t>
      </w:r>
    </w:p>
    <w:p w14:paraId="24AD1A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1FD88E8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2623</w:t>
      </w:r>
    </w:p>
    <w:p w14:paraId="51E1258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4569FE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2624</w:t>
      </w:r>
    </w:p>
    <w:p w14:paraId="0E44B1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7C53FDF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 RSRQ under Time Domain Measurement Resource Restriction with Non-MBSFN ABS</w:t>
      </w:r>
      <w:r>
        <w:rPr>
          <w:noProof/>
        </w:rPr>
        <w:tab/>
        <w:t>2627</w:t>
      </w:r>
    </w:p>
    <w:p w14:paraId="3D41EE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255DF6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2627</w:t>
      </w:r>
    </w:p>
    <w:p w14:paraId="20B615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0456B31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RSRQ under Time Domain Measurement Resource Restriction with Non-MBSFN ABS</w:t>
      </w:r>
      <w:r>
        <w:rPr>
          <w:noProof/>
        </w:rPr>
        <w:tab/>
        <w:t>2631</w:t>
      </w:r>
    </w:p>
    <w:p w14:paraId="0D205F9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2E007B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2631</w:t>
      </w:r>
    </w:p>
    <w:p w14:paraId="63860E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28EA686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2634</w:t>
      </w:r>
    </w:p>
    <w:p w14:paraId="43B353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51A7097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2634</w:t>
      </w:r>
    </w:p>
    <w:p w14:paraId="102291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1947718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2638</w:t>
      </w:r>
    </w:p>
    <w:p w14:paraId="64DA06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1B29F68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2638</w:t>
      </w:r>
    </w:p>
    <w:p w14:paraId="33E3916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3C4D052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2642</w:t>
      </w:r>
    </w:p>
    <w:p w14:paraId="71CAF3D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1F88C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2642</w:t>
      </w:r>
    </w:p>
    <w:p w14:paraId="07346E7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017E870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2643</w:t>
      </w:r>
    </w:p>
    <w:p w14:paraId="6E0EC9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484493D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2644</w:t>
      </w:r>
    </w:p>
    <w:p w14:paraId="09E8EF2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482CA18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2645</w:t>
      </w:r>
    </w:p>
    <w:p w14:paraId="733CE45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2645</w:t>
      </w:r>
    </w:p>
    <w:p w14:paraId="0211084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2645</w:t>
      </w:r>
    </w:p>
    <w:p w14:paraId="6277F6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2645</w:t>
      </w:r>
    </w:p>
    <w:p w14:paraId="2F3FCF2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2645</w:t>
      </w:r>
    </w:p>
    <w:p w14:paraId="3DFAD66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2645</w:t>
      </w:r>
    </w:p>
    <w:p w14:paraId="5AFFC89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2645</w:t>
      </w:r>
    </w:p>
    <w:p w14:paraId="21C02CC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2645</w:t>
      </w:r>
    </w:p>
    <w:p w14:paraId="64822D1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FDD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2645</w:t>
      </w:r>
    </w:p>
    <w:p w14:paraId="710906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024679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2645</w:t>
      </w:r>
    </w:p>
    <w:p w14:paraId="64A0A76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0242BC7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</w:t>
      </w:r>
      <w:r>
        <w:rPr>
          <w:noProof/>
          <w:lang w:eastAsia="zh-CN"/>
        </w:rPr>
        <w:t xml:space="preserve">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2649</w:t>
      </w:r>
    </w:p>
    <w:p w14:paraId="5543F1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2A815E7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2649</w:t>
      </w:r>
    </w:p>
    <w:p w14:paraId="40113D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70682B3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2654</w:t>
      </w:r>
    </w:p>
    <w:p w14:paraId="674F1B8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60DFBA3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2654</w:t>
      </w:r>
    </w:p>
    <w:p w14:paraId="01F7EE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2656</w:t>
      </w:r>
    </w:p>
    <w:p w14:paraId="1F8C581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2656</w:t>
      </w:r>
    </w:p>
    <w:p w14:paraId="661D0E4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2656</w:t>
      </w:r>
    </w:p>
    <w:p w14:paraId="03B99E0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2656</w:t>
      </w:r>
    </w:p>
    <w:p w14:paraId="02F10D8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2659</w:t>
      </w:r>
    </w:p>
    <w:p w14:paraId="74A18FD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2659</w:t>
      </w:r>
    </w:p>
    <w:p w14:paraId="751939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63D10B3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2659</w:t>
      </w:r>
    </w:p>
    <w:p w14:paraId="65A966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2661</w:t>
      </w:r>
    </w:p>
    <w:p w14:paraId="2EC844D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T</w:t>
      </w:r>
      <w:r>
        <w:rPr>
          <w:noProof/>
        </w:rPr>
        <w:t>DD Inter Frequency WB-RSRQ</w:t>
      </w:r>
      <w:r>
        <w:rPr>
          <w:noProof/>
        </w:rPr>
        <w:tab/>
        <w:t>2661</w:t>
      </w:r>
    </w:p>
    <w:p w14:paraId="5405C4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2661</w:t>
      </w:r>
    </w:p>
    <w:p w14:paraId="7C42A9B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2661</w:t>
      </w:r>
    </w:p>
    <w:p w14:paraId="2474B48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2664</w:t>
      </w:r>
    </w:p>
    <w:p w14:paraId="2C3DA48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2664</w:t>
      </w:r>
    </w:p>
    <w:p w14:paraId="53DDF64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2664</w:t>
      </w:r>
    </w:p>
    <w:p w14:paraId="053E122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2664</w:t>
      </w:r>
    </w:p>
    <w:p w14:paraId="394C496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3EA7B97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2667</w:t>
      </w:r>
    </w:p>
    <w:p w14:paraId="4383296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2668</w:t>
      </w:r>
    </w:p>
    <w:p w14:paraId="19D7409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2668</w:t>
      </w:r>
    </w:p>
    <w:p w14:paraId="71D585D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2668</w:t>
      </w:r>
    </w:p>
    <w:p w14:paraId="277D8B8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2668</w:t>
      </w:r>
    </w:p>
    <w:p w14:paraId="165DEF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2668</w:t>
      </w:r>
    </w:p>
    <w:p w14:paraId="2CC4F2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2668</w:t>
      </w:r>
    </w:p>
    <w:p w14:paraId="1A84A6C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2671</w:t>
      </w:r>
    </w:p>
    <w:p w14:paraId="6DFE92F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2671</w:t>
      </w:r>
    </w:p>
    <w:p w14:paraId="5A588E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2671</w:t>
      </w:r>
    </w:p>
    <w:p w14:paraId="125078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2671</w:t>
      </w:r>
    </w:p>
    <w:p w14:paraId="342026E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5082293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</w:t>
      </w:r>
      <w:r>
        <w:rPr>
          <w:noProof/>
          <w:lang w:eastAsia="zh-CN"/>
        </w:rPr>
        <w:t>Q</w:t>
      </w:r>
      <w:r>
        <w:rPr>
          <w:noProof/>
        </w:rPr>
        <w:t xml:space="preserve"> for E-UTRAN TDD-FDD Carrier Aggregation with PCell in FDD</w:t>
      </w:r>
      <w:r>
        <w:rPr>
          <w:noProof/>
        </w:rPr>
        <w:tab/>
        <w:t>2672</w:t>
      </w:r>
    </w:p>
    <w:p w14:paraId="2C74EC8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1CA258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2672</w:t>
      </w:r>
    </w:p>
    <w:p w14:paraId="1B204F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41A9745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for E-UTRAN T</w:t>
      </w:r>
      <w:r>
        <w:rPr>
          <w:noProof/>
        </w:rPr>
        <w:t>DD</w:t>
      </w:r>
      <w:r>
        <w:rPr>
          <w:noProof/>
          <w:lang w:eastAsia="zh-CN"/>
        </w:rPr>
        <w:t xml:space="preserve">-FDD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2677</w:t>
      </w:r>
    </w:p>
    <w:p w14:paraId="1CE1799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11014D2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2677</w:t>
      </w:r>
    </w:p>
    <w:p w14:paraId="79F886D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4E5A95A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2681</w:t>
      </w:r>
    </w:p>
    <w:p w14:paraId="042B87D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15067BE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2681</w:t>
      </w:r>
    </w:p>
    <w:p w14:paraId="34CCF78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364009D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2682</w:t>
      </w:r>
    </w:p>
    <w:p w14:paraId="51C698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2682</w:t>
      </w:r>
    </w:p>
    <w:p w14:paraId="4AD8624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2682</w:t>
      </w:r>
    </w:p>
    <w:p w14:paraId="6A3FD3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2D926FF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2685</w:t>
      </w:r>
    </w:p>
    <w:p w14:paraId="65DD9F8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023D1D1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2685</w:t>
      </w:r>
    </w:p>
    <w:p w14:paraId="7D91AD2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58ADB5E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2688</w:t>
      </w:r>
    </w:p>
    <w:p w14:paraId="1B28109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6B11817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2688</w:t>
      </w:r>
    </w:p>
    <w:p w14:paraId="19A0A1C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426BFAC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2691</w:t>
      </w:r>
    </w:p>
    <w:p w14:paraId="4380A5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2691</w:t>
      </w:r>
    </w:p>
    <w:p w14:paraId="394D4CA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2691</w:t>
      </w:r>
    </w:p>
    <w:p w14:paraId="658230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31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2694</w:t>
      </w:r>
    </w:p>
    <w:p w14:paraId="4E8F7BE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2694</w:t>
      </w:r>
    </w:p>
    <w:p w14:paraId="719145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2694</w:t>
      </w:r>
    </w:p>
    <w:p w14:paraId="6D2BDCB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2694</w:t>
      </w:r>
    </w:p>
    <w:p w14:paraId="46C00A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5050D11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2697</w:t>
      </w:r>
    </w:p>
    <w:p w14:paraId="4771BE3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719BF90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2697</w:t>
      </w:r>
    </w:p>
    <w:p w14:paraId="07AE988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501F4CD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2701</w:t>
      </w:r>
    </w:p>
    <w:p w14:paraId="5BD391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5E94BED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2701</w:t>
      </w:r>
    </w:p>
    <w:p w14:paraId="0B6980A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2704</w:t>
      </w:r>
    </w:p>
    <w:p w14:paraId="6979D5B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2704</w:t>
      </w:r>
    </w:p>
    <w:p w14:paraId="0207E2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038E39F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2704</w:t>
      </w:r>
    </w:p>
    <w:p w14:paraId="0251AB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122442F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2707</w:t>
      </w:r>
    </w:p>
    <w:p w14:paraId="1428A3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760F4C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2707</w:t>
      </w:r>
    </w:p>
    <w:p w14:paraId="43FE6A5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2708</w:t>
      </w:r>
    </w:p>
    <w:p w14:paraId="12426CA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2709</w:t>
      </w:r>
    </w:p>
    <w:p w14:paraId="194E8B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2709</w:t>
      </w:r>
    </w:p>
    <w:p w14:paraId="755112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2709</w:t>
      </w:r>
    </w:p>
    <w:p w14:paraId="424E5A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52EAC23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PCell in FDD RSRQ for E-UTRAN in Carrier Aggregation</w:t>
      </w:r>
      <w:r>
        <w:rPr>
          <w:noProof/>
        </w:rPr>
        <w:tab/>
        <w:t>2711</w:t>
      </w:r>
    </w:p>
    <w:p w14:paraId="1328AE9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2711</w:t>
      </w:r>
    </w:p>
    <w:p w14:paraId="1ABD9F3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2711</w:t>
      </w:r>
    </w:p>
    <w:p w14:paraId="779186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24DCEDB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3 DL </w:t>
      </w:r>
      <w:r>
        <w:rPr>
          <w:noProof/>
          <w:lang w:eastAsia="zh-CN"/>
        </w:rPr>
        <w:t xml:space="preserve">PCell in </w:t>
      </w:r>
      <w:r>
        <w:rPr>
          <w:noProof/>
        </w:rPr>
        <w:t>TDD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in Carrier Aggregation</w:t>
      </w:r>
      <w:r>
        <w:rPr>
          <w:noProof/>
        </w:rPr>
        <w:tab/>
        <w:t>2715</w:t>
      </w:r>
    </w:p>
    <w:p w14:paraId="4A983B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4D1E5D0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2715</w:t>
      </w:r>
    </w:p>
    <w:p w14:paraId="20E4BB2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2719</w:t>
      </w:r>
    </w:p>
    <w:p w14:paraId="01ED861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2719</w:t>
      </w:r>
    </w:p>
    <w:p w14:paraId="103CF00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2719</w:t>
      </w:r>
    </w:p>
    <w:p w14:paraId="0CD1ED3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2719</w:t>
      </w:r>
    </w:p>
    <w:p w14:paraId="6C85C37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2722</w:t>
      </w:r>
    </w:p>
    <w:p w14:paraId="62A9D6A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2723</w:t>
      </w:r>
    </w:p>
    <w:p w14:paraId="289C6D5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141C07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2723</w:t>
      </w:r>
    </w:p>
    <w:p w14:paraId="1261A2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46AA5F2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2726</w:t>
      </w:r>
    </w:p>
    <w:p w14:paraId="111022C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3312B8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2726</w:t>
      </w:r>
    </w:p>
    <w:p w14:paraId="7045BD9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2729</w:t>
      </w:r>
    </w:p>
    <w:p w14:paraId="3E882E8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2729</w:t>
      </w:r>
    </w:p>
    <w:p w14:paraId="096D48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2729</w:t>
      </w:r>
    </w:p>
    <w:p w14:paraId="408EF24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2729</w:t>
      </w:r>
    </w:p>
    <w:p w14:paraId="46F1A02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2732</w:t>
      </w:r>
    </w:p>
    <w:p w14:paraId="3E98E20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RSRQ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2732</w:t>
      </w:r>
    </w:p>
    <w:p w14:paraId="0A2366A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2732</w:t>
      </w:r>
    </w:p>
    <w:p w14:paraId="0B250AA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2732</w:t>
      </w:r>
    </w:p>
    <w:p w14:paraId="27166C2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2734</w:t>
      </w:r>
    </w:p>
    <w:p w14:paraId="2240ED7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RSRQ for E-UTRAN in Carrier Aggregation</w:t>
      </w:r>
      <w:r>
        <w:rPr>
          <w:noProof/>
        </w:rPr>
        <w:tab/>
        <w:t>2734</w:t>
      </w:r>
    </w:p>
    <w:p w14:paraId="2FE1BB8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2734</w:t>
      </w:r>
    </w:p>
    <w:p w14:paraId="01E3FBB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2734</w:t>
      </w:r>
    </w:p>
    <w:p w14:paraId="223C74D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045C5D3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TDD-FDD RSRQ for E-UTRAN in Carrier Aggregation</w:t>
      </w:r>
      <w:r>
        <w:rPr>
          <w:noProof/>
        </w:rPr>
        <w:tab/>
        <w:t>2739</w:t>
      </w:r>
    </w:p>
    <w:p w14:paraId="6671CF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2739</w:t>
      </w:r>
    </w:p>
    <w:p w14:paraId="37422D4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2739</w:t>
      </w:r>
    </w:p>
    <w:p w14:paraId="00D004D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2743</w:t>
      </w:r>
    </w:p>
    <w:p w14:paraId="475766B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FDD RSRQ for E-UTRAN in Carrier Aggregation</w:t>
      </w:r>
      <w:r>
        <w:rPr>
          <w:noProof/>
        </w:rPr>
        <w:tab/>
        <w:t>2744</w:t>
      </w:r>
    </w:p>
    <w:p w14:paraId="7F0CE29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2744</w:t>
      </w:r>
    </w:p>
    <w:p w14:paraId="2C5E555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2744</w:t>
      </w:r>
    </w:p>
    <w:p w14:paraId="39FC95F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2A12EB4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TDD RSRQ for E-UTRAN in Carrier Aggregation</w:t>
      </w:r>
      <w:r>
        <w:rPr>
          <w:noProof/>
        </w:rPr>
        <w:tab/>
        <w:t>2748</w:t>
      </w:r>
    </w:p>
    <w:p w14:paraId="32D8802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36B9E4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2749</w:t>
      </w:r>
    </w:p>
    <w:p w14:paraId="1470F4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2753</w:t>
      </w:r>
    </w:p>
    <w:p w14:paraId="4C73808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2754</w:t>
      </w:r>
    </w:p>
    <w:p w14:paraId="0617779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2754</w:t>
      </w:r>
    </w:p>
    <w:p w14:paraId="4D54AC6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2754</w:t>
      </w:r>
    </w:p>
    <w:p w14:paraId="4467F57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6340B99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RSRQ for E-UTRAN in Carrier Aggregation</w:t>
      </w:r>
      <w:r>
        <w:rPr>
          <w:noProof/>
        </w:rPr>
        <w:tab/>
        <w:t>2761</w:t>
      </w:r>
    </w:p>
    <w:p w14:paraId="451C83C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71F89D1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2761</w:t>
      </w:r>
    </w:p>
    <w:p w14:paraId="69B085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2767</w:t>
      </w:r>
    </w:p>
    <w:p w14:paraId="3406235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2767</w:t>
      </w:r>
    </w:p>
    <w:p w14:paraId="6A863EA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3B1E978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2768</w:t>
      </w:r>
    </w:p>
    <w:p w14:paraId="1FA746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6F41876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2772</w:t>
      </w:r>
    </w:p>
    <w:p w14:paraId="3FF5B0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2772</w:t>
      </w:r>
    </w:p>
    <w:p w14:paraId="4F8A80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2772</w:t>
      </w:r>
    </w:p>
    <w:p w14:paraId="0F68FF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2775</w:t>
      </w:r>
    </w:p>
    <w:p w14:paraId="4A2E63B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4DL FDD RSRQ for E-UTRAN in Carrier Aggregation</w:t>
      </w:r>
      <w:r>
        <w:rPr>
          <w:noProof/>
        </w:rPr>
        <w:tab/>
        <w:t>2776</w:t>
      </w:r>
    </w:p>
    <w:p w14:paraId="70B5182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6E6DAAB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2776</w:t>
      </w:r>
    </w:p>
    <w:p w14:paraId="003A76F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5DF27E6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2783</w:t>
      </w:r>
    </w:p>
    <w:p w14:paraId="3AE90B3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196124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2783</w:t>
      </w:r>
    </w:p>
    <w:p w14:paraId="3EB337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2789</w:t>
      </w:r>
    </w:p>
    <w:p w14:paraId="7C581CC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RSRQ for E-UTRAN in Carrier Aggregation with generic duplex modes</w:t>
      </w:r>
      <w:r>
        <w:rPr>
          <w:noProof/>
        </w:rPr>
        <w:tab/>
        <w:t>2789</w:t>
      </w:r>
    </w:p>
    <w:p w14:paraId="5B55B67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2789</w:t>
      </w:r>
    </w:p>
    <w:p w14:paraId="024502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2790</w:t>
      </w:r>
    </w:p>
    <w:p w14:paraId="2C7C5AE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9B861A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RSRQ for E-UTRAN in Carrier Aggregation with generic duplex modes</w:t>
      </w:r>
      <w:r>
        <w:rPr>
          <w:noProof/>
        </w:rPr>
        <w:tab/>
        <w:t>2795</w:t>
      </w:r>
    </w:p>
    <w:p w14:paraId="71873F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2795</w:t>
      </w:r>
    </w:p>
    <w:p w14:paraId="6CA29AE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2795</w:t>
      </w:r>
    </w:p>
    <w:p w14:paraId="351E503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2800</w:t>
      </w:r>
    </w:p>
    <w:p w14:paraId="66F8FB6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2800</w:t>
      </w:r>
    </w:p>
    <w:p w14:paraId="78D207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2800</w:t>
      </w:r>
    </w:p>
    <w:p w14:paraId="2C7FF5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2801</w:t>
      </w:r>
    </w:p>
    <w:p w14:paraId="440CCF6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2805</w:t>
      </w:r>
    </w:p>
    <w:p w14:paraId="3A7CF90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2806</w:t>
      </w:r>
    </w:p>
    <w:p w14:paraId="676B841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2806</w:t>
      </w:r>
    </w:p>
    <w:p w14:paraId="22B7902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2806</w:t>
      </w:r>
    </w:p>
    <w:p w14:paraId="7721A5D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2810</w:t>
      </w:r>
    </w:p>
    <w:p w14:paraId="60E4377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2811</w:t>
      </w:r>
    </w:p>
    <w:p w14:paraId="2E30D4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22657C3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2811</w:t>
      </w:r>
    </w:p>
    <w:p w14:paraId="2A5BF87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2557D1F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2817</w:t>
      </w:r>
    </w:p>
    <w:p w14:paraId="351D9C7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2817</w:t>
      </w:r>
    </w:p>
    <w:p w14:paraId="4C081E2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2817</w:t>
      </w:r>
    </w:p>
    <w:p w14:paraId="6E799C5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4A700EE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2820</w:t>
      </w:r>
    </w:p>
    <w:p w14:paraId="47F85E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1E3EEF6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2820</w:t>
      </w:r>
    </w:p>
    <w:p w14:paraId="6F7301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2823</w:t>
      </w:r>
    </w:p>
    <w:p w14:paraId="2A164F6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2823</w:t>
      </w:r>
    </w:p>
    <w:p w14:paraId="34F2096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2823</w:t>
      </w:r>
    </w:p>
    <w:p w14:paraId="445F711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2823</w:t>
      </w:r>
    </w:p>
    <w:p w14:paraId="1C831DF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2826</w:t>
      </w:r>
    </w:p>
    <w:p w14:paraId="6D21113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  <w:lang w:val="sv-SE" w:eastAsia="zh-CN"/>
        </w:rPr>
        <w:t>UTRAN FDD CPICH RSCP</w:t>
      </w:r>
      <w:r>
        <w:rPr>
          <w:noProof/>
        </w:rPr>
        <w:tab/>
        <w:t>2826</w:t>
      </w:r>
    </w:p>
    <w:p w14:paraId="289EB40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bCs/>
          <w:noProof/>
          <w:lang w:val="sv-SE"/>
        </w:rPr>
        <w:t>E-UTRAN FDD</w:t>
      </w:r>
      <w:r>
        <w:rPr>
          <w:noProof/>
        </w:rPr>
        <w:tab/>
        <w:t>2826</w:t>
      </w:r>
    </w:p>
    <w:p w14:paraId="6B6CBE1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2826</w:t>
      </w:r>
    </w:p>
    <w:p w14:paraId="45C6555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Parameters</w:t>
      </w:r>
      <w:r>
        <w:rPr>
          <w:noProof/>
        </w:rPr>
        <w:tab/>
        <w:t>2826</w:t>
      </w:r>
    </w:p>
    <w:p w14:paraId="64C5FAA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2829</w:t>
      </w:r>
    </w:p>
    <w:p w14:paraId="1A2D83A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A.9.3.2 </w:t>
      </w:r>
      <w:r w:rsidRPr="00593AC2">
        <w:rPr>
          <w:bCs/>
          <w:noProof/>
        </w:rPr>
        <w:t>E-UTRAN TDD</w:t>
      </w:r>
      <w:r>
        <w:rPr>
          <w:noProof/>
        </w:rPr>
        <w:tab/>
        <w:t>2829</w:t>
      </w:r>
    </w:p>
    <w:p w14:paraId="5F2167B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2829</w:t>
      </w:r>
    </w:p>
    <w:p w14:paraId="1F95294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Parameters</w:t>
      </w:r>
      <w:r>
        <w:rPr>
          <w:noProof/>
        </w:rPr>
        <w:tab/>
        <w:t>2829</w:t>
      </w:r>
    </w:p>
    <w:p w14:paraId="385D79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75078B3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A.9.3.</w:t>
      </w:r>
      <w:r w:rsidRPr="00593AC2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E-UTRAN FDD</w:t>
      </w:r>
      <w:r w:rsidRPr="00593AC2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2832</w:t>
      </w:r>
    </w:p>
    <w:p w14:paraId="3D7456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A.9.3.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2832</w:t>
      </w:r>
    </w:p>
    <w:p w14:paraId="3333F6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A.9.3.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Parameters</w:t>
      </w:r>
      <w:r>
        <w:rPr>
          <w:noProof/>
        </w:rPr>
        <w:tab/>
        <w:t>2832</w:t>
      </w:r>
    </w:p>
    <w:p w14:paraId="6B83A3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A.9.3.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2833</w:t>
      </w:r>
    </w:p>
    <w:p w14:paraId="34111A6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SimSun"/>
          <w:noProof/>
        </w:rPr>
        <w:t>UTRAN FDD CPICH Ec/No</w:t>
      </w:r>
      <w:r>
        <w:rPr>
          <w:noProof/>
        </w:rPr>
        <w:tab/>
        <w:t>2834</w:t>
      </w:r>
    </w:p>
    <w:p w14:paraId="0F2FC94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</w:t>
      </w:r>
      <w:r>
        <w:rPr>
          <w:noProof/>
        </w:rPr>
        <w:tab/>
        <w:t>2834</w:t>
      </w:r>
    </w:p>
    <w:p w14:paraId="374A528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2834</w:t>
      </w:r>
    </w:p>
    <w:p w14:paraId="394E0BA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Parameters</w:t>
      </w:r>
      <w:r>
        <w:rPr>
          <w:noProof/>
        </w:rPr>
        <w:tab/>
        <w:t>2834</w:t>
      </w:r>
    </w:p>
    <w:p w14:paraId="02218EA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2836</w:t>
      </w:r>
    </w:p>
    <w:p w14:paraId="5C6ABB7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</w:t>
      </w:r>
      <w:r>
        <w:rPr>
          <w:noProof/>
        </w:rPr>
        <w:tab/>
        <w:t>2837</w:t>
      </w:r>
    </w:p>
    <w:p w14:paraId="05A5B3E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2837</w:t>
      </w:r>
    </w:p>
    <w:p w14:paraId="40F4355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Parameters</w:t>
      </w:r>
      <w:r>
        <w:rPr>
          <w:noProof/>
        </w:rPr>
        <w:tab/>
        <w:t>2837</w:t>
      </w:r>
    </w:p>
    <w:p w14:paraId="73AFCEF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2839</w:t>
      </w:r>
    </w:p>
    <w:p w14:paraId="3AA454B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de-DE"/>
        </w:rPr>
        <w:t>A.9.</w:t>
      </w:r>
      <w:r w:rsidRPr="00593AC2">
        <w:rPr>
          <w:noProof/>
          <w:lang w:val="de-DE" w:eastAsia="zh-CN"/>
        </w:rPr>
        <w:t>4</w:t>
      </w:r>
      <w:r w:rsidRPr="00593AC2">
        <w:rPr>
          <w:noProof/>
          <w:lang w:val="de-DE"/>
        </w:rPr>
        <w:t>.</w:t>
      </w:r>
      <w:r w:rsidRPr="00593AC2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de-DE"/>
        </w:rPr>
        <w:t>E-UTRAN FDD</w:t>
      </w:r>
      <w:r w:rsidRPr="00593AC2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2840</w:t>
      </w:r>
    </w:p>
    <w:p w14:paraId="4D53C3A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A.9.</w:t>
      </w:r>
      <w:r w:rsidRPr="00593AC2">
        <w:rPr>
          <w:noProof/>
          <w:snapToGrid w:val="0"/>
          <w:lang w:eastAsia="zh-CN"/>
        </w:rPr>
        <w:t>4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Purpose and Environment</w:t>
      </w:r>
      <w:r>
        <w:rPr>
          <w:noProof/>
        </w:rPr>
        <w:tab/>
        <w:t>2840</w:t>
      </w:r>
    </w:p>
    <w:p w14:paraId="2186CF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A.9.</w:t>
      </w:r>
      <w:r w:rsidRPr="00593AC2">
        <w:rPr>
          <w:noProof/>
          <w:snapToGrid w:val="0"/>
          <w:lang w:eastAsia="zh-CN"/>
        </w:rPr>
        <w:t>4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Parameters</w:t>
      </w:r>
      <w:r>
        <w:rPr>
          <w:noProof/>
        </w:rPr>
        <w:tab/>
        <w:t>2840</w:t>
      </w:r>
    </w:p>
    <w:p w14:paraId="4BC2856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snapToGrid w:val="0"/>
        </w:rPr>
        <w:t>A.9.</w:t>
      </w:r>
      <w:r w:rsidRPr="00593AC2">
        <w:rPr>
          <w:noProof/>
          <w:snapToGrid w:val="0"/>
          <w:lang w:eastAsia="zh-CN"/>
        </w:rPr>
        <w:t>4</w:t>
      </w:r>
      <w:r w:rsidRPr="00593AC2">
        <w:rPr>
          <w:noProof/>
          <w:snapToGrid w:val="0"/>
        </w:rPr>
        <w:t>.</w:t>
      </w:r>
      <w:r w:rsidRPr="00593AC2">
        <w:rPr>
          <w:noProof/>
          <w:snapToGrid w:val="0"/>
          <w:lang w:eastAsia="zh-CN"/>
        </w:rPr>
        <w:t>3</w:t>
      </w:r>
      <w:r w:rsidRPr="00593AC2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2841</w:t>
      </w:r>
    </w:p>
    <w:p w14:paraId="0083E20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</w:t>
      </w:r>
      <w:r>
        <w:rPr>
          <w:noProof/>
        </w:rPr>
        <w:tab/>
        <w:t>2841</w:t>
      </w:r>
    </w:p>
    <w:p w14:paraId="5E8245A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2841</w:t>
      </w:r>
    </w:p>
    <w:p w14:paraId="46B7438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2841</w:t>
      </w:r>
    </w:p>
    <w:p w14:paraId="7FA777B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2841</w:t>
      </w:r>
    </w:p>
    <w:p w14:paraId="56A9E06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2843</w:t>
      </w:r>
    </w:p>
    <w:p w14:paraId="4E13DA8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2843</w:t>
      </w:r>
    </w:p>
    <w:p w14:paraId="6AB2CBC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2843</w:t>
      </w:r>
    </w:p>
    <w:p w14:paraId="684052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2843</w:t>
      </w:r>
    </w:p>
    <w:p w14:paraId="06A073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2845</w:t>
      </w:r>
    </w:p>
    <w:p w14:paraId="548D70D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it-IT"/>
        </w:rPr>
        <w:t>GSM Carrier RSSI</w:t>
      </w:r>
      <w:r>
        <w:rPr>
          <w:noProof/>
        </w:rPr>
        <w:tab/>
        <w:t>2846</w:t>
      </w:r>
    </w:p>
    <w:p w14:paraId="512FDFF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bCs/>
          <w:noProof/>
          <w:lang w:val="it-IT"/>
        </w:rPr>
        <w:t>E-UTRAN FDD</w:t>
      </w:r>
      <w:r>
        <w:rPr>
          <w:noProof/>
        </w:rPr>
        <w:tab/>
        <w:t>2846</w:t>
      </w:r>
    </w:p>
    <w:p w14:paraId="34AF24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bCs/>
          <w:noProof/>
        </w:rPr>
        <w:t>Test Purpose and Environment</w:t>
      </w:r>
      <w:r>
        <w:rPr>
          <w:noProof/>
        </w:rPr>
        <w:tab/>
        <w:t>2846</w:t>
      </w:r>
    </w:p>
    <w:p w14:paraId="3E29568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bCs/>
          <w:noProof/>
        </w:rPr>
        <w:t>Test Requirements</w:t>
      </w:r>
      <w:r>
        <w:rPr>
          <w:noProof/>
        </w:rPr>
        <w:tab/>
        <w:t>2847</w:t>
      </w:r>
    </w:p>
    <w:p w14:paraId="52E9EB4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bCs/>
          <w:noProof/>
        </w:rPr>
        <w:t>E-UTRAN TDD</w:t>
      </w:r>
      <w:r>
        <w:rPr>
          <w:noProof/>
        </w:rPr>
        <w:tab/>
        <w:t>2847</w:t>
      </w:r>
    </w:p>
    <w:p w14:paraId="72F432B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bCs/>
          <w:noProof/>
        </w:rPr>
        <w:t>Test Purpose and Environment</w:t>
      </w:r>
      <w:r>
        <w:rPr>
          <w:noProof/>
        </w:rPr>
        <w:tab/>
        <w:t>2847</w:t>
      </w:r>
    </w:p>
    <w:p w14:paraId="1D4ACFE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bCs/>
          <w:noProof/>
        </w:rPr>
        <w:t>Test Requirements</w:t>
      </w:r>
      <w:r>
        <w:rPr>
          <w:noProof/>
        </w:rPr>
        <w:tab/>
        <w:t>2849</w:t>
      </w:r>
    </w:p>
    <w:p w14:paraId="5A17A68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Rx </w:t>
      </w:r>
      <w:r w:rsidRPr="00593AC2">
        <w:rPr>
          <w:b/>
          <w:noProof/>
        </w:rPr>
        <w:t>–</w:t>
      </w:r>
      <w:r w:rsidRPr="00593AC2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ab/>
        <w:t>2850</w:t>
      </w:r>
    </w:p>
    <w:p w14:paraId="585BF39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UE Rx </w:t>
      </w:r>
      <w:r w:rsidRPr="00593AC2">
        <w:rPr>
          <w:b/>
          <w:noProof/>
        </w:rPr>
        <w:t>–</w:t>
      </w:r>
      <w:r w:rsidRPr="00593AC2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2850</w:t>
      </w:r>
    </w:p>
    <w:p w14:paraId="5A9DA9D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6D88CA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2850</w:t>
      </w:r>
    </w:p>
    <w:p w14:paraId="33D47CE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2851</w:t>
      </w:r>
    </w:p>
    <w:p w14:paraId="79C8A85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 TDD UE Rx </w:t>
      </w:r>
      <w:r w:rsidRPr="00593AC2">
        <w:rPr>
          <w:b/>
          <w:noProof/>
        </w:rPr>
        <w:t>–</w:t>
      </w:r>
      <w:r w:rsidRPr="00593AC2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2851</w:t>
      </w:r>
    </w:p>
    <w:p w14:paraId="21EE3C0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2851</w:t>
      </w:r>
    </w:p>
    <w:p w14:paraId="4B8214F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2851</w:t>
      </w:r>
    </w:p>
    <w:p w14:paraId="586C01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2853</w:t>
      </w:r>
    </w:p>
    <w:p w14:paraId="42724DE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2853</w:t>
      </w:r>
    </w:p>
    <w:p w14:paraId="3624925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2853</w:t>
      </w:r>
    </w:p>
    <w:p w14:paraId="340F80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2853</w:t>
      </w:r>
    </w:p>
    <w:p w14:paraId="51BA029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6802DF1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2856</w:t>
      </w:r>
    </w:p>
    <w:p w14:paraId="5134FC4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2856</w:t>
      </w:r>
    </w:p>
    <w:p w14:paraId="78BDF1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2856</w:t>
      </w:r>
    </w:p>
    <w:p w14:paraId="29F9C02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6D4E074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 w:rsidRPr="00593AC2">
        <w:rPr>
          <w:b/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 Domain Measurement Resource Restriction with CRS Assistance Information and Non-MBSFN ABS</w:t>
      </w:r>
      <w:r>
        <w:rPr>
          <w:noProof/>
        </w:rPr>
        <w:tab/>
        <w:t>2859</w:t>
      </w:r>
    </w:p>
    <w:p w14:paraId="657986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023480C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2859</w:t>
      </w:r>
    </w:p>
    <w:p w14:paraId="333DD9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2862</w:t>
      </w:r>
    </w:p>
    <w:p w14:paraId="66C5DB2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CRS Assistance Information and Non-MBSFN ABS</w:t>
      </w:r>
      <w:r>
        <w:rPr>
          <w:noProof/>
        </w:rPr>
        <w:tab/>
        <w:t>2862</w:t>
      </w:r>
    </w:p>
    <w:p w14:paraId="4F754DE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2862</w:t>
      </w:r>
    </w:p>
    <w:p w14:paraId="623A252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2862</w:t>
      </w:r>
    </w:p>
    <w:p w14:paraId="6BB036A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622CF38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2865</w:t>
      </w:r>
    </w:p>
    <w:p w14:paraId="7186E2C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2865</w:t>
      </w:r>
    </w:p>
    <w:p w14:paraId="5EB78FC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2865</w:t>
      </w:r>
    </w:p>
    <w:p w14:paraId="43131C2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2866</w:t>
      </w:r>
    </w:p>
    <w:p w14:paraId="4F2C0F1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2867</w:t>
      </w:r>
    </w:p>
    <w:p w14:paraId="684B8FB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35D444D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2867</w:t>
      </w:r>
    </w:p>
    <w:p w14:paraId="2B61567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2868</w:t>
      </w:r>
    </w:p>
    <w:p w14:paraId="503E670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2868</w:t>
      </w:r>
    </w:p>
    <w:p w14:paraId="050324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649EFB9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2868</w:t>
      </w:r>
    </w:p>
    <w:p w14:paraId="422772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7E55094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</w:t>
      </w:r>
      <w:r>
        <w:rPr>
          <w:noProof/>
        </w:rPr>
        <w:tab/>
        <w:t>2870</w:t>
      </w:r>
    </w:p>
    <w:p w14:paraId="1F51170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 frequency case</w:t>
      </w:r>
      <w:r>
        <w:rPr>
          <w:noProof/>
        </w:rPr>
        <w:tab/>
        <w:t>2870</w:t>
      </w:r>
    </w:p>
    <w:p w14:paraId="04EDFAC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38B99E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2872</w:t>
      </w:r>
    </w:p>
    <w:p w14:paraId="43FB92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2872</w:t>
      </w:r>
    </w:p>
    <w:p w14:paraId="2529282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 frequency case</w:t>
      </w:r>
      <w:r>
        <w:rPr>
          <w:noProof/>
        </w:rPr>
        <w:tab/>
        <w:t>2873</w:t>
      </w:r>
    </w:p>
    <w:p w14:paraId="36F674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2873</w:t>
      </w:r>
    </w:p>
    <w:p w14:paraId="27E40B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2876</w:t>
      </w:r>
    </w:p>
    <w:p w14:paraId="729108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2876</w:t>
      </w:r>
    </w:p>
    <w:p w14:paraId="4110EC3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A.9.</w:t>
      </w:r>
      <w:r w:rsidRPr="00593AC2">
        <w:rPr>
          <w:noProof/>
          <w:lang w:val="en-US" w:eastAsia="zh-CN"/>
        </w:rPr>
        <w:t>8</w:t>
      </w:r>
      <w:r w:rsidRPr="00593AC2">
        <w:rPr>
          <w:noProof/>
          <w:lang w:val="en-US"/>
        </w:rPr>
        <w:t>.</w:t>
      </w:r>
      <w:r w:rsidRPr="00593AC2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FDD-FDD RSTD inter frequency case</w:t>
      </w:r>
      <w:r>
        <w:rPr>
          <w:noProof/>
        </w:rPr>
        <w:tab/>
        <w:t>2877</w:t>
      </w:r>
    </w:p>
    <w:p w14:paraId="41425B0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29AB417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2879</w:t>
      </w:r>
    </w:p>
    <w:p w14:paraId="29FA1F0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2879</w:t>
      </w:r>
    </w:p>
    <w:p w14:paraId="7B8467D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A.9.</w:t>
      </w:r>
      <w:r w:rsidRPr="00593AC2">
        <w:rPr>
          <w:noProof/>
          <w:lang w:val="en-US" w:eastAsia="zh-CN"/>
        </w:rPr>
        <w:t>8</w:t>
      </w:r>
      <w:r w:rsidRPr="00593AC2">
        <w:rPr>
          <w:noProof/>
          <w:lang w:val="en-US"/>
        </w:rPr>
        <w:t>.</w:t>
      </w:r>
      <w:r w:rsidRPr="00593AC2">
        <w:rPr>
          <w:noProof/>
          <w:lang w:val="en-US"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TDD-TDD RSTD inter frequency case</w:t>
      </w:r>
      <w:r>
        <w:rPr>
          <w:noProof/>
        </w:rPr>
        <w:tab/>
        <w:t>2880</w:t>
      </w:r>
    </w:p>
    <w:p w14:paraId="219094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4296F9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2882</w:t>
      </w:r>
    </w:p>
    <w:p w14:paraId="34E73EA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2882</w:t>
      </w:r>
    </w:p>
    <w:p w14:paraId="265AE57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A.9.</w:t>
      </w:r>
      <w:r w:rsidRPr="00593AC2">
        <w:rPr>
          <w:noProof/>
          <w:lang w:val="en-US" w:eastAsia="zh-CN"/>
        </w:rPr>
        <w:t>8</w:t>
      </w:r>
      <w:r w:rsidRPr="00593AC2">
        <w:rPr>
          <w:noProof/>
          <w:lang w:val="en-US"/>
        </w:rPr>
        <w:t>.</w:t>
      </w:r>
      <w:r w:rsidRPr="00593AC2">
        <w:rPr>
          <w:noProof/>
          <w:lang w:val="en-US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FDD RSTD Measurement Accuracy in Carrier Aggregation</w:t>
      </w:r>
      <w:r>
        <w:rPr>
          <w:noProof/>
        </w:rPr>
        <w:tab/>
        <w:t>2883</w:t>
      </w:r>
    </w:p>
    <w:p w14:paraId="082279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2D9FBB3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2885</w:t>
      </w:r>
    </w:p>
    <w:p w14:paraId="63DE4EF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A.9.</w:t>
      </w:r>
      <w:r w:rsidRPr="00593AC2">
        <w:rPr>
          <w:noProof/>
          <w:lang w:val="en-US" w:eastAsia="zh-CN"/>
        </w:rPr>
        <w:t>8</w:t>
      </w:r>
      <w:r w:rsidRPr="00593AC2">
        <w:rPr>
          <w:noProof/>
          <w:lang w:val="en-US"/>
        </w:rPr>
        <w:t>.</w:t>
      </w:r>
      <w:r w:rsidRPr="00593AC2">
        <w:rPr>
          <w:noProof/>
          <w:lang w:val="en-US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TDD RSTD Measurement Accuracy in Carrier Aggregation</w:t>
      </w:r>
      <w:r>
        <w:rPr>
          <w:noProof/>
        </w:rPr>
        <w:tab/>
        <w:t>2885</w:t>
      </w:r>
    </w:p>
    <w:p w14:paraId="62889B6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2DBF467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2888</w:t>
      </w:r>
    </w:p>
    <w:p w14:paraId="1DFF20F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A.9.</w:t>
      </w:r>
      <w:r w:rsidRPr="00593AC2">
        <w:rPr>
          <w:noProof/>
          <w:lang w:val="en-US" w:eastAsia="zh-CN"/>
        </w:rPr>
        <w:t>8</w:t>
      </w:r>
      <w:r w:rsidRPr="00593AC2">
        <w:rPr>
          <w:noProof/>
          <w:lang w:val="en-US"/>
        </w:rPr>
        <w:t>.</w:t>
      </w:r>
      <w:r w:rsidRPr="00593AC2">
        <w:rPr>
          <w:noProof/>
          <w:lang w:val="en-US"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FDD RSTD Measurement Accuracy in Carrier Aggregation for 20MHz bandwidth</w:t>
      </w:r>
      <w:r>
        <w:rPr>
          <w:noProof/>
        </w:rPr>
        <w:tab/>
        <w:t>2888</w:t>
      </w:r>
    </w:p>
    <w:p w14:paraId="5FA0867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2C542C5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2889</w:t>
      </w:r>
    </w:p>
    <w:p w14:paraId="3435277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A.9.</w:t>
      </w:r>
      <w:r w:rsidRPr="00593AC2">
        <w:rPr>
          <w:noProof/>
          <w:lang w:val="en-US" w:eastAsia="zh-CN"/>
        </w:rPr>
        <w:t>8</w:t>
      </w:r>
      <w:r w:rsidRPr="00593AC2">
        <w:rPr>
          <w:noProof/>
          <w:lang w:val="en-US"/>
        </w:rPr>
        <w:t>.</w:t>
      </w:r>
      <w:r w:rsidRPr="00593AC2">
        <w:rPr>
          <w:noProof/>
          <w:lang w:val="en-US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TDD RSTD Measurement Accuracy in Carrier Aggregation for 20MHz bandwidth</w:t>
      </w:r>
      <w:r>
        <w:rPr>
          <w:noProof/>
        </w:rPr>
        <w:tab/>
        <w:t>2889</w:t>
      </w:r>
    </w:p>
    <w:p w14:paraId="7639079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04E4ADC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2890</w:t>
      </w:r>
    </w:p>
    <w:p w14:paraId="53EC872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A.9.</w:t>
      </w:r>
      <w:r w:rsidRPr="00593AC2">
        <w:rPr>
          <w:noProof/>
          <w:lang w:val="en-US" w:eastAsia="zh-CN"/>
        </w:rPr>
        <w:t>8</w:t>
      </w:r>
      <w:r w:rsidRPr="00593AC2">
        <w:rPr>
          <w:noProof/>
          <w:lang w:val="en-US"/>
        </w:rPr>
        <w:t>.</w:t>
      </w:r>
      <w:r w:rsidRPr="00593AC2">
        <w:rPr>
          <w:noProof/>
          <w:lang w:val="en-US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FDD RSTD Measurement Accuracy in Carrier Aggregation for 10MHz+5MHz</w:t>
      </w:r>
      <w:r>
        <w:rPr>
          <w:noProof/>
        </w:rPr>
        <w:tab/>
        <w:t>2890</w:t>
      </w:r>
    </w:p>
    <w:p w14:paraId="340AFD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24B0BE0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2891</w:t>
      </w:r>
    </w:p>
    <w:p w14:paraId="2B765F9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A.9.</w:t>
      </w:r>
      <w:r w:rsidRPr="00593AC2">
        <w:rPr>
          <w:noProof/>
          <w:lang w:val="en-US" w:eastAsia="zh-CN"/>
        </w:rPr>
        <w:t>8</w:t>
      </w:r>
      <w:r w:rsidRPr="00593AC2">
        <w:rPr>
          <w:noProof/>
          <w:lang w:val="en-US"/>
        </w:rPr>
        <w:t>.</w:t>
      </w:r>
      <w:r w:rsidRPr="00593AC2">
        <w:rPr>
          <w:noProof/>
          <w:lang w:val="en-US"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TDD RSTD Measurement Accuracy in Carrier Aggregation for 10MHz+5MHz</w:t>
      </w:r>
      <w:r>
        <w:rPr>
          <w:noProof/>
        </w:rPr>
        <w:tab/>
        <w:t>2891</w:t>
      </w:r>
    </w:p>
    <w:p w14:paraId="773E104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2891</w:t>
      </w:r>
    </w:p>
    <w:p w14:paraId="2303474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2892</w:t>
      </w:r>
    </w:p>
    <w:p w14:paraId="4FD1BCA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FDD RSTD Measurement Accuracy in Carrier Aggregation for 5 + 5MHz bandwidth</w:t>
      </w:r>
      <w:r>
        <w:rPr>
          <w:noProof/>
        </w:rPr>
        <w:tab/>
        <w:t>2892</w:t>
      </w:r>
    </w:p>
    <w:p w14:paraId="3C3FB2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2892</w:t>
      </w:r>
    </w:p>
    <w:p w14:paraId="72A0824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2893</w:t>
      </w:r>
    </w:p>
    <w:p w14:paraId="12B3FC0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TDD RSTD Measurement Accuracy in Carrier Aggregation for 5+5MHz bandwidth</w:t>
      </w:r>
      <w:r>
        <w:rPr>
          <w:noProof/>
        </w:rPr>
        <w:tab/>
        <w:t>2893</w:t>
      </w:r>
    </w:p>
    <w:p w14:paraId="1DD743A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2893</w:t>
      </w:r>
    </w:p>
    <w:p w14:paraId="664BF5B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2894</w:t>
      </w:r>
    </w:p>
    <w:p w14:paraId="0B1F9F8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 xml:space="preserve"> RSTD Measurement Accuracy in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2894</w:t>
      </w:r>
    </w:p>
    <w:p w14:paraId="5738545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270853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2895</w:t>
      </w:r>
    </w:p>
    <w:p w14:paraId="0589F3B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FDD RSTD Measurement Accuracy in 3DL Carrier Aggregation</w:t>
      </w:r>
      <w:r>
        <w:rPr>
          <w:noProof/>
        </w:rPr>
        <w:tab/>
        <w:t>2895</w:t>
      </w:r>
    </w:p>
    <w:p w14:paraId="185763D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2895</w:t>
      </w:r>
    </w:p>
    <w:p w14:paraId="6B9CDC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2902</w:t>
      </w:r>
    </w:p>
    <w:p w14:paraId="7BB4E4D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 w:eastAsia="zh-CN"/>
        </w:rPr>
        <w:t>E-UTRAN TDD RSTD Measurement Accuracy in 3DL Carrier Aggregation</w:t>
      </w:r>
      <w:r>
        <w:rPr>
          <w:noProof/>
        </w:rPr>
        <w:tab/>
        <w:t>2902</w:t>
      </w:r>
    </w:p>
    <w:p w14:paraId="65BB7DF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2902</w:t>
      </w:r>
    </w:p>
    <w:p w14:paraId="64DB7A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2908</w:t>
      </w:r>
    </w:p>
    <w:p w14:paraId="52EA818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2908</w:t>
      </w:r>
    </w:p>
    <w:p w14:paraId="097759C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2908</w:t>
      </w:r>
    </w:p>
    <w:p w14:paraId="42BC034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2911</w:t>
      </w:r>
    </w:p>
    <w:p w14:paraId="41D7A34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2911</w:t>
      </w:r>
    </w:p>
    <w:p w14:paraId="089F896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2911</w:t>
      </w:r>
    </w:p>
    <w:p w14:paraId="6B66E7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2914</w:t>
      </w:r>
    </w:p>
    <w:p w14:paraId="65BE4F2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2914</w:t>
      </w:r>
    </w:p>
    <w:p w14:paraId="50EF8DC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2914</w:t>
      </w:r>
    </w:p>
    <w:p w14:paraId="111E890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2917</w:t>
      </w:r>
    </w:p>
    <w:p w14:paraId="5B7C59F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2917</w:t>
      </w:r>
    </w:p>
    <w:p w14:paraId="4C9432F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6C733C1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2920</w:t>
      </w:r>
    </w:p>
    <w:p w14:paraId="1BD41CF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A</w:t>
      </w:r>
      <w:r>
        <w:rPr>
          <w:noProof/>
        </w:rPr>
        <w:tab/>
        <w:t>2920</w:t>
      </w:r>
    </w:p>
    <w:p w14:paraId="3367D99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2920</w:t>
      </w:r>
    </w:p>
    <w:p w14:paraId="32144A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2923</w:t>
      </w:r>
    </w:p>
    <w:p w14:paraId="4F7A207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CEModeA</w:t>
      </w:r>
      <w:r>
        <w:rPr>
          <w:noProof/>
        </w:rPr>
        <w:tab/>
        <w:t>2923</w:t>
      </w:r>
    </w:p>
    <w:p w14:paraId="1B3CF9A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2923</w:t>
      </w:r>
    </w:p>
    <w:p w14:paraId="0D4370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2927</w:t>
      </w:r>
    </w:p>
    <w:p w14:paraId="6F48C50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A</w:t>
      </w:r>
      <w:r>
        <w:rPr>
          <w:noProof/>
        </w:rPr>
        <w:tab/>
        <w:t>2928</w:t>
      </w:r>
    </w:p>
    <w:p w14:paraId="55BC34A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2928</w:t>
      </w:r>
    </w:p>
    <w:p w14:paraId="303CB5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2931</w:t>
      </w:r>
    </w:p>
    <w:p w14:paraId="24125A8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B</w:t>
      </w:r>
      <w:r>
        <w:rPr>
          <w:noProof/>
        </w:rPr>
        <w:tab/>
        <w:t>2932</w:t>
      </w:r>
    </w:p>
    <w:p w14:paraId="6F26EA9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2932</w:t>
      </w:r>
    </w:p>
    <w:p w14:paraId="430299F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2935</w:t>
      </w:r>
    </w:p>
    <w:p w14:paraId="55DA77E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 Mode B</w:t>
      </w:r>
      <w:r>
        <w:rPr>
          <w:noProof/>
        </w:rPr>
        <w:tab/>
        <w:t>2935</w:t>
      </w:r>
    </w:p>
    <w:p w14:paraId="3937599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1B760E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2939</w:t>
      </w:r>
    </w:p>
    <w:p w14:paraId="1B094BB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B</w:t>
      </w:r>
      <w:r>
        <w:rPr>
          <w:noProof/>
        </w:rPr>
        <w:tab/>
        <w:t>2939</w:t>
      </w:r>
    </w:p>
    <w:p w14:paraId="4EA9FCF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2939</w:t>
      </w:r>
    </w:p>
    <w:p w14:paraId="6A59D7D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2943</w:t>
      </w:r>
    </w:p>
    <w:p w14:paraId="13B9F34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A</w:t>
      </w:r>
      <w:r>
        <w:rPr>
          <w:noProof/>
        </w:rPr>
        <w:tab/>
        <w:t>2944</w:t>
      </w:r>
    </w:p>
    <w:p w14:paraId="5FB5B52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2944</w:t>
      </w:r>
    </w:p>
    <w:p w14:paraId="58F4011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2946</w:t>
      </w:r>
    </w:p>
    <w:p w14:paraId="23D9F03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A</w:t>
      </w:r>
      <w:r>
        <w:rPr>
          <w:noProof/>
        </w:rPr>
        <w:tab/>
        <w:t>2946</w:t>
      </w:r>
    </w:p>
    <w:p w14:paraId="7AE0942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14A00B1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2949</w:t>
      </w:r>
    </w:p>
    <w:p w14:paraId="5AD614F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A</w:t>
      </w:r>
      <w:r>
        <w:rPr>
          <w:noProof/>
        </w:rPr>
        <w:tab/>
        <w:t>2949</w:t>
      </w:r>
    </w:p>
    <w:p w14:paraId="61EE6C7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2949</w:t>
      </w:r>
    </w:p>
    <w:p w14:paraId="12C4084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2952</w:t>
      </w:r>
    </w:p>
    <w:p w14:paraId="057EF0C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B</w:t>
      </w:r>
      <w:r>
        <w:rPr>
          <w:noProof/>
        </w:rPr>
        <w:tab/>
        <w:t>2952</w:t>
      </w:r>
    </w:p>
    <w:p w14:paraId="71E7B95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2952</w:t>
      </w:r>
    </w:p>
    <w:p w14:paraId="61BF120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2956</w:t>
      </w:r>
    </w:p>
    <w:p w14:paraId="7A23907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B</w:t>
      </w:r>
      <w:r>
        <w:rPr>
          <w:noProof/>
        </w:rPr>
        <w:tab/>
        <w:t>2957</w:t>
      </w:r>
    </w:p>
    <w:p w14:paraId="416979E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06772D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2960</w:t>
      </w:r>
    </w:p>
    <w:p w14:paraId="250CD40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B</w:t>
      </w:r>
      <w:r>
        <w:rPr>
          <w:noProof/>
        </w:rPr>
        <w:tab/>
        <w:t>2961</w:t>
      </w:r>
    </w:p>
    <w:p w14:paraId="782F626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2961</w:t>
      </w:r>
    </w:p>
    <w:p w14:paraId="4CDF741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2965</w:t>
      </w:r>
    </w:p>
    <w:p w14:paraId="337592A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2965</w:t>
      </w:r>
    </w:p>
    <w:p w14:paraId="4088445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46B2D3D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2968</w:t>
      </w:r>
    </w:p>
    <w:p w14:paraId="557599D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2968</w:t>
      </w:r>
    </w:p>
    <w:p w14:paraId="1B9C03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2968</w:t>
      </w:r>
    </w:p>
    <w:p w14:paraId="4B35C44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2971</w:t>
      </w:r>
    </w:p>
    <w:p w14:paraId="68B6E42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2971</w:t>
      </w:r>
    </w:p>
    <w:p w14:paraId="4B5C882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2971</w:t>
      </w:r>
    </w:p>
    <w:p w14:paraId="37DF6ED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A.9.8.34.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2974</w:t>
      </w:r>
    </w:p>
    <w:p w14:paraId="11AD37C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2974</w:t>
      </w:r>
    </w:p>
    <w:p w14:paraId="3D41B42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1CA9BE8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2977</w:t>
      </w:r>
    </w:p>
    <w:p w14:paraId="36FED98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</w:t>
      </w:r>
      <w:r>
        <w:rPr>
          <w:noProof/>
        </w:rPr>
        <w:t>RP and RSRQ on the serving cell</w:t>
      </w:r>
      <w:r>
        <w:rPr>
          <w:noProof/>
        </w:rPr>
        <w:tab/>
        <w:t>2977</w:t>
      </w:r>
    </w:p>
    <w:p w14:paraId="69EC928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2977</w:t>
      </w:r>
    </w:p>
    <w:p w14:paraId="33BED1A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2977</w:t>
      </w:r>
    </w:p>
    <w:p w14:paraId="3A7E213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2977</w:t>
      </w:r>
    </w:p>
    <w:p w14:paraId="13CC95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2A8DE9D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 Intra frequency serving cell case</w:t>
      </w:r>
      <w:r>
        <w:rPr>
          <w:noProof/>
        </w:rPr>
        <w:tab/>
        <w:t>2980</w:t>
      </w:r>
    </w:p>
    <w:p w14:paraId="214FC1A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2980</w:t>
      </w:r>
    </w:p>
    <w:p w14:paraId="0BC41B0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2980</w:t>
      </w:r>
    </w:p>
    <w:p w14:paraId="7D4C9CD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7F2A267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</w:t>
      </w:r>
      <w:r>
        <w:rPr>
          <w:noProof/>
        </w:rPr>
        <w:tab/>
        <w:t>2982</w:t>
      </w:r>
    </w:p>
    <w:p w14:paraId="0F12AA5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2982</w:t>
      </w:r>
    </w:p>
    <w:p w14:paraId="5A1D1F2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2A41BFD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2982</w:t>
      </w:r>
    </w:p>
    <w:p w14:paraId="376961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snapToGrid w:val="0"/>
        </w:rPr>
        <w:t>Test Requirements</w:t>
      </w:r>
      <w:r>
        <w:rPr>
          <w:noProof/>
        </w:rPr>
        <w:tab/>
        <w:t>2984</w:t>
      </w:r>
    </w:p>
    <w:p w14:paraId="60C71B7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2984</w:t>
      </w:r>
    </w:p>
    <w:p w14:paraId="5175A98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2984</w:t>
      </w:r>
    </w:p>
    <w:p w14:paraId="29F57F3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fi-FI"/>
        </w:rPr>
        <w:t>Void</w:t>
      </w:r>
      <w:r>
        <w:rPr>
          <w:noProof/>
        </w:rPr>
        <w:tab/>
        <w:t>2984</w:t>
      </w:r>
    </w:p>
    <w:p w14:paraId="4A1DBB9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 RSSI</w:t>
      </w:r>
      <w:r>
        <w:rPr>
          <w:noProof/>
        </w:rPr>
        <w:tab/>
        <w:t>2984</w:t>
      </w:r>
    </w:p>
    <w:p w14:paraId="71B2778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2984</w:t>
      </w:r>
    </w:p>
    <w:p w14:paraId="66A16B6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2984</w:t>
      </w:r>
    </w:p>
    <w:p w14:paraId="59A2797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2984</w:t>
      </w:r>
    </w:p>
    <w:p w14:paraId="491B317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2987</w:t>
      </w:r>
    </w:p>
    <w:p w14:paraId="3345442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2987</w:t>
      </w:r>
    </w:p>
    <w:p w14:paraId="035530B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2987</w:t>
      </w:r>
    </w:p>
    <w:p w14:paraId="7639AE9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2987</w:t>
      </w:r>
    </w:p>
    <w:p w14:paraId="1DEB00B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</w:rPr>
        <w:tab/>
        <w:t>2990</w:t>
      </w:r>
    </w:p>
    <w:p w14:paraId="5B86553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2990</w:t>
      </w:r>
    </w:p>
    <w:p w14:paraId="4B7F69A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720439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2990</w:t>
      </w:r>
    </w:p>
    <w:p w14:paraId="270F7EB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2993</w:t>
      </w:r>
    </w:p>
    <w:p w14:paraId="187C745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2993</w:t>
      </w:r>
    </w:p>
    <w:p w14:paraId="7988FDB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2993</w:t>
      </w:r>
    </w:p>
    <w:p w14:paraId="177AE8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2993</w:t>
      </w:r>
    </w:p>
    <w:p w14:paraId="61492E1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4F791B3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RS-SINR</w:t>
      </w:r>
      <w:r>
        <w:rPr>
          <w:noProof/>
        </w:rPr>
        <w:tab/>
        <w:t>2996</w:t>
      </w:r>
    </w:p>
    <w:p w14:paraId="7414F88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Case</w:t>
      </w:r>
      <w:r>
        <w:rPr>
          <w:noProof/>
        </w:rPr>
        <w:tab/>
        <w:t>2996</w:t>
      </w:r>
    </w:p>
    <w:p w14:paraId="638FF33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2996</w:t>
      </w:r>
    </w:p>
    <w:p w14:paraId="2472759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2996</w:t>
      </w:r>
    </w:p>
    <w:p w14:paraId="561648A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2FEDC88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Case</w:t>
      </w:r>
      <w:r>
        <w:rPr>
          <w:noProof/>
        </w:rPr>
        <w:tab/>
        <w:t>2999</w:t>
      </w:r>
    </w:p>
    <w:p w14:paraId="5032635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3819F65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2999</w:t>
      </w:r>
    </w:p>
    <w:p w14:paraId="570B68F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3002</w:t>
      </w:r>
    </w:p>
    <w:p w14:paraId="6BC719B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3002</w:t>
      </w:r>
    </w:p>
    <w:p w14:paraId="50321B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3002</w:t>
      </w:r>
    </w:p>
    <w:p w14:paraId="2D4C790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3002</w:t>
      </w:r>
    </w:p>
    <w:p w14:paraId="69CC21B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3005</w:t>
      </w:r>
    </w:p>
    <w:p w14:paraId="573736D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3005</w:t>
      </w:r>
    </w:p>
    <w:p w14:paraId="7C3F8E26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3005</w:t>
      </w:r>
    </w:p>
    <w:p w14:paraId="2D3D42E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3005</w:t>
      </w:r>
    </w:p>
    <w:p w14:paraId="223CCF4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3009</w:t>
      </w:r>
    </w:p>
    <w:p w14:paraId="11E84FC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3010</w:t>
      </w:r>
    </w:p>
    <w:p w14:paraId="18484FB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3010</w:t>
      </w:r>
    </w:p>
    <w:p w14:paraId="2928017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3010</w:t>
      </w:r>
    </w:p>
    <w:p w14:paraId="7ECC289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3016</w:t>
      </w:r>
    </w:p>
    <w:p w14:paraId="793DE8D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F</w:t>
      </w:r>
      <w:r>
        <w:rPr>
          <w:noProof/>
        </w:rPr>
        <w:t>DD Inter frequency case</w:t>
      </w:r>
      <w:r>
        <w:rPr>
          <w:noProof/>
        </w:rPr>
        <w:tab/>
        <w:t>3016</w:t>
      </w:r>
    </w:p>
    <w:p w14:paraId="571A851A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3016</w:t>
      </w:r>
    </w:p>
    <w:p w14:paraId="2F71202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3016</w:t>
      </w:r>
    </w:p>
    <w:p w14:paraId="21EBF6C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3020</w:t>
      </w:r>
    </w:p>
    <w:p w14:paraId="7466EC0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3020</w:t>
      </w:r>
    </w:p>
    <w:p w14:paraId="2B79000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normal coverage</w:t>
      </w:r>
      <w:r>
        <w:rPr>
          <w:noProof/>
        </w:rPr>
        <w:tab/>
        <w:t>3020</w:t>
      </w:r>
    </w:p>
    <w:p w14:paraId="5C02538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604B0CC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3021</w:t>
      </w:r>
    </w:p>
    <w:p w14:paraId="3A35101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20B83E1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enhanced coverage</w:t>
      </w:r>
      <w:r>
        <w:rPr>
          <w:noProof/>
        </w:rPr>
        <w:tab/>
        <w:t>3021</w:t>
      </w:r>
    </w:p>
    <w:p w14:paraId="5732E77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3021</w:t>
      </w:r>
    </w:p>
    <w:p w14:paraId="56E6F51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3022</w:t>
      </w:r>
    </w:p>
    <w:p w14:paraId="7555F91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7E41602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normal coverage</w:t>
      </w:r>
      <w:r>
        <w:rPr>
          <w:noProof/>
        </w:rPr>
        <w:tab/>
        <w:t>3023</w:t>
      </w:r>
    </w:p>
    <w:p w14:paraId="2D12F4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3023</w:t>
      </w:r>
    </w:p>
    <w:p w14:paraId="4B337EC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3023</w:t>
      </w:r>
    </w:p>
    <w:p w14:paraId="11943AD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7EA3198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enhanced coverage</w:t>
      </w:r>
      <w:r>
        <w:rPr>
          <w:noProof/>
        </w:rPr>
        <w:tab/>
        <w:t>3024</w:t>
      </w:r>
    </w:p>
    <w:p w14:paraId="521864A8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3024</w:t>
      </w:r>
    </w:p>
    <w:p w14:paraId="0CDA55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3024</w:t>
      </w:r>
    </w:p>
    <w:p w14:paraId="2F0DF7FF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3025</w:t>
      </w:r>
    </w:p>
    <w:p w14:paraId="45EFC0D6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3048</w:t>
      </w:r>
    </w:p>
    <w:p w14:paraId="19C5AB5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3048</w:t>
      </w:r>
    </w:p>
    <w:p w14:paraId="4F4BA53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3048</w:t>
      </w:r>
    </w:p>
    <w:p w14:paraId="240D083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3049</w:t>
      </w:r>
    </w:p>
    <w:p w14:paraId="23000CE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3050</w:t>
      </w:r>
    </w:p>
    <w:p w14:paraId="53FBD03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7E70713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3AB4995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3051</w:t>
      </w:r>
    </w:p>
    <w:p w14:paraId="3D6B350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54DD737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4EA402C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3054</w:t>
      </w:r>
    </w:p>
    <w:p w14:paraId="050BAF5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2C5259A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3056</w:t>
      </w:r>
    </w:p>
    <w:p w14:paraId="6E46F6BF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3056</w:t>
      </w:r>
    </w:p>
    <w:p w14:paraId="3374E05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V2V UE Transmission Timing Accuracy Test</w:t>
      </w:r>
      <w:r>
        <w:rPr>
          <w:noProof/>
        </w:rPr>
        <w:tab/>
        <w:t>3056</w:t>
      </w:r>
    </w:p>
    <w:p w14:paraId="25D04E0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3056</w:t>
      </w:r>
    </w:p>
    <w:p w14:paraId="434EB1F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3057</w:t>
      </w:r>
    </w:p>
    <w:p w14:paraId="3D0D625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noProof/>
          <w:lang w:val="en-US"/>
        </w:rPr>
        <w:t>Interruptions due to V2V sidelink communication</w:t>
      </w:r>
      <w:r>
        <w:rPr>
          <w:noProof/>
        </w:rPr>
        <w:tab/>
        <w:t>3057</w:t>
      </w:r>
    </w:p>
    <w:p w14:paraId="45834E4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3057</w:t>
      </w:r>
    </w:p>
    <w:p w14:paraId="595E87A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3059</w:t>
      </w:r>
    </w:p>
    <w:p w14:paraId="1A8702AA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A.12</w:t>
      </w:r>
      <w:r>
        <w:rPr>
          <w:noProof/>
        </w:rPr>
        <w:tab/>
        <w:t>3059</w:t>
      </w:r>
    </w:p>
    <w:p w14:paraId="487DE3F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3059</w:t>
      </w:r>
    </w:p>
    <w:p w14:paraId="209E402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3059</w:t>
      </w:r>
    </w:p>
    <w:p w14:paraId="721033C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3059</w:t>
      </w:r>
    </w:p>
    <w:p w14:paraId="729FD6D9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3060</w:t>
      </w:r>
    </w:p>
    <w:p w14:paraId="79023671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3061</w:t>
      </w:r>
    </w:p>
    <w:p w14:paraId="64EF97BE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3061</w:t>
      </w:r>
    </w:p>
    <w:p w14:paraId="569D3641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3061</w:t>
      </w:r>
    </w:p>
    <w:p w14:paraId="68373A7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3062</w:t>
      </w:r>
    </w:p>
    <w:p w14:paraId="29CB0C2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Initiation/Cease of SLSS Transmission with V2X Sidelink Communication </w:t>
      </w:r>
      <w:r>
        <w:rPr>
          <w:noProof/>
          <w:lang w:eastAsia="zh-CN"/>
        </w:rPr>
        <w:t>for eNB as Timing Reference</w:t>
      </w:r>
      <w:r>
        <w:rPr>
          <w:noProof/>
        </w:rPr>
        <w:tab/>
        <w:t>3062</w:t>
      </w:r>
    </w:p>
    <w:p w14:paraId="6D9DDFA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5C98E473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3063</w:t>
      </w:r>
    </w:p>
    <w:p w14:paraId="7080FC3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3064</w:t>
      </w:r>
    </w:p>
    <w:p w14:paraId="1F58040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3064</w:t>
      </w:r>
    </w:p>
    <w:p w14:paraId="0E9E34F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6662ADB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3065</w:t>
      </w:r>
    </w:p>
    <w:p w14:paraId="72AF11F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GNSS configured as the highest priority</w:t>
      </w:r>
      <w:r>
        <w:rPr>
          <w:noProof/>
        </w:rPr>
        <w:tab/>
        <w:t>3065</w:t>
      </w:r>
    </w:p>
    <w:p w14:paraId="4151B57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76AC0DB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3068</w:t>
      </w:r>
    </w:p>
    <w:p w14:paraId="4197241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eNB configured as the highest priority</w:t>
      </w:r>
      <w:r>
        <w:rPr>
          <w:noProof/>
        </w:rPr>
        <w:tab/>
        <w:t>3069</w:t>
      </w:r>
    </w:p>
    <w:p w14:paraId="5E511F1C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69236650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0E18EF8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3071</w:t>
      </w:r>
    </w:p>
    <w:p w14:paraId="6DAA713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3EC68DB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6237A8F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3073</w:t>
      </w:r>
    </w:p>
    <w:p w14:paraId="0C5A768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0583097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0F0EF8F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3075</w:t>
      </w:r>
    </w:p>
    <w:p w14:paraId="4C70FFC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UE Autonomous Resource Selection/Reselection Tests </w:t>
      </w:r>
      <w:r>
        <w:rPr>
          <w:noProof/>
          <w:lang w:eastAsia="zh-CN"/>
        </w:rPr>
        <w:t>for PSSCH-RSRP measurements</w:t>
      </w:r>
      <w:r>
        <w:rPr>
          <w:noProof/>
        </w:rPr>
        <w:tab/>
        <w:t>3075</w:t>
      </w:r>
    </w:p>
    <w:p w14:paraId="26125BE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295C6D2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3077</w:t>
      </w:r>
    </w:p>
    <w:p w14:paraId="59D37E6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3077</w:t>
      </w:r>
    </w:p>
    <w:p w14:paraId="21A41E97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3036480B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2D76A8E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3079</w:t>
      </w:r>
    </w:p>
    <w:p w14:paraId="3C39CC9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3079</w:t>
      </w:r>
    </w:p>
    <w:p w14:paraId="106B1C5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782C159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3083</w:t>
      </w:r>
    </w:p>
    <w:p w14:paraId="4E46359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FDD PCell</w:t>
      </w:r>
      <w:r>
        <w:rPr>
          <w:noProof/>
        </w:rPr>
        <w:tab/>
        <w:t>3083</w:t>
      </w:r>
    </w:p>
    <w:p w14:paraId="768226E2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3083</w:t>
      </w:r>
    </w:p>
    <w:p w14:paraId="7A1AAE2D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6C98DAC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TDD PCell</w:t>
      </w:r>
      <w:r>
        <w:rPr>
          <w:noProof/>
        </w:rPr>
        <w:tab/>
        <w:t>3084</w:t>
      </w:r>
    </w:p>
    <w:p w14:paraId="3F0DC375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3084</w:t>
      </w:r>
    </w:p>
    <w:p w14:paraId="0E103E24" w14:textId="77777777" w:rsidR="000D5F27" w:rsidRDefault="000D5F27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202CAE5E" w14:textId="77777777" w:rsidR="000D5F27" w:rsidRDefault="000D5F27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3087</w:t>
      </w:r>
    </w:p>
    <w:p w14:paraId="6D2A03F8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3087</w:t>
      </w:r>
    </w:p>
    <w:p w14:paraId="7FE7274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3087</w:t>
      </w:r>
    </w:p>
    <w:p w14:paraId="61DB5F2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3087</w:t>
      </w:r>
    </w:p>
    <w:p w14:paraId="37DE659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3087</w:t>
      </w:r>
    </w:p>
    <w:p w14:paraId="69EB0B9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3089</w:t>
      </w:r>
    </w:p>
    <w:p w14:paraId="7928AE9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3090</w:t>
      </w:r>
    </w:p>
    <w:p w14:paraId="28BED80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3090</w:t>
      </w:r>
    </w:p>
    <w:p w14:paraId="3C728A7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E-UTRAN cells for cell re-selection for UE Category M</w:t>
      </w:r>
      <w:r>
        <w:rPr>
          <w:noProof/>
          <w:lang w:eastAsia="zh-CN"/>
        </w:rPr>
        <w:t>2</w:t>
      </w:r>
      <w:r>
        <w:rPr>
          <w:noProof/>
        </w:rPr>
        <w:tab/>
        <w:t>3090</w:t>
      </w:r>
    </w:p>
    <w:p w14:paraId="1135DB3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Conditions for measurements of intra-frequence E-UTRAN cells for cell selection</w:t>
      </w:r>
      <w:r>
        <w:rPr>
          <w:noProof/>
        </w:rPr>
        <w:tab/>
        <w:t>3090</w:t>
      </w:r>
    </w:p>
    <w:p w14:paraId="5A28398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 for measurements of inter-frequence E-UTRAN cells for cell selection</w:t>
      </w:r>
      <w:r>
        <w:rPr>
          <w:noProof/>
        </w:rPr>
        <w:tab/>
        <w:t>3092</w:t>
      </w:r>
    </w:p>
    <w:p w14:paraId="5433DAB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3093</w:t>
      </w:r>
    </w:p>
    <w:p w14:paraId="645B77AC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3093</w:t>
      </w:r>
    </w:p>
    <w:p w14:paraId="240AFAB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3093</w:t>
      </w:r>
    </w:p>
    <w:p w14:paraId="54413AA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3094</w:t>
      </w:r>
    </w:p>
    <w:p w14:paraId="6573583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3094</w:t>
      </w:r>
    </w:p>
    <w:p w14:paraId="150CA12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3095</w:t>
      </w:r>
    </w:p>
    <w:p w14:paraId="2090421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3095</w:t>
      </w:r>
    </w:p>
    <w:p w14:paraId="594376A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3095</w:t>
      </w:r>
    </w:p>
    <w:p w14:paraId="0C2B641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3096</w:t>
      </w:r>
    </w:p>
    <w:p w14:paraId="77AACEF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3096</w:t>
      </w:r>
    </w:p>
    <w:p w14:paraId="6ED3D8E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3097</w:t>
      </w:r>
    </w:p>
    <w:p w14:paraId="50355F8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3097</w:t>
      </w:r>
    </w:p>
    <w:p w14:paraId="2A9F764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CRS-based measurements</w:t>
      </w:r>
      <w:r>
        <w:rPr>
          <w:noProof/>
        </w:rPr>
        <w:tab/>
        <w:t>3097</w:t>
      </w:r>
    </w:p>
    <w:p w14:paraId="42890AE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3097</w:t>
      </w:r>
    </w:p>
    <w:p w14:paraId="1E7552C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3098</w:t>
      </w:r>
    </w:p>
    <w:p w14:paraId="15F69CD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3098</w:t>
      </w:r>
    </w:p>
    <w:p w14:paraId="30EB2B6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3098</w:t>
      </w:r>
    </w:p>
    <w:p w14:paraId="48EC3B8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3099</w:t>
      </w:r>
    </w:p>
    <w:p w14:paraId="29B547B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3099</w:t>
      </w:r>
    </w:p>
    <w:p w14:paraId="2A8E34B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3099</w:t>
      </w:r>
    </w:p>
    <w:p w14:paraId="2C893184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3100</w:t>
      </w:r>
    </w:p>
    <w:p w14:paraId="263D510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3100</w:t>
      </w:r>
    </w:p>
    <w:p w14:paraId="195B06C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3101</w:t>
      </w:r>
    </w:p>
    <w:p w14:paraId="541F32A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NB-IoT 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</w:t>
      </w:r>
      <w:r>
        <w:rPr>
          <w:noProof/>
          <w:lang w:eastAsia="zh-CN"/>
        </w:rPr>
        <w:t>1</w:t>
      </w:r>
      <w:r>
        <w:rPr>
          <w:noProof/>
        </w:rPr>
        <w:tab/>
        <w:t>3102</w:t>
      </w:r>
    </w:p>
    <w:p w14:paraId="4BE79D1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NB1</w:t>
      </w:r>
      <w:r>
        <w:rPr>
          <w:noProof/>
        </w:rPr>
        <w:tab/>
        <w:t>3103</w:t>
      </w:r>
    </w:p>
    <w:p w14:paraId="0F8171F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 by UE Category M</w:t>
      </w:r>
      <w:r>
        <w:rPr>
          <w:noProof/>
          <w:lang w:eastAsia="zh-CN"/>
        </w:rPr>
        <w:t>1</w:t>
      </w:r>
      <w:r>
        <w:rPr>
          <w:noProof/>
        </w:rPr>
        <w:tab/>
        <w:t>3104</w:t>
      </w:r>
    </w:p>
    <w:p w14:paraId="73FCD91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measurements by UE Category M</w:t>
      </w:r>
      <w:r>
        <w:rPr>
          <w:noProof/>
          <w:lang w:eastAsia="zh-CN"/>
        </w:rPr>
        <w:t>2</w:t>
      </w:r>
      <w:r>
        <w:rPr>
          <w:noProof/>
        </w:rPr>
        <w:tab/>
        <w:t>3105</w:t>
      </w:r>
    </w:p>
    <w:p w14:paraId="4620CCC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intra-frequency </w:t>
      </w:r>
      <w:r>
        <w:rPr>
          <w:noProof/>
        </w:rPr>
        <w:t>measurements</w:t>
      </w:r>
      <w:r>
        <w:rPr>
          <w:noProof/>
        </w:rPr>
        <w:tab/>
        <w:t>3105</w:t>
      </w:r>
    </w:p>
    <w:p w14:paraId="735BBE95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</w:t>
      </w:r>
      <w:r>
        <w:rPr>
          <w:noProof/>
        </w:rPr>
        <w:tab/>
        <w:t>3105</w:t>
      </w:r>
    </w:p>
    <w:p w14:paraId="21AB5C5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3105</w:t>
      </w:r>
    </w:p>
    <w:p w14:paraId="4602DD3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3106</w:t>
      </w:r>
    </w:p>
    <w:p w14:paraId="76ED256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3106</w:t>
      </w:r>
    </w:p>
    <w:p w14:paraId="02C0B08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3108</w:t>
      </w:r>
    </w:p>
    <w:p w14:paraId="35409889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3108</w:t>
      </w:r>
    </w:p>
    <w:p w14:paraId="0A289EC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3108</w:t>
      </w:r>
    </w:p>
    <w:p w14:paraId="5360356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3108</w:t>
      </w:r>
    </w:p>
    <w:p w14:paraId="2CEE571D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3108</w:t>
      </w:r>
    </w:p>
    <w:p w14:paraId="4E90B61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3108</w:t>
      </w:r>
    </w:p>
    <w:p w14:paraId="20A5B5C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3108</w:t>
      </w:r>
    </w:p>
    <w:p w14:paraId="103B094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3109</w:t>
      </w:r>
    </w:p>
    <w:p w14:paraId="43DECF6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3109</w:t>
      </w:r>
    </w:p>
    <w:p w14:paraId="55C7F65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3109</w:t>
      </w:r>
    </w:p>
    <w:p w14:paraId="73414EF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3109</w:t>
      </w:r>
    </w:p>
    <w:p w14:paraId="2B7FA69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3109</w:t>
      </w:r>
    </w:p>
    <w:p w14:paraId="5B26935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3110</w:t>
      </w:r>
    </w:p>
    <w:p w14:paraId="71EF826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3110</w:t>
      </w:r>
    </w:p>
    <w:p w14:paraId="0C6B087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UE Rx–Tx Time Difference Measurement under </w:t>
      </w:r>
      <w:r>
        <w:rPr>
          <w:noProof/>
        </w:rPr>
        <w:t>Time Domain Measurement Resource Restriction with CRS Assistance Information</w:t>
      </w:r>
      <w:r>
        <w:rPr>
          <w:noProof/>
        </w:rPr>
        <w:tab/>
        <w:t>3110</w:t>
      </w:r>
    </w:p>
    <w:p w14:paraId="013126C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3110</w:t>
      </w:r>
    </w:p>
    <w:p w14:paraId="55A9A72A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3110</w:t>
      </w:r>
    </w:p>
    <w:p w14:paraId="687ECE4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3110</w:t>
      </w:r>
    </w:p>
    <w:p w14:paraId="63BD2F52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3111</w:t>
      </w:r>
    </w:p>
    <w:p w14:paraId="6BCD445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3111</w:t>
      </w:r>
    </w:p>
    <w:p w14:paraId="3CC3987E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3111</w:t>
      </w:r>
    </w:p>
    <w:p w14:paraId="36BE005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Absolute Discovery Signal Measurement Accuracy Requirements</w:t>
      </w:r>
      <w:r>
        <w:rPr>
          <w:noProof/>
        </w:rPr>
        <w:tab/>
        <w:t>3112</w:t>
      </w:r>
    </w:p>
    <w:p w14:paraId="322049B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3112</w:t>
      </w:r>
    </w:p>
    <w:p w14:paraId="1BB90D8F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3112</w:t>
      </w:r>
    </w:p>
    <w:p w14:paraId="2549E82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Relative Discovery Signal Measurement Accuracy Requirements</w:t>
      </w:r>
      <w:r>
        <w:rPr>
          <w:noProof/>
        </w:rPr>
        <w:tab/>
        <w:t>3112</w:t>
      </w:r>
    </w:p>
    <w:p w14:paraId="1F5B619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3112</w:t>
      </w:r>
    </w:p>
    <w:p w14:paraId="0FBC3773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3112</w:t>
      </w:r>
    </w:p>
    <w:p w14:paraId="42A7FCD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3112</w:t>
      </w:r>
    </w:p>
    <w:p w14:paraId="419B713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3112</w:t>
      </w:r>
    </w:p>
    <w:p w14:paraId="03530BCC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3112</w:t>
      </w:r>
    </w:p>
    <w:p w14:paraId="23F8492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3113</w:t>
      </w:r>
    </w:p>
    <w:p w14:paraId="071B5848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3113</w:t>
      </w:r>
    </w:p>
    <w:p w14:paraId="3F1676F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3113</w:t>
      </w:r>
    </w:p>
    <w:p w14:paraId="5BDF573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3113</w:t>
      </w:r>
    </w:p>
    <w:p w14:paraId="2220F51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3113</w:t>
      </w:r>
    </w:p>
    <w:p w14:paraId="6567BB6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3113</w:t>
      </w:r>
    </w:p>
    <w:p w14:paraId="578DAA99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3114</w:t>
      </w:r>
    </w:p>
    <w:p w14:paraId="70D6884B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3114</w:t>
      </w:r>
    </w:p>
    <w:p w14:paraId="7137A7D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3114</w:t>
      </w:r>
    </w:p>
    <w:p w14:paraId="7F2EFA6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3114</w:t>
      </w:r>
    </w:p>
    <w:p w14:paraId="4848779D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3114</w:t>
      </w:r>
    </w:p>
    <w:p w14:paraId="1F219F2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3114</w:t>
      </w:r>
    </w:p>
    <w:p w14:paraId="67E42C5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3115</w:t>
      </w:r>
    </w:p>
    <w:p w14:paraId="378682F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3115</w:t>
      </w:r>
    </w:p>
    <w:p w14:paraId="3E5A0FE6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3115</w:t>
      </w:r>
    </w:p>
    <w:p w14:paraId="2020B4D0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3115</w:t>
      </w:r>
    </w:p>
    <w:p w14:paraId="21C5434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3115</w:t>
      </w:r>
    </w:p>
    <w:p w14:paraId="27B247EB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3115</w:t>
      </w:r>
    </w:p>
    <w:p w14:paraId="7D7DCF6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3115</w:t>
      </w:r>
    </w:p>
    <w:p w14:paraId="5E8A4B67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3116</w:t>
      </w:r>
    </w:p>
    <w:p w14:paraId="7A7B960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3116</w:t>
      </w:r>
    </w:p>
    <w:p w14:paraId="723805DA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3116</w:t>
      </w:r>
    </w:p>
    <w:p w14:paraId="6A455EB9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3116</w:t>
      </w:r>
    </w:p>
    <w:p w14:paraId="024FDA05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3116</w:t>
      </w:r>
    </w:p>
    <w:p w14:paraId="4C6B9A2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3117</w:t>
      </w:r>
    </w:p>
    <w:p w14:paraId="5704B33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3117</w:t>
      </w:r>
    </w:p>
    <w:p w14:paraId="6A5B290D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Requirements Exceptions</w:t>
      </w:r>
      <w:r>
        <w:rPr>
          <w:noProof/>
        </w:rPr>
        <w:tab/>
        <w:t>3117</w:t>
      </w:r>
    </w:p>
    <w:p w14:paraId="4642D826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3117</w:t>
      </w:r>
    </w:p>
    <w:p w14:paraId="0D6B106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3117</w:t>
      </w:r>
    </w:p>
    <w:p w14:paraId="5F604CA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3117</w:t>
      </w:r>
    </w:p>
    <w:p w14:paraId="0C688BD7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593AC2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593AC2">
        <w:rPr>
          <w:rFonts w:eastAsia="MS Mincho"/>
          <w:noProof/>
        </w:rPr>
        <w:t>Inter-band carrier aggregation</w:t>
      </w:r>
      <w:r>
        <w:rPr>
          <w:noProof/>
        </w:rPr>
        <w:tab/>
        <w:t>3117</w:t>
      </w:r>
    </w:p>
    <w:p w14:paraId="21C9784C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3117</w:t>
      </w:r>
    </w:p>
    <w:p w14:paraId="4918B022" w14:textId="77777777" w:rsidR="000D5F27" w:rsidRDefault="000D5F2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3118</w:t>
      </w:r>
    </w:p>
    <w:p w14:paraId="5329EEDA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3118</w:t>
      </w:r>
    </w:p>
    <w:p w14:paraId="0ABD0D9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3118</w:t>
      </w:r>
    </w:p>
    <w:p w14:paraId="11C039D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3118</w:t>
      </w:r>
    </w:p>
    <w:p w14:paraId="1678E0D4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3119</w:t>
      </w:r>
    </w:p>
    <w:p w14:paraId="3655DD10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3119</w:t>
      </w:r>
    </w:p>
    <w:p w14:paraId="170E838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3120</w:t>
      </w:r>
    </w:p>
    <w:p w14:paraId="22D9C923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V2X</w:t>
      </w:r>
      <w:r>
        <w:rPr>
          <w:noProof/>
        </w:rPr>
        <w:tab/>
        <w:t>3120</w:t>
      </w:r>
    </w:p>
    <w:p w14:paraId="1806026F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3120</w:t>
      </w:r>
    </w:p>
    <w:p w14:paraId="3998111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3120</w:t>
      </w:r>
    </w:p>
    <w:p w14:paraId="19D3DAF3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3120</w:t>
      </w:r>
    </w:p>
    <w:p w14:paraId="6F8355F8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3121</w:t>
      </w:r>
    </w:p>
    <w:p w14:paraId="1C86060E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3121</w:t>
      </w:r>
    </w:p>
    <w:p w14:paraId="5CA2FD68" w14:textId="77777777" w:rsidR="000D5F27" w:rsidRDefault="000D5F2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3122</w:t>
      </w:r>
    </w:p>
    <w:p w14:paraId="73E07311" w14:textId="77777777" w:rsidR="000D5F27" w:rsidRDefault="000D5F2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3122</w:t>
      </w:r>
    </w:p>
    <w:p w14:paraId="04AB4FC9" w14:textId="77777777" w:rsidR="000D5F27" w:rsidRDefault="000D5F27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C (informative): Change history:</w:t>
      </w:r>
      <w:r>
        <w:rPr>
          <w:noProof/>
        </w:rPr>
        <w:tab/>
        <w:t>3123</w:t>
      </w:r>
    </w:p>
    <w:p w14:paraId="6B7D5F00" w14:textId="3B208831" w:rsidR="00080512" w:rsidRPr="004D3578" w:rsidRDefault="00D208D7">
      <w:r>
        <w:rPr>
          <w:noProof/>
          <w:sz w:val="22"/>
        </w:rPr>
        <w:fldChar w:fldCharType="end"/>
      </w:r>
    </w:p>
    <w:p w14:paraId="43B27F4E" w14:textId="3EA9C4F0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675FF" w14:textId="77777777" w:rsidR="00FC4167" w:rsidRDefault="00FC4167">
      <w:r>
        <w:separator/>
      </w:r>
    </w:p>
  </w:endnote>
  <w:endnote w:type="continuationSeparator" w:id="0">
    <w:p w14:paraId="030DCE3D" w14:textId="77777777" w:rsidR="00FC4167" w:rsidRDefault="00FC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A5A0A" w14:textId="77777777" w:rsidR="00FC4167" w:rsidRDefault="00FC4167">
      <w:r>
        <w:separator/>
      </w:r>
    </w:p>
  </w:footnote>
  <w:footnote w:type="continuationSeparator" w:id="0">
    <w:p w14:paraId="60557860" w14:textId="77777777" w:rsidR="00FC4167" w:rsidRDefault="00FC4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65312557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115A">
      <w:rPr>
        <w:rFonts w:ascii="Arial" w:hAnsi="Arial" w:cs="Arial"/>
        <w:b/>
        <w:noProof/>
        <w:sz w:val="18"/>
        <w:szCs w:val="18"/>
      </w:rPr>
      <w:t>3GPP TS 36.133 V16.18.0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23D0778F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115A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685B6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5C26A6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A3885F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316EE0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720A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A4B7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0DB1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B6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3499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2802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0164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9993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4721573">
    <w:abstractNumId w:val="11"/>
  </w:num>
  <w:num w:numId="4" w16cid:durableId="827399046">
    <w:abstractNumId w:val="12"/>
  </w:num>
  <w:num w:numId="5" w16cid:durableId="1412854107">
    <w:abstractNumId w:val="9"/>
  </w:num>
  <w:num w:numId="6" w16cid:durableId="1453206320">
    <w:abstractNumId w:val="7"/>
  </w:num>
  <w:num w:numId="7" w16cid:durableId="1939172849">
    <w:abstractNumId w:val="6"/>
  </w:num>
  <w:num w:numId="8" w16cid:durableId="1756780839">
    <w:abstractNumId w:val="5"/>
  </w:num>
  <w:num w:numId="9" w16cid:durableId="1739670587">
    <w:abstractNumId w:val="4"/>
  </w:num>
  <w:num w:numId="10" w16cid:durableId="199441970">
    <w:abstractNumId w:val="8"/>
  </w:num>
  <w:num w:numId="11" w16cid:durableId="901217203">
    <w:abstractNumId w:val="3"/>
  </w:num>
  <w:num w:numId="12" w16cid:durableId="2032753720">
    <w:abstractNumId w:val="2"/>
  </w:num>
  <w:num w:numId="13" w16cid:durableId="75631928">
    <w:abstractNumId w:val="1"/>
  </w:num>
  <w:num w:numId="14" w16cid:durableId="35523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5F27"/>
    <w:rsid w:val="000D6668"/>
    <w:rsid w:val="000F76D4"/>
    <w:rsid w:val="00121457"/>
    <w:rsid w:val="00133525"/>
    <w:rsid w:val="001506B9"/>
    <w:rsid w:val="00160947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4CD9"/>
    <w:rsid w:val="003765B8"/>
    <w:rsid w:val="003C21A5"/>
    <w:rsid w:val="003C3971"/>
    <w:rsid w:val="003D5716"/>
    <w:rsid w:val="00402795"/>
    <w:rsid w:val="00402FE1"/>
    <w:rsid w:val="00412DC0"/>
    <w:rsid w:val="00423334"/>
    <w:rsid w:val="004345EC"/>
    <w:rsid w:val="00453D60"/>
    <w:rsid w:val="00465515"/>
    <w:rsid w:val="004B01F7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A3B88"/>
    <w:rsid w:val="006B30D0"/>
    <w:rsid w:val="006C1682"/>
    <w:rsid w:val="006C3D95"/>
    <w:rsid w:val="006C4B9D"/>
    <w:rsid w:val="006D6146"/>
    <w:rsid w:val="006E5C86"/>
    <w:rsid w:val="006F44BB"/>
    <w:rsid w:val="006F77C4"/>
    <w:rsid w:val="00701116"/>
    <w:rsid w:val="00713C44"/>
    <w:rsid w:val="00717A77"/>
    <w:rsid w:val="00734A5B"/>
    <w:rsid w:val="00734B25"/>
    <w:rsid w:val="0074026F"/>
    <w:rsid w:val="007429F6"/>
    <w:rsid w:val="00744E76"/>
    <w:rsid w:val="007455DC"/>
    <w:rsid w:val="00774DA4"/>
    <w:rsid w:val="00781F0F"/>
    <w:rsid w:val="007B1556"/>
    <w:rsid w:val="007B4A3A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B7ED2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63545"/>
    <w:rsid w:val="0097441F"/>
    <w:rsid w:val="00980B03"/>
    <w:rsid w:val="009837E8"/>
    <w:rsid w:val="00997DA3"/>
    <w:rsid w:val="009B3CA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4066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73BE6"/>
    <w:rsid w:val="00C80F1D"/>
    <w:rsid w:val="00C93F40"/>
    <w:rsid w:val="00C94447"/>
    <w:rsid w:val="00CA172A"/>
    <w:rsid w:val="00CA3D0C"/>
    <w:rsid w:val="00CE003B"/>
    <w:rsid w:val="00CE4200"/>
    <w:rsid w:val="00CE7A7A"/>
    <w:rsid w:val="00D208D7"/>
    <w:rsid w:val="00D3175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0339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B115A"/>
    <w:rsid w:val="00FC1192"/>
    <w:rsid w:val="00FC382E"/>
    <w:rsid w:val="00FC4167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1755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F27"/>
  </w:style>
  <w:style w:type="paragraph" w:styleId="BlockText">
    <w:name w:val="Block Text"/>
    <w:basedOn w:val="Normal"/>
    <w:rsid w:val="000D5F2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0D5F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5F27"/>
    <w:rPr>
      <w:lang w:eastAsia="en-US"/>
    </w:rPr>
  </w:style>
  <w:style w:type="paragraph" w:styleId="BodyText2">
    <w:name w:val="Body Text 2"/>
    <w:basedOn w:val="Normal"/>
    <w:link w:val="BodyText2Char"/>
    <w:rsid w:val="000D5F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5F27"/>
    <w:rPr>
      <w:lang w:eastAsia="en-US"/>
    </w:rPr>
  </w:style>
  <w:style w:type="paragraph" w:styleId="BodyText3">
    <w:name w:val="Body Text 3"/>
    <w:basedOn w:val="Normal"/>
    <w:link w:val="BodyText3Char"/>
    <w:rsid w:val="000D5F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5F2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D5F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F27"/>
    <w:rPr>
      <w:lang w:eastAsia="en-US"/>
    </w:rPr>
  </w:style>
  <w:style w:type="paragraph" w:styleId="BodyTextIndent">
    <w:name w:val="Body Text Indent"/>
    <w:basedOn w:val="Normal"/>
    <w:link w:val="BodyTextIndentChar"/>
    <w:rsid w:val="000D5F2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D5F2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D5F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F27"/>
    <w:rPr>
      <w:lang w:eastAsia="en-US"/>
    </w:rPr>
  </w:style>
  <w:style w:type="paragraph" w:styleId="BodyTextIndent2">
    <w:name w:val="Body Text Indent 2"/>
    <w:basedOn w:val="Normal"/>
    <w:link w:val="BodyTextIndent2Char"/>
    <w:rsid w:val="000D5F2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D5F27"/>
    <w:rPr>
      <w:lang w:eastAsia="en-US"/>
    </w:rPr>
  </w:style>
  <w:style w:type="paragraph" w:styleId="BodyTextIndent3">
    <w:name w:val="Body Text Indent 3"/>
    <w:basedOn w:val="Normal"/>
    <w:link w:val="BodyTextIndent3Char"/>
    <w:rsid w:val="000D5F2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5F2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D5F2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D5F27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0D5F27"/>
    <w:rPr>
      <w:lang w:eastAsia="en-US"/>
    </w:rPr>
  </w:style>
  <w:style w:type="paragraph" w:styleId="CommentText">
    <w:name w:val="annotation text"/>
    <w:basedOn w:val="Normal"/>
    <w:link w:val="CommentTextChar"/>
    <w:rsid w:val="000D5F27"/>
  </w:style>
  <w:style w:type="character" w:customStyle="1" w:styleId="CommentTextChar">
    <w:name w:val="Comment Text Char"/>
    <w:basedOn w:val="DefaultParagraphFont"/>
    <w:link w:val="CommentText"/>
    <w:rsid w:val="000D5F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5F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5F27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D5F27"/>
  </w:style>
  <w:style w:type="character" w:customStyle="1" w:styleId="DateChar">
    <w:name w:val="Date Char"/>
    <w:basedOn w:val="DefaultParagraphFont"/>
    <w:link w:val="Date"/>
    <w:rsid w:val="000D5F27"/>
    <w:rPr>
      <w:lang w:eastAsia="en-US"/>
    </w:rPr>
  </w:style>
  <w:style w:type="paragraph" w:styleId="DocumentMap">
    <w:name w:val="Document Map"/>
    <w:basedOn w:val="Normal"/>
    <w:link w:val="DocumentMapChar"/>
    <w:rsid w:val="000D5F2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D5F2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D5F2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D5F27"/>
    <w:rPr>
      <w:lang w:eastAsia="en-US"/>
    </w:rPr>
  </w:style>
  <w:style w:type="paragraph" w:styleId="EndnoteText">
    <w:name w:val="endnote text"/>
    <w:basedOn w:val="Normal"/>
    <w:link w:val="EndnoteTextChar"/>
    <w:rsid w:val="000D5F2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D5F27"/>
    <w:rPr>
      <w:lang w:eastAsia="en-US"/>
    </w:rPr>
  </w:style>
  <w:style w:type="paragraph" w:styleId="EnvelopeAddress">
    <w:name w:val="envelope address"/>
    <w:basedOn w:val="Normal"/>
    <w:rsid w:val="000D5F2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D5F2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D5F2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D5F27"/>
    <w:rPr>
      <w:lang w:eastAsia="en-US"/>
    </w:rPr>
  </w:style>
  <w:style w:type="paragraph" w:styleId="HTMLAddress">
    <w:name w:val="HTML Address"/>
    <w:basedOn w:val="Normal"/>
    <w:link w:val="HTMLAddressChar"/>
    <w:rsid w:val="000D5F2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5F2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D5F2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D5F2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D5F2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D5F2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D5F2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D5F2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D5F2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D5F2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D5F2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D5F2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D5F2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D5F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F2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F2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0D5F27"/>
    <w:pPr>
      <w:ind w:left="360" w:hanging="360"/>
      <w:contextualSpacing/>
    </w:pPr>
  </w:style>
  <w:style w:type="paragraph" w:styleId="List2">
    <w:name w:val="List 2"/>
    <w:basedOn w:val="Normal"/>
    <w:rsid w:val="000D5F27"/>
    <w:pPr>
      <w:ind w:left="720" w:hanging="360"/>
      <w:contextualSpacing/>
    </w:pPr>
  </w:style>
  <w:style w:type="paragraph" w:styleId="List3">
    <w:name w:val="List 3"/>
    <w:basedOn w:val="Normal"/>
    <w:rsid w:val="000D5F27"/>
    <w:pPr>
      <w:ind w:left="1080" w:hanging="360"/>
      <w:contextualSpacing/>
    </w:pPr>
  </w:style>
  <w:style w:type="paragraph" w:styleId="List4">
    <w:name w:val="List 4"/>
    <w:basedOn w:val="Normal"/>
    <w:rsid w:val="000D5F27"/>
    <w:pPr>
      <w:ind w:left="1440" w:hanging="360"/>
      <w:contextualSpacing/>
    </w:pPr>
  </w:style>
  <w:style w:type="paragraph" w:styleId="List5">
    <w:name w:val="List 5"/>
    <w:basedOn w:val="Normal"/>
    <w:rsid w:val="000D5F27"/>
    <w:pPr>
      <w:ind w:left="1800" w:hanging="360"/>
      <w:contextualSpacing/>
    </w:pPr>
  </w:style>
  <w:style w:type="paragraph" w:styleId="ListBullet">
    <w:name w:val="List Bullet"/>
    <w:basedOn w:val="Normal"/>
    <w:rsid w:val="000D5F27"/>
    <w:pPr>
      <w:numPr>
        <w:numId w:val="5"/>
      </w:numPr>
      <w:contextualSpacing/>
    </w:pPr>
  </w:style>
  <w:style w:type="paragraph" w:styleId="ListBullet2">
    <w:name w:val="List Bullet 2"/>
    <w:basedOn w:val="Normal"/>
    <w:rsid w:val="000D5F27"/>
    <w:pPr>
      <w:numPr>
        <w:numId w:val="6"/>
      </w:numPr>
      <w:contextualSpacing/>
    </w:pPr>
  </w:style>
  <w:style w:type="paragraph" w:styleId="ListBullet3">
    <w:name w:val="List Bullet 3"/>
    <w:basedOn w:val="Normal"/>
    <w:rsid w:val="000D5F27"/>
    <w:pPr>
      <w:numPr>
        <w:numId w:val="7"/>
      </w:numPr>
      <w:contextualSpacing/>
    </w:pPr>
  </w:style>
  <w:style w:type="paragraph" w:styleId="ListBullet4">
    <w:name w:val="List Bullet 4"/>
    <w:basedOn w:val="Normal"/>
    <w:rsid w:val="000D5F27"/>
    <w:pPr>
      <w:numPr>
        <w:numId w:val="8"/>
      </w:numPr>
      <w:contextualSpacing/>
    </w:pPr>
  </w:style>
  <w:style w:type="paragraph" w:styleId="ListBullet5">
    <w:name w:val="List Bullet 5"/>
    <w:basedOn w:val="Normal"/>
    <w:rsid w:val="000D5F27"/>
    <w:pPr>
      <w:numPr>
        <w:numId w:val="9"/>
      </w:numPr>
      <w:contextualSpacing/>
    </w:pPr>
  </w:style>
  <w:style w:type="paragraph" w:styleId="ListContinue">
    <w:name w:val="List Continue"/>
    <w:basedOn w:val="Normal"/>
    <w:rsid w:val="000D5F27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0D5F27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0D5F27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D5F27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0D5F27"/>
    <w:pPr>
      <w:spacing w:after="120"/>
      <w:ind w:left="1800"/>
      <w:contextualSpacing/>
    </w:pPr>
  </w:style>
  <w:style w:type="paragraph" w:styleId="ListNumber">
    <w:name w:val="List Number"/>
    <w:basedOn w:val="Normal"/>
    <w:rsid w:val="000D5F27"/>
    <w:pPr>
      <w:numPr>
        <w:numId w:val="10"/>
      </w:numPr>
      <w:contextualSpacing/>
    </w:pPr>
  </w:style>
  <w:style w:type="paragraph" w:styleId="ListNumber2">
    <w:name w:val="List Number 2"/>
    <w:basedOn w:val="Normal"/>
    <w:rsid w:val="000D5F27"/>
    <w:pPr>
      <w:numPr>
        <w:numId w:val="11"/>
      </w:numPr>
      <w:contextualSpacing/>
    </w:pPr>
  </w:style>
  <w:style w:type="paragraph" w:styleId="ListNumber3">
    <w:name w:val="List Number 3"/>
    <w:basedOn w:val="Normal"/>
    <w:rsid w:val="000D5F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0D5F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0D5F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D5F27"/>
    <w:pPr>
      <w:ind w:left="720"/>
      <w:contextualSpacing/>
    </w:pPr>
  </w:style>
  <w:style w:type="paragraph" w:styleId="MacroText">
    <w:name w:val="macro"/>
    <w:link w:val="MacroTextChar"/>
    <w:rsid w:val="000D5F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D5F2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D5F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5F2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D5F27"/>
    <w:rPr>
      <w:lang w:eastAsia="en-US"/>
    </w:rPr>
  </w:style>
  <w:style w:type="paragraph" w:styleId="NormalWeb">
    <w:name w:val="Normal (Web)"/>
    <w:basedOn w:val="Normal"/>
    <w:rsid w:val="000D5F27"/>
    <w:rPr>
      <w:sz w:val="24"/>
      <w:szCs w:val="24"/>
    </w:rPr>
  </w:style>
  <w:style w:type="paragraph" w:styleId="NormalIndent">
    <w:name w:val="Normal Indent"/>
    <w:basedOn w:val="Normal"/>
    <w:rsid w:val="000D5F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5F2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D5F27"/>
    <w:rPr>
      <w:lang w:eastAsia="en-US"/>
    </w:rPr>
  </w:style>
  <w:style w:type="paragraph" w:styleId="PlainText">
    <w:name w:val="Plain Text"/>
    <w:basedOn w:val="Normal"/>
    <w:link w:val="PlainTextChar"/>
    <w:rsid w:val="000D5F2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D5F2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5F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5F2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D5F27"/>
  </w:style>
  <w:style w:type="character" w:customStyle="1" w:styleId="SalutationChar">
    <w:name w:val="Salutation Char"/>
    <w:basedOn w:val="DefaultParagraphFont"/>
    <w:link w:val="Salutation"/>
    <w:rsid w:val="000D5F27"/>
    <w:rPr>
      <w:lang w:eastAsia="en-US"/>
    </w:rPr>
  </w:style>
  <w:style w:type="paragraph" w:styleId="Signature">
    <w:name w:val="Signature"/>
    <w:basedOn w:val="Normal"/>
    <w:link w:val="SignatureChar"/>
    <w:rsid w:val="000D5F27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0D5F2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D5F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D5F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D5F2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D5F2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D5F2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D5F2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D5F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5F2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91</Pages>
  <Words>43052</Words>
  <Characters>245397</Characters>
  <Application>Microsoft Office Word</Application>
  <DocSecurity>0</DocSecurity>
  <Lines>2044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0525</cp:lastModifiedBy>
  <cp:revision>27</cp:revision>
  <cp:lastPrinted>2019-02-25T14:05:00Z</cp:lastPrinted>
  <dcterms:created xsi:type="dcterms:W3CDTF">2021-09-30T15:30:00Z</dcterms:created>
  <dcterms:modified xsi:type="dcterms:W3CDTF">2023-09-28T16:47:00Z</dcterms:modified>
</cp:coreProperties>
</file>