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4E66942B"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6F0DE3">
        <w:rPr>
          <w:rFonts w:cs="v5.0.0"/>
        </w:rPr>
        <w:t>20</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23</w:t>
      </w:r>
      <w:r w:rsidRPr="000E1ADA">
        <w:rPr>
          <w:rFonts w:cs="v5.0.0"/>
          <w:sz w:val="32"/>
        </w:rPr>
        <w:t>-</w:t>
      </w:r>
      <w:r w:rsidR="006F0DE3">
        <w:rPr>
          <w:rFonts w:cs="v5.0.0"/>
          <w:sz w:val="32"/>
        </w:rPr>
        <w:t>06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588A928D"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23</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4CC33FA1" w14:textId="77777777" w:rsidR="007059ED" w:rsidRDefault="007059ED">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796CF274" w14:textId="77777777" w:rsidR="007059ED" w:rsidRDefault="007059ED">
      <w:pPr>
        <w:pStyle w:val="TOC1"/>
        <w:rPr>
          <w:rFonts w:asciiTheme="minorHAnsi" w:eastAsiaTheme="minorEastAsia" w:hAnsiTheme="minorHAnsi" w:cstheme="minorBidi"/>
          <w:szCs w:val="22"/>
        </w:rPr>
      </w:pPr>
      <w:r w:rsidRPr="00AE6739">
        <w:rPr>
          <w:rFonts w:cs="v4.2.0"/>
        </w:rPr>
        <w:t>1</w:t>
      </w:r>
      <w:r>
        <w:rPr>
          <w:rFonts w:asciiTheme="minorHAnsi" w:eastAsiaTheme="minorEastAsia" w:hAnsiTheme="minorHAnsi" w:cstheme="minorBidi"/>
          <w:szCs w:val="22"/>
        </w:rPr>
        <w:tab/>
      </w:r>
      <w:r>
        <w:t>Scope</w:t>
      </w:r>
      <w:r>
        <w:tab/>
        <w:t>88</w:t>
      </w:r>
    </w:p>
    <w:p w14:paraId="639E4CB7" w14:textId="77777777" w:rsidR="007059ED" w:rsidRDefault="007059E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4AF1FCFE" w14:textId="77777777" w:rsidR="007059ED" w:rsidRDefault="007059E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4083876C" w14:textId="77777777" w:rsidR="007059ED" w:rsidRDefault="007059E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0EF0A56" w14:textId="77777777" w:rsidR="007059ED" w:rsidRDefault="007059E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D6C3F63" w14:textId="77777777" w:rsidR="007059ED" w:rsidRDefault="007059E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7CC89101" w14:textId="77777777" w:rsidR="007059ED" w:rsidRDefault="007059ED">
      <w:pPr>
        <w:pStyle w:val="TOC2"/>
        <w:rPr>
          <w:rFonts w:asciiTheme="minorHAnsi" w:eastAsiaTheme="minorEastAsia" w:hAnsiTheme="minorHAnsi" w:cstheme="minorBidi"/>
          <w:sz w:val="22"/>
          <w:szCs w:val="22"/>
        </w:rPr>
      </w:pPr>
      <w:r w:rsidRPr="00AE6739">
        <w:rPr>
          <w:snapToGrid w:val="0"/>
        </w:rPr>
        <w:t>3.4</w:t>
      </w:r>
      <w:r>
        <w:rPr>
          <w:rFonts w:asciiTheme="minorHAnsi" w:eastAsiaTheme="minorEastAsia" w:hAnsiTheme="minorHAnsi" w:cstheme="minorBidi"/>
          <w:sz w:val="22"/>
          <w:szCs w:val="22"/>
        </w:rPr>
        <w:tab/>
      </w:r>
      <w:r w:rsidRPr="00AE6739">
        <w:rPr>
          <w:snapToGrid w:val="0"/>
        </w:rPr>
        <w:t>Test tolerances</w:t>
      </w:r>
      <w:r>
        <w:tab/>
        <w:t>96</w:t>
      </w:r>
    </w:p>
    <w:p w14:paraId="356FBD9D" w14:textId="77777777" w:rsidR="007059ED" w:rsidRDefault="007059ED">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1AC9F964" w14:textId="77777777" w:rsidR="007059ED" w:rsidRDefault="007059ED">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5171447F" w14:textId="77777777" w:rsidR="007059ED" w:rsidRDefault="007059ED">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015DADCF" w14:textId="77777777" w:rsidR="007059ED" w:rsidRDefault="007059ED">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01E1805F" w14:textId="77777777" w:rsidR="007059ED" w:rsidRDefault="007059ED">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43066965" w14:textId="77777777" w:rsidR="007059ED" w:rsidRDefault="007059ED">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68062576" w14:textId="77777777" w:rsidR="007059ED" w:rsidRDefault="007059ED">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4ED80253" w14:textId="77777777" w:rsidR="007059ED" w:rsidRDefault="007059ED">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4FDDF78D" w14:textId="77777777" w:rsidR="007059ED" w:rsidRDefault="007059ED">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116ECE6B" w14:textId="77777777" w:rsidR="007059ED" w:rsidRDefault="007059ED">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2F18B74" w14:textId="77777777" w:rsidR="007059ED" w:rsidRDefault="007059E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77FBDE6" w14:textId="77777777" w:rsidR="007059ED" w:rsidRDefault="007059E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2AA51BD0" w14:textId="77777777" w:rsidR="007059ED" w:rsidRDefault="007059E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1B28CCB0" w14:textId="77777777" w:rsidR="007059ED" w:rsidRDefault="007059E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0741326A" w14:textId="77777777" w:rsidR="007059ED" w:rsidRDefault="007059E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6B37C201" w14:textId="77777777" w:rsidR="007059ED" w:rsidRDefault="007059ED">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51A94BA" w14:textId="77777777" w:rsidR="007059ED" w:rsidRDefault="007059ED">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77C880DA" w14:textId="77777777" w:rsidR="007059ED" w:rsidRDefault="007059ED">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620430DE" w14:textId="77777777" w:rsidR="007059ED" w:rsidRDefault="007059ED">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55D39049" w14:textId="77777777" w:rsidR="007059ED" w:rsidRDefault="007059ED">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30531FFB" w14:textId="77777777" w:rsidR="007059ED" w:rsidRDefault="007059ED">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7FFEA364" w14:textId="77777777" w:rsidR="007059ED" w:rsidRDefault="007059ED">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66CF30E8" w14:textId="77777777" w:rsidR="007059ED" w:rsidRDefault="007059ED">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35941E9B" w14:textId="77777777" w:rsidR="007059ED" w:rsidRDefault="007059ED">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0E66F07C" w14:textId="77777777" w:rsidR="007059ED" w:rsidRDefault="007059ED">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1E248629" w14:textId="77777777" w:rsidR="007059ED" w:rsidRDefault="007059ED">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7A3BA6D0" w14:textId="77777777" w:rsidR="007059ED" w:rsidRDefault="007059ED">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5D7B642F" w14:textId="77777777" w:rsidR="007059ED" w:rsidRDefault="007059ED">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61BF4B32" w14:textId="77777777" w:rsidR="007059ED" w:rsidRDefault="007059ED">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02B49B21" w14:textId="77777777" w:rsidR="007059ED" w:rsidRDefault="007059ED">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65AFEBEC" w14:textId="77777777" w:rsidR="007059ED" w:rsidRDefault="007059ED">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28FA99A6" w14:textId="77777777" w:rsidR="007059ED" w:rsidRDefault="007059ED">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30E548C7" w14:textId="77777777" w:rsidR="007059ED" w:rsidRDefault="007059ED">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6725BB1B" w14:textId="77777777" w:rsidR="007059ED" w:rsidRDefault="007059ED">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2D87D938" w14:textId="77777777" w:rsidR="007059ED" w:rsidRDefault="007059ED">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4FA50E16" w14:textId="77777777" w:rsidR="007059ED" w:rsidRDefault="007059ED">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0A1A4C8B" w14:textId="77777777" w:rsidR="007059ED" w:rsidRDefault="007059ED">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2DF72F36" w14:textId="77777777" w:rsidR="007059ED" w:rsidRDefault="007059E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7EDB05BA" w14:textId="77777777" w:rsidR="007059ED" w:rsidRDefault="007059ED">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3377ABFA" w14:textId="77777777" w:rsidR="007059ED" w:rsidRDefault="007059E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110D75F5" w14:textId="77777777" w:rsidR="007059ED" w:rsidRDefault="007059ED">
      <w:pPr>
        <w:pStyle w:val="TOC4"/>
        <w:rPr>
          <w:rFonts w:asciiTheme="minorHAnsi" w:eastAsiaTheme="minorEastAsia" w:hAnsiTheme="minorHAnsi" w:cstheme="minorBidi"/>
          <w:sz w:val="22"/>
          <w:szCs w:val="22"/>
        </w:rPr>
      </w:pPr>
      <w:r w:rsidRPr="00AE6739">
        <w:rPr>
          <w:rFonts w:eastAsia="?? ??"/>
        </w:rPr>
        <w:t>4.3.2.1</w:t>
      </w:r>
      <w:r>
        <w:rPr>
          <w:rFonts w:asciiTheme="minorHAnsi" w:eastAsiaTheme="minorEastAsia" w:hAnsiTheme="minorHAnsi" w:cstheme="minorBidi"/>
          <w:sz w:val="22"/>
          <w:szCs w:val="22"/>
        </w:rPr>
        <w:tab/>
      </w:r>
      <w:r w:rsidRPr="00AE6739">
        <w:rPr>
          <w:rFonts w:eastAsia="?? ??"/>
        </w:rPr>
        <w:t>Requirements</w:t>
      </w:r>
      <w:r>
        <w:tab/>
        <w:t>129</w:t>
      </w:r>
    </w:p>
    <w:p w14:paraId="4C72ED34" w14:textId="77777777" w:rsidR="007059ED" w:rsidRDefault="007059ED">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7002BC61" w14:textId="77777777" w:rsidR="007059ED" w:rsidRDefault="007059ED">
      <w:pPr>
        <w:pStyle w:val="TOC4"/>
        <w:rPr>
          <w:rFonts w:asciiTheme="minorHAnsi" w:eastAsiaTheme="minorEastAsia" w:hAnsiTheme="minorHAnsi" w:cstheme="minorBidi"/>
          <w:sz w:val="22"/>
          <w:szCs w:val="22"/>
        </w:rPr>
      </w:pPr>
      <w:r w:rsidRPr="00AE6739">
        <w:rPr>
          <w:rFonts w:eastAsia="?? ??"/>
        </w:rPr>
        <w:t>4.3.3.1</w:t>
      </w:r>
      <w:r>
        <w:rPr>
          <w:rFonts w:asciiTheme="minorHAnsi" w:eastAsiaTheme="minorEastAsia" w:hAnsiTheme="minorHAnsi" w:cstheme="minorBidi"/>
          <w:sz w:val="22"/>
          <w:szCs w:val="22"/>
        </w:rPr>
        <w:tab/>
      </w:r>
      <w:r>
        <w:t>Requirements</w:t>
      </w:r>
      <w:r>
        <w:tab/>
        <w:t>129</w:t>
      </w:r>
    </w:p>
    <w:p w14:paraId="3401C2EF" w14:textId="77777777" w:rsidR="007059ED" w:rsidRDefault="007059ED">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42A021AB" w14:textId="77777777" w:rsidR="007059ED" w:rsidRDefault="007059ED">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1438649B" w14:textId="77777777" w:rsidR="007059ED" w:rsidRDefault="007059ED">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52784CB9" w14:textId="77777777" w:rsidR="007059ED" w:rsidRDefault="007059ED">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E6739">
        <w:rPr>
          <w:i/>
        </w:rPr>
        <w:t>timeSinceFailure</w:t>
      </w:r>
      <w:r>
        <w:tab/>
        <w:t>130</w:t>
      </w:r>
    </w:p>
    <w:p w14:paraId="6C243ACF" w14:textId="77777777" w:rsidR="007059ED" w:rsidRDefault="007059E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44F0FCBA" w14:textId="77777777" w:rsidR="007059ED" w:rsidRDefault="007059ED">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6C1C4A34" w14:textId="77777777" w:rsidR="007059ED" w:rsidRDefault="007059E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1457968B" w14:textId="77777777" w:rsidR="007059ED" w:rsidRDefault="007059ED">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7F370A77" w14:textId="77777777" w:rsidR="007059ED" w:rsidRDefault="007059ED">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7D996B5E" w14:textId="77777777" w:rsidR="007059ED" w:rsidRDefault="007059E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01B8E3F9" w14:textId="77777777" w:rsidR="007059ED" w:rsidRDefault="007059ED">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2D0E6D72" w14:textId="77777777" w:rsidR="007059ED" w:rsidRDefault="007059ED">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1D898BC8" w14:textId="77777777" w:rsidR="007059ED" w:rsidRDefault="007059ED">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40C42836" w14:textId="77777777" w:rsidR="007059ED" w:rsidRDefault="007059ED">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40476E11" w14:textId="77777777" w:rsidR="007059ED" w:rsidRDefault="007059ED">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0F5662D6" w14:textId="77777777" w:rsidR="007059ED" w:rsidRDefault="007059ED">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001A6B5C" w14:textId="77777777" w:rsidR="007059ED" w:rsidRDefault="007059E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10956411" w14:textId="77777777" w:rsidR="007059ED" w:rsidRDefault="007059ED">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4E2CAA22" w14:textId="77777777" w:rsidR="007059ED" w:rsidRDefault="007059ED">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2287A6E9" w14:textId="77777777" w:rsidR="007059ED" w:rsidRDefault="007059ED">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491B0C6A" w14:textId="77777777" w:rsidR="007059ED" w:rsidRDefault="007059ED">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2DB81B32" w14:textId="77777777" w:rsidR="007059ED" w:rsidRDefault="007059ED">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0AF81B18" w14:textId="77777777" w:rsidR="007059ED" w:rsidRDefault="007059ED">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6B341798" w14:textId="77777777" w:rsidR="007059ED" w:rsidRDefault="007059ED">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487A250B" w14:textId="77777777" w:rsidR="007059ED" w:rsidRDefault="007059ED">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10EBF688" w14:textId="77777777" w:rsidR="007059ED" w:rsidRDefault="007059ED">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475D8996" w14:textId="77777777" w:rsidR="007059ED" w:rsidRDefault="007059ED">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6A741296" w14:textId="77777777" w:rsidR="007059ED" w:rsidRDefault="007059ED">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01F9EF32" w14:textId="77777777" w:rsidR="007059ED" w:rsidRDefault="007059ED">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6C59F773" w14:textId="77777777" w:rsidR="007059ED" w:rsidRDefault="007059ED">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5276F003" w14:textId="77777777" w:rsidR="007059ED" w:rsidRDefault="007059ED">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37E28FF6" w14:textId="77777777" w:rsidR="007059ED" w:rsidRDefault="007059E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09B9A74A" w14:textId="77777777" w:rsidR="007059ED" w:rsidRDefault="007059ED">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325369F8" w14:textId="77777777" w:rsidR="007059ED" w:rsidRDefault="007059ED">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45152FC0" w14:textId="77777777" w:rsidR="007059ED" w:rsidRDefault="007059ED">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58D5BEBA" w14:textId="77777777" w:rsidR="007059ED" w:rsidRDefault="007059ED">
      <w:pPr>
        <w:pStyle w:val="TOC5"/>
        <w:rPr>
          <w:rFonts w:asciiTheme="minorHAnsi" w:eastAsiaTheme="minorEastAsia" w:hAnsiTheme="minorHAnsi" w:cstheme="minorBidi"/>
          <w:sz w:val="22"/>
          <w:szCs w:val="22"/>
        </w:rPr>
      </w:pPr>
      <w:r w:rsidRPr="00AE6739">
        <w:rPr>
          <w:rFonts w:cs="Arial"/>
        </w:rPr>
        <w:t>4.7.2.1.1</w:t>
      </w:r>
      <w:r>
        <w:rPr>
          <w:rFonts w:asciiTheme="minorHAnsi" w:eastAsiaTheme="minorEastAsia" w:hAnsiTheme="minorHAnsi" w:cstheme="minorBidi"/>
          <w:sz w:val="22"/>
          <w:szCs w:val="22"/>
        </w:rPr>
        <w:tab/>
      </w:r>
      <w:r w:rsidRPr="00AE6739">
        <w:rPr>
          <w:rFonts w:cs="Arial"/>
        </w:rPr>
        <w:t>Measurement and evaluation of serving cell for UE category M1 in normal coverage</w:t>
      </w:r>
      <w:r>
        <w:tab/>
        <w:t>142</w:t>
      </w:r>
    </w:p>
    <w:p w14:paraId="1B02C794" w14:textId="77777777" w:rsidR="007059ED" w:rsidRDefault="007059ED">
      <w:pPr>
        <w:pStyle w:val="TOC5"/>
        <w:rPr>
          <w:rFonts w:asciiTheme="minorHAnsi" w:eastAsiaTheme="minorEastAsia" w:hAnsiTheme="minorHAnsi" w:cstheme="minorBidi"/>
          <w:sz w:val="22"/>
          <w:szCs w:val="22"/>
        </w:rPr>
      </w:pPr>
      <w:r w:rsidRPr="00AE6739">
        <w:rPr>
          <w:rFonts w:cs="Arial"/>
        </w:rPr>
        <w:t>4.7.2.1.2</w:t>
      </w:r>
      <w:r>
        <w:rPr>
          <w:rFonts w:asciiTheme="minorHAnsi" w:eastAsiaTheme="minorEastAsia" w:hAnsiTheme="minorHAnsi" w:cstheme="minorBidi"/>
          <w:sz w:val="22"/>
          <w:szCs w:val="22"/>
        </w:rPr>
        <w:tab/>
      </w:r>
      <w:r w:rsidRPr="00AE6739">
        <w:rPr>
          <w:rFonts w:cs="Arial"/>
        </w:rPr>
        <w:t>Measurements of intra-frequency cells for UE category M1 in normal coverage</w:t>
      </w:r>
      <w:r>
        <w:tab/>
        <w:t>143</w:t>
      </w:r>
    </w:p>
    <w:p w14:paraId="54AF42B8" w14:textId="77777777" w:rsidR="007059ED" w:rsidRDefault="007059ED">
      <w:pPr>
        <w:pStyle w:val="TOC5"/>
        <w:rPr>
          <w:rFonts w:asciiTheme="minorHAnsi" w:eastAsiaTheme="minorEastAsia" w:hAnsiTheme="minorHAnsi" w:cstheme="minorBidi"/>
          <w:sz w:val="22"/>
          <w:szCs w:val="22"/>
        </w:rPr>
      </w:pPr>
      <w:r w:rsidRPr="00AE6739">
        <w:rPr>
          <w:rFonts w:cs="Arial"/>
        </w:rPr>
        <w:t>4.7.2.1.3</w:t>
      </w:r>
      <w:r>
        <w:rPr>
          <w:rFonts w:asciiTheme="minorHAnsi" w:eastAsiaTheme="minorEastAsia" w:hAnsiTheme="minorHAnsi" w:cstheme="minorBidi"/>
          <w:sz w:val="22"/>
          <w:szCs w:val="22"/>
        </w:rPr>
        <w:tab/>
      </w:r>
      <w:r w:rsidRPr="00AE6739">
        <w:rPr>
          <w:rFonts w:cs="Arial"/>
        </w:rPr>
        <w:t>Measurements of inter-frequency cells for UE category M1 in normal coverage</w:t>
      </w:r>
      <w:r>
        <w:tab/>
        <w:t>144</w:t>
      </w:r>
    </w:p>
    <w:p w14:paraId="629F7165" w14:textId="77777777" w:rsidR="007059ED" w:rsidRDefault="007059ED">
      <w:pPr>
        <w:pStyle w:val="TOC5"/>
        <w:rPr>
          <w:rFonts w:asciiTheme="minorHAnsi" w:eastAsiaTheme="minorEastAsia" w:hAnsiTheme="minorHAnsi" w:cstheme="minorBidi"/>
          <w:sz w:val="22"/>
          <w:szCs w:val="22"/>
        </w:rPr>
      </w:pPr>
      <w:r w:rsidRPr="00AE6739">
        <w:rPr>
          <w:rFonts w:cs="Arial"/>
        </w:rPr>
        <w:t>4.7.2.1.4</w:t>
      </w:r>
      <w:r>
        <w:rPr>
          <w:rFonts w:asciiTheme="minorHAnsi" w:eastAsiaTheme="minorEastAsia" w:hAnsiTheme="minorHAnsi" w:cstheme="minorBidi"/>
          <w:sz w:val="22"/>
          <w:szCs w:val="22"/>
        </w:rPr>
        <w:tab/>
      </w:r>
      <w:r w:rsidRPr="00AE6739">
        <w:rPr>
          <w:rFonts w:cs="Arial"/>
        </w:rPr>
        <w:t>Maximum allowed layers for multiple monitoring for UE category M1 in normal coverage</w:t>
      </w:r>
      <w:r>
        <w:tab/>
        <w:t>146</w:t>
      </w:r>
    </w:p>
    <w:p w14:paraId="19CE26C1" w14:textId="77777777" w:rsidR="007059ED" w:rsidRDefault="007059ED">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14B185A5" w14:textId="77777777" w:rsidR="007059ED" w:rsidRDefault="007059ED">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7960C203" w14:textId="77777777" w:rsidR="007059ED" w:rsidRDefault="007059ED">
      <w:pPr>
        <w:pStyle w:val="TOC5"/>
        <w:rPr>
          <w:rFonts w:asciiTheme="minorHAnsi" w:eastAsiaTheme="minorEastAsia" w:hAnsiTheme="minorHAnsi" w:cstheme="minorBidi"/>
          <w:sz w:val="22"/>
          <w:szCs w:val="22"/>
        </w:rPr>
      </w:pPr>
      <w:r w:rsidRPr="00AE6739">
        <w:rPr>
          <w:rFonts w:cs="Arial"/>
        </w:rPr>
        <w:t>4.7.2.2.1</w:t>
      </w:r>
      <w:r>
        <w:rPr>
          <w:rFonts w:asciiTheme="minorHAnsi" w:eastAsiaTheme="minorEastAsia" w:hAnsiTheme="minorHAnsi" w:cstheme="minorBidi"/>
          <w:sz w:val="22"/>
          <w:szCs w:val="22"/>
        </w:rPr>
        <w:tab/>
      </w:r>
      <w:r w:rsidRPr="00AE6739">
        <w:rPr>
          <w:rFonts w:cs="Arial"/>
        </w:rPr>
        <w:t>Measurement and evaluation of serving cell for UE category M1 in enhanced coverage</w:t>
      </w:r>
      <w:r>
        <w:tab/>
        <w:t>147</w:t>
      </w:r>
    </w:p>
    <w:p w14:paraId="0FFFDA57" w14:textId="77777777" w:rsidR="007059ED" w:rsidRDefault="007059ED">
      <w:pPr>
        <w:pStyle w:val="TOC5"/>
        <w:rPr>
          <w:rFonts w:asciiTheme="minorHAnsi" w:eastAsiaTheme="minorEastAsia" w:hAnsiTheme="minorHAnsi" w:cstheme="minorBidi"/>
          <w:sz w:val="22"/>
          <w:szCs w:val="22"/>
        </w:rPr>
      </w:pPr>
      <w:r w:rsidRPr="00AE6739">
        <w:rPr>
          <w:rFonts w:cs="Arial"/>
        </w:rPr>
        <w:t>4.7.2.2.2</w:t>
      </w:r>
      <w:r>
        <w:rPr>
          <w:rFonts w:asciiTheme="minorHAnsi" w:eastAsiaTheme="minorEastAsia" w:hAnsiTheme="minorHAnsi" w:cstheme="minorBidi"/>
          <w:sz w:val="22"/>
          <w:szCs w:val="22"/>
        </w:rPr>
        <w:tab/>
      </w:r>
      <w:r w:rsidRPr="00AE6739">
        <w:rPr>
          <w:rFonts w:cs="Arial"/>
        </w:rPr>
        <w:t>Measurements of intra-frequency cells for UE category M1 in enhanced coverage</w:t>
      </w:r>
      <w:r>
        <w:tab/>
        <w:t>148</w:t>
      </w:r>
    </w:p>
    <w:p w14:paraId="6567E8C9" w14:textId="77777777" w:rsidR="007059ED" w:rsidRDefault="007059ED">
      <w:pPr>
        <w:pStyle w:val="TOC5"/>
        <w:rPr>
          <w:rFonts w:asciiTheme="minorHAnsi" w:eastAsiaTheme="minorEastAsia" w:hAnsiTheme="minorHAnsi" w:cstheme="minorBidi"/>
          <w:sz w:val="22"/>
          <w:szCs w:val="22"/>
        </w:rPr>
      </w:pPr>
      <w:r w:rsidRPr="00AE6739">
        <w:rPr>
          <w:rFonts w:cs="Arial"/>
        </w:rPr>
        <w:t>4.7.2.2.3</w:t>
      </w:r>
      <w:r>
        <w:rPr>
          <w:rFonts w:asciiTheme="minorHAnsi" w:eastAsiaTheme="minorEastAsia" w:hAnsiTheme="minorHAnsi" w:cstheme="minorBidi"/>
          <w:sz w:val="22"/>
          <w:szCs w:val="22"/>
        </w:rPr>
        <w:tab/>
      </w:r>
      <w:r w:rsidRPr="00AE6739">
        <w:rPr>
          <w:rFonts w:cs="Arial"/>
        </w:rPr>
        <w:t>Measurements of inter-frequency cells for UE category M1 in enhanced coverage</w:t>
      </w:r>
      <w:r>
        <w:tab/>
        <w:t>150</w:t>
      </w:r>
    </w:p>
    <w:p w14:paraId="5E5A552A" w14:textId="77777777" w:rsidR="007059ED" w:rsidRDefault="007059ED">
      <w:pPr>
        <w:pStyle w:val="TOC5"/>
        <w:rPr>
          <w:rFonts w:asciiTheme="minorHAnsi" w:eastAsiaTheme="minorEastAsia" w:hAnsiTheme="minorHAnsi" w:cstheme="minorBidi"/>
          <w:sz w:val="22"/>
          <w:szCs w:val="22"/>
        </w:rPr>
      </w:pPr>
      <w:r w:rsidRPr="00AE6739">
        <w:rPr>
          <w:rFonts w:cs="Arial"/>
        </w:rPr>
        <w:t>4.7.2.2.4</w:t>
      </w:r>
      <w:r>
        <w:rPr>
          <w:rFonts w:asciiTheme="minorHAnsi" w:eastAsiaTheme="minorEastAsia" w:hAnsiTheme="minorHAnsi" w:cstheme="minorBidi"/>
          <w:sz w:val="22"/>
          <w:szCs w:val="22"/>
        </w:rPr>
        <w:tab/>
      </w:r>
      <w:r w:rsidRPr="00AE6739">
        <w:rPr>
          <w:rFonts w:cs="Arial"/>
        </w:rPr>
        <w:t>Maximum allowed layers for multiple monitoring for UE category M1 in enhanced coverage</w:t>
      </w:r>
      <w:r>
        <w:tab/>
        <w:t>151</w:t>
      </w:r>
    </w:p>
    <w:p w14:paraId="4A82068C" w14:textId="77777777" w:rsidR="007059ED" w:rsidRDefault="007059ED">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7941FDFA" w14:textId="77777777" w:rsidR="007059ED" w:rsidRDefault="007059ED">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73B946D8" w14:textId="77777777" w:rsidR="007059ED" w:rsidRDefault="007059ED">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25DFC362" w14:textId="77777777" w:rsidR="007059ED" w:rsidRDefault="007059ED">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14574445" w14:textId="77777777" w:rsidR="007059ED" w:rsidRDefault="007059ED">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72E2D159" w14:textId="77777777" w:rsidR="007059ED" w:rsidRDefault="007059ED">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02862BB6" w14:textId="77777777" w:rsidR="007059ED" w:rsidRDefault="007059ED">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704799A4" w14:textId="77777777" w:rsidR="007059ED" w:rsidRDefault="007059ED">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05DE0F16" w14:textId="77777777" w:rsidR="007059ED" w:rsidRDefault="007059ED">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32F575C4" w14:textId="77777777" w:rsidR="007059ED" w:rsidRDefault="007059ED">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0DB3B194" w14:textId="77777777" w:rsidR="007059ED" w:rsidRDefault="007059ED">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41B03848" w14:textId="77777777" w:rsidR="007059ED" w:rsidRDefault="007059ED">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206C00DE" w14:textId="77777777" w:rsidR="007059ED" w:rsidRDefault="007059ED">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6A6A0EE6" w14:textId="77777777" w:rsidR="007059ED" w:rsidRDefault="007059ED">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01CA8DFC" w14:textId="77777777" w:rsidR="007059ED" w:rsidRDefault="007059ED">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52B5BCC2" w14:textId="77777777" w:rsidR="007059ED" w:rsidRDefault="007059ED">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211751DF" w14:textId="77777777" w:rsidR="007059ED" w:rsidRDefault="007059ED">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16AC9801" w14:textId="77777777" w:rsidR="007059ED" w:rsidRDefault="007059ED">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7650167B" w14:textId="77777777" w:rsidR="007059ED" w:rsidRDefault="007059ED">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797B6EC2" w14:textId="77777777" w:rsidR="007059ED" w:rsidRDefault="007059ED">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0F54EEE8" w14:textId="77777777" w:rsidR="007059ED" w:rsidRDefault="007059ED">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485DF972" w14:textId="77777777" w:rsidR="007059ED" w:rsidRDefault="007059ED">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583768F9" w14:textId="77777777" w:rsidR="007059ED" w:rsidRDefault="007059ED">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0C2FB23" w14:textId="77777777" w:rsidR="007059ED" w:rsidRDefault="007059ED">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33295006" w14:textId="77777777" w:rsidR="007059ED" w:rsidRDefault="007059ED">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52EFB5A5" w14:textId="77777777" w:rsidR="007059ED" w:rsidRDefault="007059ED">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51184F03" w14:textId="77777777" w:rsidR="007059ED" w:rsidRDefault="007059ED">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2C9BF84A" w14:textId="77777777" w:rsidR="007059ED" w:rsidRDefault="007059ED">
      <w:pPr>
        <w:pStyle w:val="TOC3"/>
        <w:rPr>
          <w:rFonts w:asciiTheme="minorHAnsi" w:eastAsiaTheme="minorEastAsia" w:hAnsiTheme="minorHAnsi" w:cstheme="minorBidi"/>
          <w:sz w:val="22"/>
          <w:szCs w:val="22"/>
        </w:rPr>
      </w:pPr>
      <w:r w:rsidRPr="00AE6739">
        <w:rPr>
          <w:lang w:val="en-US"/>
        </w:rPr>
        <w:t>4A.1.1</w:t>
      </w:r>
      <w:r>
        <w:rPr>
          <w:rFonts w:asciiTheme="minorHAnsi" w:eastAsiaTheme="minorEastAsia" w:hAnsiTheme="minorHAnsi" w:cstheme="minorBidi"/>
          <w:sz w:val="22"/>
          <w:szCs w:val="22"/>
        </w:rPr>
        <w:tab/>
      </w:r>
      <w:r w:rsidRPr="00AE6739">
        <w:rPr>
          <w:lang w:val="en-US"/>
        </w:rPr>
        <w:t>Introduction</w:t>
      </w:r>
      <w:r>
        <w:tab/>
        <w:t>168</w:t>
      </w:r>
    </w:p>
    <w:p w14:paraId="7690EC52" w14:textId="77777777" w:rsidR="007059ED" w:rsidRDefault="007059ED">
      <w:pPr>
        <w:pStyle w:val="TOC3"/>
        <w:rPr>
          <w:rFonts w:asciiTheme="minorHAnsi" w:eastAsiaTheme="minorEastAsia" w:hAnsiTheme="minorHAnsi" w:cstheme="minorBidi"/>
          <w:sz w:val="22"/>
          <w:szCs w:val="22"/>
        </w:rPr>
      </w:pPr>
      <w:r w:rsidRPr="00AE6739">
        <w:rPr>
          <w:lang w:val="en-US"/>
        </w:rPr>
        <w:t>4A.1.2</w:t>
      </w:r>
      <w:r>
        <w:rPr>
          <w:rFonts w:asciiTheme="minorHAnsi" w:eastAsiaTheme="minorEastAsia" w:hAnsiTheme="minorHAnsi" w:cstheme="minorBidi"/>
          <w:sz w:val="22"/>
          <w:szCs w:val="22"/>
        </w:rPr>
        <w:tab/>
      </w:r>
      <w:r w:rsidRPr="00AE6739">
        <w:rPr>
          <w:lang w:val="en-US"/>
        </w:rPr>
        <w:t>Requirements</w:t>
      </w:r>
      <w:r>
        <w:tab/>
        <w:t>168</w:t>
      </w:r>
    </w:p>
    <w:p w14:paraId="30C703E5"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4A.1.2.1</w:t>
      </w:r>
      <w:r>
        <w:rPr>
          <w:rFonts w:asciiTheme="minorHAnsi" w:eastAsiaTheme="minorEastAsia" w:hAnsiTheme="minorHAnsi" w:cstheme="minorBidi"/>
          <w:sz w:val="22"/>
          <w:szCs w:val="22"/>
        </w:rPr>
        <w:tab/>
      </w:r>
      <w:r w:rsidRPr="00AE6739">
        <w:rPr>
          <w:lang w:val="en-US" w:eastAsia="zh-CN"/>
        </w:rPr>
        <w:t>UE measurement capability</w:t>
      </w:r>
      <w:r>
        <w:tab/>
        <w:t>168</w:t>
      </w:r>
    </w:p>
    <w:p w14:paraId="5DED36A4"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4A.1.2.2</w:t>
      </w:r>
      <w:r>
        <w:rPr>
          <w:rFonts w:asciiTheme="minorHAnsi" w:eastAsiaTheme="minorEastAsia" w:hAnsiTheme="minorHAnsi" w:cstheme="minorBidi"/>
          <w:sz w:val="22"/>
          <w:szCs w:val="22"/>
        </w:rPr>
        <w:tab/>
      </w:r>
      <w:r w:rsidRPr="00AE6739">
        <w:rPr>
          <w:lang w:val="en-US" w:eastAsia="zh-CN"/>
        </w:rPr>
        <w:t>Measurement and evaluation of serving cell</w:t>
      </w:r>
      <w:r>
        <w:tab/>
        <w:t>168</w:t>
      </w:r>
    </w:p>
    <w:p w14:paraId="7056123C"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4A.1.2.3</w:t>
      </w:r>
      <w:r>
        <w:rPr>
          <w:rFonts w:asciiTheme="minorHAnsi" w:eastAsiaTheme="minorEastAsia" w:hAnsiTheme="minorHAnsi" w:cstheme="minorBidi"/>
          <w:sz w:val="22"/>
          <w:szCs w:val="22"/>
        </w:rPr>
        <w:tab/>
      </w:r>
      <w:r w:rsidRPr="00AE6739">
        <w:rPr>
          <w:lang w:val="en-US" w:eastAsia="zh-CN"/>
        </w:rPr>
        <w:t>Measurements of intra-frequency E-UTRAN cells</w:t>
      </w:r>
      <w:r>
        <w:tab/>
        <w:t>168</w:t>
      </w:r>
    </w:p>
    <w:p w14:paraId="31066DC7"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4A.1.2.4</w:t>
      </w:r>
      <w:r>
        <w:rPr>
          <w:rFonts w:asciiTheme="minorHAnsi" w:eastAsiaTheme="minorEastAsia" w:hAnsiTheme="minorHAnsi" w:cstheme="minorBidi"/>
          <w:sz w:val="22"/>
          <w:szCs w:val="22"/>
        </w:rPr>
        <w:tab/>
      </w:r>
      <w:r w:rsidRPr="00AE6739">
        <w:rPr>
          <w:lang w:val="en-US" w:eastAsia="zh-CN"/>
        </w:rPr>
        <w:t>Measurements of inter-frequency E-UTRAN cells</w:t>
      </w:r>
      <w:r>
        <w:tab/>
        <w:t>168</w:t>
      </w:r>
    </w:p>
    <w:p w14:paraId="5EAE2702" w14:textId="77777777" w:rsidR="007059ED" w:rsidRDefault="007059ED">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5A1B6F03" w14:textId="77777777" w:rsidR="007059ED" w:rsidRDefault="007059ED">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697EA685" w14:textId="77777777" w:rsidR="007059ED" w:rsidRDefault="007059ED">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3AC733C1" w14:textId="77777777" w:rsidR="007059ED" w:rsidRDefault="007059E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07193B20" w14:textId="77777777" w:rsidR="007059ED" w:rsidRDefault="007059E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6DFDDD17" w14:textId="77777777" w:rsidR="007059ED" w:rsidRDefault="007059E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3F17AA79" w14:textId="77777777" w:rsidR="007059ED" w:rsidRDefault="007059E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09F3CC30" w14:textId="77777777" w:rsidR="007059ED" w:rsidRDefault="007059E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68ECF3F3" w14:textId="77777777" w:rsidR="007059ED" w:rsidRDefault="007059ED">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6557990D" w14:textId="77777777" w:rsidR="007059ED" w:rsidRDefault="007059ED">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6C977783" w14:textId="77777777" w:rsidR="007059ED" w:rsidRDefault="007059E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09D0DD18" w14:textId="77777777" w:rsidR="007059ED" w:rsidRDefault="007059ED">
      <w:pPr>
        <w:pStyle w:val="TOC5"/>
        <w:rPr>
          <w:rFonts w:asciiTheme="minorHAnsi" w:eastAsiaTheme="minorEastAsia" w:hAnsiTheme="minorHAnsi" w:cstheme="minorBidi"/>
          <w:sz w:val="22"/>
          <w:szCs w:val="22"/>
        </w:rPr>
      </w:pPr>
      <w:r w:rsidRPr="00AE6739">
        <w:rPr>
          <w:lang w:val="sv-SE"/>
        </w:rPr>
        <w:t>5.1.2.2.1</w:t>
      </w:r>
      <w:r>
        <w:rPr>
          <w:rFonts w:asciiTheme="minorHAnsi" w:eastAsiaTheme="minorEastAsia" w:hAnsiTheme="minorHAnsi" w:cstheme="minorBidi"/>
          <w:sz w:val="22"/>
          <w:szCs w:val="22"/>
        </w:rPr>
        <w:tab/>
      </w:r>
      <w:r w:rsidRPr="00AE6739">
        <w:rPr>
          <w:lang w:val="sv-SE"/>
        </w:rPr>
        <w:t>(Void)</w:t>
      </w:r>
      <w:r>
        <w:tab/>
        <w:t>171</w:t>
      </w:r>
    </w:p>
    <w:p w14:paraId="2CBEA8FA" w14:textId="77777777" w:rsidR="007059ED" w:rsidRDefault="007059ED">
      <w:pPr>
        <w:pStyle w:val="TOC5"/>
        <w:rPr>
          <w:rFonts w:asciiTheme="minorHAnsi" w:eastAsiaTheme="minorEastAsia" w:hAnsiTheme="minorHAnsi" w:cstheme="minorBidi"/>
          <w:sz w:val="22"/>
          <w:szCs w:val="22"/>
        </w:rPr>
      </w:pPr>
      <w:r w:rsidRPr="00AE6739">
        <w:rPr>
          <w:lang w:val="sv-SE"/>
        </w:rPr>
        <w:t>5.1.2.2.2</w:t>
      </w:r>
      <w:r>
        <w:rPr>
          <w:rFonts w:asciiTheme="minorHAnsi" w:eastAsiaTheme="minorEastAsia" w:hAnsiTheme="minorHAnsi" w:cstheme="minorBidi"/>
          <w:sz w:val="22"/>
          <w:szCs w:val="22"/>
        </w:rPr>
        <w:tab/>
      </w:r>
      <w:r w:rsidRPr="00AE6739">
        <w:rPr>
          <w:lang w:val="sv-SE"/>
        </w:rPr>
        <w:t>(Void)</w:t>
      </w:r>
      <w:r>
        <w:tab/>
        <w:t>171</w:t>
      </w:r>
    </w:p>
    <w:p w14:paraId="29654EB2" w14:textId="77777777" w:rsidR="007059ED" w:rsidRDefault="007059ED">
      <w:pPr>
        <w:pStyle w:val="TOC4"/>
        <w:rPr>
          <w:rFonts w:asciiTheme="minorHAnsi" w:eastAsiaTheme="minorEastAsia" w:hAnsiTheme="minorHAnsi" w:cstheme="minorBidi"/>
          <w:sz w:val="22"/>
          <w:szCs w:val="22"/>
        </w:rPr>
      </w:pPr>
      <w:r w:rsidRPr="00AE6739">
        <w:rPr>
          <w:lang w:val="sv-SE"/>
        </w:rPr>
        <w:t>5.1.2.3</w:t>
      </w:r>
      <w:r>
        <w:rPr>
          <w:rFonts w:asciiTheme="minorHAnsi" w:eastAsiaTheme="minorEastAsia" w:hAnsiTheme="minorHAnsi" w:cstheme="minorBidi"/>
          <w:sz w:val="22"/>
          <w:szCs w:val="22"/>
        </w:rPr>
        <w:tab/>
      </w:r>
      <w:r w:rsidRPr="00AE6739">
        <w:rPr>
          <w:lang w:val="sv-SE"/>
        </w:rPr>
        <w:t>E-UTRAN TDD – FDD</w:t>
      </w:r>
      <w:r>
        <w:tab/>
        <w:t>171</w:t>
      </w:r>
    </w:p>
    <w:p w14:paraId="2E88CE45" w14:textId="77777777" w:rsidR="007059ED" w:rsidRDefault="007059ED">
      <w:pPr>
        <w:pStyle w:val="TOC5"/>
        <w:rPr>
          <w:rFonts w:asciiTheme="minorHAnsi" w:eastAsiaTheme="minorEastAsia" w:hAnsiTheme="minorHAnsi" w:cstheme="minorBidi"/>
          <w:sz w:val="22"/>
          <w:szCs w:val="22"/>
        </w:rPr>
      </w:pPr>
      <w:r w:rsidRPr="00AE6739">
        <w:rPr>
          <w:lang w:val="sv-SE"/>
        </w:rPr>
        <w:t>5.1.2.3.1</w:t>
      </w:r>
      <w:r>
        <w:rPr>
          <w:rFonts w:asciiTheme="minorHAnsi" w:eastAsiaTheme="minorEastAsia" w:hAnsiTheme="minorHAnsi" w:cstheme="minorBidi"/>
          <w:sz w:val="22"/>
          <w:szCs w:val="22"/>
        </w:rPr>
        <w:tab/>
      </w:r>
      <w:r w:rsidRPr="00AE6739">
        <w:rPr>
          <w:lang w:val="sv-SE"/>
        </w:rPr>
        <w:t>(Void)</w:t>
      </w:r>
      <w:r>
        <w:tab/>
        <w:t>171</w:t>
      </w:r>
    </w:p>
    <w:p w14:paraId="515DEB1B" w14:textId="77777777" w:rsidR="007059ED" w:rsidRDefault="007059ED">
      <w:pPr>
        <w:pStyle w:val="TOC5"/>
        <w:rPr>
          <w:rFonts w:asciiTheme="minorHAnsi" w:eastAsiaTheme="minorEastAsia" w:hAnsiTheme="minorHAnsi" w:cstheme="minorBidi"/>
          <w:sz w:val="22"/>
          <w:szCs w:val="22"/>
        </w:rPr>
      </w:pPr>
      <w:r w:rsidRPr="00AE6739">
        <w:rPr>
          <w:lang w:val="sv-SE"/>
        </w:rPr>
        <w:t>5.1.2.3.2</w:t>
      </w:r>
      <w:r>
        <w:rPr>
          <w:rFonts w:asciiTheme="minorHAnsi" w:eastAsiaTheme="minorEastAsia" w:hAnsiTheme="minorHAnsi" w:cstheme="minorBidi"/>
          <w:sz w:val="22"/>
          <w:szCs w:val="22"/>
        </w:rPr>
        <w:tab/>
      </w:r>
      <w:r w:rsidRPr="00AE6739">
        <w:rPr>
          <w:lang w:val="sv-SE"/>
        </w:rPr>
        <w:t>(Void)</w:t>
      </w:r>
      <w:r>
        <w:tab/>
        <w:t>171</w:t>
      </w:r>
    </w:p>
    <w:p w14:paraId="1B1153F0" w14:textId="77777777" w:rsidR="007059ED" w:rsidRDefault="007059ED">
      <w:pPr>
        <w:pStyle w:val="TOC4"/>
        <w:rPr>
          <w:rFonts w:asciiTheme="minorHAnsi" w:eastAsiaTheme="minorEastAsia" w:hAnsiTheme="minorHAnsi" w:cstheme="minorBidi"/>
          <w:sz w:val="22"/>
          <w:szCs w:val="22"/>
        </w:rPr>
      </w:pPr>
      <w:r w:rsidRPr="00AE6739">
        <w:rPr>
          <w:lang w:val="sv-SE"/>
        </w:rPr>
        <w:t>5.1.2.4</w:t>
      </w:r>
      <w:r>
        <w:rPr>
          <w:rFonts w:asciiTheme="minorHAnsi" w:eastAsiaTheme="minorEastAsia" w:hAnsiTheme="minorHAnsi" w:cstheme="minorBidi"/>
          <w:sz w:val="22"/>
          <w:szCs w:val="22"/>
        </w:rPr>
        <w:tab/>
      </w:r>
      <w:r w:rsidRPr="00AE6739">
        <w:rPr>
          <w:lang w:val="sv-SE"/>
        </w:rPr>
        <w:t>E-UTRAN TDD – TDD</w:t>
      </w:r>
      <w:r>
        <w:tab/>
        <w:t>171</w:t>
      </w:r>
    </w:p>
    <w:p w14:paraId="02CDCB99" w14:textId="77777777" w:rsidR="007059ED" w:rsidRDefault="007059ED">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2C0862E8" w14:textId="77777777" w:rsidR="007059ED" w:rsidRDefault="007059ED">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58C72C35" w14:textId="77777777" w:rsidR="007059ED" w:rsidRDefault="007059ED">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6BF7DA7F" w14:textId="77777777" w:rsidR="007059ED" w:rsidRDefault="007059ED">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1E8633E6" w14:textId="77777777" w:rsidR="007059ED" w:rsidRDefault="007059ED">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1D81B87A" w14:textId="77777777" w:rsidR="007059ED" w:rsidRDefault="007059E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148EE376" w14:textId="77777777" w:rsidR="007059ED" w:rsidRDefault="007059E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48B8CFC0" w14:textId="77777777" w:rsidR="007059ED" w:rsidRDefault="007059E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7506E731" w14:textId="77777777" w:rsidR="007059ED" w:rsidRDefault="007059ED">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24E038F7" w14:textId="77777777" w:rsidR="007059ED" w:rsidRDefault="007059ED">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48F62071" w14:textId="77777777" w:rsidR="007059ED" w:rsidRDefault="007059ED">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2547582F" w14:textId="77777777" w:rsidR="007059ED" w:rsidRDefault="007059ED">
      <w:pPr>
        <w:pStyle w:val="TOC3"/>
        <w:rPr>
          <w:rFonts w:asciiTheme="minorHAnsi" w:eastAsiaTheme="minorEastAsia" w:hAnsiTheme="minorHAnsi" w:cstheme="minorBidi"/>
          <w:sz w:val="22"/>
          <w:szCs w:val="22"/>
        </w:rPr>
      </w:pPr>
      <w:r w:rsidRPr="00AE6739">
        <w:rPr>
          <w:lang w:val="sv-SE"/>
        </w:rPr>
        <w:t>5.3.2</w:t>
      </w:r>
      <w:r>
        <w:rPr>
          <w:rFonts w:asciiTheme="minorHAnsi" w:eastAsiaTheme="minorEastAsia" w:hAnsiTheme="minorHAnsi" w:cstheme="minorBidi"/>
          <w:sz w:val="22"/>
          <w:szCs w:val="22"/>
        </w:rPr>
        <w:tab/>
      </w:r>
      <w:r w:rsidRPr="00AE6739">
        <w:rPr>
          <w:lang w:val="sv-SE"/>
        </w:rPr>
        <w:t>E-UTRAN - UTRAN TDD Handover</w:t>
      </w:r>
      <w:r>
        <w:tab/>
        <w:t>176</w:t>
      </w:r>
    </w:p>
    <w:p w14:paraId="3D0EC157" w14:textId="77777777" w:rsidR="007059ED" w:rsidRDefault="007059ED">
      <w:pPr>
        <w:pStyle w:val="TOC4"/>
        <w:rPr>
          <w:rFonts w:asciiTheme="minorHAnsi" w:eastAsiaTheme="minorEastAsia" w:hAnsiTheme="minorHAnsi" w:cstheme="minorBidi"/>
          <w:sz w:val="22"/>
          <w:szCs w:val="22"/>
        </w:rPr>
      </w:pPr>
      <w:r w:rsidRPr="00AE6739">
        <w:rPr>
          <w:lang w:val="sv-SE"/>
        </w:rPr>
        <w:t>5.3.2.1</w:t>
      </w:r>
      <w:r>
        <w:rPr>
          <w:rFonts w:asciiTheme="minorHAnsi" w:eastAsiaTheme="minorEastAsia" w:hAnsiTheme="minorHAnsi" w:cstheme="minorBidi"/>
          <w:sz w:val="22"/>
          <w:szCs w:val="22"/>
        </w:rPr>
        <w:tab/>
      </w:r>
      <w:r w:rsidRPr="00AE6739">
        <w:rPr>
          <w:lang w:val="sv-SE"/>
        </w:rPr>
        <w:t>Introduction</w:t>
      </w:r>
      <w:r>
        <w:tab/>
        <w:t>176</w:t>
      </w:r>
    </w:p>
    <w:p w14:paraId="7A1BFE45" w14:textId="77777777" w:rsidR="007059ED" w:rsidRDefault="007059ED">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1EF68AD7" w14:textId="77777777" w:rsidR="007059ED" w:rsidRDefault="007059ED">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733911A0" w14:textId="77777777" w:rsidR="007059ED" w:rsidRDefault="007059ED">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6F6617D1" w14:textId="77777777" w:rsidR="007059ED" w:rsidRDefault="007059ED">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3AAC8DF5" w14:textId="77777777" w:rsidR="007059ED" w:rsidRDefault="007059ED">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08CED28A" w14:textId="77777777" w:rsidR="007059ED" w:rsidRDefault="007059ED">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016FA625" w14:textId="77777777" w:rsidR="007059ED" w:rsidRDefault="007059ED">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33457AC9" w14:textId="77777777" w:rsidR="007059ED" w:rsidRDefault="007059ED">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0B844458" w14:textId="77777777" w:rsidR="007059ED" w:rsidRDefault="007059ED">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6C3EA258" w14:textId="77777777" w:rsidR="007059ED" w:rsidRDefault="007059ED">
      <w:pPr>
        <w:pStyle w:val="TOC4"/>
        <w:rPr>
          <w:rFonts w:asciiTheme="minorHAnsi" w:eastAsiaTheme="minorEastAsia" w:hAnsiTheme="minorHAnsi" w:cstheme="minorBidi"/>
          <w:sz w:val="22"/>
          <w:szCs w:val="22"/>
        </w:rPr>
      </w:pPr>
      <w:r w:rsidRPr="00AE6739">
        <w:rPr>
          <w:lang w:val="en-US" w:eastAsia="zh-CN"/>
        </w:rPr>
        <w:t>5.3.4.1</w:t>
      </w:r>
      <w:r>
        <w:rPr>
          <w:rFonts w:asciiTheme="minorHAnsi" w:eastAsiaTheme="minorEastAsia" w:hAnsiTheme="minorHAnsi" w:cstheme="minorBidi"/>
          <w:sz w:val="22"/>
          <w:szCs w:val="22"/>
        </w:rPr>
        <w:tab/>
      </w:r>
      <w:r w:rsidRPr="00AE6739">
        <w:rPr>
          <w:lang w:val="en-US" w:eastAsia="zh-CN"/>
        </w:rPr>
        <w:t>Introduction</w:t>
      </w:r>
      <w:r>
        <w:tab/>
        <w:t>177</w:t>
      </w:r>
    </w:p>
    <w:p w14:paraId="39E6FF45" w14:textId="77777777" w:rsidR="007059ED" w:rsidRDefault="007059ED">
      <w:pPr>
        <w:pStyle w:val="TOC4"/>
        <w:rPr>
          <w:rFonts w:asciiTheme="minorHAnsi" w:eastAsiaTheme="minorEastAsia" w:hAnsiTheme="minorHAnsi" w:cstheme="minorBidi"/>
          <w:sz w:val="22"/>
          <w:szCs w:val="22"/>
        </w:rPr>
      </w:pPr>
      <w:r w:rsidRPr="00AE6739">
        <w:rPr>
          <w:lang w:val="en-US" w:eastAsia="zh-CN"/>
        </w:rPr>
        <w:t>5.3.4.2</w:t>
      </w:r>
      <w:r>
        <w:rPr>
          <w:rFonts w:asciiTheme="minorHAnsi" w:eastAsiaTheme="minorEastAsia" w:hAnsiTheme="minorHAnsi" w:cstheme="minorBidi"/>
          <w:sz w:val="22"/>
          <w:szCs w:val="22"/>
        </w:rPr>
        <w:tab/>
      </w:r>
      <w:r w:rsidRPr="00AE6739">
        <w:rPr>
          <w:lang w:val="en-US" w:eastAsia="zh-CN"/>
        </w:rPr>
        <w:t>Handover delay</w:t>
      </w:r>
      <w:r>
        <w:tab/>
        <w:t>178</w:t>
      </w:r>
    </w:p>
    <w:p w14:paraId="6DDBCE82" w14:textId="77777777" w:rsidR="007059ED" w:rsidRDefault="007059ED">
      <w:pPr>
        <w:pStyle w:val="TOC4"/>
        <w:rPr>
          <w:rFonts w:asciiTheme="minorHAnsi" w:eastAsiaTheme="minorEastAsia" w:hAnsiTheme="minorHAnsi" w:cstheme="minorBidi"/>
          <w:sz w:val="22"/>
          <w:szCs w:val="22"/>
        </w:rPr>
      </w:pPr>
      <w:r w:rsidRPr="00AE6739">
        <w:rPr>
          <w:lang w:val="en-US" w:eastAsia="zh-CN"/>
        </w:rPr>
        <w:t>5.3.4.3</w:t>
      </w:r>
      <w:r>
        <w:rPr>
          <w:rFonts w:asciiTheme="minorHAnsi" w:eastAsiaTheme="minorEastAsia" w:hAnsiTheme="minorHAnsi" w:cstheme="minorBidi"/>
          <w:sz w:val="22"/>
          <w:szCs w:val="22"/>
        </w:rPr>
        <w:tab/>
      </w:r>
      <w:r w:rsidRPr="00AE6739">
        <w:rPr>
          <w:lang w:val="en-US" w:eastAsia="zh-CN"/>
        </w:rPr>
        <w:t>Interruption time</w:t>
      </w:r>
      <w:r>
        <w:tab/>
        <w:t>178</w:t>
      </w:r>
    </w:p>
    <w:p w14:paraId="248E4644" w14:textId="77777777" w:rsidR="007059ED" w:rsidRDefault="007059ED">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012A6E0E" w14:textId="77777777" w:rsidR="007059ED" w:rsidRDefault="007059ED">
      <w:pPr>
        <w:pStyle w:val="TOC4"/>
        <w:rPr>
          <w:rFonts w:asciiTheme="minorHAnsi" w:eastAsiaTheme="minorEastAsia" w:hAnsiTheme="minorHAnsi" w:cstheme="minorBidi"/>
          <w:sz w:val="22"/>
          <w:szCs w:val="22"/>
        </w:rPr>
      </w:pPr>
      <w:r w:rsidRPr="00AE6739">
        <w:rPr>
          <w:lang w:val="en-US" w:eastAsia="zh-CN"/>
        </w:rPr>
        <w:lastRenderedPageBreak/>
        <w:t>5.3.5.1</w:t>
      </w:r>
      <w:r>
        <w:rPr>
          <w:rFonts w:asciiTheme="minorHAnsi" w:eastAsiaTheme="minorEastAsia" w:hAnsiTheme="minorHAnsi" w:cstheme="minorBidi"/>
          <w:sz w:val="22"/>
          <w:szCs w:val="22"/>
        </w:rPr>
        <w:tab/>
      </w:r>
      <w:r w:rsidRPr="00AE6739">
        <w:rPr>
          <w:lang w:val="en-US" w:eastAsia="zh-CN"/>
        </w:rPr>
        <w:t>Introduction</w:t>
      </w:r>
      <w:r>
        <w:tab/>
        <w:t>178</w:t>
      </w:r>
    </w:p>
    <w:p w14:paraId="53CCD046" w14:textId="77777777" w:rsidR="007059ED" w:rsidRDefault="007059ED">
      <w:pPr>
        <w:pStyle w:val="TOC4"/>
        <w:rPr>
          <w:rFonts w:asciiTheme="minorHAnsi" w:eastAsiaTheme="minorEastAsia" w:hAnsiTheme="minorHAnsi" w:cstheme="minorBidi"/>
          <w:sz w:val="22"/>
          <w:szCs w:val="22"/>
        </w:rPr>
      </w:pPr>
      <w:r w:rsidRPr="00AE6739">
        <w:rPr>
          <w:lang w:val="en-US" w:eastAsia="zh-CN"/>
        </w:rPr>
        <w:t>5.3.5.2</w:t>
      </w:r>
      <w:r>
        <w:rPr>
          <w:rFonts w:asciiTheme="minorHAnsi" w:eastAsiaTheme="minorEastAsia" w:hAnsiTheme="minorHAnsi" w:cstheme="minorBidi"/>
          <w:sz w:val="22"/>
          <w:szCs w:val="22"/>
        </w:rPr>
        <w:tab/>
      </w:r>
      <w:r w:rsidRPr="00AE6739">
        <w:rPr>
          <w:lang w:val="en-US" w:eastAsia="zh-CN"/>
        </w:rPr>
        <w:t>Handover delay</w:t>
      </w:r>
      <w:r>
        <w:tab/>
        <w:t>178</w:t>
      </w:r>
    </w:p>
    <w:p w14:paraId="735EE851" w14:textId="77777777" w:rsidR="007059ED" w:rsidRDefault="007059ED">
      <w:pPr>
        <w:pStyle w:val="TOC4"/>
        <w:rPr>
          <w:rFonts w:asciiTheme="minorHAnsi" w:eastAsiaTheme="minorEastAsia" w:hAnsiTheme="minorHAnsi" w:cstheme="minorBidi"/>
          <w:sz w:val="22"/>
          <w:szCs w:val="22"/>
        </w:rPr>
      </w:pPr>
      <w:r w:rsidRPr="00AE6739">
        <w:rPr>
          <w:lang w:val="en-US" w:eastAsia="zh-CN"/>
        </w:rPr>
        <w:t>5.3.5.3</w:t>
      </w:r>
      <w:r>
        <w:rPr>
          <w:rFonts w:asciiTheme="minorHAnsi" w:eastAsiaTheme="minorEastAsia" w:hAnsiTheme="minorHAnsi" w:cstheme="minorBidi"/>
          <w:sz w:val="22"/>
          <w:szCs w:val="22"/>
        </w:rPr>
        <w:tab/>
      </w:r>
      <w:r w:rsidRPr="00AE6739">
        <w:rPr>
          <w:lang w:val="en-US" w:eastAsia="zh-CN"/>
        </w:rPr>
        <w:t>Interruption time</w:t>
      </w:r>
      <w:r>
        <w:tab/>
        <w:t>179</w:t>
      </w:r>
    </w:p>
    <w:p w14:paraId="1B035D65" w14:textId="77777777" w:rsidR="007059ED" w:rsidRDefault="007059E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6B22A9CE" w14:textId="77777777" w:rsidR="007059ED" w:rsidRDefault="007059ED">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2BD933EE" w14:textId="77777777" w:rsidR="007059ED" w:rsidRDefault="007059ED">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46AA011C" w14:textId="77777777" w:rsidR="007059ED" w:rsidRDefault="007059ED">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02F96C3D" w14:textId="77777777" w:rsidR="007059ED" w:rsidRDefault="007059ED">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35BA0434" w14:textId="77777777" w:rsidR="007059ED" w:rsidRDefault="007059ED">
      <w:pPr>
        <w:pStyle w:val="TOC3"/>
        <w:rPr>
          <w:rFonts w:asciiTheme="minorHAnsi" w:eastAsiaTheme="minorEastAsia" w:hAnsiTheme="minorHAnsi" w:cstheme="minorBidi"/>
          <w:sz w:val="22"/>
          <w:szCs w:val="22"/>
        </w:rPr>
      </w:pPr>
      <w:r w:rsidRPr="00AE6739">
        <w:rPr>
          <w:lang w:val="sv-SE"/>
        </w:rPr>
        <w:t>5.4.2</w:t>
      </w:r>
      <w:r>
        <w:rPr>
          <w:rFonts w:asciiTheme="minorHAnsi" w:eastAsiaTheme="minorEastAsia" w:hAnsiTheme="minorHAnsi" w:cstheme="minorBidi"/>
          <w:sz w:val="22"/>
          <w:szCs w:val="22"/>
        </w:rPr>
        <w:tab/>
      </w:r>
      <w:r w:rsidRPr="00AE6739">
        <w:rPr>
          <w:lang w:val="sv-SE"/>
        </w:rPr>
        <w:t>E-UTRAN – cdma2000 1X Handover</w:t>
      </w:r>
      <w:r>
        <w:tab/>
        <w:t>180</w:t>
      </w:r>
    </w:p>
    <w:p w14:paraId="3C400088" w14:textId="77777777" w:rsidR="007059ED" w:rsidRDefault="007059ED">
      <w:pPr>
        <w:pStyle w:val="TOC5"/>
        <w:rPr>
          <w:rFonts w:asciiTheme="minorHAnsi" w:eastAsiaTheme="minorEastAsia" w:hAnsiTheme="minorHAnsi" w:cstheme="minorBidi"/>
          <w:sz w:val="22"/>
          <w:szCs w:val="22"/>
        </w:rPr>
      </w:pPr>
      <w:r w:rsidRPr="00AE6739">
        <w:rPr>
          <w:lang w:val="sv-SE"/>
        </w:rPr>
        <w:t>5.4.2.1</w:t>
      </w:r>
      <w:r>
        <w:rPr>
          <w:rFonts w:asciiTheme="minorHAnsi" w:eastAsiaTheme="minorEastAsia" w:hAnsiTheme="minorHAnsi" w:cstheme="minorBidi"/>
          <w:sz w:val="22"/>
          <w:szCs w:val="22"/>
        </w:rPr>
        <w:tab/>
      </w:r>
      <w:r w:rsidRPr="00AE6739">
        <w:rPr>
          <w:lang w:val="sv-SE"/>
        </w:rPr>
        <w:t>Introduction</w:t>
      </w:r>
      <w:r>
        <w:tab/>
        <w:t>180</w:t>
      </w:r>
    </w:p>
    <w:p w14:paraId="7E613061" w14:textId="77777777" w:rsidR="007059ED" w:rsidRDefault="007059ED">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7189E44F" w14:textId="77777777" w:rsidR="007059ED" w:rsidRDefault="007059ED">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52089A44" w14:textId="77777777" w:rsidR="007059ED" w:rsidRDefault="007059E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2F130E60" w14:textId="77777777" w:rsidR="007059ED" w:rsidRDefault="007059ED">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091B5364" w14:textId="77777777" w:rsidR="007059ED" w:rsidRDefault="007059ED">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785AE6FC" w14:textId="77777777" w:rsidR="007059ED" w:rsidRDefault="007059ED">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525C5293" w14:textId="77777777" w:rsidR="007059ED" w:rsidRDefault="007059ED">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3AD8A326" w14:textId="77777777" w:rsidR="007059ED" w:rsidRDefault="007059ED">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23F7C92A" w14:textId="77777777" w:rsidR="007059ED" w:rsidRDefault="007059ED">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73ED1A5C" w14:textId="77777777" w:rsidR="007059ED" w:rsidRDefault="007059ED">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6A192DE9" w14:textId="77777777" w:rsidR="007059ED" w:rsidRDefault="007059ED">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63033276" w14:textId="77777777" w:rsidR="007059ED" w:rsidRDefault="007059ED">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0CB3CB83" w14:textId="77777777" w:rsidR="007059ED" w:rsidRDefault="007059ED">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6893109E" w14:textId="77777777" w:rsidR="007059ED" w:rsidRDefault="007059ED">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6CF167CB" w14:textId="77777777" w:rsidR="007059ED" w:rsidRDefault="007059ED">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0427D441" w14:textId="77777777" w:rsidR="007059ED" w:rsidRDefault="007059ED">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07067EAF" w14:textId="77777777" w:rsidR="007059ED" w:rsidRDefault="007059ED">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1F36B47A" w14:textId="77777777" w:rsidR="007059ED" w:rsidRDefault="007059ED">
      <w:pPr>
        <w:pStyle w:val="TOC4"/>
        <w:rPr>
          <w:rFonts w:asciiTheme="minorHAnsi" w:eastAsiaTheme="minorEastAsia" w:hAnsiTheme="minorHAnsi" w:cstheme="minorBidi"/>
          <w:sz w:val="22"/>
          <w:szCs w:val="22"/>
        </w:rPr>
      </w:pPr>
      <w:r w:rsidRPr="00AE6739">
        <w:rPr>
          <w:lang w:val="en-US" w:eastAsia="sv-SE"/>
        </w:rPr>
        <w:t>5.5.3.3</w:t>
      </w:r>
      <w:r>
        <w:rPr>
          <w:rFonts w:asciiTheme="minorHAnsi" w:eastAsiaTheme="minorEastAsia" w:hAnsiTheme="minorHAnsi" w:cstheme="minorBidi"/>
          <w:sz w:val="22"/>
          <w:szCs w:val="22"/>
        </w:rPr>
        <w:tab/>
      </w:r>
      <w:r w:rsidRPr="00AE6739">
        <w:rPr>
          <w:lang w:val="en-US" w:eastAsia="sv-SE"/>
        </w:rPr>
        <w:t xml:space="preserve">E-UTRAN TDD – TDD </w:t>
      </w:r>
      <w:r>
        <w:rPr>
          <w:lang w:eastAsia="sv-SE"/>
        </w:rPr>
        <w:t>for Cat-M1 TDD UEs</w:t>
      </w:r>
      <w:r>
        <w:tab/>
        <w:t>183</w:t>
      </w:r>
    </w:p>
    <w:p w14:paraId="10B668F1" w14:textId="77777777" w:rsidR="007059ED" w:rsidRDefault="007059E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40E49701" w14:textId="77777777" w:rsidR="007059ED" w:rsidRDefault="007059E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1C81D6B6" w14:textId="77777777" w:rsidR="007059ED" w:rsidRDefault="007059E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3C16B353" w14:textId="77777777" w:rsidR="007059ED" w:rsidRDefault="007059E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4DEA3B43" w14:textId="77777777" w:rsidR="007059ED" w:rsidRDefault="007059ED">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2DF05774" w14:textId="77777777" w:rsidR="007059ED" w:rsidRDefault="007059ED">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7857B602" w14:textId="77777777" w:rsidR="007059ED" w:rsidRDefault="007059E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57EE65C2" w14:textId="77777777" w:rsidR="007059ED" w:rsidRDefault="007059ED">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6FC2A734" w14:textId="77777777" w:rsidR="007059ED" w:rsidRDefault="007059ED">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19956D07" w14:textId="77777777" w:rsidR="007059ED" w:rsidRDefault="007059ED">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14847831" w14:textId="77777777" w:rsidR="007059ED" w:rsidRDefault="007059ED">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3903B0B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5D9E355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1970350D"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0AFF849"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79D4C3B6"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726509FD" w14:textId="77777777" w:rsidR="007059ED" w:rsidRDefault="007059ED">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293D1171" w14:textId="77777777" w:rsidR="007059ED" w:rsidRDefault="007059ED">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26D2F07F"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056106D1" w14:textId="77777777" w:rsidR="007059ED" w:rsidRDefault="007059E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764F28C2" w14:textId="77777777" w:rsidR="007059ED" w:rsidRDefault="007059E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55DB9A74" w14:textId="77777777" w:rsidR="007059ED" w:rsidRDefault="007059E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64C13745" w14:textId="77777777" w:rsidR="007059ED" w:rsidRDefault="007059E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637237D1" w14:textId="77777777" w:rsidR="007059ED" w:rsidRDefault="007059ED">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2FD44064" w14:textId="77777777" w:rsidR="007059ED" w:rsidRDefault="007059ED">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7CB712A4" w14:textId="77777777" w:rsidR="007059ED" w:rsidRDefault="007059ED">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16532760" w14:textId="77777777" w:rsidR="007059ED" w:rsidRDefault="007059ED">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0F1A42DA" w14:textId="77777777" w:rsidR="007059ED" w:rsidRDefault="007059E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7D8368C7" w14:textId="77777777" w:rsidR="007059ED" w:rsidRDefault="007059E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3557945A" w14:textId="77777777" w:rsidR="007059ED" w:rsidRDefault="007059E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7BE3167C" w14:textId="77777777" w:rsidR="007059ED" w:rsidRDefault="007059ED">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51E2926D" w14:textId="77777777" w:rsidR="007059ED" w:rsidRDefault="007059ED">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7C183157" w14:textId="77777777" w:rsidR="007059ED" w:rsidRDefault="007059ED">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4729DD54" w14:textId="77777777" w:rsidR="007059ED" w:rsidRDefault="007059ED">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2C1CA9C5" w14:textId="77777777" w:rsidR="007059ED" w:rsidRDefault="007059ED">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62A9C4A1" w14:textId="77777777" w:rsidR="007059ED" w:rsidRDefault="007059ED">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25E93B11" w14:textId="77777777" w:rsidR="007059ED" w:rsidRDefault="007059ED">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7F8BC833" w14:textId="77777777" w:rsidR="007059ED" w:rsidRDefault="007059ED">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308C423E" w14:textId="77777777" w:rsidR="007059ED" w:rsidRDefault="007059ED">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0FD605CA"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20A8D1E1"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078860C2"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15F4B8E9"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68669297" w14:textId="77777777" w:rsidR="007059ED" w:rsidRDefault="007059ED">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4212A3CA" w14:textId="77777777" w:rsidR="007059ED" w:rsidRDefault="007059ED">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60225CAA" w14:textId="77777777" w:rsidR="007059ED" w:rsidRDefault="007059E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2149CF42" w14:textId="77777777" w:rsidR="007059ED" w:rsidRDefault="007059E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27A0E73A" w14:textId="77777777" w:rsidR="007059ED" w:rsidRDefault="007059E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62D36426" w14:textId="77777777" w:rsidR="007059ED" w:rsidRDefault="007059ED">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62B5FBF7" w14:textId="77777777" w:rsidR="007059ED" w:rsidRDefault="007059ED">
      <w:pPr>
        <w:pStyle w:val="TOC4"/>
        <w:rPr>
          <w:rFonts w:asciiTheme="minorHAnsi" w:eastAsiaTheme="minorEastAsia" w:hAnsiTheme="minorHAnsi" w:cstheme="minorBidi"/>
          <w:sz w:val="22"/>
          <w:szCs w:val="22"/>
        </w:rPr>
      </w:pPr>
      <w:r w:rsidRPr="00AE6739">
        <w:rPr>
          <w:lang w:val="en-US"/>
        </w:rPr>
        <w:t>6.7.2.2</w:t>
      </w:r>
      <w:r>
        <w:rPr>
          <w:rFonts w:asciiTheme="minorHAnsi" w:eastAsiaTheme="minorEastAsia" w:hAnsiTheme="minorHAnsi" w:cstheme="minorBidi"/>
          <w:sz w:val="22"/>
          <w:szCs w:val="22"/>
        </w:rPr>
        <w:tab/>
      </w:r>
      <w:r w:rsidRPr="00AE6739">
        <w:rPr>
          <w:lang w:val="en-US"/>
        </w:rPr>
        <w:t>UE Re-establishment delay requirement for CEModeB</w:t>
      </w:r>
      <w:r>
        <w:tab/>
        <w:t>192</w:t>
      </w:r>
    </w:p>
    <w:p w14:paraId="7A901DBA" w14:textId="77777777" w:rsidR="007059ED" w:rsidRDefault="007059E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05D15119" w14:textId="77777777" w:rsidR="007059ED" w:rsidRDefault="007059E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4A20EE8B" w14:textId="77777777" w:rsidR="007059ED" w:rsidRDefault="007059ED">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6C6C28C1" w14:textId="77777777" w:rsidR="007059ED" w:rsidRDefault="007059ED">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0C64614A" w14:textId="77777777" w:rsidR="007059ED" w:rsidRDefault="007059ED">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01F4FA07" w14:textId="77777777" w:rsidR="007059ED" w:rsidRDefault="007059ED">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2E287D1D" w14:textId="77777777" w:rsidR="007059ED" w:rsidRDefault="007059ED">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62549F92" w14:textId="77777777" w:rsidR="007059ED" w:rsidRDefault="007059E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637A934E" w14:textId="77777777" w:rsidR="007059ED" w:rsidRDefault="007059E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70720D6C" w14:textId="77777777" w:rsidR="007059ED" w:rsidRDefault="007059ED">
      <w:pPr>
        <w:pStyle w:val="TOC3"/>
        <w:rPr>
          <w:rFonts w:asciiTheme="minorHAnsi" w:eastAsiaTheme="minorEastAsia" w:hAnsiTheme="minorHAnsi" w:cstheme="minorBidi"/>
          <w:sz w:val="22"/>
          <w:szCs w:val="22"/>
        </w:rPr>
      </w:pPr>
      <w:r w:rsidRPr="00AE6739">
        <w:rPr>
          <w:rFonts w:cs="v4.2.0"/>
        </w:rPr>
        <w:t>7.1.1</w:t>
      </w:r>
      <w:r>
        <w:rPr>
          <w:rFonts w:asciiTheme="minorHAnsi" w:eastAsiaTheme="minorEastAsia" w:hAnsiTheme="minorHAnsi" w:cstheme="minorBidi"/>
          <w:sz w:val="22"/>
          <w:szCs w:val="22"/>
        </w:rPr>
        <w:tab/>
      </w:r>
      <w:r w:rsidRPr="00AE6739">
        <w:rPr>
          <w:rFonts w:cs="v4.2.0"/>
        </w:rPr>
        <w:t>Introduction</w:t>
      </w:r>
      <w:r>
        <w:tab/>
        <w:t>195</w:t>
      </w:r>
    </w:p>
    <w:p w14:paraId="6279CC43" w14:textId="77777777" w:rsidR="007059ED" w:rsidRDefault="007059ED">
      <w:pPr>
        <w:pStyle w:val="TOC3"/>
        <w:rPr>
          <w:rFonts w:asciiTheme="minorHAnsi" w:eastAsiaTheme="minorEastAsia" w:hAnsiTheme="minorHAnsi" w:cstheme="minorBidi"/>
          <w:sz w:val="22"/>
          <w:szCs w:val="22"/>
        </w:rPr>
      </w:pPr>
      <w:r w:rsidRPr="00AE6739">
        <w:rPr>
          <w:rFonts w:cs="v4.2.0"/>
        </w:rPr>
        <w:t>7.1.2</w:t>
      </w:r>
      <w:r>
        <w:rPr>
          <w:rFonts w:asciiTheme="minorHAnsi" w:eastAsiaTheme="minorEastAsia" w:hAnsiTheme="minorHAnsi" w:cstheme="minorBidi"/>
          <w:sz w:val="22"/>
          <w:szCs w:val="22"/>
        </w:rPr>
        <w:tab/>
      </w:r>
      <w:r w:rsidRPr="00AE6739">
        <w:rPr>
          <w:rFonts w:cs="v4.2.0"/>
        </w:rPr>
        <w:t>Requirements</w:t>
      </w:r>
      <w:r>
        <w:tab/>
        <w:t>195</w:t>
      </w:r>
    </w:p>
    <w:p w14:paraId="759E130F" w14:textId="77777777" w:rsidR="007059ED" w:rsidRDefault="007059E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4C4E15CB" w14:textId="77777777" w:rsidR="007059ED" w:rsidRDefault="007059ED">
      <w:pPr>
        <w:pStyle w:val="TOC3"/>
        <w:rPr>
          <w:rFonts w:asciiTheme="minorHAnsi" w:eastAsiaTheme="minorEastAsia" w:hAnsiTheme="minorHAnsi" w:cstheme="minorBidi"/>
          <w:sz w:val="22"/>
          <w:szCs w:val="22"/>
        </w:rPr>
      </w:pPr>
      <w:r w:rsidRPr="00AE6739">
        <w:rPr>
          <w:rFonts w:cs="v3.7.0"/>
        </w:rPr>
        <w:t>7.2.1</w:t>
      </w:r>
      <w:r>
        <w:rPr>
          <w:rFonts w:asciiTheme="minorHAnsi" w:eastAsiaTheme="minorEastAsia" w:hAnsiTheme="minorHAnsi" w:cstheme="minorBidi"/>
          <w:sz w:val="22"/>
          <w:szCs w:val="22"/>
        </w:rPr>
        <w:tab/>
      </w:r>
      <w:r w:rsidRPr="00AE6739">
        <w:rPr>
          <w:rFonts w:cs="v3.7.0"/>
        </w:rPr>
        <w:t>Introduction</w:t>
      </w:r>
      <w:r>
        <w:tab/>
        <w:t>196</w:t>
      </w:r>
    </w:p>
    <w:p w14:paraId="6AA6E396" w14:textId="77777777" w:rsidR="007059ED" w:rsidRDefault="007059ED">
      <w:pPr>
        <w:pStyle w:val="TOC3"/>
        <w:rPr>
          <w:rFonts w:asciiTheme="minorHAnsi" w:eastAsiaTheme="minorEastAsia" w:hAnsiTheme="minorHAnsi" w:cstheme="minorBidi"/>
          <w:sz w:val="22"/>
          <w:szCs w:val="22"/>
        </w:rPr>
      </w:pPr>
      <w:r w:rsidRPr="00AE6739">
        <w:rPr>
          <w:rFonts w:cs="v3.7.0"/>
        </w:rPr>
        <w:t>7.2.2</w:t>
      </w:r>
      <w:r>
        <w:rPr>
          <w:rFonts w:asciiTheme="minorHAnsi" w:eastAsiaTheme="minorEastAsia" w:hAnsiTheme="minorHAnsi" w:cstheme="minorBidi"/>
          <w:sz w:val="22"/>
          <w:szCs w:val="22"/>
        </w:rPr>
        <w:tab/>
      </w:r>
      <w:r w:rsidRPr="00AE6739">
        <w:rPr>
          <w:rFonts w:cs="v3.7.0"/>
        </w:rPr>
        <w:t>Requirements</w:t>
      </w:r>
      <w:r>
        <w:tab/>
        <w:t>196</w:t>
      </w:r>
    </w:p>
    <w:p w14:paraId="1F75DF57" w14:textId="77777777" w:rsidR="007059ED" w:rsidRDefault="007059E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0805CB06" w14:textId="77777777" w:rsidR="007059ED" w:rsidRDefault="007059ED">
      <w:pPr>
        <w:pStyle w:val="TOC3"/>
        <w:rPr>
          <w:rFonts w:asciiTheme="minorHAnsi" w:eastAsiaTheme="minorEastAsia" w:hAnsiTheme="minorHAnsi" w:cstheme="minorBidi"/>
          <w:sz w:val="22"/>
          <w:szCs w:val="22"/>
        </w:rPr>
      </w:pPr>
      <w:r w:rsidRPr="00AE6739">
        <w:rPr>
          <w:rFonts w:cs="v3.7.0"/>
        </w:rPr>
        <w:t>7.3.1</w:t>
      </w:r>
      <w:r>
        <w:rPr>
          <w:rFonts w:asciiTheme="minorHAnsi" w:eastAsiaTheme="minorEastAsia" w:hAnsiTheme="minorHAnsi" w:cstheme="minorBidi"/>
          <w:sz w:val="22"/>
          <w:szCs w:val="22"/>
        </w:rPr>
        <w:tab/>
      </w:r>
      <w:r w:rsidRPr="00AE6739">
        <w:rPr>
          <w:rFonts w:cs="v3.7.0"/>
        </w:rPr>
        <w:t>Introduction</w:t>
      </w:r>
      <w:r>
        <w:tab/>
        <w:t>197</w:t>
      </w:r>
    </w:p>
    <w:p w14:paraId="614A646B" w14:textId="77777777" w:rsidR="007059ED" w:rsidRDefault="007059E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7DFB4265" w14:textId="77777777" w:rsidR="007059ED" w:rsidRDefault="007059ED">
      <w:pPr>
        <w:pStyle w:val="TOC4"/>
        <w:rPr>
          <w:rFonts w:asciiTheme="minorHAnsi" w:eastAsiaTheme="minorEastAsia" w:hAnsiTheme="minorHAnsi" w:cstheme="minorBidi"/>
          <w:sz w:val="22"/>
          <w:szCs w:val="22"/>
        </w:rPr>
      </w:pPr>
      <w:r w:rsidRPr="00AE6739">
        <w:rPr>
          <w:rFonts w:eastAsia="?? ??"/>
        </w:rPr>
        <w:t>7.3.2.1</w:t>
      </w:r>
      <w:r>
        <w:rPr>
          <w:rFonts w:asciiTheme="minorHAnsi" w:eastAsiaTheme="minorEastAsia" w:hAnsiTheme="minorHAnsi" w:cstheme="minorBidi"/>
          <w:sz w:val="22"/>
          <w:szCs w:val="22"/>
        </w:rPr>
        <w:tab/>
      </w:r>
      <w:r w:rsidRPr="00AE6739">
        <w:rPr>
          <w:rFonts w:eastAsia="?? ??"/>
        </w:rPr>
        <w:t>Timing Advance adjustment delay</w:t>
      </w:r>
      <w:r>
        <w:tab/>
        <w:t>197</w:t>
      </w:r>
    </w:p>
    <w:p w14:paraId="2B2F219E" w14:textId="77777777" w:rsidR="007059ED" w:rsidRDefault="007059E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4A2966DE" w14:textId="77777777" w:rsidR="007059ED" w:rsidRDefault="007059ED">
      <w:pPr>
        <w:pStyle w:val="TOC2"/>
        <w:rPr>
          <w:rFonts w:asciiTheme="minorHAnsi" w:eastAsiaTheme="minorEastAsia" w:hAnsiTheme="minorHAnsi" w:cstheme="minorBidi"/>
          <w:sz w:val="22"/>
          <w:szCs w:val="22"/>
        </w:rPr>
      </w:pPr>
      <w:r w:rsidRPr="00AE6739">
        <w:rPr>
          <w:rFonts w:cs="v4.2.0"/>
        </w:rPr>
        <w:t>7.</w:t>
      </w:r>
      <w:r w:rsidRPr="00AE6739">
        <w:rPr>
          <w:rFonts w:cs="v4.2.0"/>
          <w:lang w:eastAsia="zh-CN"/>
        </w:rPr>
        <w:t>4</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(TDD)</w:t>
      </w:r>
      <w:r>
        <w:tab/>
        <w:t>197</w:t>
      </w:r>
    </w:p>
    <w:p w14:paraId="315C1C87"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.1</w:t>
      </w:r>
      <w:r>
        <w:rPr>
          <w:rFonts w:asciiTheme="minorHAnsi" w:eastAsiaTheme="minorEastAsia" w:hAnsiTheme="minorHAnsi" w:cstheme="minorBidi"/>
          <w:sz w:val="22"/>
          <w:szCs w:val="22"/>
        </w:rPr>
        <w:tab/>
      </w:r>
      <w:r w:rsidRPr="00AE6739">
        <w:rPr>
          <w:rFonts w:cs="v4.2.0"/>
        </w:rPr>
        <w:t>Definition</w:t>
      </w:r>
      <w:r>
        <w:tab/>
        <w:t>197</w:t>
      </w:r>
    </w:p>
    <w:p w14:paraId="35BF44A1"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197</w:t>
      </w:r>
    </w:p>
    <w:p w14:paraId="05B8A950" w14:textId="77777777" w:rsidR="007059ED" w:rsidRDefault="007059E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184406DB" w14:textId="77777777" w:rsidR="007059ED" w:rsidRDefault="007059E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04C7BA28" w14:textId="77777777" w:rsidR="007059ED" w:rsidRDefault="007059ED">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7D3D45A7" w14:textId="77777777" w:rsidR="007059ED" w:rsidRDefault="007059ED">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32A60F8E" w14:textId="77777777" w:rsidR="007059ED" w:rsidRDefault="007059ED">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27AF860A" w14:textId="77777777" w:rsidR="007059ED" w:rsidRDefault="007059E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13B6041A" w14:textId="77777777" w:rsidR="007059ED" w:rsidRDefault="007059ED">
      <w:pPr>
        <w:pStyle w:val="TOC3"/>
        <w:rPr>
          <w:rFonts w:asciiTheme="minorHAnsi" w:eastAsiaTheme="minorEastAsia" w:hAnsiTheme="minorHAnsi" w:cstheme="minorBidi"/>
          <w:sz w:val="22"/>
          <w:szCs w:val="22"/>
        </w:rPr>
      </w:pPr>
      <w:r w:rsidRPr="00AE6739">
        <w:rPr>
          <w:rFonts w:cs="v3.7.0"/>
        </w:rPr>
        <w:t>7.6.1</w:t>
      </w:r>
      <w:r>
        <w:rPr>
          <w:rFonts w:asciiTheme="minorHAnsi" w:eastAsiaTheme="minorEastAsia" w:hAnsiTheme="minorHAnsi" w:cstheme="minorBidi"/>
          <w:sz w:val="22"/>
          <w:szCs w:val="22"/>
        </w:rPr>
        <w:tab/>
      </w:r>
      <w:r w:rsidRPr="00AE6739">
        <w:rPr>
          <w:rFonts w:cs="v3.7.0"/>
        </w:rPr>
        <w:t>Introduction</w:t>
      </w:r>
      <w:r>
        <w:tab/>
        <w:t>199</w:t>
      </w:r>
    </w:p>
    <w:p w14:paraId="48C82473" w14:textId="77777777" w:rsidR="007059ED" w:rsidRDefault="007059E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412B22CC" w14:textId="77777777" w:rsidR="007059ED" w:rsidRDefault="007059ED">
      <w:pPr>
        <w:pStyle w:val="TOC4"/>
        <w:rPr>
          <w:rFonts w:asciiTheme="minorHAnsi" w:eastAsiaTheme="minorEastAsia" w:hAnsiTheme="minorHAnsi" w:cstheme="minorBidi"/>
          <w:sz w:val="22"/>
          <w:szCs w:val="22"/>
        </w:rPr>
      </w:pPr>
      <w:r w:rsidRPr="00AE6739">
        <w:rPr>
          <w:rFonts w:eastAsia="?? ??"/>
        </w:rPr>
        <w:t>7.6.2.1</w:t>
      </w:r>
      <w:r>
        <w:rPr>
          <w:rFonts w:asciiTheme="minorHAnsi" w:eastAsiaTheme="minorEastAsia" w:hAnsiTheme="minorHAnsi" w:cstheme="minorBidi"/>
          <w:sz w:val="22"/>
          <w:szCs w:val="22"/>
        </w:rPr>
        <w:tab/>
      </w:r>
      <w:r>
        <w:t>Minimum requirement when no DRX is used</w:t>
      </w:r>
      <w:r>
        <w:tab/>
        <w:t>200</w:t>
      </w:r>
    </w:p>
    <w:p w14:paraId="2EE2CFD7" w14:textId="77777777" w:rsidR="007059ED" w:rsidRDefault="007059ED">
      <w:pPr>
        <w:pStyle w:val="TOC4"/>
        <w:rPr>
          <w:rFonts w:asciiTheme="minorHAnsi" w:eastAsiaTheme="minorEastAsia" w:hAnsiTheme="minorHAnsi" w:cstheme="minorBidi"/>
          <w:sz w:val="22"/>
          <w:szCs w:val="22"/>
        </w:rPr>
      </w:pPr>
      <w:r w:rsidRPr="00AE6739">
        <w:rPr>
          <w:rFonts w:eastAsia="?? ??"/>
        </w:rPr>
        <w:t>7.6.2.2</w:t>
      </w:r>
      <w:r>
        <w:rPr>
          <w:rFonts w:asciiTheme="minorHAnsi" w:eastAsiaTheme="minorEastAsia" w:hAnsiTheme="minorHAnsi" w:cstheme="minorBidi"/>
          <w:sz w:val="22"/>
          <w:szCs w:val="22"/>
        </w:rPr>
        <w:tab/>
      </w:r>
      <w:r>
        <w:t>Minimum requirement when DRX is used</w:t>
      </w:r>
      <w:r>
        <w:tab/>
        <w:t>201</w:t>
      </w:r>
    </w:p>
    <w:p w14:paraId="4E4C3BE1" w14:textId="77777777" w:rsidR="007059ED" w:rsidRDefault="007059ED">
      <w:pPr>
        <w:pStyle w:val="TOC4"/>
        <w:rPr>
          <w:rFonts w:asciiTheme="minorHAnsi" w:eastAsiaTheme="minorEastAsia" w:hAnsiTheme="minorHAnsi" w:cstheme="minorBidi"/>
          <w:sz w:val="22"/>
          <w:szCs w:val="22"/>
        </w:rPr>
      </w:pPr>
      <w:r w:rsidRPr="00AE6739">
        <w:rPr>
          <w:rFonts w:eastAsia="?? ??"/>
        </w:rPr>
        <w:t>7.6.2.3</w:t>
      </w:r>
      <w:r>
        <w:rPr>
          <w:rFonts w:asciiTheme="minorHAnsi" w:eastAsiaTheme="minorEastAsia" w:hAnsiTheme="minorHAnsi" w:cstheme="minorBidi"/>
          <w:sz w:val="22"/>
          <w:szCs w:val="22"/>
        </w:rPr>
        <w:tab/>
      </w:r>
      <w:r>
        <w:t>Minimum requirement at transitions</w:t>
      </w:r>
      <w:r>
        <w:tab/>
        <w:t>202</w:t>
      </w:r>
    </w:p>
    <w:p w14:paraId="5DA1F93C" w14:textId="77777777" w:rsidR="007059ED" w:rsidRDefault="007059ED">
      <w:pPr>
        <w:pStyle w:val="TOC4"/>
        <w:rPr>
          <w:rFonts w:asciiTheme="minorHAnsi" w:eastAsiaTheme="minorEastAsia" w:hAnsiTheme="minorHAnsi" w:cstheme="minorBidi"/>
          <w:sz w:val="22"/>
          <w:szCs w:val="22"/>
        </w:rPr>
      </w:pPr>
      <w:r w:rsidRPr="00AE6739">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29E34C1D" w14:textId="77777777" w:rsidR="007059ED" w:rsidRDefault="007059ED">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0FEBBBCC" w14:textId="77777777" w:rsidR="007059ED" w:rsidRDefault="007059E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61902A9E" w14:textId="77777777" w:rsidR="007059ED" w:rsidRDefault="007059E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72BFE15D" w14:textId="77777777" w:rsidR="007059ED" w:rsidRDefault="007059ED">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46359130" w14:textId="77777777" w:rsidR="007059ED" w:rsidRDefault="007059ED">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100FC791" w14:textId="77777777" w:rsidR="007059ED" w:rsidRDefault="007059ED">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4867B315" w14:textId="77777777" w:rsidR="007059ED" w:rsidRDefault="007059ED">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4D4E0951" w14:textId="77777777" w:rsidR="007059ED" w:rsidRDefault="007059ED">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45C8365A" w14:textId="77777777" w:rsidR="007059ED" w:rsidRDefault="007059ED">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2CD9F0F0" w14:textId="77777777" w:rsidR="007059ED" w:rsidRDefault="007059ED">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3FFD03A6" w14:textId="77777777" w:rsidR="007059ED" w:rsidRDefault="007059ED">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6881D6B0" w14:textId="77777777" w:rsidR="007059ED" w:rsidRDefault="007059ED">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5816008B" w14:textId="77777777" w:rsidR="007059ED" w:rsidRDefault="007059ED">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5F1FAFD5" w14:textId="77777777" w:rsidR="007059ED" w:rsidRDefault="007059ED">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5DA96853" w14:textId="77777777" w:rsidR="007059ED" w:rsidRDefault="007059ED">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7143236" w14:textId="77777777" w:rsidR="007059ED" w:rsidRDefault="007059ED">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6CD71755" w14:textId="77777777" w:rsidR="007059ED" w:rsidRDefault="007059ED">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12A7104B" w14:textId="77777777" w:rsidR="007059ED" w:rsidRDefault="007059ED">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E28BCD4" w14:textId="77777777" w:rsidR="007059ED" w:rsidRDefault="007059ED">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6BE0D19A" w14:textId="77777777" w:rsidR="007059ED" w:rsidRDefault="007059ED">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2AD5F0D1" w14:textId="77777777" w:rsidR="007059ED" w:rsidRDefault="007059ED">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6C843CBE" w14:textId="77777777" w:rsidR="007059ED" w:rsidRDefault="007059E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281B356B" w14:textId="77777777" w:rsidR="007059ED" w:rsidRDefault="007059E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6DD0F08" w14:textId="77777777" w:rsidR="007059ED" w:rsidRDefault="007059E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5996727B" w14:textId="77777777" w:rsidR="007059ED" w:rsidRDefault="007059ED">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7BB2CAF2" w14:textId="77777777" w:rsidR="007059ED" w:rsidRDefault="007059ED">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1520A632" w14:textId="77777777" w:rsidR="007059ED" w:rsidRDefault="007059ED">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20947E71" w14:textId="77777777" w:rsidR="007059ED" w:rsidRDefault="007059ED">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BC38A51" w14:textId="77777777" w:rsidR="007059ED" w:rsidRDefault="007059ED">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179E3A64" w14:textId="77777777" w:rsidR="007059ED" w:rsidRDefault="007059ED">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2C32D6A3" w14:textId="77777777" w:rsidR="007059ED" w:rsidRDefault="007059ED">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3560E98E" w14:textId="77777777" w:rsidR="007059ED" w:rsidRDefault="007059ED">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61ECCB38" w14:textId="77777777" w:rsidR="007059ED" w:rsidRDefault="007059ED">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543D0CFE" w14:textId="77777777" w:rsidR="007059ED" w:rsidRDefault="007059ED">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45284A75" w14:textId="77777777" w:rsidR="007059ED" w:rsidRDefault="007059ED">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35BD50B5" w14:textId="77777777" w:rsidR="007059ED" w:rsidRDefault="007059ED">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3ACE004D" w14:textId="77777777" w:rsidR="007059ED" w:rsidRDefault="007059ED">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E6739">
        <w:rPr>
          <w:rFonts w:ascii="Times" w:eastAsia="MS Mincho" w:hAnsi="Times"/>
        </w:rPr>
        <w:t>SRS carrier based switching</w:t>
      </w:r>
      <w:r>
        <w:tab/>
        <w:t>224</w:t>
      </w:r>
    </w:p>
    <w:p w14:paraId="0BEE6DEE" w14:textId="77777777" w:rsidR="007059ED" w:rsidRDefault="007059ED">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54FC02C6" w14:textId="77777777" w:rsidR="007059ED" w:rsidRDefault="007059ED">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6303526D" w14:textId="77777777" w:rsidR="007059ED" w:rsidRDefault="007059ED">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117DFA0A" w14:textId="77777777" w:rsidR="007059ED" w:rsidRDefault="007059ED">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28EE0E54" w14:textId="77777777" w:rsidR="007059ED" w:rsidRDefault="007059ED">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4FA864F0" w14:textId="77777777" w:rsidR="007059ED" w:rsidRDefault="007059ED">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0A351C6A" w14:textId="77777777" w:rsidR="007059ED" w:rsidRDefault="007059ED">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328FBE17" w14:textId="77777777" w:rsidR="007059ED" w:rsidRDefault="007059ED">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4F7C38F1" w14:textId="77777777" w:rsidR="007059ED" w:rsidRDefault="007059E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6BA1656B" w14:textId="77777777" w:rsidR="007059ED" w:rsidRDefault="007059ED">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29BC9AFB" w14:textId="77777777" w:rsidR="007059ED" w:rsidRDefault="007059ED">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4392523F" w14:textId="77777777" w:rsidR="007059ED" w:rsidRDefault="007059ED">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5F6A042A" w14:textId="77777777" w:rsidR="007059ED" w:rsidRDefault="007059ED">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012EB1D4" w14:textId="77777777" w:rsidR="007059ED" w:rsidRDefault="007059E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7768BB13" w14:textId="77777777" w:rsidR="007059ED" w:rsidRDefault="007059E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07DDB66D" w14:textId="77777777" w:rsidR="007059ED" w:rsidRDefault="007059ED">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5FAC2F9D" w14:textId="77777777" w:rsidR="007059ED" w:rsidRDefault="007059ED">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6BAB86D4" w14:textId="77777777" w:rsidR="007059ED" w:rsidRDefault="007059ED">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2E606954" w14:textId="77777777" w:rsidR="007059ED" w:rsidRDefault="007059ED">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43B58E29" w14:textId="77777777" w:rsidR="007059ED" w:rsidRDefault="007059ED">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271BA226" w14:textId="77777777" w:rsidR="007059ED" w:rsidRDefault="007059ED">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6A284AD1" w14:textId="77777777" w:rsidR="007059ED" w:rsidRDefault="007059ED">
      <w:pPr>
        <w:pStyle w:val="TOC3"/>
        <w:rPr>
          <w:rFonts w:asciiTheme="minorHAnsi" w:eastAsiaTheme="minorEastAsia" w:hAnsiTheme="minorHAnsi" w:cstheme="minorBidi"/>
          <w:sz w:val="22"/>
          <w:szCs w:val="22"/>
        </w:rPr>
      </w:pPr>
      <w:r w:rsidRPr="00AE6739">
        <w:rPr>
          <w:rFonts w:cs="v3.7.0"/>
        </w:rPr>
        <w:t>7.11.1</w:t>
      </w:r>
      <w:r>
        <w:rPr>
          <w:rFonts w:asciiTheme="minorHAnsi" w:eastAsiaTheme="minorEastAsia" w:hAnsiTheme="minorHAnsi" w:cstheme="minorBidi"/>
          <w:sz w:val="22"/>
          <w:szCs w:val="22"/>
        </w:rPr>
        <w:tab/>
      </w:r>
      <w:r w:rsidRPr="00AE6739">
        <w:rPr>
          <w:rFonts w:cs="v3.7.0"/>
        </w:rPr>
        <w:t>Introduction</w:t>
      </w:r>
      <w:r>
        <w:tab/>
        <w:t>230</w:t>
      </w:r>
    </w:p>
    <w:p w14:paraId="26CB2AEA" w14:textId="77777777" w:rsidR="007059ED" w:rsidRDefault="007059ED">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5B3A1791"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5EA6F73B"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46677F4E"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0B8BAA42" w14:textId="77777777" w:rsidR="007059ED" w:rsidRDefault="007059ED">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080F4E11"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4E329C78"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06A98D93" w14:textId="77777777" w:rsidR="007059ED" w:rsidRDefault="007059ED">
      <w:pPr>
        <w:pStyle w:val="TOC4"/>
        <w:rPr>
          <w:rFonts w:asciiTheme="minorHAnsi" w:eastAsiaTheme="minorEastAsia" w:hAnsiTheme="minorHAnsi" w:cstheme="minorBidi"/>
          <w:sz w:val="22"/>
          <w:szCs w:val="22"/>
        </w:rPr>
      </w:pPr>
      <w:r w:rsidRPr="00AE6739">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31A8FC0C" w14:textId="77777777" w:rsidR="007059ED" w:rsidRDefault="007059ED">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3ADA2250" w14:textId="77777777" w:rsidR="007059ED" w:rsidRDefault="007059ED">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5D633B9D" w14:textId="77777777" w:rsidR="007059ED" w:rsidRDefault="007059ED">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42F2ED19" w14:textId="77777777" w:rsidR="007059ED" w:rsidRDefault="007059ED">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7C7EA39B" w14:textId="77777777" w:rsidR="007059ED" w:rsidRDefault="007059ED">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2157751C" w14:textId="77777777" w:rsidR="007059ED" w:rsidRDefault="007059ED">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33347A21" w14:textId="77777777" w:rsidR="007059ED" w:rsidRDefault="007059ED">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F3E1E59" w14:textId="77777777" w:rsidR="007059ED" w:rsidRDefault="007059ED">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0D1F3EC9" w14:textId="77777777" w:rsidR="007059ED" w:rsidRDefault="007059ED">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02B861A4" w14:textId="77777777" w:rsidR="007059ED" w:rsidRDefault="007059ED">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76868207" w14:textId="77777777" w:rsidR="007059ED" w:rsidRDefault="007059ED">
      <w:pPr>
        <w:pStyle w:val="TOC2"/>
        <w:rPr>
          <w:rFonts w:asciiTheme="minorHAnsi" w:eastAsiaTheme="minorEastAsia" w:hAnsiTheme="minorHAnsi" w:cstheme="minorBidi"/>
          <w:sz w:val="22"/>
          <w:szCs w:val="22"/>
        </w:rPr>
      </w:pPr>
      <w:r w:rsidRPr="00AE6739">
        <w:rPr>
          <w:rFonts w:cs="v4.2.0"/>
        </w:rPr>
        <w:t>7.13</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w:t>
      </w:r>
      <w:r w:rsidRPr="00AE6739">
        <w:rPr>
          <w:rFonts w:cs="v4.2.0"/>
        </w:rPr>
        <w:t>Synchronized mode of dual connectivity</w:t>
      </w:r>
      <w:r w:rsidRPr="00AE6739">
        <w:rPr>
          <w:rFonts w:cs="v4.2.0"/>
          <w:lang w:eastAsia="zh-CN"/>
        </w:rPr>
        <w:t>)</w:t>
      </w:r>
      <w:r>
        <w:tab/>
        <w:t>237</w:t>
      </w:r>
    </w:p>
    <w:p w14:paraId="21374241" w14:textId="77777777" w:rsidR="007059ED" w:rsidRDefault="007059ED">
      <w:pPr>
        <w:pStyle w:val="TOC3"/>
        <w:rPr>
          <w:rFonts w:asciiTheme="minorHAnsi" w:eastAsiaTheme="minorEastAsia" w:hAnsiTheme="minorHAnsi" w:cstheme="minorBidi"/>
          <w:sz w:val="22"/>
          <w:szCs w:val="22"/>
        </w:rPr>
      </w:pPr>
      <w:r w:rsidRPr="00AE6739">
        <w:rPr>
          <w:rFonts w:cs="v4.2.0"/>
        </w:rPr>
        <w:t>7.13.1</w:t>
      </w:r>
      <w:r>
        <w:rPr>
          <w:rFonts w:asciiTheme="minorHAnsi" w:eastAsiaTheme="minorEastAsia" w:hAnsiTheme="minorHAnsi" w:cstheme="minorBidi"/>
          <w:sz w:val="22"/>
          <w:szCs w:val="22"/>
        </w:rPr>
        <w:tab/>
      </w:r>
      <w:r w:rsidRPr="00AE6739">
        <w:rPr>
          <w:rFonts w:cs="v4.2.0"/>
        </w:rPr>
        <w:t>Definition</w:t>
      </w:r>
      <w:r>
        <w:tab/>
        <w:t>237</w:t>
      </w:r>
    </w:p>
    <w:p w14:paraId="5FF57DD2" w14:textId="77777777" w:rsidR="007059ED" w:rsidRDefault="007059ED">
      <w:pPr>
        <w:pStyle w:val="TOC3"/>
        <w:rPr>
          <w:rFonts w:asciiTheme="minorHAnsi" w:eastAsiaTheme="minorEastAsia" w:hAnsiTheme="minorHAnsi" w:cstheme="minorBidi"/>
          <w:sz w:val="22"/>
          <w:szCs w:val="22"/>
        </w:rPr>
      </w:pPr>
      <w:r w:rsidRPr="00AE6739">
        <w:rPr>
          <w:rFonts w:cs="v4.2.0"/>
        </w:rPr>
        <w:t>7.13.2</w:t>
      </w:r>
      <w:r>
        <w:rPr>
          <w:rFonts w:asciiTheme="minorHAnsi" w:eastAsiaTheme="minorEastAsia" w:hAnsiTheme="minorHAnsi" w:cstheme="minorBidi"/>
          <w:sz w:val="22"/>
          <w:szCs w:val="22"/>
        </w:rPr>
        <w:tab/>
      </w:r>
      <w:r w:rsidRPr="00AE6739">
        <w:rPr>
          <w:rFonts w:cs="v4.2.0"/>
        </w:rPr>
        <w:t>Minimum requirements</w:t>
      </w:r>
      <w:r>
        <w:tab/>
        <w:t>237</w:t>
      </w:r>
    </w:p>
    <w:p w14:paraId="67E8C2B2" w14:textId="77777777" w:rsidR="007059ED" w:rsidRDefault="007059ED">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67820599" w14:textId="77777777" w:rsidR="007059ED" w:rsidRDefault="007059ED">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021D9DBF" w14:textId="77777777" w:rsidR="007059ED" w:rsidRDefault="007059ED">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45394FB9" w14:textId="77777777" w:rsidR="007059ED" w:rsidRDefault="007059ED">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42B453E9" w14:textId="77777777" w:rsidR="007059ED" w:rsidRDefault="007059ED">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1B03EB1D" w14:textId="77777777" w:rsidR="007059ED" w:rsidRDefault="007059ED">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005F665F" w14:textId="77777777" w:rsidR="007059ED" w:rsidRDefault="007059ED">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66E6EBC7" w14:textId="77777777" w:rsidR="007059ED" w:rsidRDefault="007059ED">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43F02402" w14:textId="77777777" w:rsidR="007059ED" w:rsidRDefault="007059ED">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6EA24C79" w14:textId="77777777" w:rsidR="007059ED" w:rsidRDefault="007059ED">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635C9F70" w14:textId="77777777" w:rsidR="007059ED" w:rsidRDefault="007059ED">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735D71A9" w14:textId="77777777" w:rsidR="007059ED" w:rsidRDefault="007059ED">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62DE68C3" w14:textId="77777777" w:rsidR="007059ED" w:rsidRDefault="007059ED">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0965F129" w14:textId="77777777" w:rsidR="007059ED" w:rsidRDefault="007059ED">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26E17016" w14:textId="77777777" w:rsidR="007059ED" w:rsidRDefault="007059ED">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3195CCB1" w14:textId="77777777" w:rsidR="007059ED" w:rsidRDefault="007059ED">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5ADA6DD4" w14:textId="77777777" w:rsidR="007059ED" w:rsidRDefault="007059ED">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08B43B74" w14:textId="77777777" w:rsidR="007059ED" w:rsidRDefault="007059ED">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05599807" w14:textId="77777777" w:rsidR="007059ED" w:rsidRDefault="007059ED">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5929F193" w14:textId="77777777" w:rsidR="007059ED" w:rsidRDefault="007059ED">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3925749C" w14:textId="77777777" w:rsidR="007059ED" w:rsidRDefault="007059ED">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6CF76733" w14:textId="77777777" w:rsidR="007059ED" w:rsidRDefault="007059ED">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6A3F0A42" w14:textId="77777777" w:rsidR="007059ED" w:rsidRDefault="007059ED">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0F797433" w14:textId="77777777" w:rsidR="007059ED" w:rsidRDefault="007059ED">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416B836C" w14:textId="77777777" w:rsidR="007059ED" w:rsidRDefault="007059ED">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549D973B" w14:textId="77777777" w:rsidR="007059ED" w:rsidRDefault="007059ED">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3CBF99D6" w14:textId="77777777" w:rsidR="007059ED" w:rsidRDefault="007059ED">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1D7D73B2" w14:textId="77777777" w:rsidR="007059ED" w:rsidRDefault="007059ED">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0CC3C0B" w14:textId="77777777" w:rsidR="007059ED" w:rsidRDefault="007059ED">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66285DAB" w14:textId="77777777" w:rsidR="007059ED" w:rsidRDefault="007059ED">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359E43B6" w14:textId="77777777" w:rsidR="007059ED" w:rsidRDefault="007059ED">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139867C0" w14:textId="77777777" w:rsidR="007059ED" w:rsidRDefault="007059ED">
      <w:pPr>
        <w:pStyle w:val="TOC3"/>
        <w:rPr>
          <w:rFonts w:asciiTheme="minorHAnsi" w:eastAsiaTheme="minorEastAsia" w:hAnsiTheme="minorHAnsi" w:cstheme="minorBidi"/>
          <w:sz w:val="22"/>
          <w:szCs w:val="22"/>
        </w:rPr>
      </w:pPr>
      <w:r w:rsidRPr="00AE6739">
        <w:rPr>
          <w:rFonts w:cs="v3.7.0"/>
        </w:rPr>
        <w:t>7.19.1</w:t>
      </w:r>
      <w:r>
        <w:rPr>
          <w:rFonts w:asciiTheme="minorHAnsi" w:eastAsiaTheme="minorEastAsia" w:hAnsiTheme="minorHAnsi" w:cstheme="minorBidi"/>
          <w:sz w:val="22"/>
          <w:szCs w:val="22"/>
        </w:rPr>
        <w:tab/>
      </w:r>
      <w:r w:rsidRPr="00AE6739">
        <w:rPr>
          <w:rFonts w:cs="v3.7.0"/>
        </w:rPr>
        <w:t>Introduction</w:t>
      </w:r>
      <w:r>
        <w:tab/>
        <w:t>243</w:t>
      </w:r>
    </w:p>
    <w:p w14:paraId="58D0E0ED" w14:textId="77777777" w:rsidR="007059ED" w:rsidRDefault="007059ED">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6051DC6E"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3F825D39"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073F37D1"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1F4CF3D1" w14:textId="77777777" w:rsidR="007059ED" w:rsidRDefault="007059ED">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663256D1"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4396B1D"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19CF138D" w14:textId="77777777" w:rsidR="007059ED" w:rsidRDefault="007059ED">
      <w:pPr>
        <w:pStyle w:val="TOC4"/>
        <w:rPr>
          <w:rFonts w:asciiTheme="minorHAnsi" w:eastAsiaTheme="minorEastAsia" w:hAnsiTheme="minorHAnsi" w:cstheme="minorBidi"/>
          <w:sz w:val="22"/>
          <w:szCs w:val="22"/>
        </w:rPr>
      </w:pPr>
      <w:r w:rsidRPr="00AE6739">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382DBDCC" w14:textId="77777777" w:rsidR="007059ED" w:rsidRDefault="007059ED">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DD71014"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4E90A85B"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1E9783C7" w14:textId="77777777" w:rsidR="007059ED" w:rsidRDefault="007059ED">
      <w:pPr>
        <w:pStyle w:val="TOC4"/>
        <w:rPr>
          <w:rFonts w:asciiTheme="minorHAnsi" w:eastAsiaTheme="minorEastAsia" w:hAnsiTheme="minorHAnsi" w:cstheme="minorBidi"/>
          <w:sz w:val="22"/>
          <w:szCs w:val="22"/>
        </w:rPr>
      </w:pPr>
      <w:r w:rsidRPr="00AE6739">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35A71F2B" w14:textId="77777777" w:rsidR="007059ED" w:rsidRDefault="007059ED">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67637F19"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6F0FD10C"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4CD3B9F0" w14:textId="77777777" w:rsidR="007059ED" w:rsidRDefault="007059ED">
      <w:pPr>
        <w:pStyle w:val="TOC4"/>
        <w:rPr>
          <w:rFonts w:asciiTheme="minorHAnsi" w:eastAsiaTheme="minorEastAsia" w:hAnsiTheme="minorHAnsi" w:cstheme="minorBidi"/>
          <w:sz w:val="22"/>
          <w:szCs w:val="22"/>
        </w:rPr>
      </w:pPr>
      <w:r w:rsidRPr="00AE6739">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7190FA56" w14:textId="77777777" w:rsidR="007059ED" w:rsidRDefault="007059ED">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61E0A063" w14:textId="77777777" w:rsidR="007059ED" w:rsidRDefault="007059ED">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0175EC95" w14:textId="77777777" w:rsidR="007059ED" w:rsidRDefault="007059ED">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2401B1D9" w14:textId="77777777" w:rsidR="007059ED" w:rsidRDefault="007059ED">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7010A1A1" w14:textId="77777777" w:rsidR="007059ED" w:rsidRDefault="007059ED">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491593FD" w14:textId="77777777" w:rsidR="007059ED" w:rsidRDefault="007059ED">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5BDB21C2" w14:textId="77777777" w:rsidR="007059ED" w:rsidRDefault="007059ED">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00AAE8F2" w14:textId="77777777" w:rsidR="007059ED" w:rsidRDefault="007059ED">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37B73ABF" w14:textId="77777777" w:rsidR="007059ED" w:rsidRDefault="007059ED">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0B557906" w14:textId="77777777" w:rsidR="007059ED" w:rsidRDefault="007059ED">
      <w:pPr>
        <w:pStyle w:val="TOC4"/>
        <w:rPr>
          <w:rFonts w:asciiTheme="minorHAnsi" w:eastAsiaTheme="minorEastAsia" w:hAnsiTheme="minorHAnsi" w:cstheme="minorBidi"/>
          <w:sz w:val="22"/>
          <w:szCs w:val="22"/>
        </w:rPr>
      </w:pPr>
      <w:r w:rsidRPr="00AE6739">
        <w:rPr>
          <w:rFonts w:eastAsia="?? ??"/>
          <w:lang w:eastAsia="zh-CN"/>
        </w:rPr>
        <w:t>7.22.2.1</w:t>
      </w:r>
      <w:r>
        <w:rPr>
          <w:rFonts w:asciiTheme="minorHAnsi" w:eastAsiaTheme="minorEastAsia" w:hAnsiTheme="minorHAnsi" w:cstheme="minorBidi"/>
          <w:sz w:val="22"/>
          <w:szCs w:val="22"/>
        </w:rPr>
        <w:tab/>
      </w:r>
      <w:r w:rsidRPr="00AE6739">
        <w:rPr>
          <w:rFonts w:eastAsia="?? ??"/>
          <w:lang w:eastAsia="zh-CN"/>
        </w:rPr>
        <w:t>Timing Advance adjustment delay</w:t>
      </w:r>
      <w:r>
        <w:tab/>
        <w:t>254</w:t>
      </w:r>
    </w:p>
    <w:p w14:paraId="69108CA1" w14:textId="77777777" w:rsidR="007059ED" w:rsidRDefault="007059ED">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3AEFF832" w14:textId="77777777" w:rsidR="007059ED" w:rsidRDefault="007059ED">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23116BBC" w14:textId="77777777" w:rsidR="007059ED" w:rsidRDefault="007059ED">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6E5ECF67" w14:textId="77777777" w:rsidR="007059ED" w:rsidRDefault="007059ED">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4647A6E4"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45DA5810"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6471327B"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65AA7C43" w14:textId="77777777" w:rsidR="007059ED" w:rsidRDefault="007059ED">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586DFF8A" w14:textId="77777777" w:rsidR="007059ED" w:rsidRDefault="007059ED">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0EF12BE0" w14:textId="77777777" w:rsidR="007059ED" w:rsidRDefault="007059ED">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552CE293" w14:textId="77777777" w:rsidR="007059ED" w:rsidRDefault="007059ED">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35FD1611" w14:textId="77777777" w:rsidR="007059ED" w:rsidRDefault="007059ED">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49445CE5"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25</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258</w:t>
      </w:r>
    </w:p>
    <w:p w14:paraId="5EACAB69" w14:textId="77777777" w:rsidR="007059ED" w:rsidRDefault="007059ED">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2138BC67" w14:textId="77777777" w:rsidR="007059ED" w:rsidRDefault="007059ED">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18A08C6B" w14:textId="77777777" w:rsidR="007059ED" w:rsidRDefault="007059ED">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6237A5E8" w14:textId="77777777" w:rsidR="007059ED" w:rsidRDefault="007059ED">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BE4A899"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.1</w:t>
      </w:r>
      <w:r>
        <w:rPr>
          <w:rFonts w:asciiTheme="minorHAnsi" w:eastAsiaTheme="minorEastAsia" w:hAnsiTheme="minorHAnsi" w:cstheme="minorBidi"/>
          <w:sz w:val="22"/>
          <w:szCs w:val="22"/>
        </w:rPr>
        <w:tab/>
      </w:r>
      <w:r w:rsidRPr="00AE6739">
        <w:rPr>
          <w:rFonts w:cs="v3.7.0"/>
        </w:rPr>
        <w:t>Introduction</w:t>
      </w:r>
      <w:r>
        <w:tab/>
        <w:t>259</w:t>
      </w:r>
    </w:p>
    <w:p w14:paraId="5E24BDF6"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.2</w:t>
      </w:r>
      <w:r>
        <w:rPr>
          <w:rFonts w:asciiTheme="minorHAnsi" w:eastAsiaTheme="minorEastAsia" w:hAnsiTheme="minorHAnsi" w:cstheme="minorBidi"/>
          <w:sz w:val="22"/>
          <w:szCs w:val="22"/>
        </w:rPr>
        <w:tab/>
      </w:r>
      <w:r w:rsidRPr="00AE6739">
        <w:rPr>
          <w:rFonts w:cs="v3.7.0"/>
        </w:rPr>
        <w:t>Requirements</w:t>
      </w:r>
      <w:r>
        <w:tab/>
        <w:t>259</w:t>
      </w:r>
    </w:p>
    <w:p w14:paraId="4298720A" w14:textId="77777777" w:rsidR="007059ED" w:rsidRDefault="007059ED">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6D5BC425" w14:textId="77777777" w:rsidR="007059ED" w:rsidRDefault="007059ED">
      <w:pPr>
        <w:pStyle w:val="TOC3"/>
        <w:rPr>
          <w:rFonts w:asciiTheme="minorHAnsi" w:eastAsiaTheme="minorEastAsia" w:hAnsiTheme="minorHAnsi" w:cstheme="minorBidi"/>
          <w:sz w:val="22"/>
          <w:szCs w:val="22"/>
        </w:rPr>
      </w:pPr>
      <w:r w:rsidRPr="00AE6739">
        <w:rPr>
          <w:rFonts w:cs="v3.7.0"/>
        </w:rPr>
        <w:t>7.28.1</w:t>
      </w:r>
      <w:r>
        <w:rPr>
          <w:rFonts w:asciiTheme="minorHAnsi" w:eastAsiaTheme="minorEastAsia" w:hAnsiTheme="minorHAnsi" w:cstheme="minorBidi"/>
          <w:sz w:val="22"/>
          <w:szCs w:val="22"/>
        </w:rPr>
        <w:tab/>
      </w:r>
      <w:r w:rsidRPr="00AE6739">
        <w:rPr>
          <w:rFonts w:cs="v3.7.0"/>
        </w:rPr>
        <w:t>Introduction</w:t>
      </w:r>
      <w:r>
        <w:tab/>
        <w:t>259</w:t>
      </w:r>
    </w:p>
    <w:p w14:paraId="7480A976" w14:textId="77777777" w:rsidR="007059ED" w:rsidRDefault="007059ED">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06F214F9" w14:textId="77777777" w:rsidR="007059ED" w:rsidRDefault="007059ED">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101B46BD" w14:textId="77777777" w:rsidR="007059ED" w:rsidRDefault="007059ED">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01756F92" w14:textId="77777777" w:rsidR="007059ED" w:rsidRDefault="007059ED">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1145DC47" w14:textId="77777777" w:rsidR="007059ED" w:rsidRDefault="007059ED">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40205806" w14:textId="77777777" w:rsidR="007059ED" w:rsidRDefault="007059ED">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33DDC76B" w14:textId="77777777" w:rsidR="007059ED" w:rsidRDefault="007059ED">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5E381EF3" w14:textId="77777777" w:rsidR="007059ED" w:rsidRDefault="007059ED">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2A082A45" w14:textId="77777777" w:rsidR="007059ED" w:rsidRDefault="007059ED">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164A5251" w14:textId="77777777" w:rsidR="007059ED" w:rsidRDefault="007059ED">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3C449836" w14:textId="77777777" w:rsidR="007059ED" w:rsidRDefault="007059ED">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2E901E98" w14:textId="77777777" w:rsidR="007059ED" w:rsidRDefault="007059ED">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69F271E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15098098" w14:textId="77777777" w:rsidR="007059ED" w:rsidRDefault="007059ED">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2897057C" w14:textId="77777777" w:rsidR="007059ED" w:rsidRDefault="007059ED">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44BA3DB7" w14:textId="77777777" w:rsidR="007059ED" w:rsidRDefault="007059ED">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37DE5CE3" w14:textId="77777777" w:rsidR="007059ED" w:rsidRDefault="007059ED">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689E4E46" w14:textId="77777777" w:rsidR="007059ED" w:rsidRDefault="007059ED">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1C2DBD28" w14:textId="77777777" w:rsidR="007059ED" w:rsidRDefault="007059ED">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21BE6653" w14:textId="77777777" w:rsidR="007059ED" w:rsidRDefault="007059ED">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206839DF" w14:textId="77777777" w:rsidR="007059ED" w:rsidRDefault="007059ED">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5980F0EF" w14:textId="77777777" w:rsidR="007059ED" w:rsidRDefault="007059ED">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263</w:t>
      </w:r>
    </w:p>
    <w:p w14:paraId="42A7E142" w14:textId="77777777" w:rsidR="007059ED" w:rsidRDefault="007059ED">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3D79720D" w14:textId="77777777" w:rsidR="007059ED" w:rsidRDefault="007059ED">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AE6739">
        <w:rPr>
          <w:i/>
        </w:rPr>
        <w:t xml:space="preserve"> </w:t>
      </w:r>
      <w:r>
        <w:t>sTTI and 1ms-TTI with 3 subframe HARQ processing</w:t>
      </w:r>
      <w:r>
        <w:tab/>
        <w:t>264</w:t>
      </w:r>
    </w:p>
    <w:p w14:paraId="771924BA" w14:textId="77777777" w:rsidR="007059ED" w:rsidRDefault="007059ED">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264</w:t>
      </w:r>
    </w:p>
    <w:p w14:paraId="1AA2E2C4" w14:textId="77777777" w:rsidR="007059ED" w:rsidRDefault="007059ED">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264</w:t>
      </w:r>
    </w:p>
    <w:p w14:paraId="75E241F5" w14:textId="77777777" w:rsidR="007059ED" w:rsidRDefault="007059ED">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04093C29" w14:textId="77777777" w:rsidR="007059ED" w:rsidRDefault="007059ED">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71559096" w14:textId="77777777" w:rsidR="007059ED" w:rsidRDefault="007059ED">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7A98C453" w14:textId="77777777" w:rsidR="007059ED" w:rsidRDefault="007059ED">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51B08B7A" w14:textId="77777777" w:rsidR="007059ED" w:rsidRDefault="007059ED">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265</w:t>
      </w:r>
    </w:p>
    <w:p w14:paraId="7CE3B3B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265</w:t>
      </w:r>
    </w:p>
    <w:p w14:paraId="4673537E" w14:textId="77777777" w:rsidR="007059ED" w:rsidRDefault="007059ED">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5156F019" w14:textId="77777777" w:rsidR="007059ED" w:rsidRDefault="007059ED">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0F45DB6E" w14:textId="77777777" w:rsidR="007059ED" w:rsidRDefault="007059ED">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05FFD777" w14:textId="77777777" w:rsidR="007059ED" w:rsidRDefault="007059ED">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42F9B52A" w14:textId="77777777" w:rsidR="007059ED" w:rsidRDefault="007059ED">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266</w:t>
      </w:r>
    </w:p>
    <w:p w14:paraId="00A7EA4C" w14:textId="77777777" w:rsidR="007059ED" w:rsidRDefault="007059ED">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266</w:t>
      </w:r>
    </w:p>
    <w:p w14:paraId="44D41783" w14:textId="77777777" w:rsidR="007059ED" w:rsidRDefault="007059ED">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266</w:t>
      </w:r>
    </w:p>
    <w:p w14:paraId="1796D562" w14:textId="77777777" w:rsidR="007059ED" w:rsidRDefault="007059ED">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266</w:t>
      </w:r>
    </w:p>
    <w:p w14:paraId="1084D8E9" w14:textId="77777777" w:rsidR="007059ED" w:rsidRDefault="007059ED">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538220FC" w14:textId="77777777" w:rsidR="007059ED" w:rsidRDefault="007059E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4238422E" w14:textId="77777777" w:rsidR="007059ED" w:rsidRDefault="007059E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034FC85D" w14:textId="77777777" w:rsidR="007059ED" w:rsidRDefault="007059E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26C64F9C" w14:textId="77777777" w:rsidR="007059ED" w:rsidRDefault="007059E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20E8D384" w14:textId="77777777" w:rsidR="007059ED" w:rsidRDefault="007059E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1F073025" w14:textId="77777777" w:rsidR="007059ED" w:rsidRDefault="007059ED">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71CEAFF7" w14:textId="77777777" w:rsidR="007059ED" w:rsidRDefault="007059ED">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21417D3C" w14:textId="77777777" w:rsidR="007059ED" w:rsidRDefault="007059ED">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686E2CDA" w14:textId="77777777" w:rsidR="007059ED" w:rsidRDefault="007059ED">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65BBA107" w14:textId="77777777" w:rsidR="007059ED" w:rsidRDefault="007059ED">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6A1D70B8" w14:textId="77777777" w:rsidR="007059ED" w:rsidRDefault="007059ED">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067A2142" w14:textId="77777777" w:rsidR="007059ED" w:rsidRDefault="007059ED">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165A8F5C" w14:textId="77777777" w:rsidR="007059ED" w:rsidRDefault="007059ED">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2B3A809C" w14:textId="77777777" w:rsidR="007059ED" w:rsidRDefault="007059ED">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7E649F62" w14:textId="77777777" w:rsidR="007059ED" w:rsidRDefault="007059ED">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75437413" w14:textId="77777777" w:rsidR="007059ED" w:rsidRDefault="007059ED">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37C8F84F" w14:textId="77777777" w:rsidR="007059ED" w:rsidRDefault="007059ED">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33EACED5" w14:textId="77777777" w:rsidR="007059ED" w:rsidRDefault="007059ED">
      <w:pPr>
        <w:pStyle w:val="TOC5"/>
        <w:rPr>
          <w:rFonts w:asciiTheme="minorHAnsi" w:eastAsiaTheme="minorEastAsia" w:hAnsiTheme="minorHAnsi" w:cstheme="minorBidi"/>
          <w:sz w:val="22"/>
          <w:szCs w:val="22"/>
        </w:rPr>
      </w:pPr>
      <w:r w:rsidRPr="00AE6739">
        <w:rPr>
          <w:rFonts w:cs="v4.2.0"/>
        </w:rPr>
        <w:t>8.1.2.3.1</w:t>
      </w:r>
      <w:r>
        <w:rPr>
          <w:rFonts w:asciiTheme="minorHAnsi" w:eastAsiaTheme="minorEastAsia" w:hAnsiTheme="minorHAnsi" w:cstheme="minorBidi"/>
          <w:sz w:val="22"/>
          <w:szCs w:val="22"/>
        </w:rPr>
        <w:tab/>
      </w:r>
      <w:r>
        <w:t>E-UTRAN FDD – FDD inter frequency measurements</w:t>
      </w:r>
      <w:r>
        <w:tab/>
        <w:t>291</w:t>
      </w:r>
    </w:p>
    <w:p w14:paraId="520D9CF1" w14:textId="77777777" w:rsidR="007059ED" w:rsidRDefault="007059ED">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6F4AA20A" w14:textId="77777777" w:rsidR="007059ED" w:rsidRDefault="007059ED">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1D374755" w14:textId="77777777" w:rsidR="007059ED" w:rsidRDefault="007059ED">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6CB8385B" w14:textId="77777777" w:rsidR="007059ED" w:rsidRDefault="007059ED">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7256E8E7" w14:textId="77777777" w:rsidR="007059ED" w:rsidRDefault="007059ED">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0B31CADA" w14:textId="77777777" w:rsidR="007059ED" w:rsidRDefault="007059ED">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103FB416" w14:textId="77777777" w:rsidR="007059ED" w:rsidRDefault="007059ED">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76EC6DE1" w14:textId="77777777" w:rsidR="007059ED" w:rsidRDefault="007059ED">
      <w:pPr>
        <w:pStyle w:val="TOC5"/>
        <w:rPr>
          <w:rFonts w:asciiTheme="minorHAnsi" w:eastAsiaTheme="minorEastAsia" w:hAnsiTheme="minorHAnsi" w:cstheme="minorBidi"/>
          <w:sz w:val="22"/>
          <w:szCs w:val="22"/>
        </w:rPr>
      </w:pPr>
      <w:r w:rsidRPr="00AE6739">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6740524A" w14:textId="77777777" w:rsidR="007059ED" w:rsidRDefault="007059ED">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29A1BCF9" w14:textId="77777777" w:rsidR="007059ED" w:rsidRDefault="007059ED">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3CDB5900" w14:textId="77777777" w:rsidR="007059ED" w:rsidRDefault="007059ED">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45F225D9" w14:textId="77777777" w:rsidR="007059ED" w:rsidRDefault="007059ED">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75A2CF4B" w14:textId="77777777" w:rsidR="007059ED" w:rsidRDefault="007059ED">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01F76BCF" w14:textId="77777777" w:rsidR="007059ED" w:rsidRDefault="007059ED">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0BEF858C" w14:textId="77777777" w:rsidR="007059ED" w:rsidRDefault="007059ED">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7EE2F8D1" w14:textId="77777777" w:rsidR="007059ED" w:rsidRDefault="007059ED">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64705A28" w14:textId="77777777" w:rsidR="007059ED" w:rsidRDefault="007059ED">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453FA558" w14:textId="77777777" w:rsidR="007059ED" w:rsidRDefault="007059ED">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35B701A1" w14:textId="77777777" w:rsidR="007059ED" w:rsidRDefault="007059ED">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48C63D1A" w14:textId="77777777" w:rsidR="007059ED" w:rsidRDefault="007059ED">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7822F073" w14:textId="77777777" w:rsidR="007059ED" w:rsidRDefault="007059ED">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6F6F5C18" w14:textId="77777777" w:rsidR="007059ED" w:rsidRDefault="007059ED">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1E2CE95A" w14:textId="77777777" w:rsidR="007059ED" w:rsidRDefault="007059ED">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3C00D313" w14:textId="77777777" w:rsidR="007059ED" w:rsidRDefault="007059ED">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06AE4E48" w14:textId="77777777" w:rsidR="007059ED" w:rsidRDefault="007059ED">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67FDD37B"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15</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F</w:t>
      </w:r>
      <w:r w:rsidRPr="00AE6739">
        <w:rPr>
          <w:lang w:val="en-US"/>
        </w:rPr>
        <w:t>DD – cdma2000 1xRTT measurements</w:t>
      </w:r>
      <w:r w:rsidRPr="00AE6739">
        <w:rPr>
          <w:lang w:val="en-US" w:eastAsia="zh-CN"/>
        </w:rPr>
        <w:t xml:space="preserve"> for SON ANR</w:t>
      </w:r>
      <w:r>
        <w:tab/>
        <w:t>334</w:t>
      </w:r>
    </w:p>
    <w:p w14:paraId="0FA6FFC9"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16</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T</w:t>
      </w:r>
      <w:r w:rsidRPr="00AE6739">
        <w:rPr>
          <w:lang w:val="en-US"/>
        </w:rPr>
        <w:t>DD – cdma2000 1xRTT measurements</w:t>
      </w:r>
      <w:r w:rsidRPr="00AE6739">
        <w:rPr>
          <w:lang w:val="en-US" w:eastAsia="zh-CN"/>
        </w:rPr>
        <w:t xml:space="preserve"> for SON ANR</w:t>
      </w:r>
      <w:r>
        <w:tab/>
        <w:t>334</w:t>
      </w:r>
    </w:p>
    <w:p w14:paraId="14AF7D4A" w14:textId="77777777" w:rsidR="007059ED" w:rsidRDefault="007059ED">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2B664D5C" w14:textId="77777777" w:rsidR="007059ED" w:rsidRDefault="007059ED">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0EB29539" w14:textId="77777777" w:rsidR="007059ED" w:rsidRDefault="007059ED">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7413542A" w14:textId="77777777" w:rsidR="007059ED" w:rsidRDefault="007059ED">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2490D2C2" w14:textId="77777777" w:rsidR="007059ED" w:rsidRDefault="007059ED">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62F22DEC" w14:textId="77777777" w:rsidR="007059ED" w:rsidRDefault="007059ED">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7FD8A194" w14:textId="77777777" w:rsidR="007059ED" w:rsidRDefault="007059ED">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34BBABB8" w14:textId="77777777" w:rsidR="007059ED" w:rsidRDefault="007059ED">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1EB77C8D" w14:textId="77777777" w:rsidR="007059ED" w:rsidRDefault="007059ED">
      <w:pPr>
        <w:pStyle w:val="TOC5"/>
        <w:rPr>
          <w:rFonts w:asciiTheme="minorHAnsi" w:eastAsiaTheme="minorEastAsia" w:hAnsiTheme="minorHAnsi" w:cstheme="minorBidi"/>
          <w:sz w:val="22"/>
          <w:szCs w:val="22"/>
        </w:rPr>
      </w:pPr>
      <w:r w:rsidRPr="00AE6739">
        <w:rPr>
          <w:lang w:val="en-US"/>
        </w:rPr>
        <w:t>8.1.2.4.25</w:t>
      </w:r>
      <w:r>
        <w:rPr>
          <w:rFonts w:asciiTheme="minorHAnsi" w:eastAsiaTheme="minorEastAsia" w:hAnsiTheme="minorHAnsi" w:cstheme="minorBidi"/>
          <w:sz w:val="22"/>
          <w:szCs w:val="22"/>
        </w:rPr>
        <w:tab/>
      </w:r>
      <w:r w:rsidRPr="00AE6739">
        <w:rPr>
          <w:lang w:val="en-US"/>
        </w:rPr>
        <w:t>E-UTRAN FDD – NR SFTD Measurements</w:t>
      </w:r>
      <w:r>
        <w:tab/>
        <w:t>340</w:t>
      </w:r>
    </w:p>
    <w:p w14:paraId="0031E460" w14:textId="77777777" w:rsidR="007059ED" w:rsidRDefault="007059ED">
      <w:pPr>
        <w:pStyle w:val="TOC5"/>
        <w:rPr>
          <w:rFonts w:asciiTheme="minorHAnsi" w:eastAsiaTheme="minorEastAsia" w:hAnsiTheme="minorHAnsi" w:cstheme="minorBidi"/>
          <w:sz w:val="22"/>
          <w:szCs w:val="22"/>
        </w:rPr>
      </w:pPr>
      <w:r w:rsidRPr="00AE6739">
        <w:rPr>
          <w:lang w:val="en-US"/>
        </w:rPr>
        <w:t>8.1.2.4.26</w:t>
      </w:r>
      <w:r>
        <w:rPr>
          <w:rFonts w:asciiTheme="minorHAnsi" w:eastAsiaTheme="minorEastAsia" w:hAnsiTheme="minorHAnsi" w:cstheme="minorBidi"/>
          <w:sz w:val="22"/>
          <w:szCs w:val="22"/>
        </w:rPr>
        <w:tab/>
      </w:r>
      <w:r w:rsidRPr="00AE6739">
        <w:rPr>
          <w:lang w:val="en-US"/>
        </w:rPr>
        <w:t>E-UTRAN TDD – NR SFTD Measurements</w:t>
      </w:r>
      <w:r>
        <w:tab/>
        <w:t>342</w:t>
      </w:r>
    </w:p>
    <w:p w14:paraId="1512DE5D" w14:textId="77777777" w:rsidR="007059ED" w:rsidRDefault="007059E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FE9651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07D6DF67"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59452E1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4E070DAB"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7FA44431"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5BD8FB4B"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2E2D50E0"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1B84790B"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44246267" w14:textId="77777777" w:rsidR="007059ED" w:rsidRDefault="007059ED">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42DFE73A" w14:textId="77777777" w:rsidR="007059ED" w:rsidRDefault="007059ED">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22B685CC" w14:textId="77777777" w:rsidR="007059ED" w:rsidRDefault="007059ED">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4F37A1E6" w14:textId="77777777" w:rsidR="007059ED" w:rsidRDefault="007059ED">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244AD6A3" w14:textId="77777777" w:rsidR="007059ED" w:rsidRDefault="007059ED">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6618FC23"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678DAB25"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40EBA1E1"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2AADFCBF"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6FC5F437" w14:textId="77777777" w:rsidR="007059ED" w:rsidRDefault="007059ED">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1836D11A"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0A00945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53466793"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4F005A2D"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5B906024" w14:textId="77777777" w:rsidR="007059ED" w:rsidRDefault="007059ED">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4CC51F37" w14:textId="77777777" w:rsidR="007059ED" w:rsidRDefault="007059ED">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414B6E87" w14:textId="77777777" w:rsidR="007059ED" w:rsidRDefault="007059ED">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05DBF9F4" w14:textId="77777777" w:rsidR="007059ED" w:rsidRDefault="007059ED">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6310AF00" w14:textId="77777777" w:rsidR="007059ED" w:rsidRDefault="007059ED">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12167708" w14:textId="77777777" w:rsidR="007059ED" w:rsidRDefault="007059ED">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02E1343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149BFDD1" w14:textId="77777777" w:rsidR="007059ED" w:rsidRDefault="007059ED">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3F64EF6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1E402C6A" w14:textId="77777777" w:rsidR="007059ED" w:rsidRDefault="007059ED">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1EF49F9F"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299C6AAF" w14:textId="77777777" w:rsidR="007059ED" w:rsidRDefault="007059E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70B57FD5" w14:textId="77777777" w:rsidR="007059ED" w:rsidRDefault="007059E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7DF5FA6C" w14:textId="77777777" w:rsidR="007059ED" w:rsidRDefault="007059E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6094FEBD" w14:textId="77777777" w:rsidR="007059ED" w:rsidRDefault="007059E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4EFD7C17" w14:textId="77777777" w:rsidR="007059ED" w:rsidRDefault="007059E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6D8E599E" w14:textId="77777777" w:rsidR="007059ED" w:rsidRDefault="007059ED">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0910E562" w14:textId="77777777" w:rsidR="007059ED" w:rsidRDefault="007059ED">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683C9221" w14:textId="77777777" w:rsidR="007059ED" w:rsidRDefault="007059E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76BED84C" w14:textId="77777777" w:rsidR="007059ED" w:rsidRDefault="007059ED">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127CD36C" w14:textId="77777777" w:rsidR="007059ED" w:rsidRDefault="007059ED">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59C79ACB" w14:textId="77777777" w:rsidR="007059ED" w:rsidRDefault="007059ED">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598A3F4D" w14:textId="77777777" w:rsidR="007059ED" w:rsidRDefault="007059ED">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27AB59D8" w14:textId="77777777" w:rsidR="007059ED" w:rsidRDefault="007059ED">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3A28A62" w14:textId="77777777" w:rsidR="007059ED" w:rsidRDefault="007059ED">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3DA3C66A" w14:textId="77777777" w:rsidR="007059ED" w:rsidRDefault="007059ED">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4EFFB13D" w14:textId="77777777" w:rsidR="007059ED" w:rsidRDefault="007059ED">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423F5E1B" w14:textId="77777777" w:rsidR="007059ED" w:rsidRDefault="007059ED">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140A0FB2" w14:textId="77777777" w:rsidR="007059ED" w:rsidRDefault="007059ED">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6108E9FE" w14:textId="77777777" w:rsidR="007059ED" w:rsidRDefault="007059ED">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2E05964F" w14:textId="77777777" w:rsidR="007059ED" w:rsidRDefault="007059E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276410CB" w14:textId="77777777" w:rsidR="007059ED" w:rsidRDefault="007059ED">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44E50926" w14:textId="77777777" w:rsidR="007059ED" w:rsidRDefault="007059ED">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219CC2A2" w14:textId="77777777" w:rsidR="007059ED" w:rsidRDefault="007059ED">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15E393CD" w14:textId="77777777" w:rsidR="007059ED" w:rsidRDefault="007059ED">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56A9D5DF" w14:textId="77777777" w:rsidR="007059ED" w:rsidRDefault="007059ED">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4C7EA0E8" w14:textId="77777777" w:rsidR="007059ED" w:rsidRDefault="007059ED">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30EFB667" w14:textId="77777777" w:rsidR="007059ED" w:rsidRDefault="007059ED">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77356A40" w14:textId="77777777" w:rsidR="007059ED" w:rsidRDefault="007059ED">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403</w:t>
      </w:r>
    </w:p>
    <w:p w14:paraId="573A1B79" w14:textId="77777777" w:rsidR="007059ED" w:rsidRDefault="007059ED">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6B3CE578" w14:textId="77777777" w:rsidR="007059ED" w:rsidRDefault="007059E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1A3C17BE" w14:textId="77777777" w:rsidR="007059ED" w:rsidRDefault="007059ED">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0E67A446" w14:textId="77777777" w:rsidR="007059ED" w:rsidRDefault="007059ED">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3915D983"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464664"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405</w:t>
      </w:r>
    </w:p>
    <w:p w14:paraId="21072EF7"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2BA17BE5"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6D1AC293" w14:textId="77777777" w:rsidR="007059ED" w:rsidRDefault="007059ED">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36A77F0F" w14:textId="77777777" w:rsidR="007059ED" w:rsidRDefault="007059ED">
      <w:pPr>
        <w:pStyle w:val="TOC5"/>
        <w:rPr>
          <w:rFonts w:asciiTheme="minorHAnsi" w:eastAsiaTheme="minorEastAsia" w:hAnsiTheme="minorHAnsi" w:cstheme="minorBidi"/>
          <w:sz w:val="22"/>
          <w:szCs w:val="22"/>
        </w:rPr>
      </w:pPr>
      <w:r w:rsidRPr="00AE6739">
        <w:rPr>
          <w:rFonts w:cs="v4.2.0"/>
        </w:rPr>
        <w:t>8.6.2.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52C22D74" w14:textId="77777777" w:rsidR="007059ED" w:rsidRDefault="007059ED">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7E568E28" w14:textId="77777777" w:rsidR="007059ED" w:rsidRDefault="007059ED">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59989E9F" w14:textId="77777777" w:rsidR="007059ED" w:rsidRDefault="007059ED">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4F0A30F9" w14:textId="77777777" w:rsidR="007059ED" w:rsidRDefault="007059ED">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550599EC" w14:textId="77777777" w:rsidR="007059ED" w:rsidRDefault="007059ED">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52EEC7ED" w14:textId="77777777" w:rsidR="007059ED" w:rsidRDefault="007059ED">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2D78BD18" w14:textId="77777777" w:rsidR="007059ED" w:rsidRDefault="007059ED">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0BFB0E13"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FDD inter frequency measurements</w:t>
      </w:r>
      <w:r>
        <w:tab/>
        <w:t>422</w:t>
      </w:r>
    </w:p>
    <w:p w14:paraId="3957A5E7"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72844ED4" w14:textId="77777777" w:rsidR="007059ED" w:rsidRDefault="007059ED">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58D118E5" w14:textId="77777777" w:rsidR="007059ED" w:rsidRDefault="007059ED">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68B4E906" w14:textId="77777777" w:rsidR="007059ED" w:rsidRDefault="007059E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7F5C713A" w14:textId="77777777" w:rsidR="007059ED" w:rsidRDefault="007059E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1870CD69" w14:textId="77777777" w:rsidR="007059ED" w:rsidRDefault="007059E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3A84FB0E" w14:textId="77777777" w:rsidR="007059ED" w:rsidRDefault="007059ED">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1AA00D9F" w14:textId="77777777" w:rsidR="007059ED" w:rsidRDefault="007059ED">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093755D2"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2AE41096"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0A5D2648"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32925F30"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345A95C5" w14:textId="77777777" w:rsidR="007059ED" w:rsidRDefault="007059ED">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12307E89" w14:textId="77777777" w:rsidR="007059ED" w:rsidRDefault="007059ED">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69730AAF" w14:textId="77777777" w:rsidR="007059ED" w:rsidRDefault="007059ED">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7D6DCF43"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78B5288F"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58E1F374" w14:textId="77777777" w:rsidR="007059ED" w:rsidRDefault="007059ED">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6F458C91" w14:textId="77777777" w:rsidR="007059ED" w:rsidRDefault="007059ED">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5A2E984D" w14:textId="77777777" w:rsidR="007059ED" w:rsidRDefault="007059E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895A51A" w14:textId="77777777" w:rsidR="007059ED" w:rsidRDefault="007059ED">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2FEBBC33" w14:textId="77777777" w:rsidR="007059ED" w:rsidRDefault="007059ED">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019FBDA2" w14:textId="77777777" w:rsidR="007059ED" w:rsidRDefault="007059ED">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83A9FCE" w14:textId="77777777" w:rsidR="007059ED" w:rsidRDefault="007059ED">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2C118545" w14:textId="77777777" w:rsidR="007059ED" w:rsidRDefault="007059ED">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3732686E" w14:textId="77777777" w:rsidR="007059ED" w:rsidRDefault="007059ED">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23DD1EED" w14:textId="77777777" w:rsidR="007059ED" w:rsidRDefault="007059ED">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74F83134" w14:textId="77777777" w:rsidR="007059ED" w:rsidRDefault="007059ED">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70848030" w14:textId="77777777" w:rsidR="007059ED" w:rsidRDefault="007059ED">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2636ABA6" w14:textId="77777777" w:rsidR="007059ED" w:rsidRDefault="007059ED">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1A63BCAC" w14:textId="77777777" w:rsidR="007059ED" w:rsidRDefault="007059ED">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7F49E341" w14:textId="77777777" w:rsidR="007059ED" w:rsidRDefault="007059ED">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50A02D79" w14:textId="77777777" w:rsidR="007059ED" w:rsidRDefault="007059ED">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2BFD5459" w14:textId="77777777" w:rsidR="007059ED" w:rsidRDefault="007059ED">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3099A88F" w14:textId="77777777" w:rsidR="007059ED" w:rsidRDefault="007059ED">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11E441B4" w14:textId="77777777" w:rsidR="007059ED" w:rsidRDefault="007059E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7CB9625D" w14:textId="77777777" w:rsidR="007059ED" w:rsidRDefault="007059ED">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6EFF9107" w14:textId="77777777" w:rsidR="007059ED" w:rsidRDefault="007059E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5D6BB480" w14:textId="77777777" w:rsidR="007059ED" w:rsidRDefault="007059E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07F86F31" w14:textId="77777777" w:rsidR="007059ED" w:rsidRDefault="007059ED">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60CE525C" w14:textId="77777777" w:rsidR="007059ED" w:rsidRDefault="007059E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663A9007" w14:textId="77777777" w:rsidR="007059ED" w:rsidRDefault="007059E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6FB43900" w14:textId="77777777" w:rsidR="007059ED" w:rsidRDefault="007059E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6FFBBABF" w14:textId="77777777" w:rsidR="007059ED" w:rsidRDefault="007059E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27381412" w14:textId="77777777" w:rsidR="007059ED" w:rsidRDefault="007059E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2D66B28F" w14:textId="77777777" w:rsidR="007059ED" w:rsidRDefault="007059E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57DCDE61" w14:textId="77777777" w:rsidR="007059ED" w:rsidRDefault="007059ED">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4F4C258D" w14:textId="77777777" w:rsidR="007059ED" w:rsidRDefault="007059ED">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374964CB"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15ACA008" w14:textId="77777777" w:rsidR="007059ED" w:rsidRDefault="007059ED">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1A84160B"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584E743E"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54CE5CF7"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0BD165E5"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7B3EC6D3"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325E752E" w14:textId="77777777" w:rsidR="007059ED" w:rsidRDefault="007059ED">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6CC2282C" w14:textId="77777777" w:rsidR="007059ED" w:rsidRDefault="007059ED">
      <w:pPr>
        <w:pStyle w:val="TOC5"/>
        <w:rPr>
          <w:rFonts w:asciiTheme="minorHAnsi" w:eastAsiaTheme="minorEastAsia" w:hAnsiTheme="minorHAnsi" w:cstheme="minorBidi"/>
          <w:sz w:val="22"/>
          <w:szCs w:val="22"/>
        </w:rPr>
      </w:pPr>
      <w:r w:rsidRPr="00AE6739">
        <w:rPr>
          <w:rFonts w:cs="v4.2.0"/>
        </w:rPr>
        <w:t>8.11.2.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6F8BFE3E" w14:textId="77777777" w:rsidR="007059ED" w:rsidRDefault="007059ED">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68A57DD7" w14:textId="77777777" w:rsidR="007059ED" w:rsidRDefault="007059ED">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2FD9A1E9" w14:textId="77777777" w:rsidR="007059ED" w:rsidRDefault="007059ED">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4B252456"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6AEFD60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0DF29BC5"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2F4E842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72306664" w14:textId="77777777" w:rsidR="007059ED" w:rsidRDefault="007059ED">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45D4FA32"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FS3 inter-frequency measurements</w:t>
      </w:r>
      <w:r>
        <w:tab/>
        <w:t>454</w:t>
      </w:r>
    </w:p>
    <w:p w14:paraId="168F3159"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0E64ED5D" w14:textId="77777777" w:rsidR="007059ED" w:rsidRDefault="007059ED">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50F2CDF1" w14:textId="77777777" w:rsidR="007059ED" w:rsidRDefault="007059ED">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0DD3897F" w14:textId="77777777" w:rsidR="007059ED" w:rsidRDefault="007059ED">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074E72AE" w14:textId="77777777" w:rsidR="007059ED" w:rsidRDefault="007059ED">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679230C2" w14:textId="77777777" w:rsidR="007059ED" w:rsidRDefault="007059ED">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6E65817A" w14:textId="77777777" w:rsidR="007059ED" w:rsidRDefault="007059ED">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72520F4" w14:textId="77777777" w:rsidR="007059ED" w:rsidRDefault="007059ED">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766DFF63" w14:textId="77777777" w:rsidR="007059ED" w:rsidRDefault="007059ED">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74EB757E" w14:textId="77777777" w:rsidR="007059ED" w:rsidRDefault="007059E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08075EC9" w14:textId="77777777" w:rsidR="007059ED" w:rsidRDefault="007059ED">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1DCBE9D0" w14:textId="77777777" w:rsidR="007059ED" w:rsidRDefault="007059ED">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32D58B28"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45485905"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038BE658"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2910630F"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74B50CEA" w14:textId="77777777" w:rsidR="007059ED" w:rsidRDefault="007059ED">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60BD5E5F" w14:textId="77777777" w:rsidR="007059ED" w:rsidRDefault="007059ED">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5BDA5BF8" w14:textId="77777777" w:rsidR="007059ED" w:rsidRDefault="007059ED">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630723CA"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23F4EF66"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0690EEEE" w14:textId="77777777" w:rsidR="007059ED" w:rsidRDefault="007059ED">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012ACFE5" w14:textId="77777777" w:rsidR="007059ED" w:rsidRDefault="007059ED">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627636D7" w14:textId="77777777" w:rsidR="007059ED" w:rsidRDefault="007059ED">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6C22CE37" w14:textId="77777777" w:rsidR="007059ED" w:rsidRDefault="007059ED">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0E4DFFCE" w14:textId="77777777" w:rsidR="007059ED" w:rsidRDefault="007059ED">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615B43FF" w14:textId="77777777" w:rsidR="007059ED" w:rsidRDefault="007059ED">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054C7664" w14:textId="77777777" w:rsidR="007059ED" w:rsidRDefault="007059ED">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61668B41" w14:textId="77777777" w:rsidR="007059ED" w:rsidRDefault="007059ED">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35F92DE8" w14:textId="77777777" w:rsidR="007059ED" w:rsidRDefault="007059ED">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3362E956" w14:textId="77777777" w:rsidR="007059ED" w:rsidRDefault="007059ED">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749E49BA" w14:textId="77777777" w:rsidR="007059ED" w:rsidRDefault="007059ED">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777F5B54"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6BDFA1F8"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D559C0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5850B3C1" w14:textId="77777777" w:rsidR="007059ED" w:rsidRDefault="007059ED">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2B0CD7E5" w14:textId="77777777" w:rsidR="007059ED" w:rsidRDefault="007059ED">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26C32B6F" w14:textId="77777777" w:rsidR="007059ED" w:rsidRDefault="007059ED">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2866007E" w14:textId="77777777" w:rsidR="007059ED" w:rsidRDefault="007059ED">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6C2D99F8" w14:textId="77777777" w:rsidR="007059ED" w:rsidRDefault="007059ED">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2C78A1C7" w14:textId="77777777" w:rsidR="007059ED" w:rsidRDefault="007059ED">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2AE30B50" w14:textId="77777777" w:rsidR="007059ED" w:rsidRDefault="007059ED">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6335C27E" w14:textId="77777777" w:rsidR="007059ED" w:rsidRDefault="007059ED">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20735216" w14:textId="77777777" w:rsidR="007059ED" w:rsidRDefault="007059ED">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0320E891" w14:textId="77777777" w:rsidR="007059ED" w:rsidRDefault="007059ED">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2086BC99" w14:textId="77777777" w:rsidR="007059ED" w:rsidRDefault="007059ED">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6BFDFCB8" w14:textId="77777777" w:rsidR="007059ED" w:rsidRDefault="007059ED">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09D50619" w14:textId="77777777" w:rsidR="007059ED" w:rsidRDefault="007059ED">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4C57AC3F" w14:textId="77777777" w:rsidR="007059ED" w:rsidRDefault="007059ED">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5A77CB72" w14:textId="77777777" w:rsidR="007059ED" w:rsidRDefault="007059ED">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40C4B718" w14:textId="77777777" w:rsidR="007059ED" w:rsidRDefault="007059ED">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55B0F606" w14:textId="77777777" w:rsidR="007059ED" w:rsidRDefault="007059ED">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00DB2A03" w14:textId="77777777" w:rsidR="007059ED" w:rsidRDefault="007059ED">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72E762CB" w14:textId="77777777" w:rsidR="007059ED" w:rsidRDefault="007059ED">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31C5FE4F" w14:textId="77777777" w:rsidR="007059ED" w:rsidRDefault="007059ED">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13B9E5C2" w14:textId="77777777" w:rsidR="007059ED" w:rsidRDefault="007059ED">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5DAFFAC6" w14:textId="77777777" w:rsidR="007059ED" w:rsidRDefault="007059ED">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433459B8" w14:textId="77777777" w:rsidR="007059ED" w:rsidRDefault="007059ED">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4A62AEE0" w14:textId="77777777" w:rsidR="007059ED" w:rsidRDefault="007059ED">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46DBA8B5" w14:textId="77777777" w:rsidR="007059ED" w:rsidRDefault="007059ED">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73E3FFB8" w14:textId="77777777" w:rsidR="007059ED" w:rsidRDefault="007059ED">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0CD61921" w14:textId="77777777" w:rsidR="007059ED" w:rsidRDefault="007059ED">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0C8EAE08" w14:textId="77777777" w:rsidR="007059ED" w:rsidRDefault="007059ED">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58B70E5F" w14:textId="77777777" w:rsidR="007059ED" w:rsidRDefault="007059ED">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01AF2576" w14:textId="77777777" w:rsidR="007059ED" w:rsidRDefault="007059ED">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373CD644" w14:textId="77777777" w:rsidR="007059ED" w:rsidRDefault="007059ED">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3F4C39A" w14:textId="77777777" w:rsidR="007059ED" w:rsidRDefault="007059ED">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5000ADB5" w14:textId="77777777" w:rsidR="007059ED" w:rsidRDefault="007059ED">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4514CC86" w14:textId="77777777" w:rsidR="007059ED" w:rsidRDefault="007059ED">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49F70D5E" w14:textId="77777777" w:rsidR="007059ED" w:rsidRDefault="007059ED">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5C89D13" w14:textId="77777777" w:rsidR="007059ED" w:rsidRDefault="007059ED">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1C3EB826" w14:textId="77777777" w:rsidR="007059ED" w:rsidRDefault="007059ED">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2D2B3FE8" w14:textId="77777777" w:rsidR="007059ED" w:rsidRDefault="007059ED">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6F3F604D" w14:textId="77777777" w:rsidR="007059ED" w:rsidRDefault="007059ED">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6D5E4C93" w14:textId="77777777" w:rsidR="007059ED" w:rsidRDefault="007059ED">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55ACA51A" w14:textId="77777777" w:rsidR="007059ED" w:rsidRDefault="007059ED">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5B46C078" w14:textId="77777777" w:rsidR="007059ED" w:rsidRDefault="007059ED">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44529642" w14:textId="77777777" w:rsidR="007059ED" w:rsidRDefault="007059ED">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2F5B3393" w14:textId="77777777" w:rsidR="007059ED" w:rsidRDefault="007059ED">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58D660D3" w14:textId="77777777" w:rsidR="007059ED" w:rsidRDefault="007059ED">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334D5100" w14:textId="77777777" w:rsidR="007059ED" w:rsidRDefault="007059ED">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38293861" w14:textId="77777777" w:rsidR="007059ED" w:rsidRDefault="007059ED">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2064B0BD" w14:textId="77777777" w:rsidR="007059ED" w:rsidRDefault="007059ED">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51DD11C9" w14:textId="77777777" w:rsidR="007059ED" w:rsidRDefault="007059ED">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29001EAB" w14:textId="77777777" w:rsidR="007059ED" w:rsidRDefault="007059ED">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04A54703"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53A1FD1B" w14:textId="77777777" w:rsidR="007059ED" w:rsidRDefault="007059ED">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0877C56F" w14:textId="77777777" w:rsidR="007059ED" w:rsidRDefault="007059ED">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75DDF7E1"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547</w:t>
      </w:r>
    </w:p>
    <w:p w14:paraId="5F7B7AA8"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547</w:t>
      </w:r>
    </w:p>
    <w:p w14:paraId="1F1D6C0E"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547</w:t>
      </w:r>
    </w:p>
    <w:p w14:paraId="46C71393" w14:textId="77777777" w:rsidR="007059ED" w:rsidRDefault="007059ED">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5E46DAF9" w14:textId="77777777" w:rsidR="007059ED" w:rsidRDefault="007059ED">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5F4B63DD" w14:textId="77777777" w:rsidR="007059ED" w:rsidRDefault="007059ED">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6A42F438" w14:textId="77777777" w:rsidR="007059ED" w:rsidRDefault="007059ED">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259FE781" w14:textId="77777777" w:rsidR="007059ED" w:rsidRDefault="007059ED">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02810D91" w14:textId="77777777" w:rsidR="007059ED" w:rsidRDefault="007059ED">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2BF23504" w14:textId="77777777" w:rsidR="007059ED" w:rsidRDefault="007059ED">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05E89CEC" w14:textId="77777777" w:rsidR="007059ED" w:rsidRDefault="007059ED">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47D8B245" w14:textId="77777777" w:rsidR="007059ED" w:rsidRDefault="007059ED">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5F3BE52B" w14:textId="77777777" w:rsidR="007059ED" w:rsidRDefault="007059ED">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550</w:t>
      </w:r>
    </w:p>
    <w:p w14:paraId="17D3963D" w14:textId="77777777" w:rsidR="007059ED" w:rsidRDefault="007059ED">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2B37600D"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066CADEA"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553</w:t>
      </w:r>
    </w:p>
    <w:p w14:paraId="12589FA9"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6CF1CBF7" w14:textId="77777777" w:rsidR="007059ED" w:rsidRDefault="007059ED">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556</w:t>
      </w:r>
    </w:p>
    <w:p w14:paraId="132ABE11" w14:textId="77777777" w:rsidR="007059ED" w:rsidRDefault="007059ED">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556</w:t>
      </w:r>
    </w:p>
    <w:p w14:paraId="69CA450D" w14:textId="77777777" w:rsidR="007059ED" w:rsidRDefault="007059ED">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0FC7EA61" w14:textId="77777777" w:rsidR="007059ED" w:rsidRDefault="007059ED">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037738E0" w14:textId="77777777" w:rsidR="007059ED" w:rsidRDefault="007059ED">
      <w:pPr>
        <w:pStyle w:val="TOC3"/>
        <w:rPr>
          <w:rFonts w:asciiTheme="minorHAnsi" w:eastAsiaTheme="minorEastAsia" w:hAnsiTheme="minorHAnsi" w:cstheme="minorBidi"/>
          <w:sz w:val="22"/>
          <w:szCs w:val="22"/>
        </w:rPr>
      </w:pPr>
      <w:r w:rsidRPr="00AE6739">
        <w:rPr>
          <w:lang w:val="en-US"/>
        </w:rPr>
        <w:t>8.16.3</w:t>
      </w:r>
      <w:r>
        <w:rPr>
          <w:rFonts w:asciiTheme="minorHAnsi" w:eastAsiaTheme="minorEastAsia" w:hAnsiTheme="minorHAnsi" w:cstheme="minorBidi"/>
          <w:sz w:val="22"/>
          <w:szCs w:val="22"/>
        </w:rPr>
        <w:tab/>
      </w:r>
      <w:r w:rsidRPr="00AE6739">
        <w:rPr>
          <w:lang w:val="en-US"/>
        </w:rPr>
        <w:t>Requirements for UE category M2 with CE mode B</w:t>
      </w:r>
      <w:r>
        <w:tab/>
        <w:t>561</w:t>
      </w:r>
    </w:p>
    <w:p w14:paraId="0FCD8E3E" w14:textId="77777777" w:rsidR="007059ED" w:rsidRDefault="007059ED">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5BD6A216" w14:textId="77777777" w:rsidR="007059ED" w:rsidRDefault="007059ED">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414FD5C" w14:textId="77777777" w:rsidR="007059ED" w:rsidRDefault="007059ED">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564</w:t>
      </w:r>
    </w:p>
    <w:p w14:paraId="44488452" w14:textId="77777777" w:rsidR="007059ED" w:rsidRDefault="007059ED">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2D0905B9" w14:textId="77777777" w:rsidR="007059ED" w:rsidRDefault="007059ED">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567</w:t>
      </w:r>
    </w:p>
    <w:p w14:paraId="4E2D4C12" w14:textId="77777777" w:rsidR="007059ED" w:rsidRDefault="007059ED">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567</w:t>
      </w:r>
    </w:p>
    <w:p w14:paraId="3ACC1B6B" w14:textId="77777777" w:rsidR="007059ED" w:rsidRDefault="007059ED">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43449949" w14:textId="77777777" w:rsidR="007059ED" w:rsidRDefault="007059ED">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39B94EF3" w14:textId="77777777" w:rsidR="007059ED" w:rsidRDefault="007059ED">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15169A6B" w14:textId="77777777" w:rsidR="007059ED" w:rsidRDefault="007059ED">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1F2EC20E" w14:textId="77777777" w:rsidR="007059ED" w:rsidRDefault="007059ED">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5FD75BFD" w14:textId="77777777" w:rsidR="007059ED" w:rsidRDefault="007059ED">
      <w:pPr>
        <w:pStyle w:val="TOC3"/>
        <w:rPr>
          <w:rFonts w:asciiTheme="minorHAnsi" w:eastAsiaTheme="minorEastAsia" w:hAnsiTheme="minorHAnsi" w:cstheme="minorBidi"/>
          <w:sz w:val="22"/>
          <w:szCs w:val="22"/>
        </w:rPr>
      </w:pPr>
      <w:r w:rsidRPr="00AE6739">
        <w:rPr>
          <w:rFonts w:eastAsia="SimSun"/>
        </w:rPr>
        <w:t>8.17.1A</w:t>
      </w:r>
      <w:r>
        <w:rPr>
          <w:rFonts w:asciiTheme="minorHAnsi" w:eastAsiaTheme="minorEastAsia" w:hAnsiTheme="minorHAnsi" w:cstheme="minorBidi"/>
          <w:sz w:val="22"/>
          <w:szCs w:val="22"/>
        </w:rPr>
        <w:tab/>
      </w:r>
      <w:r w:rsidRPr="00AE6739">
        <w:rPr>
          <w:rFonts w:eastAsia="SimSun"/>
        </w:rPr>
        <w:t>Intrafrequency Measurements</w:t>
      </w:r>
      <w:r>
        <w:tab/>
        <w:t>573</w:t>
      </w:r>
    </w:p>
    <w:p w14:paraId="63F0EEFF" w14:textId="77777777" w:rsidR="007059ED" w:rsidRDefault="007059ED">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2D0D90AB" w14:textId="77777777" w:rsidR="007059ED" w:rsidRDefault="007059ED">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7C73B667" w14:textId="77777777" w:rsidR="007059ED" w:rsidRDefault="007059ED">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7E2975CA" w14:textId="77777777" w:rsidR="007059ED" w:rsidRDefault="007059ED">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1798C7A3"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5B2F786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.1</w:t>
      </w:r>
      <w:r>
        <w:rPr>
          <w:rFonts w:asciiTheme="minorHAnsi" w:eastAsiaTheme="minorEastAsia" w:hAnsiTheme="minorHAnsi" w:cstheme="minorBidi"/>
          <w:sz w:val="22"/>
          <w:szCs w:val="22"/>
        </w:rPr>
        <w:tab/>
      </w:r>
      <w:r>
        <w:t>Introduction</w:t>
      </w:r>
      <w:r>
        <w:tab/>
        <w:t>574</w:t>
      </w:r>
    </w:p>
    <w:p w14:paraId="472BE0F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.2</w:t>
      </w:r>
      <w:r>
        <w:rPr>
          <w:rFonts w:asciiTheme="minorHAnsi" w:eastAsiaTheme="minorEastAsia" w:hAnsiTheme="minorHAnsi" w:cstheme="minorBidi"/>
          <w:sz w:val="22"/>
          <w:szCs w:val="22"/>
        </w:rPr>
        <w:tab/>
      </w:r>
      <w:r>
        <w:t>E-UTRAN FDD inter frequency measurements</w:t>
      </w:r>
      <w:r>
        <w:tab/>
        <w:t>574</w:t>
      </w:r>
    </w:p>
    <w:p w14:paraId="79631942" w14:textId="77777777" w:rsidR="007059ED" w:rsidRDefault="007059ED">
      <w:pPr>
        <w:pStyle w:val="TOC5"/>
        <w:rPr>
          <w:rFonts w:asciiTheme="minorHAnsi" w:eastAsiaTheme="minorEastAsia" w:hAnsiTheme="minorHAnsi" w:cstheme="minorBidi"/>
          <w:sz w:val="22"/>
          <w:szCs w:val="22"/>
        </w:rPr>
      </w:pPr>
      <w:r w:rsidRPr="00AE6739">
        <w:rPr>
          <w:rFonts w:cs="v4.2.0"/>
          <w:lang w:eastAsia="sv-SE"/>
        </w:rPr>
        <w:t>8.17.3</w:t>
      </w:r>
      <w:r w:rsidRPr="00AE6739">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69CCE086" w14:textId="77777777" w:rsidR="007059ED" w:rsidRDefault="007059ED">
      <w:pPr>
        <w:pStyle w:val="TOC5"/>
        <w:rPr>
          <w:rFonts w:asciiTheme="minorHAnsi" w:eastAsiaTheme="minorEastAsia" w:hAnsiTheme="minorHAnsi" w:cstheme="minorBidi"/>
          <w:sz w:val="22"/>
          <w:szCs w:val="22"/>
        </w:rPr>
      </w:pPr>
      <w:r w:rsidRPr="00AE6739">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73CE7614" w14:textId="77777777" w:rsidR="007059ED" w:rsidRDefault="007059ED">
      <w:pPr>
        <w:pStyle w:val="TOC4"/>
        <w:rPr>
          <w:rFonts w:asciiTheme="minorHAnsi" w:eastAsiaTheme="minorEastAsia" w:hAnsiTheme="minorHAnsi" w:cstheme="minorBidi"/>
          <w:sz w:val="22"/>
          <w:szCs w:val="22"/>
        </w:rPr>
      </w:pPr>
      <w:r w:rsidRPr="00AE6739">
        <w:rPr>
          <w:rFonts w:cs="v4.2.0"/>
        </w:rPr>
        <w:t>8.17.3.3</w:t>
      </w:r>
      <w:r>
        <w:rPr>
          <w:rFonts w:asciiTheme="minorHAnsi" w:eastAsiaTheme="minorEastAsia" w:hAnsiTheme="minorHAnsi" w:cstheme="minorBidi"/>
          <w:sz w:val="22"/>
          <w:szCs w:val="22"/>
        </w:rPr>
        <w:tab/>
      </w:r>
      <w:r>
        <w:t>E-UTRAN TDD inter frequency measurements</w:t>
      </w:r>
      <w:r>
        <w:tab/>
        <w:t>577</w:t>
      </w:r>
    </w:p>
    <w:p w14:paraId="5294D1B4" w14:textId="77777777" w:rsidR="007059ED" w:rsidRDefault="007059ED">
      <w:pPr>
        <w:pStyle w:val="TOC5"/>
        <w:rPr>
          <w:rFonts w:asciiTheme="minorHAnsi" w:eastAsiaTheme="minorEastAsia" w:hAnsiTheme="minorHAnsi" w:cstheme="minorBidi"/>
          <w:sz w:val="22"/>
          <w:szCs w:val="22"/>
        </w:rPr>
      </w:pPr>
      <w:r w:rsidRPr="00AE6739">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23DCAB9" w14:textId="77777777" w:rsidR="007059ED" w:rsidRDefault="007059ED">
      <w:pPr>
        <w:pStyle w:val="TOC5"/>
        <w:rPr>
          <w:rFonts w:asciiTheme="minorHAnsi" w:eastAsiaTheme="minorEastAsia" w:hAnsiTheme="minorHAnsi" w:cstheme="minorBidi"/>
          <w:sz w:val="22"/>
          <w:szCs w:val="22"/>
        </w:rPr>
      </w:pPr>
      <w:r w:rsidRPr="00AE6739">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0796D701" w14:textId="77777777" w:rsidR="007059ED" w:rsidRDefault="007059ED">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40C2F2E4" w14:textId="77777777" w:rsidR="007059ED" w:rsidRDefault="007059ED">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11ECF125" w14:textId="77777777" w:rsidR="007059ED" w:rsidRDefault="007059ED">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AE6739">
        <w:rPr>
          <w:rFonts w:eastAsia="Calibri"/>
        </w:rPr>
        <w:t>NR I</w:t>
      </w:r>
      <w:r>
        <w:t>nter-RAT cell identification</w:t>
      </w:r>
      <w:r>
        <w:tab/>
        <w:t>581</w:t>
      </w:r>
    </w:p>
    <w:p w14:paraId="49EBC386" w14:textId="77777777" w:rsidR="007059ED" w:rsidRDefault="007059ED">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AE6739">
        <w:rPr>
          <w:rFonts w:eastAsia="Calibri"/>
        </w:rPr>
        <w:t>NR I</w:t>
      </w:r>
      <w:r>
        <w:t>nter-RAT measurement</w:t>
      </w:r>
      <w:r>
        <w:tab/>
        <w:t>583</w:t>
      </w:r>
    </w:p>
    <w:p w14:paraId="74B8D686" w14:textId="77777777" w:rsidR="007059ED" w:rsidRDefault="007059ED">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AE6739">
        <w:rPr>
          <w:rFonts w:eastAsia="Calibri"/>
        </w:rPr>
        <w:t>NR I</w:t>
      </w:r>
      <w:r>
        <w:t>nter-RAT measurement reporting</w:t>
      </w:r>
      <w:r>
        <w:tab/>
        <w:t>584</w:t>
      </w:r>
    </w:p>
    <w:p w14:paraId="720AD3A1" w14:textId="77777777" w:rsidR="007059ED" w:rsidRDefault="007059ED">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2465B88F" w14:textId="77777777" w:rsidR="007059ED" w:rsidRDefault="007059ED">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585</w:t>
      </w:r>
    </w:p>
    <w:p w14:paraId="6D65FD2B" w14:textId="77777777" w:rsidR="007059ED" w:rsidRDefault="007059ED">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585</w:t>
      </w:r>
    </w:p>
    <w:p w14:paraId="7CAE55CD" w14:textId="77777777" w:rsidR="007059ED" w:rsidRDefault="007059ED">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585</w:t>
      </w:r>
    </w:p>
    <w:p w14:paraId="471E8AFD" w14:textId="77777777" w:rsidR="007059ED" w:rsidRDefault="007059ED">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585</w:t>
      </w:r>
    </w:p>
    <w:p w14:paraId="79C6ECF0" w14:textId="77777777" w:rsidR="007059ED" w:rsidRDefault="007059ED">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5F7CBC01" w14:textId="77777777" w:rsidR="007059ED" w:rsidRDefault="007059ED">
      <w:pPr>
        <w:pStyle w:val="TOC5"/>
        <w:rPr>
          <w:rFonts w:asciiTheme="minorHAnsi" w:eastAsiaTheme="minorEastAsia" w:hAnsiTheme="minorHAnsi" w:cstheme="minorBidi"/>
          <w:sz w:val="22"/>
          <w:szCs w:val="22"/>
        </w:rPr>
      </w:pPr>
      <w:r w:rsidRPr="00AE6739">
        <w:rPr>
          <w:rFonts w:cs="v4.2.0"/>
        </w:rPr>
        <w:t>8.17.5.2.3</w:t>
      </w:r>
      <w:r>
        <w:rPr>
          <w:rFonts w:asciiTheme="minorHAnsi" w:eastAsiaTheme="minorEastAsia" w:hAnsiTheme="minorHAnsi" w:cstheme="minorBidi"/>
          <w:sz w:val="22"/>
          <w:szCs w:val="22"/>
        </w:rPr>
        <w:tab/>
      </w:r>
      <w:r>
        <w:t>UE UTRA FDD CPICH measurement capability</w:t>
      </w:r>
      <w:r>
        <w:tab/>
        <w:t>585</w:t>
      </w:r>
    </w:p>
    <w:p w14:paraId="4F456647" w14:textId="77777777" w:rsidR="007059ED" w:rsidRDefault="007059ED">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586</w:t>
      </w:r>
    </w:p>
    <w:p w14:paraId="34718B8F" w14:textId="77777777" w:rsidR="007059ED" w:rsidRDefault="007059ED">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586</w:t>
      </w:r>
    </w:p>
    <w:p w14:paraId="0303B7A8" w14:textId="77777777" w:rsidR="007059ED" w:rsidRDefault="007059ED">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40A95F2E" w14:textId="77777777" w:rsidR="007059ED" w:rsidRDefault="007059ED">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587</w:t>
      </w:r>
    </w:p>
    <w:p w14:paraId="3CB53590" w14:textId="77777777" w:rsidR="007059ED" w:rsidRDefault="007059ED">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588</w:t>
      </w:r>
    </w:p>
    <w:p w14:paraId="0ED4BB98" w14:textId="77777777" w:rsidR="007059ED" w:rsidRDefault="007059ED">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588</w:t>
      </w:r>
    </w:p>
    <w:p w14:paraId="122D6760" w14:textId="77777777" w:rsidR="007059ED" w:rsidRDefault="007059ED">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72E38758" w14:textId="77777777" w:rsidR="007059ED" w:rsidRDefault="007059ED">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589</w:t>
      </w:r>
    </w:p>
    <w:p w14:paraId="1DCC2106" w14:textId="77777777" w:rsidR="007059ED" w:rsidRDefault="007059ED">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589</w:t>
      </w:r>
    </w:p>
    <w:p w14:paraId="3B1BA5F1" w14:textId="77777777" w:rsidR="007059ED" w:rsidRDefault="007059ED">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589</w:t>
      </w:r>
    </w:p>
    <w:p w14:paraId="2EB9E252" w14:textId="77777777" w:rsidR="007059ED" w:rsidRDefault="007059ED">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589</w:t>
      </w:r>
    </w:p>
    <w:p w14:paraId="2C2C407A" w14:textId="77777777" w:rsidR="007059ED" w:rsidRDefault="007059ED">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589</w:t>
      </w:r>
    </w:p>
    <w:p w14:paraId="38B2563F" w14:textId="77777777" w:rsidR="007059ED" w:rsidRDefault="007059ED">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2CA38521" w14:textId="77777777" w:rsidR="007059ED" w:rsidRDefault="007059ED">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590</w:t>
      </w:r>
    </w:p>
    <w:p w14:paraId="18371F74" w14:textId="77777777" w:rsidR="007059ED" w:rsidRDefault="007059ED">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591</w:t>
      </w:r>
    </w:p>
    <w:p w14:paraId="15BE5E2A" w14:textId="77777777" w:rsidR="007059ED" w:rsidRDefault="007059ED">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591</w:t>
      </w:r>
    </w:p>
    <w:p w14:paraId="432F2D80" w14:textId="77777777" w:rsidR="007059ED" w:rsidRDefault="007059ED">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591</w:t>
      </w:r>
    </w:p>
    <w:p w14:paraId="03F162D7" w14:textId="77777777" w:rsidR="007059ED" w:rsidRDefault="007059ED">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591</w:t>
      </w:r>
    </w:p>
    <w:p w14:paraId="5E6995B0" w14:textId="77777777" w:rsidR="007059ED" w:rsidRDefault="007059ED">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591</w:t>
      </w:r>
    </w:p>
    <w:p w14:paraId="13A07B00" w14:textId="77777777" w:rsidR="007059ED" w:rsidRDefault="007059ED">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591</w:t>
      </w:r>
    </w:p>
    <w:p w14:paraId="0E9B5E5C" w14:textId="77777777" w:rsidR="007059ED" w:rsidRDefault="007059ED">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797F9B1A" w14:textId="77777777" w:rsidR="007059ED" w:rsidRDefault="007059ED">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592</w:t>
      </w:r>
    </w:p>
    <w:p w14:paraId="2F6E30AE" w14:textId="77777777" w:rsidR="007059ED" w:rsidRDefault="007059ED">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592</w:t>
      </w:r>
    </w:p>
    <w:p w14:paraId="314E3CFB" w14:textId="77777777" w:rsidR="007059ED" w:rsidRDefault="007059ED">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592</w:t>
      </w:r>
    </w:p>
    <w:p w14:paraId="218644C0" w14:textId="77777777" w:rsidR="007059ED" w:rsidRDefault="007059ED">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593</w:t>
      </w:r>
    </w:p>
    <w:p w14:paraId="37082BE1" w14:textId="77777777" w:rsidR="007059ED" w:rsidRDefault="007059ED">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594</w:t>
      </w:r>
    </w:p>
    <w:p w14:paraId="4F881E12" w14:textId="77777777" w:rsidR="007059ED" w:rsidRDefault="007059ED">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594</w:t>
      </w:r>
    </w:p>
    <w:p w14:paraId="33F66F62" w14:textId="77777777" w:rsidR="007059ED" w:rsidRDefault="007059ED">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594</w:t>
      </w:r>
    </w:p>
    <w:p w14:paraId="101BCA16" w14:textId="77777777" w:rsidR="007059ED" w:rsidRDefault="007059ED">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594</w:t>
      </w:r>
    </w:p>
    <w:p w14:paraId="15246C69" w14:textId="77777777" w:rsidR="007059ED" w:rsidRDefault="007059ED">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594</w:t>
      </w:r>
    </w:p>
    <w:p w14:paraId="315FB763" w14:textId="77777777" w:rsidR="007059ED" w:rsidRDefault="007059ED">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594</w:t>
      </w:r>
    </w:p>
    <w:p w14:paraId="400B1021" w14:textId="77777777" w:rsidR="007059ED" w:rsidRDefault="007059ED">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595</w:t>
      </w:r>
    </w:p>
    <w:p w14:paraId="0376A08D" w14:textId="77777777" w:rsidR="007059ED" w:rsidRDefault="007059ED">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595</w:t>
      </w:r>
    </w:p>
    <w:p w14:paraId="78F9FD89" w14:textId="77777777" w:rsidR="007059ED" w:rsidRDefault="007059ED">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595</w:t>
      </w:r>
    </w:p>
    <w:p w14:paraId="29807971" w14:textId="77777777" w:rsidR="007059ED" w:rsidRDefault="007059ED">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596</w:t>
      </w:r>
    </w:p>
    <w:p w14:paraId="40BFA384" w14:textId="77777777" w:rsidR="007059ED" w:rsidRDefault="007059ED">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596</w:t>
      </w:r>
    </w:p>
    <w:p w14:paraId="12F0D307" w14:textId="77777777" w:rsidR="007059ED" w:rsidRDefault="007059ED">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596</w:t>
      </w:r>
    </w:p>
    <w:p w14:paraId="3BDC5F60" w14:textId="77777777" w:rsidR="007059ED" w:rsidRDefault="007059ED">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596</w:t>
      </w:r>
    </w:p>
    <w:p w14:paraId="1043C9AF" w14:textId="77777777" w:rsidR="007059ED" w:rsidRDefault="007059ED">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596</w:t>
      </w:r>
    </w:p>
    <w:p w14:paraId="139CEFF4" w14:textId="77777777" w:rsidR="007059ED" w:rsidRDefault="007059ED">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596</w:t>
      </w:r>
    </w:p>
    <w:p w14:paraId="06AE3205" w14:textId="77777777" w:rsidR="007059ED" w:rsidRDefault="007059ED">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597</w:t>
      </w:r>
    </w:p>
    <w:p w14:paraId="63C19D24" w14:textId="77777777" w:rsidR="007059ED" w:rsidRDefault="007059ED">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598</w:t>
      </w:r>
    </w:p>
    <w:p w14:paraId="15B6582E" w14:textId="77777777" w:rsidR="007059ED" w:rsidRDefault="007059ED">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599</w:t>
      </w:r>
    </w:p>
    <w:p w14:paraId="0F6197FC" w14:textId="77777777" w:rsidR="007059ED" w:rsidRDefault="007059ED">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599</w:t>
      </w:r>
    </w:p>
    <w:p w14:paraId="2E1045A9" w14:textId="77777777" w:rsidR="007059ED" w:rsidRDefault="007059ED">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599</w:t>
      </w:r>
    </w:p>
    <w:p w14:paraId="414D3731" w14:textId="77777777" w:rsidR="007059ED" w:rsidRDefault="007059ED">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599</w:t>
      </w:r>
    </w:p>
    <w:p w14:paraId="4A4B21A0" w14:textId="77777777" w:rsidR="007059ED" w:rsidRDefault="007059ED">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599</w:t>
      </w:r>
    </w:p>
    <w:p w14:paraId="3F55D443" w14:textId="77777777" w:rsidR="007059ED" w:rsidRDefault="007059ED">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600</w:t>
      </w:r>
    </w:p>
    <w:p w14:paraId="5ABCDFB6" w14:textId="77777777" w:rsidR="007059ED" w:rsidRDefault="007059ED">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601</w:t>
      </w:r>
    </w:p>
    <w:p w14:paraId="1ADF2D00" w14:textId="77777777" w:rsidR="007059ED" w:rsidRDefault="007059ED">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601</w:t>
      </w:r>
    </w:p>
    <w:p w14:paraId="7ECE1158" w14:textId="77777777" w:rsidR="007059ED" w:rsidRDefault="007059ED">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601</w:t>
      </w:r>
    </w:p>
    <w:p w14:paraId="427C4D96" w14:textId="77777777" w:rsidR="007059ED" w:rsidRDefault="007059ED">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602</w:t>
      </w:r>
    </w:p>
    <w:p w14:paraId="35B94DA2" w14:textId="77777777" w:rsidR="007059ED" w:rsidRDefault="007059ED">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602</w:t>
      </w:r>
    </w:p>
    <w:p w14:paraId="20E40709" w14:textId="77777777" w:rsidR="007059ED" w:rsidRDefault="007059ED">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602</w:t>
      </w:r>
    </w:p>
    <w:p w14:paraId="66EEAD2C" w14:textId="77777777" w:rsidR="007059ED" w:rsidRDefault="007059ED">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602</w:t>
      </w:r>
    </w:p>
    <w:p w14:paraId="6D766712" w14:textId="77777777" w:rsidR="007059ED" w:rsidRDefault="007059ED">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602</w:t>
      </w:r>
    </w:p>
    <w:p w14:paraId="725D0191" w14:textId="77777777" w:rsidR="007059ED" w:rsidRDefault="007059ED">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603</w:t>
      </w:r>
    </w:p>
    <w:p w14:paraId="75120465" w14:textId="77777777" w:rsidR="007059ED" w:rsidRDefault="007059ED">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603</w:t>
      </w:r>
    </w:p>
    <w:p w14:paraId="4F3F861C" w14:textId="77777777" w:rsidR="007059ED" w:rsidRDefault="007059ED">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603</w:t>
      </w:r>
    </w:p>
    <w:p w14:paraId="5308BDE8" w14:textId="77777777" w:rsidR="007059ED" w:rsidRDefault="007059ED">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603</w:t>
      </w:r>
    </w:p>
    <w:p w14:paraId="116A500A" w14:textId="77777777" w:rsidR="007059ED" w:rsidRDefault="007059ED">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604</w:t>
      </w:r>
    </w:p>
    <w:p w14:paraId="368D528B" w14:textId="77777777" w:rsidR="007059ED" w:rsidRDefault="007059ED">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604</w:t>
      </w:r>
    </w:p>
    <w:p w14:paraId="66A48033" w14:textId="77777777" w:rsidR="007059ED" w:rsidRDefault="007059ED">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604</w:t>
      </w:r>
    </w:p>
    <w:p w14:paraId="4FD71F56" w14:textId="77777777" w:rsidR="007059ED" w:rsidRDefault="007059ED">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604</w:t>
      </w:r>
    </w:p>
    <w:p w14:paraId="0AD9F4EC" w14:textId="77777777" w:rsidR="007059ED" w:rsidRDefault="007059ED">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604</w:t>
      </w:r>
    </w:p>
    <w:p w14:paraId="6695AA91" w14:textId="77777777" w:rsidR="007059ED" w:rsidRDefault="007059ED">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604</w:t>
      </w:r>
    </w:p>
    <w:p w14:paraId="16BD7CA8" w14:textId="77777777" w:rsidR="007059ED" w:rsidRDefault="007059ED">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605</w:t>
      </w:r>
    </w:p>
    <w:p w14:paraId="7E63F5CB" w14:textId="77777777" w:rsidR="007059ED" w:rsidRDefault="007059ED">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605</w:t>
      </w:r>
    </w:p>
    <w:p w14:paraId="5BD978DC" w14:textId="77777777" w:rsidR="007059ED" w:rsidRDefault="007059ED">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606</w:t>
      </w:r>
    </w:p>
    <w:p w14:paraId="40FE8389" w14:textId="77777777" w:rsidR="007059ED" w:rsidRDefault="007059ED">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606</w:t>
      </w:r>
    </w:p>
    <w:p w14:paraId="7F090305" w14:textId="77777777" w:rsidR="007059ED" w:rsidRDefault="007059ED">
      <w:pPr>
        <w:pStyle w:val="TOC3"/>
        <w:rPr>
          <w:rFonts w:asciiTheme="minorHAnsi" w:eastAsiaTheme="minorEastAsia" w:hAnsiTheme="minorHAnsi" w:cstheme="minorBidi"/>
          <w:sz w:val="22"/>
          <w:szCs w:val="22"/>
        </w:rPr>
      </w:pPr>
      <w:r w:rsidRPr="00AE6739">
        <w:rPr>
          <w:rFonts w:eastAsia="SimSun"/>
        </w:rPr>
        <w:t>8.19.2</w:t>
      </w:r>
      <w:r>
        <w:rPr>
          <w:rFonts w:asciiTheme="minorHAnsi" w:eastAsiaTheme="minorEastAsia" w:hAnsiTheme="minorHAnsi" w:cstheme="minorBidi"/>
          <w:sz w:val="22"/>
          <w:szCs w:val="22"/>
        </w:rPr>
        <w:tab/>
      </w:r>
      <w:r w:rsidRPr="00AE6739">
        <w:rPr>
          <w:rFonts w:eastAsia="SimSun"/>
        </w:rPr>
        <w:t>Intra-frequency Measurements</w:t>
      </w:r>
      <w:r>
        <w:tab/>
        <w:t>606</w:t>
      </w:r>
    </w:p>
    <w:p w14:paraId="17C5D85F"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607</w:t>
      </w:r>
    </w:p>
    <w:p w14:paraId="1C0A6A3D" w14:textId="77777777" w:rsidR="007059ED" w:rsidRDefault="007059ED">
      <w:pPr>
        <w:pStyle w:val="TOC3"/>
        <w:rPr>
          <w:rFonts w:asciiTheme="minorHAnsi" w:eastAsiaTheme="minorEastAsia" w:hAnsiTheme="minorHAnsi" w:cstheme="minorBidi"/>
          <w:sz w:val="22"/>
          <w:szCs w:val="22"/>
        </w:rPr>
      </w:pPr>
      <w:r w:rsidRPr="00AE6739">
        <w:rPr>
          <w:rFonts w:eastAsia="SimSun"/>
        </w:rPr>
        <w:t>8.19.4</w:t>
      </w:r>
      <w:r>
        <w:rPr>
          <w:rFonts w:asciiTheme="minorHAnsi" w:eastAsiaTheme="minorEastAsia" w:hAnsiTheme="minorHAnsi" w:cstheme="minorBidi"/>
          <w:sz w:val="22"/>
          <w:szCs w:val="22"/>
        </w:rPr>
        <w:tab/>
      </w:r>
      <w:r>
        <w:t>Void</w:t>
      </w:r>
      <w:r>
        <w:tab/>
        <w:t>607</w:t>
      </w:r>
    </w:p>
    <w:p w14:paraId="569A62B3" w14:textId="77777777" w:rsidR="007059ED" w:rsidRDefault="007059ED">
      <w:pPr>
        <w:pStyle w:val="TOC3"/>
        <w:rPr>
          <w:rFonts w:asciiTheme="minorHAnsi" w:eastAsiaTheme="minorEastAsia" w:hAnsiTheme="minorHAnsi" w:cstheme="minorBidi"/>
          <w:sz w:val="22"/>
          <w:szCs w:val="22"/>
        </w:rPr>
      </w:pPr>
      <w:r w:rsidRPr="00AE6739">
        <w:rPr>
          <w:rFonts w:eastAsia="SimSun"/>
        </w:rPr>
        <w:t>8.19.5</w:t>
      </w:r>
      <w:r>
        <w:rPr>
          <w:rFonts w:asciiTheme="minorHAnsi" w:eastAsiaTheme="minorEastAsia" w:hAnsiTheme="minorHAnsi" w:cstheme="minorBidi"/>
          <w:sz w:val="22"/>
          <w:szCs w:val="22"/>
        </w:rPr>
        <w:tab/>
      </w:r>
      <w:r w:rsidRPr="00AE6739">
        <w:rPr>
          <w:rFonts w:eastAsia="SimSun"/>
        </w:rPr>
        <w:t>Intra-frequency E-CID Measurements</w:t>
      </w:r>
      <w:r>
        <w:tab/>
        <w:t>607</w:t>
      </w:r>
    </w:p>
    <w:p w14:paraId="7BC9643C" w14:textId="77777777" w:rsidR="007059ED" w:rsidRDefault="007059E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607</w:t>
      </w:r>
    </w:p>
    <w:p w14:paraId="7817519F" w14:textId="77777777" w:rsidR="007059ED" w:rsidRDefault="007059E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607</w:t>
      </w:r>
    </w:p>
    <w:p w14:paraId="31A33C78" w14:textId="77777777" w:rsidR="007059ED" w:rsidRDefault="007059E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607</w:t>
      </w:r>
    </w:p>
    <w:p w14:paraId="5E539D3C" w14:textId="77777777" w:rsidR="007059ED" w:rsidRDefault="007059E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608</w:t>
      </w:r>
    </w:p>
    <w:p w14:paraId="48C3F83D" w14:textId="77777777" w:rsidR="007059ED" w:rsidRDefault="007059ED">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608</w:t>
      </w:r>
    </w:p>
    <w:p w14:paraId="21171627" w14:textId="77777777" w:rsidR="007059ED" w:rsidRDefault="007059ED">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608</w:t>
      </w:r>
    </w:p>
    <w:p w14:paraId="0DB98F6B" w14:textId="77777777" w:rsidR="007059ED" w:rsidRDefault="007059ED">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609</w:t>
      </w:r>
    </w:p>
    <w:p w14:paraId="22BFA6A8" w14:textId="77777777" w:rsidR="007059ED" w:rsidRDefault="007059ED">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610</w:t>
      </w:r>
    </w:p>
    <w:p w14:paraId="2D694A02" w14:textId="77777777" w:rsidR="007059ED" w:rsidRDefault="007059ED">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611</w:t>
      </w:r>
    </w:p>
    <w:p w14:paraId="3B48F370" w14:textId="77777777" w:rsidR="007059ED" w:rsidRDefault="007059ED">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612</w:t>
      </w:r>
    </w:p>
    <w:p w14:paraId="78AFD8D0" w14:textId="77777777" w:rsidR="007059ED" w:rsidRDefault="007059ED">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613</w:t>
      </w:r>
    </w:p>
    <w:p w14:paraId="0D1DAE8F" w14:textId="77777777" w:rsidR="007059ED" w:rsidRDefault="007059ED">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614</w:t>
      </w:r>
    </w:p>
    <w:p w14:paraId="46BE5554" w14:textId="77777777" w:rsidR="007059ED" w:rsidRDefault="007059ED">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615</w:t>
      </w:r>
    </w:p>
    <w:p w14:paraId="0EDC45E5" w14:textId="77777777" w:rsidR="007059ED" w:rsidRDefault="007059ED">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615</w:t>
      </w:r>
    </w:p>
    <w:p w14:paraId="33721585" w14:textId="77777777" w:rsidR="007059ED" w:rsidRDefault="007059ED">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615</w:t>
      </w:r>
    </w:p>
    <w:p w14:paraId="3AB0530D" w14:textId="77777777" w:rsidR="007059ED" w:rsidRDefault="007059ED">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616</w:t>
      </w:r>
    </w:p>
    <w:p w14:paraId="196EFB5B" w14:textId="77777777" w:rsidR="007059ED" w:rsidRDefault="007059ED">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616</w:t>
      </w:r>
    </w:p>
    <w:p w14:paraId="51AD9F89" w14:textId="77777777" w:rsidR="007059ED" w:rsidRDefault="007059ED">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616</w:t>
      </w:r>
    </w:p>
    <w:p w14:paraId="0CCE1D92" w14:textId="77777777" w:rsidR="007059ED" w:rsidRDefault="007059E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617</w:t>
      </w:r>
    </w:p>
    <w:p w14:paraId="5A511280" w14:textId="77777777" w:rsidR="007059ED" w:rsidRDefault="007059E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617</w:t>
      </w:r>
    </w:p>
    <w:p w14:paraId="733F95A2" w14:textId="77777777" w:rsidR="007059ED" w:rsidRDefault="007059E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618</w:t>
      </w:r>
    </w:p>
    <w:p w14:paraId="695C5F96" w14:textId="77777777" w:rsidR="007059ED" w:rsidRDefault="007059E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619</w:t>
      </w:r>
    </w:p>
    <w:p w14:paraId="17CBE186" w14:textId="77777777" w:rsidR="007059ED" w:rsidRDefault="007059ED">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619</w:t>
      </w:r>
    </w:p>
    <w:p w14:paraId="039797F7" w14:textId="77777777" w:rsidR="007059ED" w:rsidRDefault="007059ED">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620</w:t>
      </w:r>
    </w:p>
    <w:p w14:paraId="69ADA0BD" w14:textId="77777777" w:rsidR="007059ED" w:rsidRDefault="007059ED">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620</w:t>
      </w:r>
    </w:p>
    <w:p w14:paraId="44FC73D6" w14:textId="77777777" w:rsidR="007059ED" w:rsidRDefault="007059ED">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621</w:t>
      </w:r>
    </w:p>
    <w:p w14:paraId="23F4B847" w14:textId="77777777" w:rsidR="007059ED" w:rsidRDefault="007059ED">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622</w:t>
      </w:r>
    </w:p>
    <w:p w14:paraId="7E4E45F8" w14:textId="77777777" w:rsidR="007059ED" w:rsidRDefault="007059ED">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622</w:t>
      </w:r>
    </w:p>
    <w:p w14:paraId="1BDF348E" w14:textId="77777777" w:rsidR="007059ED" w:rsidRDefault="007059ED">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622</w:t>
      </w:r>
    </w:p>
    <w:p w14:paraId="5CEFEFFE" w14:textId="77777777" w:rsidR="007059ED" w:rsidRDefault="007059ED">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622</w:t>
      </w:r>
    </w:p>
    <w:p w14:paraId="7BD6DD41" w14:textId="77777777" w:rsidR="007059ED" w:rsidRDefault="007059E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623</w:t>
      </w:r>
    </w:p>
    <w:p w14:paraId="7CF2FBB9" w14:textId="77777777" w:rsidR="007059ED" w:rsidRDefault="007059E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623</w:t>
      </w:r>
    </w:p>
    <w:p w14:paraId="10AFE4D1" w14:textId="77777777" w:rsidR="007059ED" w:rsidRDefault="007059ED">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623</w:t>
      </w:r>
    </w:p>
    <w:p w14:paraId="46E9DC19" w14:textId="77777777" w:rsidR="007059ED" w:rsidRDefault="007059ED">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624</w:t>
      </w:r>
    </w:p>
    <w:p w14:paraId="14AD9170" w14:textId="77777777" w:rsidR="007059ED" w:rsidRDefault="007059ED">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625</w:t>
      </w:r>
    </w:p>
    <w:p w14:paraId="61B12DCF" w14:textId="77777777" w:rsidR="007059ED" w:rsidRDefault="007059ED">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626</w:t>
      </w:r>
    </w:p>
    <w:p w14:paraId="653739E9" w14:textId="77777777" w:rsidR="007059ED" w:rsidRDefault="007059ED">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627</w:t>
      </w:r>
    </w:p>
    <w:p w14:paraId="12B58613" w14:textId="77777777" w:rsidR="007059ED" w:rsidRDefault="007059ED">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628</w:t>
      </w:r>
    </w:p>
    <w:p w14:paraId="58E545FE" w14:textId="77777777" w:rsidR="007059ED" w:rsidRDefault="007059ED">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628</w:t>
      </w:r>
    </w:p>
    <w:p w14:paraId="6EBAF8DD" w14:textId="77777777" w:rsidR="007059ED" w:rsidRDefault="007059ED">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628</w:t>
      </w:r>
    </w:p>
    <w:p w14:paraId="15EA1D17" w14:textId="77777777" w:rsidR="007059ED" w:rsidRDefault="007059ED">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628</w:t>
      </w:r>
    </w:p>
    <w:p w14:paraId="516AB6EC" w14:textId="77777777" w:rsidR="007059ED" w:rsidRDefault="007059ED">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628</w:t>
      </w:r>
    </w:p>
    <w:p w14:paraId="05F86516" w14:textId="77777777" w:rsidR="007059ED" w:rsidRDefault="007059E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629</w:t>
      </w:r>
    </w:p>
    <w:p w14:paraId="254ABF4E" w14:textId="77777777" w:rsidR="007059ED" w:rsidRDefault="007059ED">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629</w:t>
      </w:r>
    </w:p>
    <w:p w14:paraId="3F99E3A9" w14:textId="77777777" w:rsidR="007059ED" w:rsidRDefault="007059ED">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630</w:t>
      </w:r>
    </w:p>
    <w:p w14:paraId="0DBF9973" w14:textId="77777777" w:rsidR="007059ED" w:rsidRDefault="007059ED">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631</w:t>
      </w:r>
    </w:p>
    <w:p w14:paraId="0A6E7618" w14:textId="77777777" w:rsidR="007059ED" w:rsidRDefault="007059ED">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631</w:t>
      </w:r>
    </w:p>
    <w:p w14:paraId="4AB53BBA" w14:textId="77777777" w:rsidR="007059ED" w:rsidRDefault="007059ED">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632</w:t>
      </w:r>
    </w:p>
    <w:p w14:paraId="25C13393" w14:textId="77777777" w:rsidR="007059ED" w:rsidRDefault="007059ED">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633</w:t>
      </w:r>
    </w:p>
    <w:p w14:paraId="7FE4628B" w14:textId="77777777" w:rsidR="007059ED" w:rsidRDefault="007059ED">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633</w:t>
      </w:r>
    </w:p>
    <w:p w14:paraId="77A56E05" w14:textId="77777777" w:rsidR="007059ED" w:rsidRDefault="007059ED">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633</w:t>
      </w:r>
    </w:p>
    <w:p w14:paraId="207ABC04" w14:textId="77777777" w:rsidR="007059ED" w:rsidRDefault="007059ED">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634</w:t>
      </w:r>
    </w:p>
    <w:p w14:paraId="1F8BA538" w14:textId="77777777" w:rsidR="007059ED" w:rsidRDefault="007059ED">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635</w:t>
      </w:r>
    </w:p>
    <w:p w14:paraId="4B4E1EEC" w14:textId="77777777" w:rsidR="007059ED" w:rsidRDefault="007059ED">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635</w:t>
      </w:r>
    </w:p>
    <w:p w14:paraId="0F052BD0" w14:textId="77777777" w:rsidR="007059ED" w:rsidRDefault="007059ED">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635</w:t>
      </w:r>
    </w:p>
    <w:p w14:paraId="546E8980" w14:textId="77777777" w:rsidR="007059ED" w:rsidRDefault="007059ED">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635</w:t>
      </w:r>
    </w:p>
    <w:p w14:paraId="2F9DE385" w14:textId="77777777" w:rsidR="007059ED" w:rsidRDefault="007059E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636</w:t>
      </w:r>
    </w:p>
    <w:p w14:paraId="572E2DFF" w14:textId="77777777" w:rsidR="007059ED" w:rsidRDefault="007059E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636</w:t>
      </w:r>
    </w:p>
    <w:p w14:paraId="21A770D2" w14:textId="77777777" w:rsidR="007059ED" w:rsidRDefault="007059ED">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637</w:t>
      </w:r>
    </w:p>
    <w:p w14:paraId="2F9FF252" w14:textId="77777777" w:rsidR="007059ED" w:rsidRDefault="007059ED">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637</w:t>
      </w:r>
    </w:p>
    <w:p w14:paraId="261FF8F3" w14:textId="77777777" w:rsidR="007059ED" w:rsidRDefault="007059ED">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637</w:t>
      </w:r>
    </w:p>
    <w:p w14:paraId="339E4EDB" w14:textId="77777777" w:rsidR="007059ED" w:rsidRDefault="007059ED">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637</w:t>
      </w:r>
    </w:p>
    <w:p w14:paraId="5B43F376" w14:textId="77777777" w:rsidR="007059ED" w:rsidRDefault="007059ED">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637</w:t>
      </w:r>
    </w:p>
    <w:p w14:paraId="58DFCFC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637</w:t>
      </w:r>
    </w:p>
    <w:p w14:paraId="1D33044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638</w:t>
      </w:r>
    </w:p>
    <w:p w14:paraId="4938ACE1" w14:textId="77777777" w:rsidR="007059ED" w:rsidRDefault="007059ED">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639</w:t>
      </w:r>
    </w:p>
    <w:p w14:paraId="1E4D0257"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640</w:t>
      </w:r>
    </w:p>
    <w:p w14:paraId="0B5F8BD7" w14:textId="77777777" w:rsidR="007059ED" w:rsidRDefault="007059ED">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641</w:t>
      </w:r>
    </w:p>
    <w:p w14:paraId="6B846E7A"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641</w:t>
      </w:r>
    </w:p>
    <w:p w14:paraId="528F2113"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642</w:t>
      </w:r>
    </w:p>
    <w:p w14:paraId="57F4BF53" w14:textId="77777777" w:rsidR="007059ED" w:rsidRDefault="007059ED">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644</w:t>
      </w:r>
    </w:p>
    <w:p w14:paraId="635CC2CB" w14:textId="77777777" w:rsidR="007059ED" w:rsidRDefault="007059ED">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644</w:t>
      </w:r>
    </w:p>
    <w:p w14:paraId="78A9D84F"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645</w:t>
      </w:r>
    </w:p>
    <w:p w14:paraId="26DC447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646</w:t>
      </w:r>
    </w:p>
    <w:p w14:paraId="6B3C3790"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647</w:t>
      </w:r>
    </w:p>
    <w:p w14:paraId="002C8C72"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648</w:t>
      </w:r>
    </w:p>
    <w:p w14:paraId="4814B21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648</w:t>
      </w:r>
    </w:p>
    <w:p w14:paraId="5D0079B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648</w:t>
      </w:r>
    </w:p>
    <w:p w14:paraId="764B330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648</w:t>
      </w:r>
    </w:p>
    <w:p w14:paraId="3DF19EE9"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648</w:t>
      </w:r>
    </w:p>
    <w:p w14:paraId="796A24C9" w14:textId="77777777" w:rsidR="007059ED" w:rsidRDefault="007059ED">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649</w:t>
      </w:r>
    </w:p>
    <w:p w14:paraId="7812328B" w14:textId="77777777" w:rsidR="007059ED" w:rsidRDefault="007059ED">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649</w:t>
      </w:r>
    </w:p>
    <w:p w14:paraId="6D2A04B1"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649</w:t>
      </w:r>
    </w:p>
    <w:p w14:paraId="0002E06F"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650</w:t>
      </w:r>
    </w:p>
    <w:p w14:paraId="0968A59E" w14:textId="77777777" w:rsidR="007059ED" w:rsidRDefault="007059ED">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651</w:t>
      </w:r>
    </w:p>
    <w:p w14:paraId="0EA66715" w14:textId="77777777" w:rsidR="007059ED" w:rsidRDefault="007059ED">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651</w:t>
      </w:r>
    </w:p>
    <w:p w14:paraId="20CD5949" w14:textId="77777777" w:rsidR="007059ED" w:rsidRDefault="007059ED">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651</w:t>
      </w:r>
    </w:p>
    <w:p w14:paraId="00E6F8ED" w14:textId="77777777" w:rsidR="007059ED" w:rsidRDefault="007059ED">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651</w:t>
      </w:r>
    </w:p>
    <w:p w14:paraId="37E84070" w14:textId="77777777" w:rsidR="007059ED" w:rsidRDefault="007059ED">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651</w:t>
      </w:r>
    </w:p>
    <w:p w14:paraId="63FCE633" w14:textId="77777777" w:rsidR="007059ED" w:rsidRDefault="007059ED">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651</w:t>
      </w:r>
    </w:p>
    <w:p w14:paraId="78180BD7" w14:textId="77777777" w:rsidR="007059ED" w:rsidRDefault="007059ED">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652</w:t>
      </w:r>
    </w:p>
    <w:p w14:paraId="4D8B24BA" w14:textId="77777777" w:rsidR="007059ED" w:rsidRDefault="007059ED">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653</w:t>
      </w:r>
    </w:p>
    <w:p w14:paraId="6E0CC384" w14:textId="77777777" w:rsidR="007059ED" w:rsidRDefault="007059ED">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653</w:t>
      </w:r>
    </w:p>
    <w:p w14:paraId="7AB597E2" w14:textId="77777777" w:rsidR="007059ED" w:rsidRDefault="007059ED">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653</w:t>
      </w:r>
    </w:p>
    <w:p w14:paraId="2390BFE6" w14:textId="77777777" w:rsidR="007059ED" w:rsidRDefault="007059ED">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654</w:t>
      </w:r>
    </w:p>
    <w:p w14:paraId="031EABB5" w14:textId="77777777" w:rsidR="007059ED" w:rsidRDefault="007059ED">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654</w:t>
      </w:r>
    </w:p>
    <w:p w14:paraId="4AADE75D" w14:textId="77777777" w:rsidR="007059ED" w:rsidRDefault="007059ED">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654</w:t>
      </w:r>
    </w:p>
    <w:p w14:paraId="0C91C5D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655</w:t>
      </w:r>
    </w:p>
    <w:p w14:paraId="4F60690E"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655</w:t>
      </w:r>
    </w:p>
    <w:p w14:paraId="40AB19A6" w14:textId="77777777" w:rsidR="007059ED" w:rsidRDefault="007059ED">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655</w:t>
      </w:r>
    </w:p>
    <w:p w14:paraId="7F03CDCB" w14:textId="77777777" w:rsidR="007059ED" w:rsidRDefault="007059ED">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4FFAD271" w14:textId="77777777" w:rsidR="007059ED" w:rsidRDefault="007059ED">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64680FE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655</w:t>
      </w:r>
    </w:p>
    <w:p w14:paraId="07368BAD"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655</w:t>
      </w:r>
    </w:p>
    <w:p w14:paraId="52992A43" w14:textId="77777777" w:rsidR="007059ED" w:rsidRDefault="007059ED">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655</w:t>
      </w:r>
    </w:p>
    <w:p w14:paraId="58F731F1" w14:textId="77777777" w:rsidR="007059ED" w:rsidRDefault="007059ED">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1E43D015" w14:textId="77777777" w:rsidR="007059ED" w:rsidRDefault="007059ED">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2A926DD4" w14:textId="77777777" w:rsidR="007059ED" w:rsidRDefault="007059ED">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656</w:t>
      </w:r>
    </w:p>
    <w:p w14:paraId="4E8C1A55" w14:textId="77777777" w:rsidR="007059ED" w:rsidRDefault="007059ED">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656</w:t>
      </w:r>
    </w:p>
    <w:p w14:paraId="6FDB112F" w14:textId="77777777" w:rsidR="007059ED" w:rsidRDefault="007059ED">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656</w:t>
      </w:r>
    </w:p>
    <w:p w14:paraId="422F1DE7" w14:textId="77777777" w:rsidR="007059ED" w:rsidRDefault="007059ED">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657</w:t>
      </w:r>
    </w:p>
    <w:p w14:paraId="249AFB10" w14:textId="77777777" w:rsidR="007059ED" w:rsidRDefault="007059ED">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657</w:t>
      </w:r>
    </w:p>
    <w:p w14:paraId="689E6DFA" w14:textId="77777777" w:rsidR="007059ED" w:rsidRDefault="007059ED">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657</w:t>
      </w:r>
    </w:p>
    <w:p w14:paraId="20EDEF82" w14:textId="77777777" w:rsidR="007059ED" w:rsidRDefault="007059ED">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657</w:t>
      </w:r>
    </w:p>
    <w:p w14:paraId="6309FFFA" w14:textId="77777777" w:rsidR="007059ED" w:rsidRDefault="007059ED">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658</w:t>
      </w:r>
    </w:p>
    <w:p w14:paraId="11AE0B0A" w14:textId="77777777" w:rsidR="007059ED" w:rsidRDefault="007059ED">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659</w:t>
      </w:r>
    </w:p>
    <w:p w14:paraId="5CEA43B7" w14:textId="77777777" w:rsidR="007059ED" w:rsidRDefault="007059ED">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659</w:t>
      </w:r>
    </w:p>
    <w:p w14:paraId="2234AF74" w14:textId="77777777" w:rsidR="007059ED" w:rsidRDefault="007059ED">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659</w:t>
      </w:r>
    </w:p>
    <w:p w14:paraId="5A3BC52A" w14:textId="77777777" w:rsidR="007059ED" w:rsidRDefault="007059ED">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659</w:t>
      </w:r>
    </w:p>
    <w:p w14:paraId="4207B5CC" w14:textId="77777777" w:rsidR="007059ED" w:rsidRDefault="007059ED">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659</w:t>
      </w:r>
    </w:p>
    <w:p w14:paraId="3CD62F46" w14:textId="77777777" w:rsidR="007059ED" w:rsidRDefault="007059ED">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660</w:t>
      </w:r>
    </w:p>
    <w:p w14:paraId="7FE053F0" w14:textId="77777777" w:rsidR="007059ED" w:rsidRDefault="007059ED">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660</w:t>
      </w:r>
    </w:p>
    <w:p w14:paraId="5C011147" w14:textId="77777777" w:rsidR="007059ED" w:rsidRDefault="007059ED">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661</w:t>
      </w:r>
    </w:p>
    <w:p w14:paraId="3000AAA2" w14:textId="77777777" w:rsidR="007059ED" w:rsidRDefault="007059ED">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661</w:t>
      </w:r>
    </w:p>
    <w:p w14:paraId="249EDA87" w14:textId="77777777" w:rsidR="007059ED" w:rsidRDefault="007059ED">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661</w:t>
      </w:r>
    </w:p>
    <w:p w14:paraId="7D322011" w14:textId="77777777" w:rsidR="007059ED" w:rsidRDefault="007059ED">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661</w:t>
      </w:r>
    </w:p>
    <w:p w14:paraId="070520C5" w14:textId="77777777" w:rsidR="007059ED" w:rsidRDefault="007059ED">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662</w:t>
      </w:r>
    </w:p>
    <w:p w14:paraId="6AC6CAF4" w14:textId="77777777" w:rsidR="007059ED" w:rsidRDefault="007059ED">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662</w:t>
      </w:r>
    </w:p>
    <w:p w14:paraId="6764E4FB" w14:textId="77777777" w:rsidR="007059ED" w:rsidRDefault="007059ED">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663</w:t>
      </w:r>
    </w:p>
    <w:p w14:paraId="24B15238" w14:textId="77777777" w:rsidR="007059ED" w:rsidRDefault="007059ED">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663</w:t>
      </w:r>
    </w:p>
    <w:p w14:paraId="41ABEA70" w14:textId="77777777" w:rsidR="007059ED" w:rsidRDefault="007059ED">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663</w:t>
      </w:r>
    </w:p>
    <w:p w14:paraId="7B4D9816" w14:textId="77777777" w:rsidR="007059ED" w:rsidRDefault="007059ED">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663</w:t>
      </w:r>
    </w:p>
    <w:p w14:paraId="6AD0762E" w14:textId="77777777" w:rsidR="007059ED" w:rsidRDefault="007059ED">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664</w:t>
      </w:r>
    </w:p>
    <w:p w14:paraId="5A52BC05" w14:textId="77777777" w:rsidR="007059ED" w:rsidRDefault="007059ED">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664</w:t>
      </w:r>
    </w:p>
    <w:p w14:paraId="3303E8A7" w14:textId="77777777" w:rsidR="007059ED" w:rsidRDefault="007059ED">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665</w:t>
      </w:r>
    </w:p>
    <w:p w14:paraId="38012A88" w14:textId="77777777" w:rsidR="007059ED" w:rsidRDefault="007059ED">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665</w:t>
      </w:r>
    </w:p>
    <w:p w14:paraId="1FC97169" w14:textId="77777777" w:rsidR="007059ED" w:rsidRDefault="007059ED">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665</w:t>
      </w:r>
    </w:p>
    <w:p w14:paraId="0E107FFF" w14:textId="77777777" w:rsidR="007059ED" w:rsidRDefault="007059ED">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666</w:t>
      </w:r>
    </w:p>
    <w:p w14:paraId="2A0B0B9E" w14:textId="77777777" w:rsidR="007059ED" w:rsidRDefault="007059ED">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666</w:t>
      </w:r>
    </w:p>
    <w:p w14:paraId="04C965CC" w14:textId="77777777" w:rsidR="007059ED" w:rsidRDefault="007059ED">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666</w:t>
      </w:r>
    </w:p>
    <w:p w14:paraId="3D52FBD5" w14:textId="77777777" w:rsidR="007059ED" w:rsidRDefault="007059ED">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666</w:t>
      </w:r>
    </w:p>
    <w:p w14:paraId="3393E11D" w14:textId="77777777" w:rsidR="007059ED" w:rsidRDefault="007059ED">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667</w:t>
      </w:r>
    </w:p>
    <w:p w14:paraId="4B2FDAFE" w14:textId="77777777" w:rsidR="007059ED" w:rsidRDefault="007059ED">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667</w:t>
      </w:r>
    </w:p>
    <w:p w14:paraId="05F12ABA" w14:textId="77777777" w:rsidR="007059ED" w:rsidRDefault="007059ED">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667</w:t>
      </w:r>
    </w:p>
    <w:p w14:paraId="1000DCFE" w14:textId="77777777" w:rsidR="007059ED" w:rsidRDefault="007059ED">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667</w:t>
      </w:r>
    </w:p>
    <w:p w14:paraId="0C2AB153" w14:textId="77777777" w:rsidR="007059ED" w:rsidRDefault="007059ED">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667</w:t>
      </w:r>
    </w:p>
    <w:p w14:paraId="5CE187B4" w14:textId="77777777" w:rsidR="007059ED" w:rsidRDefault="007059ED">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668</w:t>
      </w:r>
    </w:p>
    <w:p w14:paraId="531FFA54" w14:textId="77777777" w:rsidR="007059ED" w:rsidRDefault="007059ED">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668</w:t>
      </w:r>
    </w:p>
    <w:p w14:paraId="0CD33E9D" w14:textId="77777777" w:rsidR="007059ED" w:rsidRDefault="007059ED">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668</w:t>
      </w:r>
    </w:p>
    <w:p w14:paraId="1F15B533" w14:textId="77777777" w:rsidR="007059ED" w:rsidRDefault="007059ED">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669</w:t>
      </w:r>
    </w:p>
    <w:p w14:paraId="1ED526CB" w14:textId="77777777" w:rsidR="007059ED" w:rsidRDefault="007059ED">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669</w:t>
      </w:r>
    </w:p>
    <w:p w14:paraId="723DF53D" w14:textId="77777777" w:rsidR="007059ED" w:rsidRDefault="007059ED">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670</w:t>
      </w:r>
    </w:p>
    <w:p w14:paraId="4DF6078A" w14:textId="77777777" w:rsidR="007059ED" w:rsidRDefault="007059ED">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671</w:t>
      </w:r>
    </w:p>
    <w:p w14:paraId="728C2600" w14:textId="77777777" w:rsidR="007059ED" w:rsidRDefault="007059ED">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672</w:t>
      </w:r>
    </w:p>
    <w:p w14:paraId="059ACB49" w14:textId="77777777" w:rsidR="007059ED" w:rsidRDefault="007059ED">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673</w:t>
      </w:r>
    </w:p>
    <w:p w14:paraId="1E75579C" w14:textId="77777777" w:rsidR="007059ED" w:rsidRDefault="007059ED">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673</w:t>
      </w:r>
    </w:p>
    <w:p w14:paraId="16AEB5F8" w14:textId="77777777" w:rsidR="007059ED" w:rsidRDefault="007059ED">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674</w:t>
      </w:r>
    </w:p>
    <w:p w14:paraId="4787AAB5" w14:textId="77777777" w:rsidR="007059ED" w:rsidRDefault="007059ED">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675</w:t>
      </w:r>
    </w:p>
    <w:p w14:paraId="3AACC3C3" w14:textId="77777777" w:rsidR="007059ED" w:rsidRDefault="007059ED">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675</w:t>
      </w:r>
    </w:p>
    <w:p w14:paraId="10DED9CC" w14:textId="77777777" w:rsidR="007059ED" w:rsidRDefault="007059ED">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676</w:t>
      </w:r>
    </w:p>
    <w:p w14:paraId="5056254D" w14:textId="77777777" w:rsidR="007059ED" w:rsidRDefault="007059ED">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677</w:t>
      </w:r>
    </w:p>
    <w:p w14:paraId="13E1CBAC" w14:textId="77777777" w:rsidR="007059ED" w:rsidRDefault="007059ED">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678</w:t>
      </w:r>
    </w:p>
    <w:p w14:paraId="584F5103" w14:textId="77777777" w:rsidR="007059ED" w:rsidRDefault="007059ED">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680</w:t>
      </w:r>
    </w:p>
    <w:p w14:paraId="75E3BD86" w14:textId="77777777" w:rsidR="007059ED" w:rsidRDefault="007059ED">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680</w:t>
      </w:r>
    </w:p>
    <w:p w14:paraId="3CEAAAED" w14:textId="77777777" w:rsidR="007059ED" w:rsidRDefault="007059ED">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681</w:t>
      </w:r>
    </w:p>
    <w:p w14:paraId="11AC19A5" w14:textId="77777777" w:rsidR="007059ED" w:rsidRDefault="007059ED">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682</w:t>
      </w:r>
    </w:p>
    <w:p w14:paraId="126096BA" w14:textId="77777777" w:rsidR="007059ED" w:rsidRDefault="007059ED">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684</w:t>
      </w:r>
    </w:p>
    <w:p w14:paraId="1E83117F" w14:textId="77777777" w:rsidR="007059ED" w:rsidRDefault="007059ED">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684</w:t>
      </w:r>
    </w:p>
    <w:p w14:paraId="25430A42" w14:textId="77777777" w:rsidR="007059ED" w:rsidRDefault="007059ED">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685</w:t>
      </w:r>
    </w:p>
    <w:p w14:paraId="17ED46A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686</w:t>
      </w:r>
    </w:p>
    <w:p w14:paraId="04BBD20E"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689</w:t>
      </w:r>
    </w:p>
    <w:p w14:paraId="347619B6" w14:textId="77777777" w:rsidR="007059ED" w:rsidRDefault="007059ED">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692</w:t>
      </w:r>
    </w:p>
    <w:p w14:paraId="31C51E8E" w14:textId="77777777" w:rsidR="007059ED" w:rsidRDefault="007059ED">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692</w:t>
      </w:r>
    </w:p>
    <w:p w14:paraId="7231F357" w14:textId="77777777" w:rsidR="007059ED" w:rsidRDefault="007059ED">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693</w:t>
      </w:r>
    </w:p>
    <w:p w14:paraId="015154EF" w14:textId="77777777" w:rsidR="007059ED" w:rsidRDefault="007059ED">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693</w:t>
      </w:r>
    </w:p>
    <w:p w14:paraId="2833FFE9" w14:textId="77777777" w:rsidR="007059ED" w:rsidRDefault="007059ED">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694</w:t>
      </w:r>
    </w:p>
    <w:p w14:paraId="6DED5221" w14:textId="77777777" w:rsidR="007059ED" w:rsidRDefault="007059ED">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694</w:t>
      </w:r>
    </w:p>
    <w:p w14:paraId="4474A214" w14:textId="77777777" w:rsidR="007059ED" w:rsidRDefault="007059ED">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695</w:t>
      </w:r>
    </w:p>
    <w:p w14:paraId="497AB2A8" w14:textId="77777777" w:rsidR="007059ED" w:rsidRDefault="007059ED">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695</w:t>
      </w:r>
    </w:p>
    <w:p w14:paraId="0324A543" w14:textId="77777777" w:rsidR="007059ED" w:rsidRDefault="007059ED">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696</w:t>
      </w:r>
    </w:p>
    <w:p w14:paraId="2FE4A0BB" w14:textId="77777777" w:rsidR="007059ED" w:rsidRDefault="007059ED">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696</w:t>
      </w:r>
    </w:p>
    <w:p w14:paraId="70F6F1E9" w14:textId="77777777" w:rsidR="007059ED" w:rsidRDefault="007059ED">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696</w:t>
      </w:r>
    </w:p>
    <w:p w14:paraId="4CAB6F88" w14:textId="77777777" w:rsidR="007059ED" w:rsidRDefault="007059ED">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697</w:t>
      </w:r>
    </w:p>
    <w:p w14:paraId="67E27FDB" w14:textId="77777777" w:rsidR="007059ED" w:rsidRDefault="007059ED">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698</w:t>
      </w:r>
    </w:p>
    <w:p w14:paraId="774FF163" w14:textId="77777777" w:rsidR="007059ED" w:rsidRDefault="007059ED">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699</w:t>
      </w:r>
    </w:p>
    <w:p w14:paraId="50EC5455" w14:textId="77777777" w:rsidR="007059ED" w:rsidRDefault="007059ED">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700</w:t>
      </w:r>
    </w:p>
    <w:p w14:paraId="156C13FA" w14:textId="77777777" w:rsidR="007059ED" w:rsidRDefault="007059ED">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701</w:t>
      </w:r>
    </w:p>
    <w:p w14:paraId="6E472227" w14:textId="77777777" w:rsidR="007059ED" w:rsidRDefault="007059ED">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701</w:t>
      </w:r>
    </w:p>
    <w:p w14:paraId="39F6252F" w14:textId="77777777" w:rsidR="007059ED" w:rsidRDefault="007059ED">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702</w:t>
      </w:r>
    </w:p>
    <w:p w14:paraId="32FD4F05" w14:textId="77777777" w:rsidR="007059ED" w:rsidRDefault="007059ED">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702</w:t>
      </w:r>
    </w:p>
    <w:p w14:paraId="3ACD4F94" w14:textId="77777777" w:rsidR="007059ED" w:rsidRDefault="007059ED">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702</w:t>
      </w:r>
    </w:p>
    <w:p w14:paraId="7172B5A8" w14:textId="77777777" w:rsidR="007059ED" w:rsidRDefault="007059ED">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702</w:t>
      </w:r>
    </w:p>
    <w:p w14:paraId="58AFE684" w14:textId="77777777" w:rsidR="007059ED" w:rsidRDefault="007059ED">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704</w:t>
      </w:r>
    </w:p>
    <w:p w14:paraId="6F2B32C9" w14:textId="77777777" w:rsidR="007059ED" w:rsidRDefault="007059ED">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704</w:t>
      </w:r>
    </w:p>
    <w:p w14:paraId="67484B3E" w14:textId="77777777" w:rsidR="007059ED" w:rsidRDefault="007059ED">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704</w:t>
      </w:r>
    </w:p>
    <w:p w14:paraId="5B7B7E09" w14:textId="77777777" w:rsidR="007059ED" w:rsidRDefault="007059ED">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705</w:t>
      </w:r>
    </w:p>
    <w:p w14:paraId="2B9F0A6B" w14:textId="77777777" w:rsidR="007059ED" w:rsidRDefault="007059ED">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705</w:t>
      </w:r>
    </w:p>
    <w:p w14:paraId="0F5F7AF9" w14:textId="77777777" w:rsidR="007059ED" w:rsidRDefault="007059ED">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705</w:t>
      </w:r>
    </w:p>
    <w:p w14:paraId="5CFD5C9A" w14:textId="77777777" w:rsidR="007059ED" w:rsidRDefault="007059ED">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706</w:t>
      </w:r>
    </w:p>
    <w:p w14:paraId="7ED657FC" w14:textId="77777777" w:rsidR="007059ED" w:rsidRDefault="007059ED">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707</w:t>
      </w:r>
    </w:p>
    <w:p w14:paraId="7FFA48CB" w14:textId="77777777" w:rsidR="007059ED" w:rsidRDefault="007059ED">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708</w:t>
      </w:r>
    </w:p>
    <w:p w14:paraId="3FC78377" w14:textId="77777777" w:rsidR="007059ED" w:rsidRDefault="007059ED">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710</w:t>
      </w:r>
    </w:p>
    <w:p w14:paraId="640B3F79" w14:textId="77777777" w:rsidR="007059ED" w:rsidRDefault="007059ED">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711</w:t>
      </w:r>
    </w:p>
    <w:p w14:paraId="1E8EFD98" w14:textId="77777777" w:rsidR="007059ED" w:rsidRDefault="007059ED">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712</w:t>
      </w:r>
    </w:p>
    <w:p w14:paraId="6EA374A0" w14:textId="77777777" w:rsidR="007059ED" w:rsidRDefault="007059ED">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712</w:t>
      </w:r>
    </w:p>
    <w:p w14:paraId="0FBE181D" w14:textId="77777777" w:rsidR="007059ED" w:rsidRDefault="007059ED">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713</w:t>
      </w:r>
    </w:p>
    <w:p w14:paraId="0AAFB8ED" w14:textId="77777777" w:rsidR="007059ED" w:rsidRDefault="007059ED">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714</w:t>
      </w:r>
    </w:p>
    <w:p w14:paraId="12560BE8" w14:textId="77777777" w:rsidR="007059ED" w:rsidRDefault="007059ED">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715</w:t>
      </w:r>
    </w:p>
    <w:p w14:paraId="0A13726A" w14:textId="77777777" w:rsidR="007059ED" w:rsidRDefault="007059ED">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715</w:t>
      </w:r>
    </w:p>
    <w:p w14:paraId="271909A7" w14:textId="77777777" w:rsidR="007059ED" w:rsidRDefault="007059ED">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715</w:t>
      </w:r>
    </w:p>
    <w:p w14:paraId="0694078A" w14:textId="77777777" w:rsidR="007059ED" w:rsidRDefault="007059ED">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716</w:t>
      </w:r>
    </w:p>
    <w:p w14:paraId="77F1F1A0" w14:textId="77777777" w:rsidR="007059ED" w:rsidRDefault="007059ED">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716</w:t>
      </w:r>
    </w:p>
    <w:p w14:paraId="17CF85AF" w14:textId="77777777" w:rsidR="007059ED" w:rsidRDefault="007059ED">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717</w:t>
      </w:r>
    </w:p>
    <w:p w14:paraId="0F48361C" w14:textId="77777777" w:rsidR="007059ED" w:rsidRDefault="007059ED">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718</w:t>
      </w:r>
    </w:p>
    <w:p w14:paraId="6050981A" w14:textId="77777777" w:rsidR="007059ED" w:rsidRDefault="007059ED">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E6739">
        <w:rPr>
          <w:rFonts w:eastAsia="DengXian"/>
          <w:lang w:eastAsia="zh-CN"/>
        </w:rPr>
        <w:t xml:space="preserve">non-BL CE </w:t>
      </w:r>
      <w:r>
        <w:rPr>
          <w:lang w:eastAsia="zh-CN"/>
        </w:rPr>
        <w:t>UE in CE mode B</w:t>
      </w:r>
      <w:r>
        <w:tab/>
        <w:t>719</w:t>
      </w:r>
    </w:p>
    <w:p w14:paraId="0EE805AD" w14:textId="77777777" w:rsidR="007059ED" w:rsidRDefault="007059ED">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720</w:t>
      </w:r>
    </w:p>
    <w:p w14:paraId="762E645C" w14:textId="77777777" w:rsidR="007059ED" w:rsidRDefault="007059ED">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720</w:t>
      </w:r>
    </w:p>
    <w:p w14:paraId="6CCD0532" w14:textId="77777777" w:rsidR="007059ED" w:rsidRDefault="007059ED">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720</w:t>
      </w:r>
    </w:p>
    <w:p w14:paraId="104D3F09" w14:textId="77777777" w:rsidR="007059ED" w:rsidRDefault="007059ED">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721</w:t>
      </w:r>
    </w:p>
    <w:p w14:paraId="7E77F716" w14:textId="77777777" w:rsidR="007059ED" w:rsidRDefault="007059ED">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722</w:t>
      </w:r>
    </w:p>
    <w:p w14:paraId="5B4EF762" w14:textId="77777777" w:rsidR="007059ED" w:rsidRDefault="007059ED">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722</w:t>
      </w:r>
    </w:p>
    <w:p w14:paraId="7F75561F" w14:textId="77777777" w:rsidR="007059ED" w:rsidRDefault="007059E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724</w:t>
      </w:r>
    </w:p>
    <w:p w14:paraId="5375D633" w14:textId="77777777" w:rsidR="007059ED" w:rsidRDefault="007059E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724</w:t>
      </w:r>
    </w:p>
    <w:p w14:paraId="6AA754F1" w14:textId="77777777" w:rsidR="007059ED" w:rsidRDefault="007059E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725</w:t>
      </w:r>
    </w:p>
    <w:p w14:paraId="30728967" w14:textId="77777777" w:rsidR="007059ED" w:rsidRDefault="007059E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725</w:t>
      </w:r>
    </w:p>
    <w:p w14:paraId="350E04D1" w14:textId="77777777" w:rsidR="007059ED" w:rsidRDefault="007059E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725</w:t>
      </w:r>
    </w:p>
    <w:p w14:paraId="75DB9BF1" w14:textId="77777777" w:rsidR="007059ED" w:rsidRDefault="007059E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726</w:t>
      </w:r>
    </w:p>
    <w:p w14:paraId="04FA5A79" w14:textId="77777777" w:rsidR="007059ED" w:rsidRDefault="007059E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726</w:t>
      </w:r>
    </w:p>
    <w:p w14:paraId="136D996B" w14:textId="77777777" w:rsidR="007059ED" w:rsidRDefault="007059E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726</w:t>
      </w:r>
    </w:p>
    <w:p w14:paraId="6EA35FF5" w14:textId="77777777" w:rsidR="007059ED" w:rsidRDefault="007059E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726</w:t>
      </w:r>
    </w:p>
    <w:p w14:paraId="0CA51BCA" w14:textId="77777777" w:rsidR="007059ED" w:rsidRDefault="007059E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726</w:t>
      </w:r>
    </w:p>
    <w:p w14:paraId="3527C982" w14:textId="77777777" w:rsidR="007059ED" w:rsidRDefault="007059E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726</w:t>
      </w:r>
    </w:p>
    <w:p w14:paraId="526A51BF" w14:textId="77777777" w:rsidR="007059ED" w:rsidRDefault="007059E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726</w:t>
      </w:r>
    </w:p>
    <w:p w14:paraId="53CEFE34" w14:textId="77777777" w:rsidR="007059ED" w:rsidRDefault="007059E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E6739">
        <w:rPr>
          <w:rFonts w:cs="v4.2.0"/>
          <w:vertAlign w:val="subscript"/>
          <w:lang w:eastAsia="zh-CN"/>
        </w:rPr>
        <w:t>CMAX,c</w:t>
      </w:r>
      <w:r>
        <w:tab/>
        <w:t>727</w:t>
      </w:r>
    </w:p>
    <w:p w14:paraId="46FAE75C" w14:textId="77777777" w:rsidR="007059ED" w:rsidRDefault="007059E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727</w:t>
      </w:r>
    </w:p>
    <w:p w14:paraId="228A7F6D" w14:textId="77777777" w:rsidR="007059ED" w:rsidRDefault="007059ED">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727</w:t>
      </w:r>
    </w:p>
    <w:p w14:paraId="36474B9E" w14:textId="77777777" w:rsidR="007059ED" w:rsidRDefault="007059ED">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727</w:t>
      </w:r>
    </w:p>
    <w:p w14:paraId="682CD020" w14:textId="77777777" w:rsidR="007059ED" w:rsidRDefault="007059ED">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727</w:t>
      </w:r>
    </w:p>
    <w:p w14:paraId="1A3952C3" w14:textId="77777777" w:rsidR="007059ED" w:rsidRDefault="007059E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727</w:t>
      </w:r>
    </w:p>
    <w:p w14:paraId="2428D557" w14:textId="77777777" w:rsidR="007059ED" w:rsidRDefault="007059ED">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727</w:t>
      </w:r>
    </w:p>
    <w:p w14:paraId="4D8D1D8E" w14:textId="77777777" w:rsidR="007059ED" w:rsidRDefault="007059ED">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728</w:t>
      </w:r>
    </w:p>
    <w:p w14:paraId="39B3BE35" w14:textId="77777777" w:rsidR="007059ED" w:rsidRDefault="007059E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728</w:t>
      </w:r>
    </w:p>
    <w:p w14:paraId="3F94C721" w14:textId="77777777" w:rsidR="007059ED" w:rsidRDefault="007059ED">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728</w:t>
      </w:r>
    </w:p>
    <w:p w14:paraId="49A80897" w14:textId="77777777" w:rsidR="007059ED" w:rsidRDefault="007059ED">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728</w:t>
      </w:r>
    </w:p>
    <w:p w14:paraId="4E5E6D42" w14:textId="77777777" w:rsidR="007059ED" w:rsidRDefault="007059ED">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729</w:t>
      </w:r>
    </w:p>
    <w:p w14:paraId="1792661B" w14:textId="77777777" w:rsidR="007059ED" w:rsidRDefault="007059ED">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729</w:t>
      </w:r>
    </w:p>
    <w:p w14:paraId="6663C737" w14:textId="77777777" w:rsidR="007059ED" w:rsidRDefault="007059ED">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730</w:t>
      </w:r>
    </w:p>
    <w:p w14:paraId="1CDE65AB" w14:textId="77777777" w:rsidR="007059ED" w:rsidRDefault="007059ED">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730</w:t>
      </w:r>
    </w:p>
    <w:p w14:paraId="1AEF1F0D" w14:textId="77777777" w:rsidR="007059ED" w:rsidRDefault="007059ED">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730</w:t>
      </w:r>
    </w:p>
    <w:p w14:paraId="6286E59A" w14:textId="77777777" w:rsidR="007059ED" w:rsidRDefault="007059ED">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731</w:t>
      </w:r>
    </w:p>
    <w:p w14:paraId="6C232168" w14:textId="77777777" w:rsidR="007059ED" w:rsidRDefault="007059ED">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731</w:t>
      </w:r>
    </w:p>
    <w:p w14:paraId="1AC5722B" w14:textId="77777777" w:rsidR="007059ED" w:rsidRDefault="007059ED">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732</w:t>
      </w:r>
    </w:p>
    <w:p w14:paraId="23B997F1" w14:textId="77777777" w:rsidR="007059ED" w:rsidRDefault="007059ED">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732</w:t>
      </w:r>
    </w:p>
    <w:p w14:paraId="2206B47F" w14:textId="77777777" w:rsidR="007059ED" w:rsidRDefault="007059ED">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732</w:t>
      </w:r>
    </w:p>
    <w:p w14:paraId="76472B99" w14:textId="77777777" w:rsidR="007059ED" w:rsidRDefault="007059ED">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733</w:t>
      </w:r>
    </w:p>
    <w:p w14:paraId="23608704" w14:textId="77777777" w:rsidR="007059ED" w:rsidRDefault="007059E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734</w:t>
      </w:r>
    </w:p>
    <w:p w14:paraId="492876CD" w14:textId="77777777" w:rsidR="007059ED" w:rsidRDefault="007059E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734</w:t>
      </w:r>
    </w:p>
    <w:p w14:paraId="306261DA" w14:textId="77777777" w:rsidR="007059ED" w:rsidRDefault="007059E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734</w:t>
      </w:r>
    </w:p>
    <w:p w14:paraId="4950B7B2" w14:textId="77777777" w:rsidR="007059ED" w:rsidRDefault="007059E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734</w:t>
      </w:r>
    </w:p>
    <w:p w14:paraId="38A3F6CA" w14:textId="77777777" w:rsidR="007059ED" w:rsidRDefault="007059E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735</w:t>
      </w:r>
    </w:p>
    <w:p w14:paraId="053F7608" w14:textId="77777777" w:rsidR="007059ED" w:rsidRDefault="007059E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736</w:t>
      </w:r>
    </w:p>
    <w:p w14:paraId="6E9FD1CB" w14:textId="77777777" w:rsidR="007059ED" w:rsidRDefault="007059E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736</w:t>
      </w:r>
    </w:p>
    <w:p w14:paraId="04403E21" w14:textId="77777777" w:rsidR="007059ED" w:rsidRDefault="007059ED">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736</w:t>
      </w:r>
    </w:p>
    <w:p w14:paraId="2F9C2253" w14:textId="77777777" w:rsidR="007059ED" w:rsidRDefault="007059ED">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737</w:t>
      </w:r>
    </w:p>
    <w:p w14:paraId="13DD95AF" w14:textId="77777777" w:rsidR="007059ED" w:rsidRDefault="007059ED">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737</w:t>
      </w:r>
    </w:p>
    <w:p w14:paraId="36C411A6" w14:textId="77777777" w:rsidR="007059ED" w:rsidRDefault="007059ED">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737</w:t>
      </w:r>
    </w:p>
    <w:p w14:paraId="1AE5D430" w14:textId="77777777" w:rsidR="007059ED" w:rsidRDefault="007059ED">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737</w:t>
      </w:r>
    </w:p>
    <w:p w14:paraId="7E0A08D4" w14:textId="77777777" w:rsidR="007059ED" w:rsidRDefault="007059ED">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738</w:t>
      </w:r>
    </w:p>
    <w:p w14:paraId="6201B396" w14:textId="77777777" w:rsidR="007059ED" w:rsidRDefault="007059ED">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738</w:t>
      </w:r>
    </w:p>
    <w:p w14:paraId="76536405" w14:textId="77777777" w:rsidR="007059ED" w:rsidRDefault="007059ED">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738</w:t>
      </w:r>
    </w:p>
    <w:p w14:paraId="78310E8C" w14:textId="77777777" w:rsidR="007059ED" w:rsidRDefault="007059ED">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739</w:t>
      </w:r>
    </w:p>
    <w:p w14:paraId="0D07FF15"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9.10.4.1</w:t>
      </w:r>
      <w:r>
        <w:rPr>
          <w:rFonts w:asciiTheme="minorHAnsi" w:eastAsiaTheme="minorEastAsia" w:hAnsiTheme="minorHAnsi" w:cstheme="minorBidi"/>
          <w:sz w:val="22"/>
          <w:szCs w:val="22"/>
        </w:rPr>
        <w:tab/>
      </w:r>
      <w:r w:rsidRPr="00AE6739">
        <w:rPr>
          <w:lang w:val="en-US" w:eastAsia="zh-CN"/>
        </w:rPr>
        <w:t>Intra-frequency absolute S-RSSI measurement accuracy requirements</w:t>
      </w:r>
      <w:r>
        <w:tab/>
        <w:t>739</w:t>
      </w:r>
    </w:p>
    <w:p w14:paraId="06D1839A"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9.10.4.2 Intra-frequency relative S-RSSI measurement accuracy requirements</w:t>
      </w:r>
      <w:r>
        <w:tab/>
        <w:t>739</w:t>
      </w:r>
    </w:p>
    <w:p w14:paraId="2EB25C8D" w14:textId="77777777" w:rsidR="007059ED" w:rsidRDefault="007059ED">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740</w:t>
      </w:r>
    </w:p>
    <w:p w14:paraId="0B954A25"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740</w:t>
      </w:r>
    </w:p>
    <w:p w14:paraId="794A1467"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740</w:t>
      </w:r>
    </w:p>
    <w:p w14:paraId="29FD9EA4" w14:textId="77777777" w:rsidR="007059ED" w:rsidRDefault="007059ED">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741</w:t>
      </w:r>
    </w:p>
    <w:p w14:paraId="01BBD0B9" w14:textId="77777777" w:rsidR="007059ED" w:rsidRDefault="007059E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741</w:t>
      </w:r>
    </w:p>
    <w:p w14:paraId="1D430633" w14:textId="77777777" w:rsidR="007059ED" w:rsidRDefault="007059E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741</w:t>
      </w:r>
    </w:p>
    <w:p w14:paraId="2F51A6D3" w14:textId="77777777" w:rsidR="007059ED" w:rsidRDefault="007059E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741</w:t>
      </w:r>
    </w:p>
    <w:p w14:paraId="6A79C464" w14:textId="77777777" w:rsidR="007059ED" w:rsidRDefault="007059E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742</w:t>
      </w:r>
    </w:p>
    <w:p w14:paraId="5C702511" w14:textId="77777777" w:rsidR="007059ED" w:rsidRDefault="007059E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742</w:t>
      </w:r>
    </w:p>
    <w:p w14:paraId="554AD6DD" w14:textId="77777777" w:rsidR="007059ED" w:rsidRDefault="007059E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742</w:t>
      </w:r>
    </w:p>
    <w:p w14:paraId="3321C662" w14:textId="77777777" w:rsidR="007059ED" w:rsidRDefault="007059ED">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742</w:t>
      </w:r>
    </w:p>
    <w:p w14:paraId="31C47F3C" w14:textId="77777777" w:rsidR="007059ED" w:rsidRDefault="007059ED">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E6739">
        <w:rPr>
          <w:vertAlign w:val="subscript"/>
        </w:rPr>
        <w:t>ADV</w:t>
      </w:r>
      <w:r>
        <w:t>)</w:t>
      </w:r>
      <w:r>
        <w:tab/>
        <w:t>742</w:t>
      </w:r>
    </w:p>
    <w:p w14:paraId="5A51EE45" w14:textId="77777777" w:rsidR="007059ED" w:rsidRDefault="007059E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742</w:t>
      </w:r>
    </w:p>
    <w:p w14:paraId="142EC63A" w14:textId="77777777" w:rsidR="007059ED" w:rsidRDefault="007059E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743</w:t>
      </w:r>
    </w:p>
    <w:p w14:paraId="61776DE5" w14:textId="77777777" w:rsidR="007059ED" w:rsidRDefault="007059E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743</w:t>
      </w:r>
    </w:p>
    <w:p w14:paraId="3DBFC754" w14:textId="77777777" w:rsidR="007059ED" w:rsidRDefault="007059E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743</w:t>
      </w:r>
    </w:p>
    <w:p w14:paraId="014EB2E4" w14:textId="77777777" w:rsidR="007059ED" w:rsidRDefault="007059E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743</w:t>
      </w:r>
    </w:p>
    <w:p w14:paraId="43319258" w14:textId="77777777" w:rsidR="007059ED" w:rsidRDefault="007059E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743</w:t>
      </w:r>
    </w:p>
    <w:p w14:paraId="5FC818AD" w14:textId="77777777" w:rsidR="007059ED" w:rsidRDefault="007059E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744</w:t>
      </w:r>
    </w:p>
    <w:p w14:paraId="1A67A0EE" w14:textId="77777777" w:rsidR="007059ED" w:rsidRDefault="007059E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744</w:t>
      </w:r>
    </w:p>
    <w:p w14:paraId="14959C83" w14:textId="77777777" w:rsidR="007059ED" w:rsidRDefault="007059E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744</w:t>
      </w:r>
    </w:p>
    <w:p w14:paraId="4AA1FD18" w14:textId="77777777" w:rsidR="007059ED" w:rsidRDefault="007059E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744</w:t>
      </w:r>
    </w:p>
    <w:p w14:paraId="437761B4" w14:textId="77777777" w:rsidR="007059ED" w:rsidRDefault="007059E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744</w:t>
      </w:r>
    </w:p>
    <w:p w14:paraId="55EC0404" w14:textId="77777777" w:rsidR="007059ED" w:rsidRDefault="007059ED">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744</w:t>
      </w:r>
    </w:p>
    <w:p w14:paraId="5A62EE2F" w14:textId="77777777" w:rsidR="007059ED" w:rsidRDefault="007059ED">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744</w:t>
      </w:r>
    </w:p>
    <w:p w14:paraId="20586E06" w14:textId="77777777" w:rsidR="007059ED" w:rsidRDefault="007059ED">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745</w:t>
      </w:r>
    </w:p>
    <w:p w14:paraId="7B8193B3" w14:textId="77777777" w:rsidR="007059ED" w:rsidRDefault="007059E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745</w:t>
      </w:r>
    </w:p>
    <w:p w14:paraId="350C2AB8" w14:textId="77777777" w:rsidR="007059ED" w:rsidRDefault="007059E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745</w:t>
      </w:r>
    </w:p>
    <w:p w14:paraId="2ECFB5E1" w14:textId="77777777" w:rsidR="007059ED" w:rsidRDefault="007059E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745</w:t>
      </w:r>
    </w:p>
    <w:p w14:paraId="718134D4" w14:textId="77777777" w:rsidR="007059ED" w:rsidRDefault="007059ED">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745</w:t>
      </w:r>
    </w:p>
    <w:p w14:paraId="04D49CC9" w14:textId="77777777" w:rsidR="007059ED" w:rsidRDefault="007059ED">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745</w:t>
      </w:r>
    </w:p>
    <w:p w14:paraId="6B8F708E" w14:textId="77777777" w:rsidR="007059ED" w:rsidRDefault="007059ED">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746</w:t>
      </w:r>
    </w:p>
    <w:p w14:paraId="78DDF7DC" w14:textId="77777777" w:rsidR="007059ED" w:rsidRDefault="007059ED">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746</w:t>
      </w:r>
    </w:p>
    <w:p w14:paraId="767AB1EC" w14:textId="77777777" w:rsidR="007059ED" w:rsidRDefault="007059ED">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746</w:t>
      </w:r>
    </w:p>
    <w:p w14:paraId="5C08A671" w14:textId="77777777" w:rsidR="007059ED" w:rsidRDefault="007059ED">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746</w:t>
      </w:r>
    </w:p>
    <w:p w14:paraId="52E612B1" w14:textId="77777777" w:rsidR="007059ED" w:rsidRDefault="007059E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746</w:t>
      </w:r>
    </w:p>
    <w:p w14:paraId="5F6801BE" w14:textId="77777777" w:rsidR="007059ED" w:rsidRDefault="007059E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746</w:t>
      </w:r>
    </w:p>
    <w:p w14:paraId="3417B003" w14:textId="77777777" w:rsidR="007059ED" w:rsidRDefault="007059E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747</w:t>
      </w:r>
    </w:p>
    <w:p w14:paraId="0BC842B4" w14:textId="77777777" w:rsidR="007059ED" w:rsidRDefault="007059E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747</w:t>
      </w:r>
    </w:p>
    <w:p w14:paraId="1CB39E2D" w14:textId="77777777" w:rsidR="007059ED" w:rsidRDefault="007059E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747</w:t>
      </w:r>
    </w:p>
    <w:p w14:paraId="31C7F353" w14:textId="77777777" w:rsidR="007059ED" w:rsidRDefault="007059E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747</w:t>
      </w:r>
    </w:p>
    <w:p w14:paraId="5ECE7BDC" w14:textId="77777777" w:rsidR="007059ED" w:rsidRDefault="007059E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747</w:t>
      </w:r>
    </w:p>
    <w:p w14:paraId="3272966B" w14:textId="77777777" w:rsidR="007059ED" w:rsidRDefault="007059E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747</w:t>
      </w:r>
    </w:p>
    <w:p w14:paraId="71014522"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748</w:t>
      </w:r>
    </w:p>
    <w:p w14:paraId="58C62761" w14:textId="77777777" w:rsidR="007059ED" w:rsidRDefault="007059ED">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748</w:t>
      </w:r>
    </w:p>
    <w:p w14:paraId="44E1A228" w14:textId="77777777" w:rsidR="007059ED" w:rsidRDefault="007059ED">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748</w:t>
      </w:r>
    </w:p>
    <w:p w14:paraId="1F16C448" w14:textId="77777777" w:rsidR="007059ED" w:rsidRDefault="007059ED">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748</w:t>
      </w:r>
    </w:p>
    <w:p w14:paraId="4774B946" w14:textId="77777777" w:rsidR="007059ED" w:rsidRDefault="007059ED">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748</w:t>
      </w:r>
    </w:p>
    <w:p w14:paraId="63F49855" w14:textId="77777777" w:rsidR="007059ED" w:rsidRDefault="007059ED">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748</w:t>
      </w:r>
    </w:p>
    <w:p w14:paraId="3984CFEB" w14:textId="77777777" w:rsidR="007059ED" w:rsidRDefault="007059ED">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748</w:t>
      </w:r>
    </w:p>
    <w:p w14:paraId="37293872" w14:textId="77777777" w:rsidR="007059ED" w:rsidRDefault="007059ED">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748</w:t>
      </w:r>
    </w:p>
    <w:p w14:paraId="43675198" w14:textId="77777777" w:rsidR="007059ED" w:rsidRDefault="007059ED">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749</w:t>
      </w:r>
    </w:p>
    <w:p w14:paraId="6DB20870" w14:textId="77777777" w:rsidR="007059ED" w:rsidRDefault="007059ED">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749</w:t>
      </w:r>
    </w:p>
    <w:p w14:paraId="61FA90D2" w14:textId="77777777" w:rsidR="007059ED" w:rsidRDefault="007059ED">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750</w:t>
      </w:r>
    </w:p>
    <w:p w14:paraId="6492A3ED" w14:textId="77777777" w:rsidR="007059ED" w:rsidRDefault="007059ED">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751</w:t>
      </w:r>
    </w:p>
    <w:p w14:paraId="68A79A8E" w14:textId="77777777" w:rsidR="007059ED" w:rsidRDefault="007059ED">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751</w:t>
      </w:r>
    </w:p>
    <w:p w14:paraId="00E1232A" w14:textId="77777777" w:rsidR="007059ED" w:rsidRDefault="007059ED">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751</w:t>
      </w:r>
    </w:p>
    <w:p w14:paraId="580EB31C" w14:textId="77777777" w:rsidR="007059ED" w:rsidRDefault="007059ED">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751</w:t>
      </w:r>
    </w:p>
    <w:p w14:paraId="46FA237F" w14:textId="77777777" w:rsidR="007059ED" w:rsidRDefault="007059ED">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751</w:t>
      </w:r>
    </w:p>
    <w:p w14:paraId="05309AC7" w14:textId="77777777" w:rsidR="007059ED" w:rsidRDefault="007059ED">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751</w:t>
      </w:r>
    </w:p>
    <w:p w14:paraId="34AE7D64" w14:textId="77777777" w:rsidR="007059ED" w:rsidRDefault="007059ED">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751</w:t>
      </w:r>
    </w:p>
    <w:p w14:paraId="250D288A" w14:textId="77777777" w:rsidR="007059ED" w:rsidRDefault="007059ED">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751</w:t>
      </w:r>
    </w:p>
    <w:p w14:paraId="04D90D5A" w14:textId="77777777" w:rsidR="007059ED" w:rsidRDefault="007059ED">
      <w:pPr>
        <w:pStyle w:val="TOC3"/>
        <w:rPr>
          <w:rFonts w:asciiTheme="minorHAnsi" w:eastAsiaTheme="minorEastAsia" w:hAnsiTheme="minorHAnsi" w:cstheme="minorBidi"/>
          <w:sz w:val="22"/>
          <w:szCs w:val="22"/>
        </w:rPr>
      </w:pPr>
      <w:r>
        <w:t>13.7.</w:t>
      </w:r>
      <w:r w:rsidRPr="00AE6739">
        <w:rPr>
          <w:rFonts w:eastAsia="Malgun Gothic"/>
        </w:rPr>
        <w:t>3</w:t>
      </w:r>
      <w:r>
        <w:rPr>
          <w:rFonts w:asciiTheme="minorHAnsi" w:eastAsiaTheme="minorEastAsia" w:hAnsiTheme="minorHAnsi" w:cstheme="minorBidi"/>
          <w:sz w:val="22"/>
          <w:szCs w:val="22"/>
        </w:rPr>
        <w:tab/>
      </w:r>
      <w:r>
        <w:t xml:space="preserve">Interruptions to WAN due to V2X </w:t>
      </w:r>
      <w:r w:rsidRPr="00AE6739">
        <w:rPr>
          <w:rFonts w:eastAsia="Malgun Gothic"/>
        </w:rPr>
        <w:t>Carrier Aggregation</w:t>
      </w:r>
      <w:r>
        <w:tab/>
        <w:t>752</w:t>
      </w:r>
    </w:p>
    <w:p w14:paraId="15E1F9A8"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752</w:t>
      </w:r>
    </w:p>
    <w:p w14:paraId="19337235" w14:textId="77777777" w:rsidR="007059ED" w:rsidRDefault="007059ED">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752</w:t>
      </w:r>
    </w:p>
    <w:p w14:paraId="65B11C5D" w14:textId="77777777" w:rsidR="007059ED" w:rsidRDefault="007059ED">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753</w:t>
      </w:r>
    </w:p>
    <w:p w14:paraId="569A1611" w14:textId="77777777" w:rsidR="007059ED" w:rsidRDefault="007059ED">
      <w:pPr>
        <w:pStyle w:val="TOC8"/>
        <w:rPr>
          <w:rFonts w:asciiTheme="minorHAnsi" w:eastAsiaTheme="minorEastAsia" w:hAnsiTheme="minorHAnsi" w:cstheme="minorBidi"/>
          <w:b w:val="0"/>
          <w:szCs w:val="22"/>
        </w:rPr>
      </w:pPr>
      <w:r>
        <w:t>Annex A (normative): Test Cases</w:t>
      </w:r>
      <w:r>
        <w:tab/>
        <w:t>752</w:t>
      </w:r>
    </w:p>
    <w:p w14:paraId="704D74CC" w14:textId="77777777" w:rsidR="007059ED" w:rsidRDefault="007059E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6686A227" w14:textId="77777777" w:rsidR="007059ED" w:rsidRDefault="007059E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5607AFAC" w14:textId="77777777" w:rsidR="007059ED" w:rsidRDefault="007059ED">
      <w:pPr>
        <w:pStyle w:val="TOC2"/>
        <w:rPr>
          <w:rFonts w:asciiTheme="minorHAnsi" w:eastAsiaTheme="minorEastAsia" w:hAnsiTheme="minorHAnsi" w:cstheme="minorBidi"/>
          <w:sz w:val="22"/>
          <w:szCs w:val="22"/>
        </w:rPr>
      </w:pPr>
      <w:r w:rsidRPr="00AE6739">
        <w:rPr>
          <w:rFonts w:cs="v5.0.0"/>
        </w:rPr>
        <w:t>A.2.1</w:t>
      </w:r>
      <w:r>
        <w:rPr>
          <w:rFonts w:asciiTheme="minorHAnsi" w:eastAsiaTheme="minorEastAsia" w:hAnsiTheme="minorHAnsi" w:cstheme="minorBidi"/>
          <w:sz w:val="22"/>
          <w:szCs w:val="22"/>
        </w:rPr>
        <w:tab/>
      </w:r>
      <w:r>
        <w:t>Types of requirements in TS 36.133</w:t>
      </w:r>
      <w:r>
        <w:tab/>
        <w:t>752</w:t>
      </w:r>
    </w:p>
    <w:p w14:paraId="7FEB3CD6" w14:textId="77777777" w:rsidR="007059ED" w:rsidRDefault="007059ED">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7E89D865" w14:textId="77777777" w:rsidR="007059ED" w:rsidRDefault="007059ED">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093FA83C" w14:textId="77777777" w:rsidR="007059ED" w:rsidRDefault="007059ED">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A25BDEA" w14:textId="77777777" w:rsidR="007059ED" w:rsidRDefault="007059ED">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44F3BC15" w14:textId="77777777" w:rsidR="007059ED" w:rsidRDefault="007059E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5583580E" w14:textId="77777777" w:rsidR="007059ED" w:rsidRDefault="007059ED">
      <w:pPr>
        <w:pStyle w:val="TOC2"/>
        <w:rPr>
          <w:rFonts w:asciiTheme="minorHAnsi" w:eastAsiaTheme="minorEastAsia" w:hAnsiTheme="minorHAnsi" w:cstheme="minorBidi"/>
          <w:sz w:val="22"/>
          <w:szCs w:val="22"/>
        </w:rPr>
      </w:pPr>
      <w:r w:rsidRPr="00AE6739">
        <w:rPr>
          <w:rFonts w:cs="v5.0.0"/>
        </w:rPr>
        <w:t>A.3.1</w:t>
      </w:r>
      <w:r>
        <w:rPr>
          <w:rFonts w:asciiTheme="minorHAnsi" w:eastAsiaTheme="minorEastAsia" w:hAnsiTheme="minorHAnsi" w:cstheme="minorBidi"/>
          <w:sz w:val="22"/>
          <w:szCs w:val="22"/>
        </w:rPr>
        <w:tab/>
      </w:r>
      <w:r>
        <w:t>Reference Measurement Channels</w:t>
      </w:r>
      <w:r>
        <w:tab/>
        <w:t>754</w:t>
      </w:r>
    </w:p>
    <w:p w14:paraId="2AD5F68A" w14:textId="77777777" w:rsidR="007059ED" w:rsidRDefault="007059ED">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D5FE3B9" w14:textId="77777777" w:rsidR="007059ED" w:rsidRDefault="007059ED">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12B01703" w14:textId="77777777" w:rsidR="007059ED" w:rsidRDefault="007059ED">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086F89A9" w14:textId="77777777" w:rsidR="007059ED" w:rsidRDefault="007059ED">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3A00DB62" w14:textId="77777777" w:rsidR="007059ED" w:rsidRDefault="007059ED">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4DED00EA" w14:textId="77777777" w:rsidR="007059ED" w:rsidRDefault="007059ED">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1848E155" w14:textId="77777777" w:rsidR="007059ED" w:rsidRDefault="007059ED">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3EF948EE" w14:textId="77777777" w:rsidR="007059ED" w:rsidRDefault="007059ED">
      <w:pPr>
        <w:pStyle w:val="TOC3"/>
        <w:rPr>
          <w:rFonts w:asciiTheme="minorHAnsi" w:eastAsiaTheme="minorEastAsia" w:hAnsiTheme="minorHAnsi" w:cstheme="minorBidi"/>
          <w:sz w:val="22"/>
          <w:szCs w:val="22"/>
        </w:rPr>
      </w:pPr>
      <w:r w:rsidRPr="00AE6739">
        <w:rPr>
          <w:rFonts w:cs="v5.0.0"/>
          <w:lang w:val="de-DE"/>
        </w:rPr>
        <w:t>A.3.1.2</w:t>
      </w:r>
      <w:r>
        <w:rPr>
          <w:rFonts w:asciiTheme="minorHAnsi" w:eastAsiaTheme="minorEastAsia" w:hAnsiTheme="minorHAnsi" w:cstheme="minorBidi"/>
          <w:sz w:val="22"/>
          <w:szCs w:val="22"/>
        </w:rPr>
        <w:tab/>
      </w:r>
      <w:r w:rsidRPr="00AE6739">
        <w:rPr>
          <w:lang w:val="de-DE"/>
        </w:rPr>
        <w:t>PCFICH/PDCCH/PHICH</w:t>
      </w:r>
      <w:r>
        <w:tab/>
        <w:t>766</w:t>
      </w:r>
    </w:p>
    <w:p w14:paraId="7C6F9E23" w14:textId="77777777" w:rsidR="007059ED" w:rsidRDefault="007059ED">
      <w:pPr>
        <w:pStyle w:val="TOC4"/>
        <w:rPr>
          <w:rFonts w:asciiTheme="minorHAnsi" w:eastAsiaTheme="minorEastAsia" w:hAnsiTheme="minorHAnsi" w:cstheme="minorBidi"/>
          <w:sz w:val="22"/>
          <w:szCs w:val="22"/>
        </w:rPr>
      </w:pPr>
      <w:r w:rsidRPr="00AE6739">
        <w:rPr>
          <w:lang w:val="de-DE"/>
        </w:rPr>
        <w:t>A.3.1.2.1</w:t>
      </w:r>
      <w:r>
        <w:rPr>
          <w:rFonts w:asciiTheme="minorHAnsi" w:eastAsiaTheme="minorEastAsia" w:hAnsiTheme="minorHAnsi" w:cstheme="minorBidi"/>
          <w:sz w:val="22"/>
          <w:szCs w:val="22"/>
        </w:rPr>
        <w:tab/>
      </w:r>
      <w:r w:rsidRPr="00AE6739">
        <w:rPr>
          <w:lang w:val="de-DE"/>
        </w:rPr>
        <w:t>FDD</w:t>
      </w:r>
      <w:r>
        <w:tab/>
        <w:t>766</w:t>
      </w:r>
    </w:p>
    <w:p w14:paraId="61129016" w14:textId="77777777" w:rsidR="007059ED" w:rsidRDefault="007059ED">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202E8113" w14:textId="77777777" w:rsidR="007059ED" w:rsidRDefault="007059ED">
      <w:pPr>
        <w:pStyle w:val="TOC4"/>
        <w:rPr>
          <w:rFonts w:asciiTheme="minorHAnsi" w:eastAsiaTheme="minorEastAsia" w:hAnsiTheme="minorHAnsi" w:cstheme="minorBidi"/>
          <w:sz w:val="22"/>
          <w:szCs w:val="22"/>
        </w:rPr>
      </w:pPr>
      <w:r w:rsidRPr="00AE6739">
        <w:rPr>
          <w:lang w:val="de-DE"/>
        </w:rPr>
        <w:t>A.3.1.2.3</w:t>
      </w:r>
      <w:r>
        <w:rPr>
          <w:rFonts w:asciiTheme="minorHAnsi" w:eastAsiaTheme="minorEastAsia" w:hAnsiTheme="minorHAnsi" w:cstheme="minorBidi"/>
          <w:sz w:val="22"/>
          <w:szCs w:val="22"/>
        </w:rPr>
        <w:tab/>
      </w:r>
      <w:r w:rsidRPr="00AE6739">
        <w:rPr>
          <w:lang w:val="de-DE"/>
        </w:rPr>
        <w:t>HD-FDD for UE category 0</w:t>
      </w:r>
      <w:r>
        <w:tab/>
        <w:t>767</w:t>
      </w:r>
    </w:p>
    <w:p w14:paraId="331A6AA7" w14:textId="77777777" w:rsidR="007059ED" w:rsidRDefault="007059ED">
      <w:pPr>
        <w:pStyle w:val="TOC4"/>
        <w:rPr>
          <w:rFonts w:asciiTheme="minorHAnsi" w:eastAsiaTheme="minorEastAsia" w:hAnsiTheme="minorHAnsi" w:cstheme="minorBidi"/>
          <w:sz w:val="22"/>
          <w:szCs w:val="22"/>
        </w:rPr>
      </w:pPr>
      <w:r w:rsidRPr="00AE6739">
        <w:rPr>
          <w:lang w:val="de-DE"/>
        </w:rPr>
        <w:t>A.3.1.2.4</w:t>
      </w:r>
      <w:r>
        <w:rPr>
          <w:rFonts w:asciiTheme="minorHAnsi" w:eastAsiaTheme="minorEastAsia" w:hAnsiTheme="minorHAnsi" w:cstheme="minorBidi"/>
          <w:sz w:val="22"/>
          <w:szCs w:val="22"/>
        </w:rPr>
        <w:tab/>
      </w:r>
      <w:r w:rsidRPr="00AE6739">
        <w:rPr>
          <w:lang w:val="de-DE"/>
        </w:rPr>
        <w:t>FS 3</w:t>
      </w:r>
      <w:r>
        <w:tab/>
        <w:t>767</w:t>
      </w:r>
    </w:p>
    <w:p w14:paraId="177A5DB7" w14:textId="77777777" w:rsidR="007059ED" w:rsidRDefault="007059ED">
      <w:pPr>
        <w:pStyle w:val="TOC3"/>
        <w:rPr>
          <w:rFonts w:asciiTheme="minorHAnsi" w:eastAsiaTheme="minorEastAsia" w:hAnsiTheme="minorHAnsi" w:cstheme="minorBidi"/>
          <w:sz w:val="22"/>
          <w:szCs w:val="22"/>
        </w:rPr>
      </w:pPr>
      <w:r w:rsidRPr="00AE6739">
        <w:rPr>
          <w:lang w:val="de-DE"/>
        </w:rPr>
        <w:t>A.3.1.3</w:t>
      </w:r>
      <w:r>
        <w:rPr>
          <w:rFonts w:asciiTheme="minorHAnsi" w:eastAsiaTheme="minorEastAsia" w:hAnsiTheme="minorHAnsi" w:cstheme="minorBidi"/>
          <w:sz w:val="22"/>
          <w:szCs w:val="22"/>
        </w:rPr>
        <w:tab/>
      </w:r>
      <w:r w:rsidRPr="00AE6739">
        <w:rPr>
          <w:lang w:val="de-DE"/>
        </w:rPr>
        <w:t xml:space="preserve">MPDCCH </w:t>
      </w:r>
      <w:r>
        <w:t>Reference Channels for Cat-M1 UEs</w:t>
      </w:r>
      <w:r>
        <w:tab/>
        <w:t>767</w:t>
      </w:r>
    </w:p>
    <w:p w14:paraId="4C69EF2D" w14:textId="77777777" w:rsidR="007059ED" w:rsidRDefault="007059ED">
      <w:pPr>
        <w:pStyle w:val="TOC4"/>
        <w:rPr>
          <w:rFonts w:asciiTheme="minorHAnsi" w:eastAsiaTheme="minorEastAsia" w:hAnsiTheme="minorHAnsi" w:cstheme="minorBidi"/>
          <w:sz w:val="22"/>
          <w:szCs w:val="22"/>
        </w:rPr>
      </w:pPr>
      <w:r w:rsidRPr="00AE6739">
        <w:rPr>
          <w:lang w:val="de-DE"/>
        </w:rPr>
        <w:t>A.3.1.3.1</w:t>
      </w:r>
      <w:r>
        <w:rPr>
          <w:rFonts w:asciiTheme="minorHAnsi" w:eastAsiaTheme="minorEastAsia" w:hAnsiTheme="minorHAnsi" w:cstheme="minorBidi"/>
          <w:sz w:val="22"/>
          <w:szCs w:val="22"/>
        </w:rPr>
        <w:tab/>
      </w:r>
      <w:r w:rsidRPr="00AE6739">
        <w:rPr>
          <w:lang w:val="de-DE"/>
        </w:rPr>
        <w:t>FDD</w:t>
      </w:r>
      <w:r>
        <w:t xml:space="preserve"> in CEModeA</w:t>
      </w:r>
      <w:r>
        <w:tab/>
        <w:t>768</w:t>
      </w:r>
    </w:p>
    <w:p w14:paraId="170965F2" w14:textId="77777777" w:rsidR="007059ED" w:rsidRDefault="007059ED">
      <w:pPr>
        <w:pStyle w:val="TOC4"/>
        <w:rPr>
          <w:rFonts w:asciiTheme="minorHAnsi" w:eastAsiaTheme="minorEastAsia" w:hAnsiTheme="minorHAnsi" w:cstheme="minorBidi"/>
          <w:sz w:val="22"/>
          <w:szCs w:val="22"/>
        </w:rPr>
      </w:pPr>
      <w:r w:rsidRPr="00AE6739">
        <w:rPr>
          <w:lang w:val="de-DE"/>
        </w:rPr>
        <w:t>A.3.1.3.2</w:t>
      </w:r>
      <w:r>
        <w:rPr>
          <w:rFonts w:asciiTheme="minorHAnsi" w:eastAsiaTheme="minorEastAsia" w:hAnsiTheme="minorHAnsi" w:cstheme="minorBidi"/>
          <w:sz w:val="22"/>
          <w:szCs w:val="22"/>
        </w:rPr>
        <w:tab/>
      </w:r>
      <w:r w:rsidRPr="00AE6739">
        <w:rPr>
          <w:lang w:val="de-DE"/>
        </w:rPr>
        <w:t>HD-FDD</w:t>
      </w:r>
      <w:r>
        <w:t xml:space="preserve"> in CEModeA</w:t>
      </w:r>
      <w:r>
        <w:tab/>
        <w:t>768</w:t>
      </w:r>
    </w:p>
    <w:p w14:paraId="5E98AB29" w14:textId="77777777" w:rsidR="007059ED" w:rsidRDefault="007059ED">
      <w:pPr>
        <w:pStyle w:val="TOC4"/>
        <w:rPr>
          <w:rFonts w:asciiTheme="minorHAnsi" w:eastAsiaTheme="minorEastAsia" w:hAnsiTheme="minorHAnsi" w:cstheme="minorBidi"/>
          <w:sz w:val="22"/>
          <w:szCs w:val="22"/>
        </w:rPr>
      </w:pPr>
      <w:r w:rsidRPr="00AE6739">
        <w:rPr>
          <w:lang w:val="de-DE"/>
        </w:rPr>
        <w:t>A.3.1.3.3</w:t>
      </w:r>
      <w:r>
        <w:rPr>
          <w:rFonts w:asciiTheme="minorHAnsi" w:eastAsiaTheme="minorEastAsia" w:hAnsiTheme="minorHAnsi" w:cstheme="minorBidi"/>
          <w:sz w:val="22"/>
          <w:szCs w:val="22"/>
        </w:rPr>
        <w:tab/>
      </w:r>
      <w:r w:rsidRPr="00AE6739">
        <w:rPr>
          <w:lang w:val="de-DE"/>
        </w:rPr>
        <w:t>TDD</w:t>
      </w:r>
      <w:r>
        <w:t xml:space="preserve"> in CEModeA</w:t>
      </w:r>
      <w:r>
        <w:tab/>
        <w:t>769</w:t>
      </w:r>
    </w:p>
    <w:p w14:paraId="21EB3138" w14:textId="77777777" w:rsidR="007059ED" w:rsidRDefault="007059ED">
      <w:pPr>
        <w:pStyle w:val="TOC4"/>
        <w:rPr>
          <w:rFonts w:asciiTheme="minorHAnsi" w:eastAsiaTheme="minorEastAsia" w:hAnsiTheme="minorHAnsi" w:cstheme="minorBidi"/>
          <w:sz w:val="22"/>
          <w:szCs w:val="22"/>
        </w:rPr>
      </w:pPr>
      <w:r w:rsidRPr="00AE6739">
        <w:rPr>
          <w:lang w:val="de-DE"/>
        </w:rPr>
        <w:t>A.3.1.3.4</w:t>
      </w:r>
      <w:r>
        <w:rPr>
          <w:rFonts w:asciiTheme="minorHAnsi" w:eastAsiaTheme="minorEastAsia" w:hAnsiTheme="minorHAnsi" w:cstheme="minorBidi"/>
          <w:sz w:val="22"/>
          <w:szCs w:val="22"/>
        </w:rPr>
        <w:tab/>
      </w:r>
      <w:r w:rsidRPr="00AE6739">
        <w:rPr>
          <w:lang w:val="de-DE"/>
        </w:rPr>
        <w:t>FDD</w:t>
      </w:r>
      <w:r>
        <w:t xml:space="preserve"> in CEModeB</w:t>
      </w:r>
      <w:r>
        <w:tab/>
        <w:t>769</w:t>
      </w:r>
    </w:p>
    <w:p w14:paraId="56CBE558" w14:textId="77777777" w:rsidR="007059ED" w:rsidRDefault="007059ED">
      <w:pPr>
        <w:pStyle w:val="TOC4"/>
        <w:rPr>
          <w:rFonts w:asciiTheme="minorHAnsi" w:eastAsiaTheme="minorEastAsia" w:hAnsiTheme="minorHAnsi" w:cstheme="minorBidi"/>
          <w:sz w:val="22"/>
          <w:szCs w:val="22"/>
        </w:rPr>
      </w:pPr>
      <w:r w:rsidRPr="00AE6739">
        <w:rPr>
          <w:lang w:val="de-DE"/>
        </w:rPr>
        <w:t>A.3.1.3.5</w:t>
      </w:r>
      <w:r>
        <w:rPr>
          <w:rFonts w:asciiTheme="minorHAnsi" w:eastAsiaTheme="minorEastAsia" w:hAnsiTheme="minorHAnsi" w:cstheme="minorBidi"/>
          <w:sz w:val="22"/>
          <w:szCs w:val="22"/>
        </w:rPr>
        <w:tab/>
      </w:r>
      <w:r w:rsidRPr="00AE6739">
        <w:rPr>
          <w:lang w:val="de-DE"/>
        </w:rPr>
        <w:t>HD-FDD</w:t>
      </w:r>
      <w:r>
        <w:t xml:space="preserve"> in CEModeB</w:t>
      </w:r>
      <w:r>
        <w:tab/>
        <w:t>770</w:t>
      </w:r>
    </w:p>
    <w:p w14:paraId="672A3D0E" w14:textId="77777777" w:rsidR="007059ED" w:rsidRDefault="007059ED">
      <w:pPr>
        <w:pStyle w:val="TOC4"/>
        <w:rPr>
          <w:rFonts w:asciiTheme="minorHAnsi" w:eastAsiaTheme="minorEastAsia" w:hAnsiTheme="minorHAnsi" w:cstheme="minorBidi"/>
          <w:sz w:val="22"/>
          <w:szCs w:val="22"/>
        </w:rPr>
      </w:pPr>
      <w:r w:rsidRPr="00AE6739">
        <w:rPr>
          <w:lang w:val="de-DE"/>
        </w:rPr>
        <w:t>A.3.1.3.6</w:t>
      </w:r>
      <w:r>
        <w:rPr>
          <w:rFonts w:asciiTheme="minorHAnsi" w:eastAsiaTheme="minorEastAsia" w:hAnsiTheme="minorHAnsi" w:cstheme="minorBidi"/>
          <w:sz w:val="22"/>
          <w:szCs w:val="22"/>
        </w:rPr>
        <w:tab/>
      </w:r>
      <w:r w:rsidRPr="00AE6739">
        <w:rPr>
          <w:lang w:val="de-DE"/>
        </w:rPr>
        <w:t>TDD</w:t>
      </w:r>
      <w:r>
        <w:t xml:space="preserve"> in CEModeB</w:t>
      </w:r>
      <w:r>
        <w:tab/>
        <w:t>770</w:t>
      </w:r>
    </w:p>
    <w:p w14:paraId="5A7524FD" w14:textId="77777777" w:rsidR="007059ED" w:rsidRDefault="007059ED">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5B18F51F" w14:textId="77777777" w:rsidR="007059ED" w:rsidRDefault="007059ED">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E6739">
        <w:rPr>
          <w:rFonts w:cs="v5.0.0"/>
        </w:rPr>
        <w:t>in CEModeA</w:t>
      </w:r>
      <w:r>
        <w:tab/>
        <w:t>771</w:t>
      </w:r>
    </w:p>
    <w:p w14:paraId="67807FB9" w14:textId="77777777" w:rsidR="007059ED" w:rsidRDefault="007059ED">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E6739">
        <w:rPr>
          <w:rFonts w:cs="v5.0.0"/>
        </w:rPr>
        <w:t>in CEModeA</w:t>
      </w:r>
      <w:r>
        <w:tab/>
        <w:t>772</w:t>
      </w:r>
    </w:p>
    <w:p w14:paraId="47B0D7C3" w14:textId="77777777" w:rsidR="007059ED" w:rsidRDefault="007059ED">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E6739">
        <w:rPr>
          <w:rFonts w:cs="v5.0.0"/>
        </w:rPr>
        <w:t>in CEModeA</w:t>
      </w:r>
      <w:r>
        <w:tab/>
        <w:t>773</w:t>
      </w:r>
    </w:p>
    <w:p w14:paraId="665241D5" w14:textId="77777777" w:rsidR="007059ED" w:rsidRDefault="007059ED">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E6739">
        <w:rPr>
          <w:rFonts w:cs="v5.0.0"/>
        </w:rPr>
        <w:t>in CEModeB</w:t>
      </w:r>
      <w:r>
        <w:tab/>
        <w:t>774</w:t>
      </w:r>
    </w:p>
    <w:p w14:paraId="7CB47B17" w14:textId="77777777" w:rsidR="007059ED" w:rsidRDefault="007059ED">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E6739">
        <w:rPr>
          <w:rFonts w:cs="v5.0.0"/>
        </w:rPr>
        <w:t>in CEModeB</w:t>
      </w:r>
      <w:r>
        <w:tab/>
        <w:t>775</w:t>
      </w:r>
    </w:p>
    <w:p w14:paraId="32E32515" w14:textId="77777777" w:rsidR="007059ED" w:rsidRDefault="007059ED">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E6739">
        <w:rPr>
          <w:rFonts w:cs="v5.0.0"/>
        </w:rPr>
        <w:t>in CEModeB</w:t>
      </w:r>
      <w:r>
        <w:tab/>
        <w:t>775</w:t>
      </w:r>
    </w:p>
    <w:p w14:paraId="4F1256B1" w14:textId="77777777" w:rsidR="007059ED" w:rsidRDefault="007059ED">
      <w:pPr>
        <w:pStyle w:val="TOC3"/>
        <w:rPr>
          <w:rFonts w:asciiTheme="minorHAnsi" w:eastAsiaTheme="minorEastAsia" w:hAnsiTheme="minorHAnsi" w:cstheme="minorBidi"/>
          <w:sz w:val="22"/>
          <w:szCs w:val="22"/>
        </w:rPr>
      </w:pPr>
      <w:r>
        <w:t>A.3.1.</w:t>
      </w:r>
      <w:r w:rsidRPr="00AE6739">
        <w:rPr>
          <w:rFonts w:eastAsia="MS Mincho"/>
          <w:lang w:eastAsia="ja-JP"/>
        </w:rPr>
        <w:t>5</w:t>
      </w:r>
      <w:r>
        <w:rPr>
          <w:rFonts w:asciiTheme="minorHAnsi" w:eastAsiaTheme="minorEastAsia" w:hAnsiTheme="minorHAnsi" w:cstheme="minorBidi"/>
          <w:sz w:val="22"/>
          <w:szCs w:val="22"/>
        </w:rPr>
        <w:tab/>
      </w:r>
      <w:r>
        <w:rPr>
          <w:lang w:eastAsia="zh-CN"/>
        </w:rPr>
        <w:t>N</w:t>
      </w:r>
      <w:r>
        <w:t>PD</w:t>
      </w:r>
      <w:r w:rsidRPr="00AE6739">
        <w:rPr>
          <w:rFonts w:eastAsia="MS Mincho"/>
          <w:lang w:eastAsia="ja-JP"/>
        </w:rPr>
        <w:t>S</w:t>
      </w:r>
      <w:r>
        <w:t xml:space="preserve">CH </w:t>
      </w:r>
      <w:r w:rsidRPr="00AE6739">
        <w:rPr>
          <w:rFonts w:cs="v5.0.0"/>
        </w:rPr>
        <w:t xml:space="preserve">Reference Channel for </w:t>
      </w:r>
      <w:r w:rsidRPr="00AE6739">
        <w:rPr>
          <w:rFonts w:cs="v5.0.0"/>
          <w:lang w:eastAsia="zh-CN"/>
        </w:rPr>
        <w:t>UE category NB1</w:t>
      </w:r>
      <w:r>
        <w:tab/>
        <w:t>776</w:t>
      </w:r>
    </w:p>
    <w:p w14:paraId="0D94A9C2"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1B4128B5" w14:textId="77777777" w:rsidR="007059ED" w:rsidRDefault="007059ED">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2DC36832"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3C8101BC"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3C2C4C49"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0A774ED6"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1E1811B4"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1C6BF571"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74B3BBBA"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2E35B9F2" w14:textId="77777777" w:rsidR="007059ED" w:rsidRDefault="007059ED">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5E2B37A1" w14:textId="77777777" w:rsidR="007059ED" w:rsidRDefault="007059ED">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3B01F69A"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555E46F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1CD637F8"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612DF9B0"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3BD0B18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5038352E" w14:textId="77777777" w:rsidR="007059ED" w:rsidRDefault="007059ED">
      <w:pPr>
        <w:pStyle w:val="TOC2"/>
        <w:rPr>
          <w:rFonts w:asciiTheme="minorHAnsi" w:eastAsiaTheme="minorEastAsia" w:hAnsiTheme="minorHAnsi" w:cstheme="minorBidi"/>
          <w:sz w:val="22"/>
          <w:szCs w:val="22"/>
        </w:rPr>
      </w:pPr>
      <w:r w:rsidRPr="00AE6739">
        <w:rPr>
          <w:rFonts w:cs="v5.0.0"/>
        </w:rPr>
        <w:t>A.3.2</w:t>
      </w:r>
      <w:r>
        <w:rPr>
          <w:rFonts w:asciiTheme="minorHAnsi" w:eastAsiaTheme="minorEastAsia" w:hAnsiTheme="minorHAnsi" w:cstheme="minorBidi"/>
          <w:sz w:val="22"/>
          <w:szCs w:val="22"/>
        </w:rPr>
        <w:tab/>
      </w:r>
      <w:r>
        <w:t>OFDMA Channel Noise Generator (OCNG)</w:t>
      </w:r>
      <w:r>
        <w:tab/>
        <w:t>782</w:t>
      </w:r>
    </w:p>
    <w:p w14:paraId="175D0014" w14:textId="77777777" w:rsidR="007059ED" w:rsidRDefault="007059ED">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65D8B4FD" w14:textId="77777777" w:rsidR="007059ED" w:rsidRDefault="007059ED">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45A430D1" w14:textId="77777777" w:rsidR="007059ED" w:rsidRDefault="007059ED">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46F192C6" w14:textId="77777777" w:rsidR="007059ED" w:rsidRDefault="007059ED">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3C988F65" w14:textId="77777777" w:rsidR="007059ED" w:rsidRDefault="007059ED">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43C1EAE3" w14:textId="77777777" w:rsidR="007059ED" w:rsidRDefault="007059ED">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015CCE1A" w14:textId="77777777" w:rsidR="007059ED" w:rsidRDefault="007059ED">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605B616F" w14:textId="77777777" w:rsidR="007059ED" w:rsidRDefault="007059ED">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2CB5BCB0" w14:textId="77777777" w:rsidR="007059ED" w:rsidRDefault="007059ED">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53147751" w14:textId="77777777" w:rsidR="007059ED" w:rsidRDefault="007059ED">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53322DED" w14:textId="77777777" w:rsidR="007059ED" w:rsidRDefault="007059ED">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4718AC39" w14:textId="77777777" w:rsidR="007059ED" w:rsidRDefault="007059ED">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1893D95B" w14:textId="77777777" w:rsidR="007059ED" w:rsidRDefault="007059ED">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7B0638F1" w14:textId="77777777" w:rsidR="007059ED" w:rsidRDefault="007059ED">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38C3814B" w14:textId="77777777" w:rsidR="007059ED" w:rsidRDefault="007059ED">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3F43EAF2" w14:textId="77777777" w:rsidR="007059ED" w:rsidRDefault="007059ED">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2B991171" w14:textId="77777777" w:rsidR="007059ED" w:rsidRDefault="007059ED">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2A3EF97D" w14:textId="77777777" w:rsidR="007059ED" w:rsidRDefault="007059ED">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4CF5F74B" w14:textId="77777777" w:rsidR="007059ED" w:rsidRDefault="007059ED">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131CCBA5" w14:textId="77777777" w:rsidR="007059ED" w:rsidRDefault="007059ED">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52BD32C9" w14:textId="77777777" w:rsidR="007059ED" w:rsidRDefault="007059ED">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3F522B8D" w14:textId="77777777" w:rsidR="007059ED" w:rsidRDefault="007059ED">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4E5D9497" w14:textId="77777777" w:rsidR="007059ED" w:rsidRDefault="007059ED">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771A52EC" w14:textId="77777777" w:rsidR="007059ED" w:rsidRDefault="007059ED">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47EC216B" w14:textId="77777777" w:rsidR="007059ED" w:rsidRDefault="007059ED">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48CADF1C" w14:textId="77777777" w:rsidR="007059ED" w:rsidRDefault="007059ED">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29DE1BD3" w14:textId="77777777" w:rsidR="007059ED" w:rsidRDefault="007059ED">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48DE41A6" w14:textId="77777777" w:rsidR="007059ED" w:rsidRDefault="007059ED">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11894889" w14:textId="77777777" w:rsidR="007059ED" w:rsidRDefault="007059ED">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5AB07155" w14:textId="77777777" w:rsidR="007059ED" w:rsidRDefault="007059ED">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3DF8A13F" w14:textId="77777777" w:rsidR="007059ED" w:rsidRDefault="007059ED">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064EBFCA" w14:textId="77777777" w:rsidR="007059ED" w:rsidRDefault="007059ED">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162049F4" w14:textId="77777777" w:rsidR="007059ED" w:rsidRDefault="007059ED">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6FC1D780" w14:textId="77777777" w:rsidR="007059ED" w:rsidRDefault="007059ED">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7A753CBD" w14:textId="77777777" w:rsidR="007059ED" w:rsidRDefault="007059ED">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7EA80695" w14:textId="77777777" w:rsidR="007059ED" w:rsidRDefault="007059ED">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0F117FF0" w14:textId="77777777" w:rsidR="007059ED" w:rsidRDefault="007059ED">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2D65CCC4" w14:textId="77777777" w:rsidR="007059ED" w:rsidRDefault="007059ED">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356D45FC"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3</w:t>
      </w:r>
      <w:r>
        <w:rPr>
          <w:rFonts w:asciiTheme="minorHAnsi" w:eastAsiaTheme="minorEastAsia" w:hAnsiTheme="minorHAnsi" w:cstheme="minorBidi"/>
          <w:sz w:val="22"/>
          <w:szCs w:val="22"/>
        </w:rPr>
        <w:tab/>
      </w:r>
      <w:r w:rsidRPr="00AE6739">
        <w:rPr>
          <w:lang w:val="sv-FI"/>
        </w:rPr>
        <w:t xml:space="preserve">Narrowband IoT OCNG FDD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804</w:t>
      </w:r>
    </w:p>
    <w:p w14:paraId="3C2292AA" w14:textId="77777777" w:rsidR="007059ED" w:rsidRDefault="007059ED">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15614D7D" w14:textId="77777777" w:rsidR="007059ED" w:rsidRDefault="007059ED">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50E6840F" w14:textId="77777777" w:rsidR="007059ED" w:rsidRDefault="007059ED">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36651083" w14:textId="77777777" w:rsidR="007059ED" w:rsidRDefault="007059ED">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5E373BFE"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8</w:t>
      </w:r>
      <w:r>
        <w:rPr>
          <w:rFonts w:asciiTheme="minorHAnsi" w:eastAsiaTheme="minorEastAsia" w:hAnsiTheme="minorHAnsi" w:cstheme="minorBidi"/>
          <w:sz w:val="22"/>
          <w:szCs w:val="22"/>
        </w:rPr>
        <w:tab/>
      </w:r>
      <w:r w:rsidRPr="00AE6739">
        <w:rPr>
          <w:lang w:val="sv-FI"/>
        </w:rPr>
        <w:t xml:space="preserve">Narrowband IoT OCNG TDD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809</w:t>
      </w:r>
    </w:p>
    <w:p w14:paraId="08056747" w14:textId="77777777" w:rsidR="007059ED" w:rsidRDefault="007059ED">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5257C6C3" w14:textId="77777777" w:rsidR="007059ED" w:rsidRDefault="007059ED">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0C711AFB" w14:textId="77777777" w:rsidR="007059ED" w:rsidRDefault="007059ED">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6A24D77D" w14:textId="77777777" w:rsidR="007059ED" w:rsidRDefault="007059ED">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226BBB1E" w14:textId="77777777" w:rsidR="007059ED" w:rsidRDefault="007059ED">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19F6262C" w14:textId="77777777" w:rsidR="007059ED" w:rsidRDefault="007059ED">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13232946" w14:textId="77777777" w:rsidR="007059ED" w:rsidRDefault="007059ED">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46F31A40" w14:textId="77777777" w:rsidR="007059ED" w:rsidRDefault="007059ED">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7742EF73" w14:textId="77777777" w:rsidR="007059ED" w:rsidRDefault="007059ED">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5DE905B0" w14:textId="77777777" w:rsidR="007059ED" w:rsidRDefault="007059ED">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4F8C14F7" w14:textId="77777777" w:rsidR="007059ED" w:rsidRDefault="007059ED">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E6739">
        <w:rPr>
          <w:lang w:val="en-US"/>
        </w:rPr>
        <w:t>, 2x2 antenna</w:t>
      </w:r>
      <w:r>
        <w:tab/>
        <w:t>814</w:t>
      </w:r>
    </w:p>
    <w:p w14:paraId="4C0D3460" w14:textId="77777777" w:rsidR="007059ED" w:rsidRDefault="007059ED">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319F2F40" w14:textId="77777777" w:rsidR="007059ED" w:rsidRDefault="007059ED">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42E48510" w14:textId="77777777" w:rsidR="007059ED" w:rsidRDefault="007059ED">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53D19658" w14:textId="77777777" w:rsidR="007059ED" w:rsidRDefault="007059ED">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2A819E83" w14:textId="77777777" w:rsidR="007059ED" w:rsidRDefault="007059ED">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9AADAAF" w14:textId="77777777" w:rsidR="007059ED" w:rsidRDefault="007059ED">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3A945646" w14:textId="77777777" w:rsidR="007059ED" w:rsidRDefault="007059ED">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67BE8814" w14:textId="77777777" w:rsidR="007059ED" w:rsidRDefault="007059ED">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13776081" w14:textId="77777777" w:rsidR="007059ED" w:rsidRDefault="007059ED">
      <w:pPr>
        <w:pStyle w:val="TOC3"/>
        <w:rPr>
          <w:rFonts w:asciiTheme="minorHAnsi" w:eastAsiaTheme="minorEastAsia" w:hAnsiTheme="minorHAnsi" w:cstheme="minorBidi"/>
          <w:sz w:val="22"/>
          <w:szCs w:val="22"/>
        </w:rPr>
      </w:pPr>
      <w:r w:rsidRPr="00AE6739">
        <w:rPr>
          <w:snapToGrid w:val="0"/>
        </w:rPr>
        <w:t>A.3.8.1</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4 Rx capable UEs</w:t>
      </w:r>
      <w:r>
        <w:tab/>
        <w:t>815</w:t>
      </w:r>
    </w:p>
    <w:p w14:paraId="65BDE44A" w14:textId="77777777" w:rsidR="007059ED" w:rsidRDefault="007059ED">
      <w:pPr>
        <w:pStyle w:val="TOC4"/>
        <w:rPr>
          <w:rFonts w:asciiTheme="minorHAnsi" w:eastAsiaTheme="minorEastAsia" w:hAnsiTheme="minorHAnsi" w:cstheme="minorBidi"/>
          <w:sz w:val="22"/>
          <w:szCs w:val="22"/>
        </w:rPr>
      </w:pPr>
      <w:r>
        <w:t>A.3.8.1.1 Introduction</w:t>
      </w:r>
      <w:r>
        <w:tab/>
        <w:t>815</w:t>
      </w:r>
    </w:p>
    <w:p w14:paraId="40EBEA43" w14:textId="77777777" w:rsidR="007059ED" w:rsidRDefault="007059ED">
      <w:pPr>
        <w:pStyle w:val="TOC4"/>
        <w:rPr>
          <w:rFonts w:asciiTheme="minorHAnsi" w:eastAsiaTheme="minorEastAsia" w:hAnsiTheme="minorHAnsi" w:cstheme="minorBidi"/>
          <w:sz w:val="22"/>
          <w:szCs w:val="22"/>
        </w:rPr>
      </w:pPr>
      <w:r>
        <w:t>A.3.8.1.2 Principle of testing</w:t>
      </w:r>
      <w:r>
        <w:tab/>
        <w:t>815</w:t>
      </w:r>
    </w:p>
    <w:p w14:paraId="3586DE16" w14:textId="77777777" w:rsidR="007059ED" w:rsidRDefault="007059ED">
      <w:pPr>
        <w:pStyle w:val="TOC5"/>
        <w:rPr>
          <w:rFonts w:asciiTheme="minorHAnsi" w:eastAsiaTheme="minorEastAsia" w:hAnsiTheme="minorHAnsi" w:cstheme="minorBidi"/>
          <w:sz w:val="22"/>
          <w:szCs w:val="22"/>
        </w:rPr>
      </w:pPr>
      <w:r>
        <w:t>A.3.8.1.2.1 Single carrier tests</w:t>
      </w:r>
      <w:r>
        <w:tab/>
        <w:t>815</w:t>
      </w:r>
    </w:p>
    <w:p w14:paraId="1202D25A" w14:textId="77777777" w:rsidR="007059ED" w:rsidRDefault="007059ED">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114C90CD" w14:textId="77777777" w:rsidR="007059ED" w:rsidRDefault="007059ED">
      <w:pPr>
        <w:pStyle w:val="TOC5"/>
        <w:rPr>
          <w:rFonts w:asciiTheme="minorHAnsi" w:eastAsiaTheme="minorEastAsia" w:hAnsiTheme="minorHAnsi" w:cstheme="minorBidi"/>
          <w:sz w:val="22"/>
          <w:szCs w:val="22"/>
        </w:rPr>
      </w:pPr>
      <w:r w:rsidRPr="00AE6739">
        <w:rPr>
          <w:snapToGrid w:val="0"/>
        </w:rPr>
        <w:t>A.3.8.1.2.3</w:t>
      </w:r>
      <w:r>
        <w:rPr>
          <w:rFonts w:asciiTheme="minorHAnsi" w:eastAsiaTheme="minorEastAsia" w:hAnsiTheme="minorHAnsi" w:cstheme="minorBidi"/>
          <w:sz w:val="22"/>
          <w:szCs w:val="22"/>
        </w:rPr>
        <w:tab/>
      </w:r>
      <w:r w:rsidRPr="00AE6739">
        <w:rPr>
          <w:snapToGrid w:val="0"/>
        </w:rPr>
        <w:t>Antenna connection for bands where 2RX is supported</w:t>
      </w:r>
      <w:r>
        <w:tab/>
        <w:t>817</w:t>
      </w:r>
    </w:p>
    <w:p w14:paraId="415BD49A" w14:textId="77777777" w:rsidR="007059ED" w:rsidRDefault="007059ED">
      <w:pPr>
        <w:pStyle w:val="TOC5"/>
        <w:rPr>
          <w:rFonts w:asciiTheme="minorHAnsi" w:eastAsiaTheme="minorEastAsia" w:hAnsiTheme="minorHAnsi" w:cstheme="minorBidi"/>
          <w:sz w:val="22"/>
          <w:szCs w:val="22"/>
        </w:rPr>
      </w:pPr>
      <w:r w:rsidRPr="00AE6739">
        <w:rPr>
          <w:snapToGrid w:val="0"/>
        </w:rPr>
        <w:t>A.3.8.1.2.4</w:t>
      </w:r>
      <w:r>
        <w:rPr>
          <w:rFonts w:asciiTheme="minorHAnsi" w:eastAsiaTheme="minorEastAsia" w:hAnsiTheme="minorHAnsi" w:cstheme="minorBidi"/>
          <w:sz w:val="22"/>
          <w:szCs w:val="22"/>
        </w:rPr>
        <w:tab/>
      </w:r>
      <w:r w:rsidRPr="00AE6739">
        <w:rPr>
          <w:snapToGrid w:val="0"/>
        </w:rPr>
        <w:t>Antenna connection for bands where 4RX is supported</w:t>
      </w:r>
      <w:r>
        <w:tab/>
        <w:t>817</w:t>
      </w:r>
    </w:p>
    <w:p w14:paraId="7AF7E066" w14:textId="77777777" w:rsidR="007059ED" w:rsidRDefault="007059ED">
      <w:pPr>
        <w:pStyle w:val="TOC3"/>
        <w:rPr>
          <w:rFonts w:asciiTheme="minorHAnsi" w:eastAsiaTheme="minorEastAsia" w:hAnsiTheme="minorHAnsi" w:cstheme="minorBidi"/>
          <w:sz w:val="22"/>
          <w:szCs w:val="22"/>
        </w:rPr>
      </w:pPr>
      <w:r w:rsidRPr="00AE6739">
        <w:rPr>
          <w:snapToGrid w:val="0"/>
        </w:rPr>
        <w:t>A.3.8.2</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8 Rx capable UEs</w:t>
      </w:r>
      <w:r>
        <w:tab/>
        <w:t>817</w:t>
      </w:r>
    </w:p>
    <w:p w14:paraId="12689BB3" w14:textId="77777777" w:rsidR="007059ED" w:rsidRDefault="007059ED">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5229D235" w14:textId="77777777" w:rsidR="007059ED" w:rsidRDefault="007059ED">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29720D3A" w14:textId="77777777" w:rsidR="007059ED" w:rsidRDefault="007059ED">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177238F9" w14:textId="77777777" w:rsidR="007059ED" w:rsidRDefault="007059ED">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14006633" w14:textId="77777777" w:rsidR="007059ED" w:rsidRDefault="007059ED">
      <w:pPr>
        <w:pStyle w:val="TOC5"/>
        <w:rPr>
          <w:rFonts w:asciiTheme="minorHAnsi" w:eastAsiaTheme="minorEastAsia" w:hAnsiTheme="minorHAnsi" w:cstheme="minorBidi"/>
          <w:sz w:val="22"/>
          <w:szCs w:val="22"/>
        </w:rPr>
      </w:pPr>
      <w:r w:rsidRPr="00AE6739">
        <w:rPr>
          <w:snapToGrid w:val="0"/>
        </w:rPr>
        <w:t>A.3.8.2.2.3</w:t>
      </w:r>
      <w:r>
        <w:rPr>
          <w:rFonts w:asciiTheme="minorHAnsi" w:eastAsiaTheme="minorEastAsia" w:hAnsiTheme="minorHAnsi" w:cstheme="minorBidi"/>
          <w:sz w:val="22"/>
          <w:szCs w:val="22"/>
        </w:rPr>
        <w:tab/>
      </w:r>
      <w:r w:rsidRPr="00AE6739">
        <w:rPr>
          <w:snapToGrid w:val="0"/>
        </w:rPr>
        <w:t>Antenna connection for bands where 2RX is supported</w:t>
      </w:r>
      <w:r>
        <w:tab/>
        <w:t>818</w:t>
      </w:r>
    </w:p>
    <w:p w14:paraId="6E5D7FC7" w14:textId="77777777" w:rsidR="007059ED" w:rsidRDefault="007059ED">
      <w:pPr>
        <w:pStyle w:val="TOC5"/>
        <w:rPr>
          <w:rFonts w:asciiTheme="minorHAnsi" w:eastAsiaTheme="minorEastAsia" w:hAnsiTheme="minorHAnsi" w:cstheme="minorBidi"/>
          <w:sz w:val="22"/>
          <w:szCs w:val="22"/>
        </w:rPr>
      </w:pPr>
      <w:r w:rsidRPr="00AE6739">
        <w:rPr>
          <w:snapToGrid w:val="0"/>
        </w:rPr>
        <w:t>A.3.8.2.2.4</w:t>
      </w:r>
      <w:r>
        <w:rPr>
          <w:rFonts w:asciiTheme="minorHAnsi" w:eastAsiaTheme="minorEastAsia" w:hAnsiTheme="minorHAnsi" w:cstheme="minorBidi"/>
          <w:sz w:val="22"/>
          <w:szCs w:val="22"/>
        </w:rPr>
        <w:tab/>
      </w:r>
      <w:r w:rsidRPr="00AE6739">
        <w:rPr>
          <w:snapToGrid w:val="0"/>
        </w:rPr>
        <w:t>Antenna connection for bands where 4RX is supported</w:t>
      </w:r>
      <w:r>
        <w:tab/>
        <w:t>818</w:t>
      </w:r>
    </w:p>
    <w:p w14:paraId="13FBD98D" w14:textId="77777777" w:rsidR="007059ED" w:rsidRDefault="007059ED">
      <w:pPr>
        <w:pStyle w:val="TOC5"/>
        <w:rPr>
          <w:rFonts w:asciiTheme="minorHAnsi" w:eastAsiaTheme="minorEastAsia" w:hAnsiTheme="minorHAnsi" w:cstheme="minorBidi"/>
          <w:sz w:val="22"/>
          <w:szCs w:val="22"/>
        </w:rPr>
      </w:pPr>
      <w:r w:rsidRPr="00AE6739">
        <w:rPr>
          <w:snapToGrid w:val="0"/>
        </w:rPr>
        <w:t>A.3.8.2.2.5</w:t>
      </w:r>
      <w:r>
        <w:rPr>
          <w:rFonts w:asciiTheme="minorHAnsi" w:eastAsiaTheme="minorEastAsia" w:hAnsiTheme="minorHAnsi" w:cstheme="minorBidi"/>
          <w:sz w:val="22"/>
          <w:szCs w:val="22"/>
        </w:rPr>
        <w:tab/>
      </w:r>
      <w:r w:rsidRPr="00AE6739">
        <w:rPr>
          <w:snapToGrid w:val="0"/>
        </w:rPr>
        <w:t>Antenna connection for bands where 8RX is supported</w:t>
      </w:r>
      <w:r>
        <w:tab/>
        <w:t>818</w:t>
      </w:r>
    </w:p>
    <w:p w14:paraId="3FD5AB33" w14:textId="77777777" w:rsidR="007059ED" w:rsidRDefault="007059ED">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0315871E" w14:textId="77777777" w:rsidR="007059ED" w:rsidRDefault="007059ED">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6BED373A" w14:textId="77777777" w:rsidR="007059ED" w:rsidRDefault="007059ED">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066CA828" w14:textId="77777777" w:rsidR="007059ED" w:rsidRDefault="007059E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117BC94C" w14:textId="77777777" w:rsidR="007059ED" w:rsidRDefault="007059ED">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54E61604" w14:textId="77777777" w:rsidR="007059ED" w:rsidRDefault="007059ED">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19E77424" w14:textId="77777777" w:rsidR="007059ED" w:rsidRDefault="007059ED">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5F5F5701" w14:textId="77777777" w:rsidR="007059ED" w:rsidRDefault="007059ED">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6799979B" w14:textId="77777777" w:rsidR="007059ED" w:rsidRDefault="007059ED">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0A59F1C6" w14:textId="77777777" w:rsidR="007059ED" w:rsidRDefault="007059ED">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379CF1F3" w14:textId="77777777" w:rsidR="007059ED" w:rsidRDefault="007059ED">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1AFAD9E3" w14:textId="77777777" w:rsidR="007059ED" w:rsidRDefault="007059ED">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24858E71" w14:textId="77777777" w:rsidR="007059ED" w:rsidRDefault="007059ED">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32B648A3" w14:textId="77777777" w:rsidR="007059ED" w:rsidRDefault="007059ED">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160D68EA" w14:textId="77777777" w:rsidR="007059ED" w:rsidRDefault="007059ED">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1B7E885D" w14:textId="77777777" w:rsidR="007059ED" w:rsidRDefault="007059ED">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604229D4" w14:textId="77777777" w:rsidR="007059ED" w:rsidRDefault="007059ED">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654BA63F" w14:textId="77777777" w:rsidR="007059ED" w:rsidRDefault="007059ED">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22359EDF" w14:textId="77777777" w:rsidR="007059ED" w:rsidRDefault="007059ED">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7E1C9EA2" w14:textId="77777777" w:rsidR="007059ED" w:rsidRDefault="007059ED">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2AFEB3F3" w14:textId="77777777" w:rsidR="007059ED" w:rsidRDefault="007059ED">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084A37F0" w14:textId="77777777" w:rsidR="007059ED" w:rsidRDefault="007059ED">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2250B0AE" w14:textId="77777777" w:rsidR="007059ED" w:rsidRDefault="007059ED">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0C96C96C" w14:textId="77777777" w:rsidR="007059ED" w:rsidRDefault="007059ED">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0FB9EF48" w14:textId="77777777" w:rsidR="007059ED" w:rsidRDefault="007059ED">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6B1D55BA" w14:textId="77777777" w:rsidR="007059ED" w:rsidRDefault="007059ED">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5F6E9FBA" w14:textId="77777777" w:rsidR="007059ED" w:rsidRDefault="007059ED">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31F296C9" w14:textId="77777777" w:rsidR="007059ED" w:rsidRDefault="007059ED">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428F6C4B" w14:textId="77777777" w:rsidR="007059ED" w:rsidRDefault="007059ED">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133A59D5" w14:textId="77777777" w:rsidR="007059ED" w:rsidRDefault="007059ED">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4094F906" w14:textId="77777777" w:rsidR="007059ED" w:rsidRDefault="007059ED">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2E22414F"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A.3.15.1</w:t>
      </w:r>
      <w:r>
        <w:rPr>
          <w:rFonts w:asciiTheme="minorHAnsi" w:eastAsiaTheme="minorEastAsia" w:hAnsiTheme="minorHAnsi" w:cstheme="minorBidi"/>
          <w:sz w:val="22"/>
          <w:szCs w:val="22"/>
        </w:rPr>
        <w:tab/>
      </w:r>
      <w:r w:rsidRPr="00AE6739">
        <w:rPr>
          <w:rFonts w:eastAsia="Arial Unicode MS"/>
          <w:lang w:eastAsia="zh-CN"/>
        </w:rPr>
        <w:t>Introduction</w:t>
      </w:r>
      <w:r>
        <w:tab/>
        <w:t>832</w:t>
      </w:r>
    </w:p>
    <w:p w14:paraId="73303D47"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A.3.15.2</w:t>
      </w:r>
      <w:r>
        <w:rPr>
          <w:rFonts w:asciiTheme="minorHAnsi" w:eastAsiaTheme="minorEastAsia" w:hAnsiTheme="minorHAnsi" w:cstheme="minorBidi"/>
          <w:sz w:val="22"/>
          <w:szCs w:val="22"/>
        </w:rPr>
        <w:tab/>
      </w:r>
      <w:r w:rsidRPr="00AE6739">
        <w:rPr>
          <w:rFonts w:eastAsia="Arial Unicode MS"/>
          <w:lang w:eastAsia="zh-CN"/>
        </w:rPr>
        <w:t>Principle of testing</w:t>
      </w:r>
      <w:r>
        <w:tab/>
        <w:t>832</w:t>
      </w:r>
    </w:p>
    <w:p w14:paraId="1CABB4DF" w14:textId="77777777" w:rsidR="007059ED" w:rsidRDefault="007059ED">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02468E08" w14:textId="77777777" w:rsidR="007059ED" w:rsidRDefault="007059ED">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67C3732A" w14:textId="77777777" w:rsidR="007059ED" w:rsidRDefault="007059ED">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5025FD2F" w14:textId="77777777" w:rsidR="007059ED" w:rsidRDefault="007059ED">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5C6EC645" w14:textId="77777777" w:rsidR="007059ED" w:rsidRDefault="007059ED">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20B928E0" w14:textId="77777777" w:rsidR="007059ED" w:rsidRDefault="007059ED">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7A61CAC0"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A.3.19.1</w:t>
      </w:r>
      <w:r>
        <w:rPr>
          <w:rFonts w:asciiTheme="minorHAnsi" w:eastAsiaTheme="minorEastAsia" w:hAnsiTheme="minorHAnsi" w:cstheme="minorBidi"/>
          <w:sz w:val="22"/>
          <w:szCs w:val="22"/>
        </w:rPr>
        <w:tab/>
      </w:r>
      <w:r w:rsidRPr="00AE6739">
        <w:rPr>
          <w:rFonts w:eastAsia="Arial Unicode MS"/>
          <w:lang w:eastAsia="zh-CN"/>
        </w:rPr>
        <w:t>Introduction</w:t>
      </w:r>
      <w:r>
        <w:tab/>
        <w:t>835</w:t>
      </w:r>
    </w:p>
    <w:p w14:paraId="14AC1C7E"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A.3.19.2</w:t>
      </w:r>
      <w:r>
        <w:rPr>
          <w:rFonts w:asciiTheme="minorHAnsi" w:eastAsiaTheme="minorEastAsia" w:hAnsiTheme="minorHAnsi" w:cstheme="minorBidi"/>
          <w:sz w:val="22"/>
          <w:szCs w:val="22"/>
        </w:rPr>
        <w:tab/>
      </w:r>
      <w:r w:rsidRPr="00AE6739">
        <w:rPr>
          <w:rFonts w:eastAsia="Arial Unicode MS"/>
          <w:lang w:eastAsia="zh-CN"/>
        </w:rPr>
        <w:t>Principle of testing</w:t>
      </w:r>
      <w:r>
        <w:tab/>
        <w:t>835</w:t>
      </w:r>
    </w:p>
    <w:p w14:paraId="29CDC140" w14:textId="77777777" w:rsidR="007059ED" w:rsidRDefault="007059ED">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557B85EC" w14:textId="77777777" w:rsidR="007059ED" w:rsidRDefault="007059ED">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7ECD881F" w14:textId="77777777" w:rsidR="007059ED" w:rsidRDefault="007059ED">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2DEC01DA" w14:textId="77777777" w:rsidR="007059ED" w:rsidRDefault="007059ED">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520FD3F2" w14:textId="77777777" w:rsidR="007059ED" w:rsidRDefault="007059ED">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4442DD41" w14:textId="77777777" w:rsidR="007059ED" w:rsidRDefault="007059ED">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542EE77F" w14:textId="77777777" w:rsidR="007059ED" w:rsidRDefault="007059ED">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2673C7A8" w14:textId="77777777" w:rsidR="007059ED" w:rsidRDefault="007059ED">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42BF4DAD" w14:textId="77777777" w:rsidR="007059ED" w:rsidRDefault="007059ED">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4013B0ED" w14:textId="77777777" w:rsidR="007059ED" w:rsidRDefault="007059ED">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4E774E16" w14:textId="77777777" w:rsidR="007059ED" w:rsidRDefault="007059ED">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51FB819A" w14:textId="77777777" w:rsidR="007059ED" w:rsidRDefault="007059ED">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38A7C218" w14:textId="77777777" w:rsidR="007059ED" w:rsidRDefault="007059ED">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16CDE1B2" w14:textId="77777777" w:rsidR="007059ED" w:rsidRDefault="007059ED">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73582E5F" w14:textId="77777777" w:rsidR="007059ED" w:rsidRDefault="007059ED">
      <w:pPr>
        <w:pStyle w:val="TOC2"/>
        <w:rPr>
          <w:rFonts w:asciiTheme="minorHAnsi" w:eastAsiaTheme="minorEastAsia" w:hAnsiTheme="minorHAnsi" w:cstheme="minorBidi"/>
          <w:sz w:val="22"/>
          <w:szCs w:val="22"/>
        </w:rPr>
      </w:pPr>
      <w:r>
        <w:t>A.</w:t>
      </w:r>
      <w:r w:rsidRPr="00AE6739">
        <w:rPr>
          <w:bCs/>
        </w:rPr>
        <w:t>3.24</w:t>
      </w:r>
      <w:r>
        <w:rPr>
          <w:rFonts w:asciiTheme="minorHAnsi" w:eastAsiaTheme="minorEastAsia" w:hAnsiTheme="minorHAnsi" w:cstheme="minorBidi"/>
          <w:sz w:val="22"/>
          <w:szCs w:val="22"/>
        </w:rPr>
        <w:tab/>
      </w:r>
      <w:r w:rsidRPr="00AE6739">
        <w:rPr>
          <w:rFonts w:eastAsia="Malgun Gothic"/>
          <w:lang w:eastAsia="zh-CN"/>
        </w:rPr>
        <w:t>V2X sidelink communication</w:t>
      </w:r>
      <w:r>
        <w:tab/>
        <w:t>847</w:t>
      </w:r>
    </w:p>
    <w:p w14:paraId="18F7E202" w14:textId="77777777" w:rsidR="007059ED" w:rsidRDefault="007059ED">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78A624FD" w14:textId="77777777" w:rsidR="007059ED" w:rsidRDefault="007059ED">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18E5FBF1" w14:textId="77777777" w:rsidR="007059ED" w:rsidRDefault="007059ED">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49FF141B" w14:textId="77777777" w:rsidR="007059ED" w:rsidRDefault="007059ED">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59B33B8E" w14:textId="77777777" w:rsidR="007059ED" w:rsidRDefault="007059ED">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4C009811" w14:textId="77777777" w:rsidR="007059ED" w:rsidRDefault="007059ED">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4DD6AA14" w14:textId="77777777" w:rsidR="007059ED" w:rsidRDefault="007059ED">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3F479C4E" w14:textId="77777777" w:rsidR="007059ED" w:rsidRDefault="007059ED">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39442A69"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A.3.26.1</w:t>
      </w:r>
      <w:r>
        <w:rPr>
          <w:rFonts w:asciiTheme="minorHAnsi" w:eastAsiaTheme="minorEastAsia" w:hAnsiTheme="minorHAnsi" w:cstheme="minorBidi"/>
          <w:sz w:val="22"/>
          <w:szCs w:val="22"/>
        </w:rPr>
        <w:tab/>
      </w:r>
      <w:r w:rsidRPr="00AE6739">
        <w:rPr>
          <w:rFonts w:eastAsia="Arial Unicode MS"/>
          <w:lang w:eastAsia="zh-CN"/>
        </w:rPr>
        <w:t>Introduction</w:t>
      </w:r>
      <w:r>
        <w:tab/>
        <w:t>855</w:t>
      </w:r>
    </w:p>
    <w:p w14:paraId="071BE254"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A.3.26.2</w:t>
      </w:r>
      <w:r>
        <w:rPr>
          <w:rFonts w:asciiTheme="minorHAnsi" w:eastAsiaTheme="minorEastAsia" w:hAnsiTheme="minorHAnsi" w:cstheme="minorBidi"/>
          <w:sz w:val="22"/>
          <w:szCs w:val="22"/>
        </w:rPr>
        <w:tab/>
      </w:r>
      <w:r w:rsidRPr="00AE6739">
        <w:rPr>
          <w:rFonts w:eastAsia="Arial Unicode MS"/>
          <w:lang w:eastAsia="zh-CN"/>
        </w:rPr>
        <w:t>Principle of testing</w:t>
      </w:r>
      <w:r>
        <w:tab/>
        <w:t>855</w:t>
      </w:r>
    </w:p>
    <w:p w14:paraId="53C65E5F" w14:textId="77777777" w:rsidR="007059ED" w:rsidRDefault="007059ED">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7C1F42A4" w14:textId="77777777" w:rsidR="007059ED" w:rsidRDefault="007059ED">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564C8F81" w14:textId="77777777" w:rsidR="007059ED" w:rsidRDefault="007059ED">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522A2081" w14:textId="77777777" w:rsidR="007059ED" w:rsidRDefault="007059ED">
      <w:pPr>
        <w:pStyle w:val="TOC1"/>
        <w:rPr>
          <w:rFonts w:asciiTheme="minorHAnsi" w:eastAsiaTheme="minorEastAsia" w:hAnsiTheme="minorHAnsi" w:cstheme="minorBidi"/>
          <w:szCs w:val="22"/>
        </w:rPr>
      </w:pPr>
      <w:r w:rsidRPr="00AE6739">
        <w:rPr>
          <w:rFonts w:cs="v4.2.0"/>
        </w:rPr>
        <w:t>A.4</w:t>
      </w:r>
      <w:r>
        <w:rPr>
          <w:rFonts w:asciiTheme="minorHAnsi" w:eastAsiaTheme="minorEastAsia" w:hAnsiTheme="minorHAnsi" w:cstheme="minorBidi"/>
          <w:szCs w:val="22"/>
        </w:rPr>
        <w:tab/>
      </w:r>
      <w:r>
        <w:t>E-UTRAN RRC_IDLE state</w:t>
      </w:r>
      <w:r>
        <w:tab/>
        <w:t>855</w:t>
      </w:r>
    </w:p>
    <w:p w14:paraId="352DCA22" w14:textId="77777777" w:rsidR="007059ED" w:rsidRDefault="007059ED">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38B048F4" w14:textId="77777777" w:rsidR="007059ED" w:rsidRDefault="007059ED">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5DEB80DF" w14:textId="77777777" w:rsidR="007059ED" w:rsidRDefault="007059ED">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2EBBC8C0" w14:textId="77777777" w:rsidR="007059ED" w:rsidRDefault="007059ED">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75112A24" w14:textId="77777777" w:rsidR="007059ED" w:rsidRDefault="007059ED">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2E8A905B" w14:textId="77777777" w:rsidR="007059ED" w:rsidRDefault="007059ED">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14D0AE7B" w14:textId="77777777" w:rsidR="007059ED" w:rsidRDefault="007059ED">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24C259BC" w14:textId="77777777" w:rsidR="007059ED" w:rsidRDefault="007059ED">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4EF94BDA" w14:textId="77777777" w:rsidR="007059ED" w:rsidRDefault="007059ED">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4CDFB9C5" w14:textId="77777777" w:rsidR="007059ED" w:rsidRDefault="007059ED">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3DE690A9" w14:textId="77777777" w:rsidR="007059ED" w:rsidRDefault="007059ED">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514871EB" w14:textId="77777777" w:rsidR="007059ED" w:rsidRDefault="007059ED">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63472BFF" w14:textId="77777777" w:rsidR="007059ED" w:rsidRDefault="007059ED">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3C6FB77E" w14:textId="77777777" w:rsidR="007059ED" w:rsidRDefault="007059ED">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24DF3F28" w14:textId="77777777" w:rsidR="007059ED" w:rsidRDefault="007059ED">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2386A7F7" w14:textId="77777777" w:rsidR="007059ED" w:rsidRDefault="007059ED">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7FE67EAD" w14:textId="77777777" w:rsidR="007059ED" w:rsidRDefault="007059ED">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4896ABC8" w14:textId="77777777" w:rsidR="007059ED" w:rsidRDefault="007059ED">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5748F816" w14:textId="77777777" w:rsidR="007059ED" w:rsidRDefault="007059ED">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25625B6E" w14:textId="77777777" w:rsidR="007059ED" w:rsidRDefault="007059ED">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495A52F7" w14:textId="77777777" w:rsidR="007059ED" w:rsidRDefault="007059ED">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292DBCED" w14:textId="77777777" w:rsidR="007059ED" w:rsidRDefault="007059ED">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5AB598DA" w14:textId="77777777" w:rsidR="007059ED" w:rsidRDefault="007059ED">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03B5CB5A" w14:textId="77777777" w:rsidR="007059ED" w:rsidRDefault="007059ED">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7046DB3D" w14:textId="77777777" w:rsidR="007059ED" w:rsidRDefault="007059ED">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69559F0E" w14:textId="77777777" w:rsidR="007059ED" w:rsidRDefault="007059ED">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14C3CB82" w14:textId="77777777" w:rsidR="007059ED" w:rsidRDefault="007059ED">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3662F186" w14:textId="77777777" w:rsidR="007059ED" w:rsidRDefault="007059ED">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0CD87D78" w14:textId="77777777" w:rsidR="007059ED" w:rsidRDefault="007059ED">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68522BA0" w14:textId="77777777" w:rsidR="007059ED" w:rsidRDefault="007059ED">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33607A75" w14:textId="77777777" w:rsidR="007059ED" w:rsidRDefault="007059ED">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1746B279" w14:textId="77777777" w:rsidR="007059ED" w:rsidRDefault="007059ED">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0E3988E1" w14:textId="77777777" w:rsidR="007059ED" w:rsidRDefault="007059ED">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5044C6B3" w14:textId="77777777" w:rsidR="007059ED" w:rsidRDefault="007059ED">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7987AC3F" w14:textId="77777777" w:rsidR="007059ED" w:rsidRDefault="007059ED">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64E7EA51" w14:textId="77777777" w:rsidR="007059ED" w:rsidRDefault="007059ED">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301501F7" w14:textId="77777777" w:rsidR="007059ED" w:rsidRDefault="007059ED">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0F920B8" w14:textId="77777777" w:rsidR="007059ED" w:rsidRDefault="007059ED">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60691154" w14:textId="77777777" w:rsidR="007059ED" w:rsidRDefault="007059ED">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39CA9F3B" w14:textId="77777777" w:rsidR="007059ED" w:rsidRDefault="007059ED">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2D4B5A80" w14:textId="77777777" w:rsidR="007059ED" w:rsidRDefault="007059ED">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3EDB9F97" w14:textId="77777777" w:rsidR="007059ED" w:rsidRDefault="007059ED">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0A863B73" w14:textId="77777777" w:rsidR="007059ED" w:rsidRDefault="007059ED">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5AA36B37" w14:textId="77777777" w:rsidR="007059ED" w:rsidRDefault="007059ED">
      <w:pPr>
        <w:pStyle w:val="TOC3"/>
        <w:rPr>
          <w:rFonts w:asciiTheme="minorHAnsi" w:eastAsiaTheme="minorEastAsia" w:hAnsiTheme="minorHAnsi" w:cstheme="minorBidi"/>
          <w:sz w:val="22"/>
          <w:szCs w:val="22"/>
        </w:rPr>
      </w:pPr>
      <w:r w:rsidRPr="00AE6739">
        <w:rPr>
          <w:rFonts w:cs="v4.2.0"/>
        </w:rPr>
        <w:t>A.4.2.15 E-UTRAN FDD – FDD Intra frequency case for Cat-M1 UE in enhanced coverage</w:t>
      </w:r>
      <w:r>
        <w:tab/>
        <w:t>887</w:t>
      </w:r>
    </w:p>
    <w:p w14:paraId="4A54FEE9" w14:textId="77777777" w:rsidR="007059ED" w:rsidRDefault="007059ED">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39C419FF" w14:textId="77777777" w:rsidR="007059ED" w:rsidRDefault="007059ED">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33260DF3" w14:textId="77777777" w:rsidR="007059ED" w:rsidRDefault="007059ED">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55F1F399" w14:textId="77777777" w:rsidR="007059ED" w:rsidRDefault="007059ED">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3E1B29FF" w14:textId="77777777" w:rsidR="007059ED" w:rsidRDefault="007059ED">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3326E751" w14:textId="77777777" w:rsidR="007059ED" w:rsidRDefault="007059ED">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7684D36F" w14:textId="77777777" w:rsidR="007059ED" w:rsidRDefault="007059ED">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60B02E53" w14:textId="77777777" w:rsidR="007059ED" w:rsidRDefault="007059ED">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61EE20A9" w14:textId="77777777" w:rsidR="007059ED" w:rsidRDefault="007059ED">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0767CC90" w14:textId="77777777" w:rsidR="007059ED" w:rsidRDefault="007059ED">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341F69A2" w14:textId="77777777" w:rsidR="007059ED" w:rsidRDefault="007059ED">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342443F8" w14:textId="77777777" w:rsidR="007059ED" w:rsidRDefault="007059ED">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6E504BF2" w14:textId="77777777" w:rsidR="007059ED" w:rsidRDefault="007059ED">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197E6E5D" w14:textId="77777777" w:rsidR="007059ED" w:rsidRDefault="007059ED">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225CAB8C" w14:textId="77777777" w:rsidR="007059ED" w:rsidRDefault="007059ED">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582DD174" w14:textId="77777777" w:rsidR="007059ED" w:rsidRDefault="007059ED">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70C946CC" w14:textId="77777777" w:rsidR="007059ED" w:rsidRDefault="007059ED">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74AE0361" w14:textId="77777777" w:rsidR="007059ED" w:rsidRDefault="007059ED">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52C4A96E" w14:textId="77777777" w:rsidR="007059ED" w:rsidRDefault="007059ED">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5DA4D147" w14:textId="77777777" w:rsidR="007059ED" w:rsidRDefault="007059ED">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16FD7559" w14:textId="77777777" w:rsidR="007059ED" w:rsidRDefault="007059ED">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148BA808" w14:textId="77777777" w:rsidR="007059ED" w:rsidRDefault="007059ED">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4CBA066F" w14:textId="77777777" w:rsidR="007059ED" w:rsidRDefault="007059ED">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1795ADC3" w14:textId="77777777" w:rsidR="007059ED" w:rsidRDefault="007059ED">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6437D8B8" w14:textId="77777777" w:rsidR="007059ED" w:rsidRDefault="007059ED">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4D82049A" w14:textId="77777777" w:rsidR="007059ED" w:rsidRDefault="007059ED">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0FF76828" w14:textId="77777777" w:rsidR="007059ED" w:rsidRDefault="007059ED">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216382B3" w14:textId="77777777" w:rsidR="007059ED" w:rsidRDefault="007059ED">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0199E167" w14:textId="77777777" w:rsidR="007059ED" w:rsidRDefault="007059ED">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0768CDC4" w14:textId="77777777" w:rsidR="007059ED" w:rsidRDefault="007059ED">
      <w:pPr>
        <w:pStyle w:val="TOC3"/>
        <w:rPr>
          <w:rFonts w:asciiTheme="minorHAnsi" w:eastAsiaTheme="minorEastAsia" w:hAnsiTheme="minorHAnsi" w:cstheme="minorBidi"/>
          <w:sz w:val="22"/>
          <w:szCs w:val="22"/>
        </w:rPr>
      </w:pPr>
      <w:r w:rsidRPr="00AE6739">
        <w:rPr>
          <w:rFonts w:cs="v4.2.0"/>
        </w:rPr>
        <w:t>A.4.2.25</w:t>
      </w:r>
      <w:r>
        <w:rPr>
          <w:rFonts w:asciiTheme="minorHAnsi" w:eastAsiaTheme="minorEastAsia" w:hAnsiTheme="minorHAnsi" w:cstheme="minorBidi"/>
          <w:sz w:val="22"/>
          <w:szCs w:val="22"/>
        </w:rPr>
        <w:tab/>
      </w:r>
      <w:r w:rsidRPr="00AE6739">
        <w:rPr>
          <w:rFonts w:cs="v4.2.0"/>
        </w:rPr>
        <w:t>E-UTRAN FDD – FDD Inter frequency case for Cat-M1 UE in normal coverage</w:t>
      </w:r>
      <w:r>
        <w:tab/>
        <w:t>910</w:t>
      </w:r>
    </w:p>
    <w:p w14:paraId="5AAA8529" w14:textId="77777777" w:rsidR="007059ED" w:rsidRDefault="007059ED">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5AC35AA2" w14:textId="77777777" w:rsidR="007059ED" w:rsidRDefault="007059ED">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1378EE31" w14:textId="77777777" w:rsidR="007059ED" w:rsidRDefault="007059ED">
      <w:pPr>
        <w:pStyle w:val="TOC3"/>
        <w:rPr>
          <w:rFonts w:asciiTheme="minorHAnsi" w:eastAsiaTheme="minorEastAsia" w:hAnsiTheme="minorHAnsi" w:cstheme="minorBidi"/>
          <w:sz w:val="22"/>
          <w:szCs w:val="22"/>
        </w:rPr>
      </w:pPr>
      <w:r w:rsidRPr="00AE6739">
        <w:rPr>
          <w:rFonts w:cs="v4.2.0"/>
        </w:rPr>
        <w:t>A.4.2.26</w:t>
      </w:r>
      <w:r>
        <w:rPr>
          <w:rFonts w:asciiTheme="minorHAnsi" w:eastAsiaTheme="minorEastAsia" w:hAnsiTheme="minorHAnsi" w:cstheme="minorBidi"/>
          <w:sz w:val="22"/>
          <w:szCs w:val="22"/>
        </w:rPr>
        <w:tab/>
      </w:r>
      <w:r w:rsidRPr="00AE6739">
        <w:rPr>
          <w:rFonts w:cs="v4.2.0"/>
        </w:rPr>
        <w:t>E-UTRAN HD – FDD Inter frequency case for Cat-M1 UE in normal coverage</w:t>
      </w:r>
      <w:r>
        <w:tab/>
        <w:t>912</w:t>
      </w:r>
    </w:p>
    <w:p w14:paraId="21569283" w14:textId="77777777" w:rsidR="007059ED" w:rsidRDefault="007059ED">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113F74B9" w14:textId="77777777" w:rsidR="007059ED" w:rsidRDefault="007059ED">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4A6D9B79" w14:textId="77777777" w:rsidR="007059ED" w:rsidRDefault="007059ED">
      <w:pPr>
        <w:pStyle w:val="TOC3"/>
        <w:rPr>
          <w:rFonts w:asciiTheme="minorHAnsi" w:eastAsiaTheme="minorEastAsia" w:hAnsiTheme="minorHAnsi" w:cstheme="minorBidi"/>
          <w:sz w:val="22"/>
          <w:szCs w:val="22"/>
        </w:rPr>
      </w:pPr>
      <w:r w:rsidRPr="00AE6739">
        <w:rPr>
          <w:rFonts w:cs="v4.2.0"/>
        </w:rPr>
        <w:t>A.4.2.27</w:t>
      </w:r>
      <w:r>
        <w:rPr>
          <w:rFonts w:asciiTheme="minorHAnsi" w:eastAsiaTheme="minorEastAsia" w:hAnsiTheme="minorHAnsi" w:cstheme="minorBidi"/>
          <w:sz w:val="22"/>
          <w:szCs w:val="22"/>
        </w:rPr>
        <w:tab/>
      </w:r>
      <w:r w:rsidRPr="00AE6739">
        <w:rPr>
          <w:rFonts w:cs="v4.2.0"/>
        </w:rPr>
        <w:t>E-UTRAN TDD – FDD Inter frequency case for Cat-M1 UE in normal coverage</w:t>
      </w:r>
      <w:r>
        <w:tab/>
        <w:t>914</w:t>
      </w:r>
    </w:p>
    <w:p w14:paraId="69F2489F" w14:textId="77777777" w:rsidR="007059ED" w:rsidRDefault="007059ED">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0ED8E989" w14:textId="77777777" w:rsidR="007059ED" w:rsidRDefault="007059ED">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3283E438" w14:textId="77777777" w:rsidR="007059ED" w:rsidRDefault="007059ED">
      <w:pPr>
        <w:pStyle w:val="TOC3"/>
        <w:rPr>
          <w:rFonts w:asciiTheme="minorHAnsi" w:eastAsiaTheme="minorEastAsia" w:hAnsiTheme="minorHAnsi" w:cstheme="minorBidi"/>
          <w:sz w:val="22"/>
          <w:szCs w:val="22"/>
        </w:rPr>
      </w:pPr>
      <w:r w:rsidRPr="00AE6739">
        <w:rPr>
          <w:rFonts w:cs="v4.2.0"/>
        </w:rPr>
        <w:t>A.4.2.28</w:t>
      </w:r>
      <w:r>
        <w:rPr>
          <w:rFonts w:asciiTheme="minorHAnsi" w:eastAsiaTheme="minorEastAsia" w:hAnsiTheme="minorHAnsi" w:cstheme="minorBidi"/>
          <w:sz w:val="22"/>
          <w:szCs w:val="22"/>
        </w:rPr>
        <w:tab/>
      </w:r>
      <w:r w:rsidRPr="00AE6739">
        <w:rPr>
          <w:rFonts w:cs="v4.2.0"/>
        </w:rPr>
        <w:t>E-UTRAN FDD – FDD Inter frequency case for Cat-M1 UE in enhanced coverage</w:t>
      </w:r>
      <w:r>
        <w:tab/>
        <w:t>916</w:t>
      </w:r>
    </w:p>
    <w:p w14:paraId="08D6FBB5" w14:textId="77777777" w:rsidR="007059ED" w:rsidRDefault="007059ED">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3A830D8B" w14:textId="77777777" w:rsidR="007059ED" w:rsidRDefault="007059ED">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50AB6F94" w14:textId="77777777" w:rsidR="007059ED" w:rsidRDefault="007059ED">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5BE451B0" w14:textId="77777777" w:rsidR="007059ED" w:rsidRDefault="007059ED">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611EAD5E" w14:textId="77777777" w:rsidR="007059ED" w:rsidRDefault="007059ED">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70EDE695" w14:textId="77777777" w:rsidR="007059ED" w:rsidRDefault="007059ED">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71B3D07F" w14:textId="77777777" w:rsidR="007059ED" w:rsidRDefault="007059ED">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1A528768" w14:textId="77777777" w:rsidR="007059ED" w:rsidRDefault="007059ED">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6B217094" w14:textId="77777777" w:rsidR="007059ED" w:rsidRDefault="007059ED">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7CE8C8C3" w14:textId="77777777" w:rsidR="007059ED" w:rsidRDefault="007059ED">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096AC95E" w14:textId="77777777" w:rsidR="007059ED" w:rsidRDefault="007059ED">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60BBDD9C" w14:textId="77777777" w:rsidR="007059ED" w:rsidRDefault="007059ED">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223187EF" w14:textId="77777777" w:rsidR="007059ED" w:rsidRDefault="007059ED">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6138A2A1" w14:textId="77777777" w:rsidR="007059ED" w:rsidRDefault="007059ED">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54C3ED47" w14:textId="77777777" w:rsidR="007059ED" w:rsidRDefault="007059ED">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7B72A11E" w14:textId="77777777" w:rsidR="007059ED" w:rsidRDefault="007059ED">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779C046A" w14:textId="77777777" w:rsidR="007059ED" w:rsidRDefault="007059ED">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376254EA" w14:textId="77777777" w:rsidR="007059ED" w:rsidRDefault="007059ED">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26058F8" w14:textId="77777777" w:rsidR="007059ED" w:rsidRDefault="007059ED">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5541F244" w14:textId="77777777" w:rsidR="007059ED" w:rsidRDefault="007059ED">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5DF8022D" w14:textId="77777777" w:rsidR="007059ED" w:rsidRDefault="007059ED">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0E7872A2" w14:textId="77777777" w:rsidR="007059ED" w:rsidRDefault="007059ED">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3DD2751D" w14:textId="77777777" w:rsidR="007059ED" w:rsidRDefault="007059ED">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4DE39F38" w14:textId="77777777" w:rsidR="007059ED" w:rsidRDefault="007059ED">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305FFE56" w14:textId="77777777" w:rsidR="007059ED" w:rsidRDefault="007059ED">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6DACFEA8" w14:textId="77777777" w:rsidR="007059ED" w:rsidRDefault="007059ED">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20B275EF" w14:textId="77777777" w:rsidR="007059ED" w:rsidRDefault="007059ED">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796311E2" w14:textId="77777777" w:rsidR="007059ED" w:rsidRDefault="007059ED">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68B216EA" w14:textId="77777777" w:rsidR="007059ED" w:rsidRDefault="007059ED">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13260D1D" w14:textId="77777777" w:rsidR="007059ED" w:rsidRDefault="007059ED">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35D1DFE9" w14:textId="77777777" w:rsidR="007059ED" w:rsidRDefault="007059ED">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4F87C755" w14:textId="77777777" w:rsidR="007059ED" w:rsidRDefault="007059ED">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26F6F1FB" w14:textId="77777777" w:rsidR="007059ED" w:rsidRDefault="007059ED">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6AADE573" w14:textId="77777777" w:rsidR="007059ED" w:rsidRDefault="007059ED">
      <w:pPr>
        <w:pStyle w:val="TOC3"/>
        <w:rPr>
          <w:rFonts w:asciiTheme="minorHAnsi" w:eastAsiaTheme="minorEastAsia" w:hAnsiTheme="minorHAnsi" w:cstheme="minorBidi"/>
          <w:sz w:val="22"/>
          <w:szCs w:val="22"/>
        </w:rPr>
      </w:pPr>
      <w:r w:rsidRPr="00AE6739">
        <w:rPr>
          <w:lang w:val="sv-SE"/>
        </w:rPr>
        <w:t>A.4.3.1</w:t>
      </w:r>
      <w:r>
        <w:rPr>
          <w:rFonts w:asciiTheme="minorHAnsi" w:eastAsiaTheme="minorEastAsia" w:hAnsiTheme="minorHAnsi" w:cstheme="minorBidi"/>
          <w:sz w:val="22"/>
          <w:szCs w:val="22"/>
        </w:rPr>
        <w:tab/>
      </w:r>
      <w:r w:rsidRPr="00AE6739">
        <w:rPr>
          <w:lang w:val="sv-SE"/>
        </w:rPr>
        <w:t>E-UTRAN FDD – UTRAN FDD:</w:t>
      </w:r>
      <w:r>
        <w:tab/>
        <w:t>942</w:t>
      </w:r>
    </w:p>
    <w:p w14:paraId="2C48609E" w14:textId="77777777" w:rsidR="007059ED" w:rsidRDefault="007059ED">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6FAF6031" w14:textId="77777777" w:rsidR="007059ED" w:rsidRDefault="007059ED">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360A2CFD" w14:textId="77777777" w:rsidR="007059ED" w:rsidRDefault="007059ED">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3F6CC30C" w14:textId="77777777" w:rsidR="007059ED" w:rsidRDefault="007059ED">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4A8374BB" w14:textId="77777777" w:rsidR="007059ED" w:rsidRDefault="007059ED">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30220DD0" w14:textId="77777777" w:rsidR="007059ED" w:rsidRDefault="007059ED">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2578C346" w14:textId="77777777" w:rsidR="007059ED" w:rsidRDefault="007059ED">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24E81EB0" w14:textId="77777777" w:rsidR="007059ED" w:rsidRDefault="007059ED">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77EDF9A3" w14:textId="77777777" w:rsidR="007059ED" w:rsidRDefault="007059ED">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7F8EC8CA" w14:textId="77777777" w:rsidR="007059ED" w:rsidRDefault="007059ED">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23B9E0D9" w14:textId="77777777" w:rsidR="007059ED" w:rsidRDefault="007059ED">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2CF3BB3A" w14:textId="77777777" w:rsidR="007059ED" w:rsidRDefault="007059ED">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1D62641C" w14:textId="77777777" w:rsidR="007059ED" w:rsidRDefault="007059ED">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62A736F3" w14:textId="77777777" w:rsidR="007059ED" w:rsidRDefault="007059ED">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43F3EBA2" w14:textId="77777777" w:rsidR="007059ED" w:rsidRDefault="007059ED">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7FA37A24" w14:textId="77777777" w:rsidR="007059ED" w:rsidRDefault="007059ED">
      <w:pPr>
        <w:pStyle w:val="TOC3"/>
        <w:rPr>
          <w:rFonts w:asciiTheme="minorHAnsi" w:eastAsiaTheme="minorEastAsia" w:hAnsiTheme="minorHAnsi" w:cstheme="minorBidi"/>
          <w:sz w:val="22"/>
          <w:szCs w:val="22"/>
        </w:rPr>
      </w:pPr>
      <w:r w:rsidRPr="00AE6739">
        <w:rPr>
          <w:lang w:val="sv-SE"/>
        </w:rPr>
        <w:t>A.4.3.2</w:t>
      </w:r>
      <w:r>
        <w:rPr>
          <w:rFonts w:asciiTheme="minorHAnsi" w:eastAsiaTheme="minorEastAsia" w:hAnsiTheme="minorHAnsi" w:cstheme="minorBidi"/>
          <w:sz w:val="22"/>
          <w:szCs w:val="22"/>
        </w:rPr>
        <w:tab/>
      </w:r>
      <w:r w:rsidRPr="00AE6739">
        <w:rPr>
          <w:lang w:val="sv-SE"/>
        </w:rPr>
        <w:t>E-UTRAN FDD – UTRAN TDD:</w:t>
      </w:r>
      <w:r>
        <w:tab/>
        <w:t>955</w:t>
      </w:r>
    </w:p>
    <w:p w14:paraId="3D91C48B" w14:textId="77777777" w:rsidR="007059ED" w:rsidRDefault="007059ED">
      <w:pPr>
        <w:pStyle w:val="TOC4"/>
        <w:rPr>
          <w:rFonts w:asciiTheme="minorHAnsi" w:eastAsiaTheme="minorEastAsia" w:hAnsiTheme="minorHAnsi" w:cstheme="minorBidi"/>
          <w:sz w:val="22"/>
          <w:szCs w:val="22"/>
        </w:rPr>
      </w:pPr>
      <w:r w:rsidRPr="00AE6739">
        <w:rPr>
          <w:rFonts w:cs="v4.2.0"/>
        </w:rPr>
        <w:t>A.4.3.2.</w:t>
      </w:r>
      <w:r w:rsidRPr="00AE6739">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1C2DDFF1"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26F4D30E"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95183E6" w14:textId="77777777" w:rsidR="007059ED" w:rsidRDefault="007059ED">
      <w:pPr>
        <w:pStyle w:val="TOC5"/>
        <w:rPr>
          <w:rFonts w:asciiTheme="minorHAnsi" w:eastAsiaTheme="minorEastAsia" w:hAnsiTheme="minorHAnsi" w:cstheme="minorBidi"/>
          <w:sz w:val="22"/>
          <w:szCs w:val="22"/>
        </w:rPr>
      </w:pPr>
      <w:r w:rsidRPr="00AE6739">
        <w:rPr>
          <w:lang w:val="en-US"/>
        </w:rPr>
        <w:t>A.4.3.2.</w:t>
      </w:r>
      <w:r w:rsidRPr="00AE6739">
        <w:rPr>
          <w:lang w:val="en-US" w:eastAsia="zh-CN"/>
        </w:rPr>
        <w:t>1</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Void</w:t>
      </w:r>
      <w:r>
        <w:tab/>
        <w:t>957</w:t>
      </w:r>
    </w:p>
    <w:p w14:paraId="673DD0CA" w14:textId="77777777" w:rsidR="007059ED" w:rsidRDefault="007059ED">
      <w:pPr>
        <w:pStyle w:val="TOC4"/>
        <w:rPr>
          <w:rFonts w:asciiTheme="minorHAnsi" w:eastAsiaTheme="minorEastAsia" w:hAnsiTheme="minorHAnsi" w:cstheme="minorBidi"/>
          <w:sz w:val="22"/>
          <w:szCs w:val="22"/>
        </w:rPr>
      </w:pPr>
      <w:r w:rsidRPr="00AE6739">
        <w:rPr>
          <w:rFonts w:cs="v4.2.0"/>
        </w:rPr>
        <w:t>A.4.3.2.2</w:t>
      </w:r>
      <w:r>
        <w:rPr>
          <w:rFonts w:asciiTheme="minorHAnsi" w:eastAsiaTheme="minorEastAsia" w:hAnsiTheme="minorHAnsi" w:cstheme="minorBidi"/>
          <w:sz w:val="22"/>
          <w:szCs w:val="22"/>
        </w:rPr>
        <w:tab/>
      </w:r>
      <w:r>
        <w:rPr>
          <w:lang w:eastAsia="zh-CN"/>
        </w:rPr>
        <w:t>Test Requirements</w:t>
      </w:r>
      <w:r>
        <w:tab/>
        <w:t>957</w:t>
      </w:r>
    </w:p>
    <w:p w14:paraId="497FC51A" w14:textId="77777777" w:rsidR="007059ED" w:rsidRDefault="007059ED">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45B9499E" w14:textId="77777777" w:rsidR="007059ED" w:rsidRDefault="007059ED">
      <w:pPr>
        <w:pStyle w:val="TOC3"/>
        <w:rPr>
          <w:rFonts w:asciiTheme="minorHAnsi" w:eastAsiaTheme="minorEastAsia" w:hAnsiTheme="minorHAnsi" w:cstheme="minorBidi"/>
          <w:sz w:val="22"/>
          <w:szCs w:val="22"/>
        </w:rPr>
      </w:pPr>
      <w:r w:rsidRPr="00AE6739">
        <w:rPr>
          <w:lang w:val="sv-SE"/>
        </w:rPr>
        <w:t>A.4.3.</w:t>
      </w:r>
      <w:r w:rsidRPr="00AE6739">
        <w:rPr>
          <w:lang w:val="sv-SE" w:eastAsia="zh-CN"/>
        </w:rPr>
        <w:t>2A</w:t>
      </w:r>
      <w:r>
        <w:rPr>
          <w:rFonts w:asciiTheme="minorHAnsi" w:eastAsiaTheme="minorEastAsia" w:hAnsiTheme="minorHAnsi" w:cstheme="minorBidi"/>
          <w:sz w:val="22"/>
          <w:szCs w:val="22"/>
        </w:rPr>
        <w:tab/>
      </w:r>
      <w:r w:rsidRPr="00AE6739">
        <w:rPr>
          <w:lang w:val="sv-SE"/>
        </w:rPr>
        <w:t>E-UTRA FDD to UTRA TDD cell re-selection for IncMon</w:t>
      </w:r>
      <w:r>
        <w:tab/>
        <w:t>957</w:t>
      </w:r>
    </w:p>
    <w:p w14:paraId="7049FDB3" w14:textId="77777777" w:rsidR="007059ED" w:rsidRDefault="007059ED">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6196AAEB" w14:textId="77777777" w:rsidR="007059ED" w:rsidRDefault="007059ED">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6C27F2FA" w14:textId="77777777" w:rsidR="007059ED" w:rsidRDefault="007059ED">
      <w:pPr>
        <w:pStyle w:val="TOC4"/>
        <w:rPr>
          <w:rFonts w:asciiTheme="minorHAnsi" w:eastAsiaTheme="minorEastAsia" w:hAnsiTheme="minorHAnsi" w:cstheme="minorBidi"/>
          <w:sz w:val="22"/>
          <w:szCs w:val="22"/>
        </w:rPr>
      </w:pPr>
      <w:r w:rsidRPr="00AE6739">
        <w:rPr>
          <w:lang w:val="sv-SE"/>
        </w:rPr>
        <w:t>A.4.3.3</w:t>
      </w:r>
      <w:r>
        <w:rPr>
          <w:rFonts w:asciiTheme="minorHAnsi" w:eastAsiaTheme="minorEastAsia" w:hAnsiTheme="minorHAnsi" w:cstheme="minorBidi"/>
          <w:sz w:val="22"/>
          <w:szCs w:val="22"/>
        </w:rPr>
        <w:tab/>
      </w:r>
      <w:r w:rsidRPr="00AE6739">
        <w:rPr>
          <w:lang w:val="sv-SE"/>
        </w:rPr>
        <w:t>E-UTRAN TDD – UTRAN FDD:</w:t>
      </w:r>
      <w:r>
        <w:tab/>
        <w:t>961</w:t>
      </w:r>
    </w:p>
    <w:p w14:paraId="53A15974" w14:textId="77777777" w:rsidR="007059ED" w:rsidRDefault="007059ED">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6FF1A210" w14:textId="77777777" w:rsidR="007059ED" w:rsidRDefault="007059ED">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23E3215F" w14:textId="77777777" w:rsidR="007059ED" w:rsidRDefault="007059ED">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5B84002B" w14:textId="77777777" w:rsidR="007059ED" w:rsidRDefault="007059ED">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72075679" w14:textId="77777777" w:rsidR="007059ED" w:rsidRDefault="007059ED">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1E8D4C88" w14:textId="77777777" w:rsidR="007059ED" w:rsidRDefault="007059ED">
      <w:pPr>
        <w:pStyle w:val="TOC3"/>
        <w:rPr>
          <w:rFonts w:asciiTheme="minorHAnsi" w:eastAsiaTheme="minorEastAsia" w:hAnsiTheme="minorHAnsi" w:cstheme="minorBidi"/>
          <w:sz w:val="22"/>
          <w:szCs w:val="22"/>
        </w:rPr>
      </w:pPr>
      <w:r w:rsidRPr="00AE6739">
        <w:rPr>
          <w:lang w:val="sv-SE"/>
        </w:rPr>
        <w:t>A.4.3.4</w:t>
      </w:r>
      <w:r>
        <w:rPr>
          <w:rFonts w:asciiTheme="minorHAnsi" w:eastAsiaTheme="minorEastAsia" w:hAnsiTheme="minorHAnsi" w:cstheme="minorBidi"/>
          <w:sz w:val="22"/>
          <w:szCs w:val="22"/>
        </w:rPr>
        <w:tab/>
      </w:r>
      <w:r w:rsidRPr="00AE6739">
        <w:rPr>
          <w:lang w:val="sv-SE"/>
        </w:rPr>
        <w:t>E-UTRAN TDD – UTRAN TDD:</w:t>
      </w:r>
      <w:r>
        <w:tab/>
        <w:t>970</w:t>
      </w:r>
    </w:p>
    <w:p w14:paraId="2DBDB887"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625CD295"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1E07792B"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1FC034B3"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2BB274D8"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783956AF"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4ABF7E12" w14:textId="77777777" w:rsidR="007059ED" w:rsidRDefault="007059ED">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2F54542D" w14:textId="77777777" w:rsidR="007059ED" w:rsidRDefault="007059ED">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512E21CE" w14:textId="77777777" w:rsidR="007059ED" w:rsidRDefault="007059ED">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71D3C568" w14:textId="77777777" w:rsidR="007059ED" w:rsidRDefault="007059ED">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6449245C"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6504C7BE" w14:textId="77777777" w:rsidR="007059ED" w:rsidRDefault="007059ED">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036FBA90" w14:textId="77777777" w:rsidR="007059ED" w:rsidRDefault="007059ED">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7054E76C" w14:textId="77777777" w:rsidR="007059ED" w:rsidRDefault="007059ED">
      <w:pPr>
        <w:pStyle w:val="TOC3"/>
        <w:rPr>
          <w:rFonts w:asciiTheme="minorHAnsi" w:eastAsiaTheme="minorEastAsia" w:hAnsiTheme="minorHAnsi" w:cstheme="minorBidi"/>
          <w:sz w:val="22"/>
          <w:szCs w:val="22"/>
        </w:rPr>
      </w:pPr>
      <w:r w:rsidRPr="00AE6739">
        <w:rPr>
          <w:lang w:val="sv-SE"/>
        </w:rPr>
        <w:t>A.4.4.1</w:t>
      </w:r>
      <w:r>
        <w:rPr>
          <w:rFonts w:asciiTheme="minorHAnsi" w:eastAsiaTheme="minorEastAsia" w:hAnsiTheme="minorHAnsi" w:cstheme="minorBidi"/>
          <w:sz w:val="22"/>
          <w:szCs w:val="22"/>
        </w:rPr>
        <w:tab/>
      </w:r>
      <w:r w:rsidRPr="00AE6739">
        <w:rPr>
          <w:lang w:val="sv-SE"/>
        </w:rPr>
        <w:t>E-UTRAN FDD – GSM:</w:t>
      </w:r>
      <w:r>
        <w:tab/>
        <w:t>981</w:t>
      </w:r>
    </w:p>
    <w:p w14:paraId="043F1485" w14:textId="77777777" w:rsidR="007059ED" w:rsidRDefault="007059ED">
      <w:pPr>
        <w:pStyle w:val="TOC4"/>
        <w:rPr>
          <w:rFonts w:asciiTheme="minorHAnsi" w:eastAsiaTheme="minorEastAsia" w:hAnsiTheme="minorHAnsi" w:cstheme="minorBidi"/>
          <w:sz w:val="22"/>
          <w:szCs w:val="22"/>
        </w:rPr>
      </w:pPr>
      <w:r w:rsidRPr="00AE6739">
        <w:rPr>
          <w:snapToGrid w:val="0"/>
        </w:rPr>
        <w:t>A.4.4.1.1</w:t>
      </w:r>
      <w:r>
        <w:rPr>
          <w:rFonts w:asciiTheme="minorHAnsi" w:eastAsiaTheme="minorEastAsia" w:hAnsiTheme="minorHAnsi" w:cstheme="minorBidi"/>
          <w:sz w:val="22"/>
          <w:szCs w:val="22"/>
        </w:rPr>
        <w:tab/>
      </w:r>
      <w:r w:rsidRPr="00AE6739">
        <w:rPr>
          <w:snapToGrid w:val="0"/>
        </w:rPr>
        <w:t>Test Purpose and Environment</w:t>
      </w:r>
      <w:r>
        <w:tab/>
        <w:t>981</w:t>
      </w:r>
    </w:p>
    <w:p w14:paraId="0302F695" w14:textId="77777777" w:rsidR="007059ED" w:rsidRDefault="007059ED">
      <w:pPr>
        <w:pStyle w:val="TOC4"/>
        <w:rPr>
          <w:rFonts w:asciiTheme="minorHAnsi" w:eastAsiaTheme="minorEastAsia" w:hAnsiTheme="minorHAnsi" w:cstheme="minorBidi"/>
          <w:sz w:val="22"/>
          <w:szCs w:val="22"/>
        </w:rPr>
      </w:pPr>
      <w:r w:rsidRPr="00AE6739">
        <w:rPr>
          <w:snapToGrid w:val="0"/>
        </w:rPr>
        <w:t>A.4.4.1.2</w:t>
      </w:r>
      <w:r>
        <w:rPr>
          <w:rFonts w:asciiTheme="minorHAnsi" w:eastAsiaTheme="minorEastAsia" w:hAnsiTheme="minorHAnsi" w:cstheme="minorBidi"/>
          <w:sz w:val="22"/>
          <w:szCs w:val="22"/>
        </w:rPr>
        <w:tab/>
      </w:r>
      <w:r w:rsidRPr="00AE6739">
        <w:rPr>
          <w:snapToGrid w:val="0"/>
        </w:rPr>
        <w:t>Test Requirements</w:t>
      </w:r>
      <w:r>
        <w:tab/>
        <w:t>983</w:t>
      </w:r>
    </w:p>
    <w:p w14:paraId="23BA5173" w14:textId="77777777" w:rsidR="007059ED" w:rsidRDefault="007059ED">
      <w:pPr>
        <w:pStyle w:val="TOC4"/>
        <w:rPr>
          <w:rFonts w:asciiTheme="minorHAnsi" w:eastAsiaTheme="minorEastAsia" w:hAnsiTheme="minorHAnsi" w:cstheme="minorBidi"/>
          <w:sz w:val="22"/>
          <w:szCs w:val="22"/>
        </w:rPr>
      </w:pPr>
      <w:r w:rsidRPr="00AE6739">
        <w:rPr>
          <w:lang w:val="sv-SE"/>
        </w:rPr>
        <w:t>A.4.4.2</w:t>
      </w:r>
      <w:r>
        <w:rPr>
          <w:rFonts w:asciiTheme="minorHAnsi" w:eastAsiaTheme="minorEastAsia" w:hAnsiTheme="minorHAnsi" w:cstheme="minorBidi"/>
          <w:sz w:val="22"/>
          <w:szCs w:val="22"/>
        </w:rPr>
        <w:tab/>
      </w:r>
      <w:r w:rsidRPr="00AE6739">
        <w:rPr>
          <w:lang w:val="sv-SE"/>
        </w:rPr>
        <w:t>E-UTRAN TDD – GSM:</w:t>
      </w:r>
      <w:r>
        <w:tab/>
        <w:t>983</w:t>
      </w:r>
    </w:p>
    <w:p w14:paraId="3DD37FC6" w14:textId="77777777" w:rsidR="007059ED" w:rsidRDefault="007059ED">
      <w:pPr>
        <w:pStyle w:val="TOC4"/>
        <w:rPr>
          <w:rFonts w:asciiTheme="minorHAnsi" w:eastAsiaTheme="minorEastAsia" w:hAnsiTheme="minorHAnsi" w:cstheme="minorBidi"/>
          <w:sz w:val="22"/>
          <w:szCs w:val="22"/>
        </w:rPr>
      </w:pPr>
      <w:r w:rsidRPr="00AE6739">
        <w:rPr>
          <w:snapToGrid w:val="0"/>
        </w:rPr>
        <w:t>A.4.4.2.1</w:t>
      </w:r>
      <w:r>
        <w:rPr>
          <w:rFonts w:asciiTheme="minorHAnsi" w:eastAsiaTheme="minorEastAsia" w:hAnsiTheme="minorHAnsi" w:cstheme="minorBidi"/>
          <w:sz w:val="22"/>
          <w:szCs w:val="22"/>
        </w:rPr>
        <w:tab/>
      </w:r>
      <w:r w:rsidRPr="00AE6739">
        <w:rPr>
          <w:snapToGrid w:val="0"/>
        </w:rPr>
        <w:t>Test Purpose and Environment</w:t>
      </w:r>
      <w:r>
        <w:tab/>
        <w:t>983</w:t>
      </w:r>
    </w:p>
    <w:p w14:paraId="75D994FC" w14:textId="77777777" w:rsidR="007059ED" w:rsidRDefault="007059ED">
      <w:pPr>
        <w:pStyle w:val="TOC4"/>
        <w:rPr>
          <w:rFonts w:asciiTheme="minorHAnsi" w:eastAsiaTheme="minorEastAsia" w:hAnsiTheme="minorHAnsi" w:cstheme="minorBidi"/>
          <w:sz w:val="22"/>
          <w:szCs w:val="22"/>
        </w:rPr>
      </w:pPr>
      <w:r w:rsidRPr="00AE6739">
        <w:rPr>
          <w:snapToGrid w:val="0"/>
        </w:rPr>
        <w:t>A.4.4.2.2</w:t>
      </w:r>
      <w:r>
        <w:rPr>
          <w:rFonts w:asciiTheme="minorHAnsi" w:eastAsiaTheme="minorEastAsia" w:hAnsiTheme="minorHAnsi" w:cstheme="minorBidi"/>
          <w:sz w:val="22"/>
          <w:szCs w:val="22"/>
        </w:rPr>
        <w:tab/>
      </w:r>
      <w:r w:rsidRPr="00AE6739">
        <w:rPr>
          <w:snapToGrid w:val="0"/>
        </w:rPr>
        <w:t>Test Requirements</w:t>
      </w:r>
      <w:r>
        <w:tab/>
        <w:t>985</w:t>
      </w:r>
    </w:p>
    <w:p w14:paraId="37358162" w14:textId="77777777" w:rsidR="007059ED" w:rsidRDefault="007059ED">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1AB14D91" w14:textId="77777777" w:rsidR="007059ED" w:rsidRDefault="007059ED">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1EF979A9" w14:textId="77777777" w:rsidR="007059ED" w:rsidRDefault="007059ED">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63BD14E5" w14:textId="77777777" w:rsidR="007059ED" w:rsidRDefault="007059ED">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67D7807D" w14:textId="77777777" w:rsidR="007059ED" w:rsidRDefault="007059ED">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51691972" w14:textId="77777777" w:rsidR="007059ED" w:rsidRDefault="007059ED">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480202AE" w14:textId="77777777" w:rsidR="007059ED" w:rsidRDefault="007059ED">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102DA601" w14:textId="77777777" w:rsidR="007059ED" w:rsidRDefault="007059ED">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42463135" w14:textId="77777777" w:rsidR="007059ED" w:rsidRDefault="007059ED">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19DA849D" w14:textId="77777777" w:rsidR="007059ED" w:rsidRDefault="007059ED">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6F1E4403" w14:textId="77777777" w:rsidR="007059ED" w:rsidRDefault="007059ED">
      <w:pPr>
        <w:pStyle w:val="TOC4"/>
        <w:rPr>
          <w:rFonts w:asciiTheme="minorHAnsi" w:eastAsiaTheme="minorEastAsia" w:hAnsiTheme="minorHAnsi" w:cstheme="minorBidi"/>
          <w:sz w:val="22"/>
          <w:szCs w:val="22"/>
        </w:rPr>
      </w:pPr>
      <w:r w:rsidRPr="00AE6739">
        <w:rPr>
          <w:lang w:val="sv-SE"/>
        </w:rPr>
        <w:t>A.4.6.1</w:t>
      </w:r>
      <w:r>
        <w:rPr>
          <w:rFonts w:asciiTheme="minorHAnsi" w:eastAsiaTheme="minorEastAsia" w:hAnsiTheme="minorHAnsi" w:cstheme="minorBidi"/>
          <w:sz w:val="22"/>
          <w:szCs w:val="22"/>
        </w:rPr>
        <w:tab/>
      </w:r>
      <w:r w:rsidRPr="00AE6739">
        <w:rPr>
          <w:lang w:val="sv-SE"/>
        </w:rPr>
        <w:t>E-UTRAN FDD – cdma2000 1X</w:t>
      </w:r>
      <w:r>
        <w:tab/>
        <w:t>991</w:t>
      </w:r>
    </w:p>
    <w:p w14:paraId="77242424" w14:textId="77777777" w:rsidR="007059ED" w:rsidRDefault="007059ED">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408B7F6D" w14:textId="77777777" w:rsidR="007059ED" w:rsidRDefault="007059ED">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42A4464C" w14:textId="77777777" w:rsidR="007059ED" w:rsidRDefault="007059ED">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3329B950" w14:textId="77777777" w:rsidR="007059ED" w:rsidRDefault="007059ED">
      <w:pPr>
        <w:pStyle w:val="TOC3"/>
        <w:rPr>
          <w:rFonts w:asciiTheme="minorHAnsi" w:eastAsiaTheme="minorEastAsia" w:hAnsiTheme="minorHAnsi" w:cstheme="minorBidi"/>
          <w:sz w:val="22"/>
          <w:szCs w:val="22"/>
        </w:rPr>
      </w:pPr>
      <w:r w:rsidRPr="00AE6739">
        <w:rPr>
          <w:lang w:val="sv-SE"/>
        </w:rPr>
        <w:t>A.4.</w:t>
      </w:r>
      <w:r w:rsidRPr="00AE6739">
        <w:rPr>
          <w:lang w:val="sv-SE" w:eastAsia="zh-CN"/>
        </w:rPr>
        <w:t>6</w:t>
      </w:r>
      <w:r w:rsidRPr="00AE6739">
        <w:rPr>
          <w:lang w:val="sv-SE"/>
        </w:rPr>
        <w:t>.</w:t>
      </w:r>
      <w:r w:rsidRPr="00AE6739">
        <w:rPr>
          <w:lang w:val="sv-SE" w:eastAsia="zh-CN"/>
        </w:rPr>
        <w:t>2</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cdma2000 1X</w:t>
      </w:r>
      <w:r>
        <w:tab/>
        <w:t>994</w:t>
      </w:r>
    </w:p>
    <w:p w14:paraId="62B6F486" w14:textId="77777777" w:rsidR="007059ED" w:rsidRDefault="007059ED">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1FCF96F1" w14:textId="77777777" w:rsidR="007059ED" w:rsidRDefault="007059ED">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79DE625B" w14:textId="77777777" w:rsidR="007059ED" w:rsidRDefault="007059ED">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63702FD9" w14:textId="77777777" w:rsidR="007059ED" w:rsidRDefault="007059ED">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61E87C29" w14:textId="77777777" w:rsidR="007059ED" w:rsidRDefault="007059ED">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2EF0130D" w14:textId="77777777" w:rsidR="007059ED" w:rsidRDefault="007059ED">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4B17B19D" w14:textId="77777777" w:rsidR="007059ED" w:rsidRDefault="007059ED">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6705B058" w14:textId="77777777" w:rsidR="007059ED" w:rsidRDefault="007059ED">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604B17C7" w14:textId="77777777" w:rsidR="007059ED" w:rsidRDefault="007059ED">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3BDC1824"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596F7AC" w14:textId="77777777" w:rsidR="007059ED" w:rsidRDefault="007059ED">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0BA825C1" w14:textId="77777777" w:rsidR="007059ED" w:rsidRDefault="007059ED">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4CBD0D4B" w14:textId="77777777" w:rsidR="007059ED" w:rsidRDefault="007059ED">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0BB3C839" w14:textId="77777777" w:rsidR="007059ED" w:rsidRDefault="007059ED">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0B14DB3F" w14:textId="77777777" w:rsidR="007059ED" w:rsidRDefault="007059ED">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3A2BBDA1"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3B1696BD" w14:textId="77777777" w:rsidR="007059ED" w:rsidRDefault="007059ED">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6CA1B4E9" w14:textId="77777777" w:rsidR="007059ED" w:rsidRDefault="007059ED">
      <w:pPr>
        <w:pStyle w:val="TOC2"/>
        <w:rPr>
          <w:rFonts w:asciiTheme="minorHAnsi" w:eastAsiaTheme="minorEastAsia" w:hAnsiTheme="minorHAnsi" w:cstheme="minorBidi"/>
          <w:sz w:val="22"/>
          <w:szCs w:val="22"/>
        </w:rPr>
      </w:pPr>
      <w:r w:rsidRPr="00AE6739">
        <w:rPr>
          <w:rFonts w:cs="v4.2.0"/>
          <w:lang w:val="sv-FI"/>
        </w:rPr>
        <w:t>A.5.1</w:t>
      </w:r>
      <w:r>
        <w:rPr>
          <w:rFonts w:asciiTheme="minorHAnsi" w:eastAsiaTheme="minorEastAsia" w:hAnsiTheme="minorHAnsi" w:cstheme="minorBidi"/>
          <w:sz w:val="22"/>
          <w:szCs w:val="22"/>
        </w:rPr>
        <w:tab/>
      </w:r>
      <w:r w:rsidRPr="00AE6739">
        <w:rPr>
          <w:lang w:val="sv-FI"/>
        </w:rPr>
        <w:t>E-UTRAN Handover</w:t>
      </w:r>
      <w:r>
        <w:tab/>
        <w:t>1018</w:t>
      </w:r>
    </w:p>
    <w:p w14:paraId="12A65033" w14:textId="77777777" w:rsidR="007059ED" w:rsidRDefault="007059ED">
      <w:pPr>
        <w:pStyle w:val="TOC3"/>
        <w:rPr>
          <w:rFonts w:asciiTheme="minorHAnsi" w:eastAsiaTheme="minorEastAsia" w:hAnsiTheme="minorHAnsi" w:cstheme="minorBidi"/>
          <w:sz w:val="22"/>
          <w:szCs w:val="22"/>
        </w:rPr>
      </w:pPr>
      <w:r w:rsidRPr="00AE6739">
        <w:rPr>
          <w:snapToGrid w:val="0"/>
          <w:lang w:val="sv-FI"/>
        </w:rPr>
        <w:t>A.5.1.1</w:t>
      </w:r>
      <w:r>
        <w:rPr>
          <w:rFonts w:asciiTheme="minorHAnsi" w:eastAsiaTheme="minorEastAsia" w:hAnsiTheme="minorHAnsi" w:cstheme="minorBidi"/>
          <w:sz w:val="22"/>
          <w:szCs w:val="22"/>
        </w:rPr>
        <w:tab/>
      </w:r>
      <w:r w:rsidRPr="00AE6739">
        <w:rPr>
          <w:lang w:val="sv-FI"/>
        </w:rPr>
        <w:t>E-UTRAN FDD - FDD Intra frequency handover</w:t>
      </w:r>
      <w:r>
        <w:tab/>
        <w:t>1018</w:t>
      </w:r>
    </w:p>
    <w:p w14:paraId="115F6A41" w14:textId="77777777" w:rsidR="007059ED" w:rsidRDefault="007059ED">
      <w:pPr>
        <w:pStyle w:val="TOC4"/>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rsidRPr="00AE6739">
        <w:rPr>
          <w:snapToGrid w:val="0"/>
        </w:rPr>
        <w:t>Test Purpose and Environment</w:t>
      </w:r>
      <w:r>
        <w:tab/>
        <w:t>1018</w:t>
      </w:r>
    </w:p>
    <w:p w14:paraId="147BFC29"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A.5.1.1.2</w:t>
      </w:r>
      <w:r>
        <w:rPr>
          <w:rFonts w:asciiTheme="minorHAnsi" w:eastAsiaTheme="minorEastAsia" w:hAnsiTheme="minorHAnsi" w:cstheme="minorBidi"/>
          <w:sz w:val="22"/>
          <w:szCs w:val="22"/>
        </w:rPr>
        <w:tab/>
      </w:r>
      <w:r w:rsidRPr="00AE6739">
        <w:rPr>
          <w:snapToGrid w:val="0"/>
        </w:rPr>
        <w:t>Test Requirements</w:t>
      </w:r>
      <w:r>
        <w:tab/>
        <w:t>1020</w:t>
      </w:r>
    </w:p>
    <w:p w14:paraId="73855B60" w14:textId="77777777" w:rsidR="007059ED" w:rsidRDefault="007059ED">
      <w:pPr>
        <w:pStyle w:val="TOC3"/>
        <w:rPr>
          <w:rFonts w:asciiTheme="minorHAnsi" w:eastAsiaTheme="minorEastAsia" w:hAnsiTheme="minorHAnsi" w:cstheme="minorBidi"/>
          <w:sz w:val="22"/>
          <w:szCs w:val="22"/>
        </w:rPr>
      </w:pPr>
      <w:r w:rsidRPr="00AE6739">
        <w:rPr>
          <w:rFonts w:cs="v4.2.0"/>
        </w:rPr>
        <w:t>A.5.1.2</w:t>
      </w:r>
      <w:r>
        <w:rPr>
          <w:rFonts w:asciiTheme="minorHAnsi" w:eastAsiaTheme="minorEastAsia" w:hAnsiTheme="minorHAnsi" w:cstheme="minorBidi"/>
          <w:sz w:val="22"/>
          <w:szCs w:val="22"/>
        </w:rPr>
        <w:tab/>
      </w:r>
      <w:r>
        <w:t>E-UTRAN TDD - TDD Intra frequency handover</w:t>
      </w:r>
      <w:r>
        <w:tab/>
        <w:t>1020</w:t>
      </w:r>
    </w:p>
    <w:p w14:paraId="5E0F71B3" w14:textId="77777777" w:rsidR="007059ED" w:rsidRDefault="007059ED">
      <w:pPr>
        <w:pStyle w:val="TOC4"/>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rsidRPr="00AE6739">
        <w:rPr>
          <w:snapToGrid w:val="0"/>
        </w:rPr>
        <w:t>Test Purpose and Environment</w:t>
      </w:r>
      <w:r>
        <w:tab/>
        <w:t>1020</w:t>
      </w:r>
    </w:p>
    <w:p w14:paraId="1189DBBD" w14:textId="77777777" w:rsidR="007059ED" w:rsidRDefault="007059ED">
      <w:pPr>
        <w:pStyle w:val="TOC4"/>
        <w:rPr>
          <w:rFonts w:asciiTheme="minorHAnsi" w:eastAsiaTheme="minorEastAsia" w:hAnsiTheme="minorHAnsi" w:cstheme="minorBidi"/>
          <w:sz w:val="22"/>
          <w:szCs w:val="22"/>
        </w:rPr>
      </w:pPr>
      <w:r w:rsidRPr="00AE6739">
        <w:rPr>
          <w:snapToGrid w:val="0"/>
        </w:rPr>
        <w:t>A.5.1.2.2</w:t>
      </w:r>
      <w:r>
        <w:rPr>
          <w:rFonts w:asciiTheme="minorHAnsi" w:eastAsiaTheme="minorEastAsia" w:hAnsiTheme="minorHAnsi" w:cstheme="minorBidi"/>
          <w:sz w:val="22"/>
          <w:szCs w:val="22"/>
        </w:rPr>
        <w:tab/>
      </w:r>
      <w:r w:rsidRPr="00AE6739">
        <w:rPr>
          <w:snapToGrid w:val="0"/>
        </w:rPr>
        <w:t>Test Requirements</w:t>
      </w:r>
      <w:r>
        <w:tab/>
        <w:t>1022</w:t>
      </w:r>
    </w:p>
    <w:p w14:paraId="70BF90DD" w14:textId="77777777" w:rsidR="007059ED" w:rsidRDefault="007059ED">
      <w:pPr>
        <w:pStyle w:val="TOC3"/>
        <w:rPr>
          <w:rFonts w:asciiTheme="minorHAnsi" w:eastAsiaTheme="minorEastAsia" w:hAnsiTheme="minorHAnsi" w:cstheme="minorBidi"/>
          <w:sz w:val="22"/>
          <w:szCs w:val="22"/>
        </w:rPr>
      </w:pPr>
      <w:r w:rsidRPr="00AE6739">
        <w:rPr>
          <w:rFonts w:cs="v4.2.0"/>
        </w:rPr>
        <w:t>A.5.1.3</w:t>
      </w:r>
      <w:r>
        <w:rPr>
          <w:rFonts w:asciiTheme="minorHAnsi" w:eastAsiaTheme="minorEastAsia" w:hAnsiTheme="minorHAnsi" w:cstheme="minorBidi"/>
          <w:sz w:val="22"/>
          <w:szCs w:val="22"/>
        </w:rPr>
        <w:tab/>
      </w:r>
      <w:r>
        <w:t>E-UTRAN FDD – FDD Inter frequency handover</w:t>
      </w:r>
      <w:r>
        <w:tab/>
        <w:t>1022</w:t>
      </w:r>
    </w:p>
    <w:p w14:paraId="002558C3" w14:textId="77777777" w:rsidR="007059ED" w:rsidRDefault="007059ED">
      <w:pPr>
        <w:pStyle w:val="TOC4"/>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rsidRPr="00AE6739">
        <w:rPr>
          <w:snapToGrid w:val="0"/>
        </w:rPr>
        <w:t>Test Purpose and Environment</w:t>
      </w:r>
      <w:r>
        <w:tab/>
        <w:t>1022</w:t>
      </w:r>
    </w:p>
    <w:p w14:paraId="33CAE8AA" w14:textId="77777777" w:rsidR="007059ED" w:rsidRDefault="007059ED">
      <w:pPr>
        <w:pStyle w:val="TOC4"/>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rsidRPr="00AE6739">
        <w:rPr>
          <w:snapToGrid w:val="0"/>
        </w:rPr>
        <w:t>Test Requirements</w:t>
      </w:r>
      <w:r>
        <w:tab/>
        <w:t>1024</w:t>
      </w:r>
    </w:p>
    <w:p w14:paraId="0A4C819A" w14:textId="77777777" w:rsidR="007059ED" w:rsidRDefault="007059ED">
      <w:pPr>
        <w:pStyle w:val="TOC3"/>
        <w:rPr>
          <w:rFonts w:asciiTheme="minorHAnsi" w:eastAsiaTheme="minorEastAsia" w:hAnsiTheme="minorHAnsi" w:cstheme="minorBidi"/>
          <w:sz w:val="22"/>
          <w:szCs w:val="22"/>
        </w:rPr>
      </w:pPr>
      <w:r w:rsidRPr="00AE6739">
        <w:rPr>
          <w:rFonts w:cs="v4.2.0"/>
        </w:rPr>
        <w:t>A.5.1.4</w:t>
      </w:r>
      <w:r>
        <w:rPr>
          <w:rFonts w:asciiTheme="minorHAnsi" w:eastAsiaTheme="minorEastAsia" w:hAnsiTheme="minorHAnsi" w:cstheme="minorBidi"/>
          <w:sz w:val="22"/>
          <w:szCs w:val="22"/>
        </w:rPr>
        <w:tab/>
      </w:r>
      <w:r>
        <w:t>E-UTRAN TDD – TDD Inter frequency handover</w:t>
      </w:r>
      <w:r>
        <w:tab/>
        <w:t>1024</w:t>
      </w:r>
    </w:p>
    <w:p w14:paraId="3414A984" w14:textId="77777777" w:rsidR="007059ED" w:rsidRDefault="007059ED">
      <w:pPr>
        <w:pStyle w:val="TOC4"/>
        <w:rPr>
          <w:rFonts w:asciiTheme="minorHAnsi" w:eastAsiaTheme="minorEastAsia" w:hAnsiTheme="minorHAnsi" w:cstheme="minorBidi"/>
          <w:sz w:val="22"/>
          <w:szCs w:val="22"/>
        </w:rPr>
      </w:pPr>
      <w:r w:rsidRPr="00AE6739">
        <w:rPr>
          <w:snapToGrid w:val="0"/>
        </w:rPr>
        <w:t>A.5.1.4.1</w:t>
      </w:r>
      <w:r>
        <w:rPr>
          <w:rFonts w:asciiTheme="minorHAnsi" w:eastAsiaTheme="minorEastAsia" w:hAnsiTheme="minorHAnsi" w:cstheme="minorBidi"/>
          <w:sz w:val="22"/>
          <w:szCs w:val="22"/>
        </w:rPr>
        <w:tab/>
      </w:r>
      <w:r w:rsidRPr="00AE6739">
        <w:rPr>
          <w:snapToGrid w:val="0"/>
        </w:rPr>
        <w:t>Test Purpose and Environment</w:t>
      </w:r>
      <w:r>
        <w:tab/>
        <w:t>1024</w:t>
      </w:r>
    </w:p>
    <w:p w14:paraId="17B80C1D" w14:textId="77777777" w:rsidR="007059ED" w:rsidRDefault="007059ED">
      <w:pPr>
        <w:pStyle w:val="TOC4"/>
        <w:rPr>
          <w:rFonts w:asciiTheme="minorHAnsi" w:eastAsiaTheme="minorEastAsia" w:hAnsiTheme="minorHAnsi" w:cstheme="minorBidi"/>
          <w:sz w:val="22"/>
          <w:szCs w:val="22"/>
        </w:rPr>
      </w:pPr>
      <w:r w:rsidRPr="00AE6739">
        <w:rPr>
          <w:snapToGrid w:val="0"/>
        </w:rPr>
        <w:t>A.5.1.4.2</w:t>
      </w:r>
      <w:r>
        <w:rPr>
          <w:rFonts w:asciiTheme="minorHAnsi" w:eastAsiaTheme="minorEastAsia" w:hAnsiTheme="minorHAnsi" w:cstheme="minorBidi"/>
          <w:sz w:val="22"/>
          <w:szCs w:val="22"/>
        </w:rPr>
        <w:tab/>
      </w:r>
      <w:r w:rsidRPr="00AE6739">
        <w:rPr>
          <w:snapToGrid w:val="0"/>
        </w:rPr>
        <w:t>Test Requirements</w:t>
      </w:r>
      <w:r>
        <w:tab/>
        <w:t>1026</w:t>
      </w:r>
    </w:p>
    <w:p w14:paraId="0AB5823D" w14:textId="77777777" w:rsidR="007059ED" w:rsidRDefault="007059ED">
      <w:pPr>
        <w:pStyle w:val="TOC3"/>
        <w:rPr>
          <w:rFonts w:asciiTheme="minorHAnsi" w:eastAsiaTheme="minorEastAsia" w:hAnsiTheme="minorHAnsi" w:cstheme="minorBidi"/>
          <w:sz w:val="22"/>
          <w:szCs w:val="22"/>
        </w:rPr>
      </w:pPr>
      <w:r w:rsidRPr="00AE6739">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70521F7F" w14:textId="77777777" w:rsidR="007059ED" w:rsidRDefault="007059ED">
      <w:pPr>
        <w:pStyle w:val="TOC4"/>
        <w:rPr>
          <w:rFonts w:asciiTheme="minorHAnsi" w:eastAsiaTheme="minorEastAsia" w:hAnsiTheme="minorHAnsi" w:cstheme="minorBidi"/>
          <w:sz w:val="22"/>
          <w:szCs w:val="22"/>
        </w:rPr>
      </w:pPr>
      <w:r w:rsidRPr="00AE6739">
        <w:rPr>
          <w:snapToGrid w:val="0"/>
        </w:rPr>
        <w:t>A.5.1.5.1</w:t>
      </w:r>
      <w:r>
        <w:rPr>
          <w:rFonts w:asciiTheme="minorHAnsi" w:eastAsiaTheme="minorEastAsia" w:hAnsiTheme="minorHAnsi" w:cstheme="minorBidi"/>
          <w:sz w:val="22"/>
          <w:szCs w:val="22"/>
        </w:rPr>
        <w:tab/>
      </w:r>
      <w:r w:rsidRPr="00AE6739">
        <w:rPr>
          <w:snapToGrid w:val="0"/>
        </w:rPr>
        <w:t>Test Purpose and Environment</w:t>
      </w:r>
      <w:r>
        <w:tab/>
        <w:t>1026</w:t>
      </w:r>
    </w:p>
    <w:p w14:paraId="198F33F7" w14:textId="77777777" w:rsidR="007059ED" w:rsidRDefault="007059ED">
      <w:pPr>
        <w:pStyle w:val="TOC4"/>
        <w:rPr>
          <w:rFonts w:asciiTheme="minorHAnsi" w:eastAsiaTheme="minorEastAsia" w:hAnsiTheme="minorHAnsi" w:cstheme="minorBidi"/>
          <w:sz w:val="22"/>
          <w:szCs w:val="22"/>
        </w:rPr>
      </w:pPr>
      <w:r w:rsidRPr="00AE6739">
        <w:rPr>
          <w:snapToGrid w:val="0"/>
        </w:rPr>
        <w:t>A.5.1.5.2</w:t>
      </w:r>
      <w:r>
        <w:rPr>
          <w:rFonts w:asciiTheme="minorHAnsi" w:eastAsiaTheme="minorEastAsia" w:hAnsiTheme="minorHAnsi" w:cstheme="minorBidi"/>
          <w:sz w:val="22"/>
          <w:szCs w:val="22"/>
        </w:rPr>
        <w:tab/>
      </w:r>
      <w:r w:rsidRPr="00AE6739">
        <w:rPr>
          <w:snapToGrid w:val="0"/>
        </w:rPr>
        <w:t>Test Requirements</w:t>
      </w:r>
      <w:r>
        <w:tab/>
        <w:t>1028</w:t>
      </w:r>
    </w:p>
    <w:p w14:paraId="25C942B4" w14:textId="77777777" w:rsidR="007059ED" w:rsidRDefault="007059ED">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3510C12B" w14:textId="77777777" w:rsidR="007059ED" w:rsidRDefault="007059ED">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5ECF56ED" w14:textId="77777777" w:rsidR="007059ED" w:rsidRDefault="007059ED">
      <w:pPr>
        <w:pStyle w:val="TOC4"/>
        <w:rPr>
          <w:rFonts w:asciiTheme="minorHAnsi" w:eastAsiaTheme="minorEastAsia" w:hAnsiTheme="minorHAnsi" w:cstheme="minorBidi"/>
          <w:sz w:val="22"/>
          <w:szCs w:val="22"/>
        </w:rPr>
      </w:pPr>
      <w:r w:rsidRPr="00AE6739">
        <w:rPr>
          <w:snapToGrid w:val="0"/>
        </w:rPr>
        <w:t>A.5.1.6.2</w:t>
      </w:r>
      <w:r>
        <w:rPr>
          <w:rFonts w:asciiTheme="minorHAnsi" w:eastAsiaTheme="minorEastAsia" w:hAnsiTheme="minorHAnsi" w:cstheme="minorBidi"/>
          <w:sz w:val="22"/>
          <w:szCs w:val="22"/>
        </w:rPr>
        <w:tab/>
      </w:r>
      <w:r w:rsidRPr="00AE6739">
        <w:rPr>
          <w:snapToGrid w:val="0"/>
        </w:rPr>
        <w:t>Test Requirements</w:t>
      </w:r>
      <w:r>
        <w:tab/>
        <w:t>1030</w:t>
      </w:r>
    </w:p>
    <w:p w14:paraId="5346A6CD" w14:textId="77777777" w:rsidR="007059ED" w:rsidRDefault="007059ED">
      <w:pPr>
        <w:pStyle w:val="TOC3"/>
        <w:rPr>
          <w:rFonts w:asciiTheme="minorHAnsi" w:eastAsiaTheme="minorEastAsia" w:hAnsiTheme="minorHAnsi" w:cstheme="minorBidi"/>
          <w:sz w:val="22"/>
          <w:szCs w:val="22"/>
        </w:rPr>
      </w:pPr>
      <w:r w:rsidRPr="00AE6739">
        <w:rPr>
          <w:rFonts w:cs="v4.2.0"/>
        </w:rPr>
        <w:t>A.5.1.7</w:t>
      </w:r>
      <w:r>
        <w:rPr>
          <w:rFonts w:asciiTheme="minorHAnsi" w:eastAsiaTheme="minorEastAsia" w:hAnsiTheme="minorHAnsi" w:cstheme="minorBidi"/>
          <w:sz w:val="22"/>
          <w:szCs w:val="22"/>
        </w:rPr>
        <w:tab/>
      </w:r>
      <w:r>
        <w:t>E-UTRAN FDD – TDD Inter frequency handover</w:t>
      </w:r>
      <w:r>
        <w:tab/>
        <w:t>1030</w:t>
      </w:r>
    </w:p>
    <w:p w14:paraId="5879E51B" w14:textId="77777777" w:rsidR="007059ED" w:rsidRDefault="007059ED">
      <w:pPr>
        <w:pStyle w:val="TOC4"/>
        <w:rPr>
          <w:rFonts w:asciiTheme="minorHAnsi" w:eastAsiaTheme="minorEastAsia" w:hAnsiTheme="minorHAnsi" w:cstheme="minorBidi"/>
          <w:sz w:val="22"/>
          <w:szCs w:val="22"/>
        </w:rPr>
      </w:pPr>
      <w:r w:rsidRPr="00AE6739">
        <w:rPr>
          <w:snapToGrid w:val="0"/>
        </w:rPr>
        <w:t>A.5.1.7.1</w:t>
      </w:r>
      <w:r>
        <w:rPr>
          <w:rFonts w:asciiTheme="minorHAnsi" w:eastAsiaTheme="minorEastAsia" w:hAnsiTheme="minorHAnsi" w:cstheme="minorBidi"/>
          <w:sz w:val="22"/>
          <w:szCs w:val="22"/>
        </w:rPr>
        <w:tab/>
      </w:r>
      <w:r w:rsidRPr="00AE6739">
        <w:rPr>
          <w:snapToGrid w:val="0"/>
        </w:rPr>
        <w:t>Test Purpose and Environment</w:t>
      </w:r>
      <w:r>
        <w:tab/>
        <w:t>1030</w:t>
      </w:r>
    </w:p>
    <w:p w14:paraId="57572675" w14:textId="77777777" w:rsidR="007059ED" w:rsidRDefault="007059ED">
      <w:pPr>
        <w:pStyle w:val="TOC4"/>
        <w:rPr>
          <w:rFonts w:asciiTheme="minorHAnsi" w:eastAsiaTheme="minorEastAsia" w:hAnsiTheme="minorHAnsi" w:cstheme="minorBidi"/>
          <w:sz w:val="22"/>
          <w:szCs w:val="22"/>
        </w:rPr>
      </w:pPr>
      <w:r w:rsidRPr="00AE6739">
        <w:rPr>
          <w:snapToGrid w:val="0"/>
        </w:rPr>
        <w:t>A.5.1.7.2</w:t>
      </w:r>
      <w:r>
        <w:rPr>
          <w:rFonts w:asciiTheme="minorHAnsi" w:eastAsiaTheme="minorEastAsia" w:hAnsiTheme="minorHAnsi" w:cstheme="minorBidi"/>
          <w:sz w:val="22"/>
          <w:szCs w:val="22"/>
        </w:rPr>
        <w:tab/>
      </w:r>
      <w:r w:rsidRPr="00AE6739">
        <w:rPr>
          <w:snapToGrid w:val="0"/>
        </w:rPr>
        <w:t>Test Requirements</w:t>
      </w:r>
      <w:r>
        <w:tab/>
        <w:t>1033</w:t>
      </w:r>
    </w:p>
    <w:p w14:paraId="456B34B0" w14:textId="77777777" w:rsidR="007059ED" w:rsidRDefault="007059ED">
      <w:pPr>
        <w:pStyle w:val="TOC3"/>
        <w:rPr>
          <w:rFonts w:asciiTheme="minorHAnsi" w:eastAsiaTheme="minorEastAsia" w:hAnsiTheme="minorHAnsi" w:cstheme="minorBidi"/>
          <w:sz w:val="22"/>
          <w:szCs w:val="22"/>
        </w:rPr>
      </w:pPr>
      <w:r w:rsidRPr="00AE6739">
        <w:rPr>
          <w:rFonts w:cs="v4.2.0"/>
        </w:rPr>
        <w:t>A.5.1.8</w:t>
      </w:r>
      <w:r>
        <w:rPr>
          <w:rFonts w:asciiTheme="minorHAnsi" w:eastAsiaTheme="minorEastAsia" w:hAnsiTheme="minorHAnsi" w:cstheme="minorBidi"/>
          <w:sz w:val="22"/>
          <w:szCs w:val="22"/>
        </w:rPr>
        <w:tab/>
      </w:r>
      <w:r>
        <w:t>E-UTRAN TDD – FDD Inter frequency handover</w:t>
      </w:r>
      <w:r>
        <w:tab/>
        <w:t>1033</w:t>
      </w:r>
    </w:p>
    <w:p w14:paraId="3CD12A24" w14:textId="77777777" w:rsidR="007059ED" w:rsidRDefault="007059ED">
      <w:pPr>
        <w:pStyle w:val="TOC4"/>
        <w:rPr>
          <w:rFonts w:asciiTheme="minorHAnsi" w:eastAsiaTheme="minorEastAsia" w:hAnsiTheme="minorHAnsi" w:cstheme="minorBidi"/>
          <w:sz w:val="22"/>
          <w:szCs w:val="22"/>
        </w:rPr>
      </w:pPr>
      <w:r w:rsidRPr="00AE6739">
        <w:rPr>
          <w:snapToGrid w:val="0"/>
        </w:rPr>
        <w:t>A.5.1.8.1</w:t>
      </w:r>
      <w:r>
        <w:rPr>
          <w:rFonts w:asciiTheme="minorHAnsi" w:eastAsiaTheme="minorEastAsia" w:hAnsiTheme="minorHAnsi" w:cstheme="minorBidi"/>
          <w:sz w:val="22"/>
          <w:szCs w:val="22"/>
        </w:rPr>
        <w:tab/>
      </w:r>
      <w:r w:rsidRPr="00AE6739">
        <w:rPr>
          <w:snapToGrid w:val="0"/>
        </w:rPr>
        <w:t>Test Purpose and Environment</w:t>
      </w:r>
      <w:r>
        <w:tab/>
        <w:t>1033</w:t>
      </w:r>
    </w:p>
    <w:p w14:paraId="3F4A77A0" w14:textId="77777777" w:rsidR="007059ED" w:rsidRDefault="007059ED">
      <w:pPr>
        <w:pStyle w:val="TOC4"/>
        <w:rPr>
          <w:rFonts w:asciiTheme="minorHAnsi" w:eastAsiaTheme="minorEastAsia" w:hAnsiTheme="minorHAnsi" w:cstheme="minorBidi"/>
          <w:sz w:val="22"/>
          <w:szCs w:val="22"/>
        </w:rPr>
      </w:pPr>
      <w:r w:rsidRPr="00AE6739">
        <w:rPr>
          <w:snapToGrid w:val="0"/>
        </w:rPr>
        <w:t>A.5.1.8.2</w:t>
      </w:r>
      <w:r>
        <w:rPr>
          <w:rFonts w:asciiTheme="minorHAnsi" w:eastAsiaTheme="minorEastAsia" w:hAnsiTheme="minorHAnsi" w:cstheme="minorBidi"/>
          <w:sz w:val="22"/>
          <w:szCs w:val="22"/>
        </w:rPr>
        <w:tab/>
      </w:r>
      <w:r w:rsidRPr="00AE6739">
        <w:rPr>
          <w:snapToGrid w:val="0"/>
        </w:rPr>
        <w:t>Test Requirements</w:t>
      </w:r>
      <w:r>
        <w:tab/>
        <w:t>1036</w:t>
      </w:r>
    </w:p>
    <w:p w14:paraId="26DC1915" w14:textId="77777777" w:rsidR="007059ED" w:rsidRDefault="007059ED">
      <w:pPr>
        <w:pStyle w:val="TOC3"/>
        <w:rPr>
          <w:rFonts w:asciiTheme="minorHAnsi" w:eastAsiaTheme="minorEastAsia" w:hAnsiTheme="minorHAnsi" w:cstheme="minorBidi"/>
          <w:sz w:val="22"/>
          <w:szCs w:val="22"/>
        </w:rPr>
      </w:pPr>
      <w:r w:rsidRPr="00AE6739">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64BAF9F1" w14:textId="77777777" w:rsidR="007059ED" w:rsidRDefault="007059ED">
      <w:pPr>
        <w:pStyle w:val="TOC4"/>
        <w:rPr>
          <w:rFonts w:asciiTheme="minorHAnsi" w:eastAsiaTheme="minorEastAsia" w:hAnsiTheme="minorHAnsi" w:cstheme="minorBidi"/>
          <w:sz w:val="22"/>
          <w:szCs w:val="22"/>
        </w:rPr>
      </w:pPr>
      <w:r w:rsidRPr="00AE6739">
        <w:rPr>
          <w:snapToGrid w:val="0"/>
        </w:rPr>
        <w:t>A.5.1.9.1</w:t>
      </w:r>
      <w:r>
        <w:rPr>
          <w:rFonts w:asciiTheme="minorHAnsi" w:eastAsiaTheme="minorEastAsia" w:hAnsiTheme="minorHAnsi" w:cstheme="minorBidi"/>
          <w:sz w:val="22"/>
          <w:szCs w:val="22"/>
        </w:rPr>
        <w:tab/>
      </w:r>
      <w:r w:rsidRPr="00AE6739">
        <w:rPr>
          <w:snapToGrid w:val="0"/>
        </w:rPr>
        <w:t>Test Purpose and Environment</w:t>
      </w:r>
      <w:r>
        <w:tab/>
        <w:t>1036</w:t>
      </w:r>
    </w:p>
    <w:p w14:paraId="74137F0B" w14:textId="77777777" w:rsidR="007059ED" w:rsidRDefault="007059ED">
      <w:pPr>
        <w:pStyle w:val="TOC4"/>
        <w:rPr>
          <w:rFonts w:asciiTheme="minorHAnsi" w:eastAsiaTheme="minorEastAsia" w:hAnsiTheme="minorHAnsi" w:cstheme="minorBidi"/>
          <w:sz w:val="22"/>
          <w:szCs w:val="22"/>
        </w:rPr>
      </w:pPr>
      <w:r w:rsidRPr="00AE6739">
        <w:rPr>
          <w:snapToGrid w:val="0"/>
        </w:rPr>
        <w:t>A.5.1.9.2</w:t>
      </w:r>
      <w:r>
        <w:rPr>
          <w:rFonts w:asciiTheme="minorHAnsi" w:eastAsiaTheme="minorEastAsia" w:hAnsiTheme="minorHAnsi" w:cstheme="minorBidi"/>
          <w:sz w:val="22"/>
          <w:szCs w:val="22"/>
        </w:rPr>
        <w:tab/>
      </w:r>
      <w:r w:rsidRPr="00AE6739">
        <w:rPr>
          <w:snapToGrid w:val="0"/>
        </w:rPr>
        <w:t>Test Requirements</w:t>
      </w:r>
      <w:r>
        <w:tab/>
        <w:t>1037</w:t>
      </w:r>
    </w:p>
    <w:p w14:paraId="2AFDC9CD" w14:textId="77777777" w:rsidR="007059ED" w:rsidRDefault="007059ED">
      <w:pPr>
        <w:pStyle w:val="TOC3"/>
        <w:rPr>
          <w:rFonts w:asciiTheme="minorHAnsi" w:eastAsiaTheme="minorEastAsia" w:hAnsiTheme="minorHAnsi" w:cstheme="minorBidi"/>
          <w:sz w:val="22"/>
          <w:szCs w:val="22"/>
        </w:rPr>
      </w:pPr>
      <w:r w:rsidRPr="00AE6739">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65337A3D" w14:textId="77777777" w:rsidR="007059ED" w:rsidRDefault="007059ED">
      <w:pPr>
        <w:pStyle w:val="TOC4"/>
        <w:rPr>
          <w:rFonts w:asciiTheme="minorHAnsi" w:eastAsiaTheme="minorEastAsia" w:hAnsiTheme="minorHAnsi" w:cstheme="minorBidi"/>
          <w:sz w:val="22"/>
          <w:szCs w:val="22"/>
        </w:rPr>
      </w:pPr>
      <w:r w:rsidRPr="00AE6739">
        <w:rPr>
          <w:snapToGrid w:val="0"/>
        </w:rPr>
        <w:t>A.5.1.10.1</w:t>
      </w:r>
      <w:r>
        <w:rPr>
          <w:rFonts w:asciiTheme="minorHAnsi" w:eastAsiaTheme="minorEastAsia" w:hAnsiTheme="minorHAnsi" w:cstheme="minorBidi"/>
          <w:sz w:val="22"/>
          <w:szCs w:val="22"/>
        </w:rPr>
        <w:tab/>
      </w:r>
      <w:r w:rsidRPr="00AE6739">
        <w:rPr>
          <w:snapToGrid w:val="0"/>
        </w:rPr>
        <w:t>Test Purpose and Environment</w:t>
      </w:r>
      <w:r>
        <w:tab/>
        <w:t>1037</w:t>
      </w:r>
    </w:p>
    <w:p w14:paraId="02E55BEB" w14:textId="77777777" w:rsidR="007059ED" w:rsidRDefault="007059ED">
      <w:pPr>
        <w:pStyle w:val="TOC4"/>
        <w:rPr>
          <w:rFonts w:asciiTheme="minorHAnsi" w:eastAsiaTheme="minorEastAsia" w:hAnsiTheme="minorHAnsi" w:cstheme="minorBidi"/>
          <w:sz w:val="22"/>
          <w:szCs w:val="22"/>
        </w:rPr>
      </w:pPr>
      <w:r w:rsidRPr="00AE6739">
        <w:rPr>
          <w:snapToGrid w:val="0"/>
        </w:rPr>
        <w:t>A.5.1.10.2</w:t>
      </w:r>
      <w:r>
        <w:rPr>
          <w:rFonts w:asciiTheme="minorHAnsi" w:eastAsiaTheme="minorEastAsia" w:hAnsiTheme="minorHAnsi" w:cstheme="minorBidi"/>
          <w:sz w:val="22"/>
          <w:szCs w:val="22"/>
        </w:rPr>
        <w:tab/>
      </w:r>
      <w:r w:rsidRPr="00AE6739">
        <w:rPr>
          <w:snapToGrid w:val="0"/>
        </w:rPr>
        <w:t>Test Requirements</w:t>
      </w:r>
      <w:r>
        <w:tab/>
        <w:t>1039</w:t>
      </w:r>
    </w:p>
    <w:p w14:paraId="3403ED1C" w14:textId="77777777" w:rsidR="007059ED" w:rsidRDefault="007059ED">
      <w:pPr>
        <w:pStyle w:val="TOC3"/>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15AC217F" w14:textId="77777777" w:rsidR="007059ED" w:rsidRDefault="007059ED">
      <w:pPr>
        <w:pStyle w:val="TOC4"/>
        <w:rPr>
          <w:rFonts w:asciiTheme="minorHAnsi" w:eastAsiaTheme="minorEastAsia" w:hAnsiTheme="minorHAnsi" w:cstheme="minorBidi"/>
          <w:sz w:val="22"/>
          <w:szCs w:val="22"/>
        </w:rPr>
      </w:pPr>
      <w:r w:rsidRPr="00AE6739">
        <w:rPr>
          <w:snapToGrid w:val="0"/>
        </w:rPr>
        <w:t>A.5.1.11.1</w:t>
      </w:r>
      <w:r>
        <w:rPr>
          <w:rFonts w:asciiTheme="minorHAnsi" w:eastAsiaTheme="minorEastAsia" w:hAnsiTheme="minorHAnsi" w:cstheme="minorBidi"/>
          <w:sz w:val="22"/>
          <w:szCs w:val="22"/>
        </w:rPr>
        <w:tab/>
      </w:r>
      <w:r w:rsidRPr="00AE6739">
        <w:rPr>
          <w:snapToGrid w:val="0"/>
        </w:rPr>
        <w:t>Test Purpose and Environment</w:t>
      </w:r>
      <w:r>
        <w:tab/>
        <w:t>1039</w:t>
      </w:r>
    </w:p>
    <w:p w14:paraId="078DB2D9" w14:textId="77777777" w:rsidR="007059ED" w:rsidRDefault="007059ED">
      <w:pPr>
        <w:pStyle w:val="TOC4"/>
        <w:rPr>
          <w:rFonts w:asciiTheme="minorHAnsi" w:eastAsiaTheme="minorEastAsia" w:hAnsiTheme="minorHAnsi" w:cstheme="minorBidi"/>
          <w:sz w:val="22"/>
          <w:szCs w:val="22"/>
        </w:rPr>
      </w:pPr>
      <w:r w:rsidRPr="00AE6739">
        <w:rPr>
          <w:snapToGrid w:val="0"/>
        </w:rPr>
        <w:t>A.5.1.11.2</w:t>
      </w:r>
      <w:r>
        <w:rPr>
          <w:rFonts w:asciiTheme="minorHAnsi" w:eastAsiaTheme="minorEastAsia" w:hAnsiTheme="minorHAnsi" w:cstheme="minorBidi"/>
          <w:sz w:val="22"/>
          <w:szCs w:val="22"/>
        </w:rPr>
        <w:tab/>
      </w:r>
      <w:r w:rsidRPr="00AE6739">
        <w:rPr>
          <w:snapToGrid w:val="0"/>
        </w:rPr>
        <w:t>Test Requirements</w:t>
      </w:r>
      <w:r>
        <w:tab/>
        <w:t>1041</w:t>
      </w:r>
    </w:p>
    <w:p w14:paraId="6212DAAA" w14:textId="77777777" w:rsidR="007059ED" w:rsidRDefault="007059ED">
      <w:pPr>
        <w:pStyle w:val="TOC3"/>
        <w:rPr>
          <w:rFonts w:asciiTheme="minorHAnsi" w:eastAsiaTheme="minorEastAsia" w:hAnsiTheme="minorHAnsi" w:cstheme="minorBidi"/>
          <w:sz w:val="22"/>
          <w:szCs w:val="22"/>
        </w:rPr>
      </w:pPr>
      <w:r w:rsidRPr="00AE6739">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085B8F91" w14:textId="77777777" w:rsidR="007059ED" w:rsidRDefault="007059ED">
      <w:pPr>
        <w:pStyle w:val="TOC4"/>
        <w:rPr>
          <w:rFonts w:asciiTheme="minorHAnsi" w:eastAsiaTheme="minorEastAsia" w:hAnsiTheme="minorHAnsi" w:cstheme="minorBidi"/>
          <w:sz w:val="22"/>
          <w:szCs w:val="22"/>
        </w:rPr>
      </w:pPr>
      <w:r w:rsidRPr="00AE6739">
        <w:rPr>
          <w:snapToGrid w:val="0"/>
        </w:rPr>
        <w:t>A.5.1.12.1</w:t>
      </w:r>
      <w:r>
        <w:rPr>
          <w:rFonts w:asciiTheme="minorHAnsi" w:eastAsiaTheme="minorEastAsia" w:hAnsiTheme="minorHAnsi" w:cstheme="minorBidi"/>
          <w:sz w:val="22"/>
          <w:szCs w:val="22"/>
        </w:rPr>
        <w:tab/>
      </w:r>
      <w:r w:rsidRPr="00AE6739">
        <w:rPr>
          <w:snapToGrid w:val="0"/>
        </w:rPr>
        <w:t>Test Purpose and Environment</w:t>
      </w:r>
      <w:r>
        <w:tab/>
        <w:t>1041</w:t>
      </w:r>
    </w:p>
    <w:p w14:paraId="3B9F5F0E" w14:textId="77777777" w:rsidR="007059ED" w:rsidRDefault="007059ED">
      <w:pPr>
        <w:pStyle w:val="TOC4"/>
        <w:rPr>
          <w:rFonts w:asciiTheme="minorHAnsi" w:eastAsiaTheme="minorEastAsia" w:hAnsiTheme="minorHAnsi" w:cstheme="minorBidi"/>
          <w:sz w:val="22"/>
          <w:szCs w:val="22"/>
        </w:rPr>
      </w:pPr>
      <w:r w:rsidRPr="00AE6739">
        <w:rPr>
          <w:snapToGrid w:val="0"/>
        </w:rPr>
        <w:t>A.5.1.12.2</w:t>
      </w:r>
      <w:r>
        <w:rPr>
          <w:rFonts w:asciiTheme="minorHAnsi" w:eastAsiaTheme="minorEastAsia" w:hAnsiTheme="minorHAnsi" w:cstheme="minorBidi"/>
          <w:sz w:val="22"/>
          <w:szCs w:val="22"/>
        </w:rPr>
        <w:tab/>
      </w:r>
      <w:r w:rsidRPr="00AE6739">
        <w:rPr>
          <w:snapToGrid w:val="0"/>
        </w:rPr>
        <w:t>Test Requirements</w:t>
      </w:r>
      <w:r>
        <w:tab/>
        <w:t>1043</w:t>
      </w:r>
    </w:p>
    <w:p w14:paraId="6C0E6A75" w14:textId="77777777" w:rsidR="007059ED" w:rsidRDefault="007059ED">
      <w:pPr>
        <w:pStyle w:val="TOC3"/>
        <w:rPr>
          <w:rFonts w:asciiTheme="minorHAnsi" w:eastAsiaTheme="minorEastAsia" w:hAnsiTheme="minorHAnsi" w:cstheme="minorBidi"/>
          <w:sz w:val="22"/>
          <w:szCs w:val="22"/>
        </w:rPr>
      </w:pPr>
      <w:r w:rsidRPr="00AE6739">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00170A90" w14:textId="77777777" w:rsidR="007059ED" w:rsidRDefault="007059ED">
      <w:pPr>
        <w:pStyle w:val="TOC4"/>
        <w:rPr>
          <w:rFonts w:asciiTheme="minorHAnsi" w:eastAsiaTheme="minorEastAsia" w:hAnsiTheme="minorHAnsi" w:cstheme="minorBidi"/>
          <w:sz w:val="22"/>
          <w:szCs w:val="22"/>
        </w:rPr>
      </w:pPr>
      <w:r w:rsidRPr="00AE6739">
        <w:rPr>
          <w:snapToGrid w:val="0"/>
        </w:rPr>
        <w:t>A.5.1.13.1</w:t>
      </w:r>
      <w:r>
        <w:rPr>
          <w:rFonts w:asciiTheme="minorHAnsi" w:eastAsiaTheme="minorEastAsia" w:hAnsiTheme="minorHAnsi" w:cstheme="minorBidi"/>
          <w:sz w:val="22"/>
          <w:szCs w:val="22"/>
        </w:rPr>
        <w:tab/>
      </w:r>
      <w:r w:rsidRPr="00AE6739">
        <w:rPr>
          <w:snapToGrid w:val="0"/>
        </w:rPr>
        <w:t>Test Purpose and Environment</w:t>
      </w:r>
      <w:r>
        <w:tab/>
        <w:t>1043</w:t>
      </w:r>
    </w:p>
    <w:p w14:paraId="0EFCD3C3"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1045</w:t>
      </w:r>
    </w:p>
    <w:p w14:paraId="1454A215" w14:textId="77777777" w:rsidR="007059ED" w:rsidRDefault="007059ED">
      <w:pPr>
        <w:pStyle w:val="TOC3"/>
        <w:rPr>
          <w:rFonts w:asciiTheme="minorHAnsi" w:eastAsiaTheme="minorEastAsia" w:hAnsiTheme="minorHAnsi" w:cstheme="minorBidi"/>
          <w:sz w:val="22"/>
          <w:szCs w:val="22"/>
        </w:rPr>
      </w:pPr>
      <w:r w:rsidRPr="00AE6739">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0DDAB048" w14:textId="77777777" w:rsidR="007059ED" w:rsidRDefault="007059ED">
      <w:pPr>
        <w:pStyle w:val="TOC4"/>
        <w:rPr>
          <w:rFonts w:asciiTheme="minorHAnsi" w:eastAsiaTheme="minorEastAsia" w:hAnsiTheme="minorHAnsi" w:cstheme="minorBidi"/>
          <w:sz w:val="22"/>
          <w:szCs w:val="22"/>
        </w:rPr>
      </w:pPr>
      <w:r w:rsidRPr="00AE6739">
        <w:rPr>
          <w:snapToGrid w:val="0"/>
        </w:rPr>
        <w:t>A.5.1.14.1</w:t>
      </w:r>
      <w:r>
        <w:rPr>
          <w:rFonts w:asciiTheme="minorHAnsi" w:eastAsiaTheme="minorEastAsia" w:hAnsiTheme="minorHAnsi" w:cstheme="minorBidi"/>
          <w:sz w:val="22"/>
          <w:szCs w:val="22"/>
        </w:rPr>
        <w:tab/>
      </w:r>
      <w:r w:rsidRPr="00AE6739">
        <w:rPr>
          <w:snapToGrid w:val="0"/>
        </w:rPr>
        <w:t>Test Purpose and Environment</w:t>
      </w:r>
      <w:r>
        <w:tab/>
        <w:t>1046</w:t>
      </w:r>
    </w:p>
    <w:p w14:paraId="19A9615D" w14:textId="77777777" w:rsidR="007059ED" w:rsidRDefault="007059ED">
      <w:pPr>
        <w:pStyle w:val="TOC4"/>
        <w:rPr>
          <w:rFonts w:asciiTheme="minorHAnsi" w:eastAsiaTheme="minorEastAsia" w:hAnsiTheme="minorHAnsi" w:cstheme="minorBidi"/>
          <w:sz w:val="22"/>
          <w:szCs w:val="22"/>
        </w:rPr>
      </w:pPr>
      <w:r w:rsidRPr="00AE6739">
        <w:rPr>
          <w:snapToGrid w:val="0"/>
        </w:rPr>
        <w:t>A.5.1.14.2</w:t>
      </w:r>
      <w:r>
        <w:rPr>
          <w:rFonts w:asciiTheme="minorHAnsi" w:eastAsiaTheme="minorEastAsia" w:hAnsiTheme="minorHAnsi" w:cstheme="minorBidi"/>
          <w:sz w:val="22"/>
          <w:szCs w:val="22"/>
        </w:rPr>
        <w:tab/>
      </w:r>
      <w:r w:rsidRPr="00AE6739">
        <w:rPr>
          <w:snapToGrid w:val="0"/>
        </w:rPr>
        <w:t>Test Requirements</w:t>
      </w:r>
      <w:r>
        <w:tab/>
        <w:t>1047</w:t>
      </w:r>
    </w:p>
    <w:p w14:paraId="1208FEB4" w14:textId="77777777" w:rsidR="007059ED" w:rsidRDefault="007059ED">
      <w:pPr>
        <w:pStyle w:val="TOC3"/>
        <w:rPr>
          <w:rFonts w:asciiTheme="minorHAnsi" w:eastAsiaTheme="minorEastAsia" w:hAnsiTheme="minorHAnsi" w:cstheme="minorBidi"/>
          <w:sz w:val="22"/>
          <w:szCs w:val="22"/>
        </w:rPr>
      </w:pPr>
      <w:r w:rsidRPr="00AE6739">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7E1FFF78" w14:textId="77777777" w:rsidR="007059ED" w:rsidRDefault="007059ED">
      <w:pPr>
        <w:pStyle w:val="TOC4"/>
        <w:rPr>
          <w:rFonts w:asciiTheme="minorHAnsi" w:eastAsiaTheme="minorEastAsia" w:hAnsiTheme="minorHAnsi" w:cstheme="minorBidi"/>
          <w:sz w:val="22"/>
          <w:szCs w:val="22"/>
        </w:rPr>
      </w:pPr>
      <w:r w:rsidRPr="00AE6739">
        <w:rPr>
          <w:snapToGrid w:val="0"/>
        </w:rPr>
        <w:t>A.5.1.15.1</w:t>
      </w:r>
      <w:r>
        <w:rPr>
          <w:rFonts w:asciiTheme="minorHAnsi" w:eastAsiaTheme="minorEastAsia" w:hAnsiTheme="minorHAnsi" w:cstheme="minorBidi"/>
          <w:sz w:val="22"/>
          <w:szCs w:val="22"/>
        </w:rPr>
        <w:tab/>
      </w:r>
      <w:r w:rsidRPr="00AE6739">
        <w:rPr>
          <w:snapToGrid w:val="0"/>
        </w:rPr>
        <w:t>Test Purpose and Environment</w:t>
      </w:r>
      <w:r>
        <w:tab/>
        <w:t>1048</w:t>
      </w:r>
    </w:p>
    <w:p w14:paraId="2C98A290" w14:textId="77777777" w:rsidR="007059ED" w:rsidRDefault="007059ED">
      <w:pPr>
        <w:pStyle w:val="TOC4"/>
        <w:rPr>
          <w:rFonts w:asciiTheme="minorHAnsi" w:eastAsiaTheme="minorEastAsia" w:hAnsiTheme="minorHAnsi" w:cstheme="minorBidi"/>
          <w:sz w:val="22"/>
          <w:szCs w:val="22"/>
        </w:rPr>
      </w:pPr>
      <w:r w:rsidRPr="00AE6739">
        <w:rPr>
          <w:snapToGrid w:val="0"/>
        </w:rPr>
        <w:t>A.5.1.15.2</w:t>
      </w:r>
      <w:r>
        <w:rPr>
          <w:rFonts w:asciiTheme="minorHAnsi" w:eastAsiaTheme="minorEastAsia" w:hAnsiTheme="minorHAnsi" w:cstheme="minorBidi"/>
          <w:sz w:val="22"/>
          <w:szCs w:val="22"/>
        </w:rPr>
        <w:tab/>
      </w:r>
      <w:r w:rsidRPr="00AE6739">
        <w:rPr>
          <w:snapToGrid w:val="0"/>
        </w:rPr>
        <w:t>Test Requirements</w:t>
      </w:r>
      <w:r>
        <w:tab/>
        <w:t>1049</w:t>
      </w:r>
    </w:p>
    <w:p w14:paraId="76A13B69" w14:textId="77777777" w:rsidR="007059ED" w:rsidRDefault="007059ED">
      <w:pPr>
        <w:pStyle w:val="TOC3"/>
        <w:rPr>
          <w:rFonts w:asciiTheme="minorHAnsi" w:eastAsiaTheme="minorEastAsia" w:hAnsiTheme="minorHAnsi" w:cstheme="minorBidi"/>
          <w:sz w:val="22"/>
          <w:szCs w:val="22"/>
        </w:rPr>
      </w:pPr>
      <w:r w:rsidRPr="00AE6739">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27127D4" w14:textId="77777777" w:rsidR="007059ED" w:rsidRDefault="007059ED">
      <w:pPr>
        <w:pStyle w:val="TOC4"/>
        <w:rPr>
          <w:rFonts w:asciiTheme="minorHAnsi" w:eastAsiaTheme="minorEastAsia" w:hAnsiTheme="minorHAnsi" w:cstheme="minorBidi"/>
          <w:sz w:val="22"/>
          <w:szCs w:val="22"/>
        </w:rPr>
      </w:pPr>
      <w:r w:rsidRPr="00AE6739">
        <w:rPr>
          <w:snapToGrid w:val="0"/>
        </w:rPr>
        <w:t>A.5.1.16.1</w:t>
      </w:r>
      <w:r>
        <w:rPr>
          <w:rFonts w:asciiTheme="minorHAnsi" w:eastAsiaTheme="minorEastAsia" w:hAnsiTheme="minorHAnsi" w:cstheme="minorBidi"/>
          <w:sz w:val="22"/>
          <w:szCs w:val="22"/>
        </w:rPr>
        <w:tab/>
      </w:r>
      <w:r w:rsidRPr="00AE6739">
        <w:rPr>
          <w:snapToGrid w:val="0"/>
        </w:rPr>
        <w:t>Test Purpose and Environment</w:t>
      </w:r>
      <w:r>
        <w:tab/>
        <w:t>1050</w:t>
      </w:r>
    </w:p>
    <w:p w14:paraId="6A11AD14" w14:textId="77777777" w:rsidR="007059ED" w:rsidRDefault="007059ED">
      <w:pPr>
        <w:pStyle w:val="TOC4"/>
        <w:rPr>
          <w:rFonts w:asciiTheme="minorHAnsi" w:eastAsiaTheme="minorEastAsia" w:hAnsiTheme="minorHAnsi" w:cstheme="minorBidi"/>
          <w:sz w:val="22"/>
          <w:szCs w:val="22"/>
        </w:rPr>
      </w:pPr>
      <w:r w:rsidRPr="00AE6739">
        <w:rPr>
          <w:snapToGrid w:val="0"/>
        </w:rPr>
        <w:t>A.5.1.16.2</w:t>
      </w:r>
      <w:r>
        <w:rPr>
          <w:rFonts w:asciiTheme="minorHAnsi" w:eastAsiaTheme="minorEastAsia" w:hAnsiTheme="minorHAnsi" w:cstheme="minorBidi"/>
          <w:sz w:val="22"/>
          <w:szCs w:val="22"/>
        </w:rPr>
        <w:tab/>
      </w:r>
      <w:r w:rsidRPr="00AE6739">
        <w:rPr>
          <w:snapToGrid w:val="0"/>
        </w:rPr>
        <w:t>Test Requirements</w:t>
      </w:r>
      <w:r>
        <w:tab/>
        <w:t>1051</w:t>
      </w:r>
    </w:p>
    <w:p w14:paraId="4329D9E4" w14:textId="77777777" w:rsidR="007059ED" w:rsidRDefault="007059ED">
      <w:pPr>
        <w:pStyle w:val="TOC3"/>
        <w:rPr>
          <w:rFonts w:asciiTheme="minorHAnsi" w:eastAsiaTheme="minorEastAsia" w:hAnsiTheme="minorHAnsi" w:cstheme="minorBidi"/>
          <w:sz w:val="22"/>
          <w:szCs w:val="22"/>
        </w:rPr>
      </w:pPr>
      <w:r w:rsidRPr="00AE6739">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3798E2CF" w14:textId="77777777" w:rsidR="007059ED" w:rsidRDefault="007059ED">
      <w:pPr>
        <w:pStyle w:val="TOC4"/>
        <w:rPr>
          <w:rFonts w:asciiTheme="minorHAnsi" w:eastAsiaTheme="minorEastAsia" w:hAnsiTheme="minorHAnsi" w:cstheme="minorBidi"/>
          <w:sz w:val="22"/>
          <w:szCs w:val="22"/>
        </w:rPr>
      </w:pPr>
      <w:r w:rsidRPr="00AE6739">
        <w:rPr>
          <w:snapToGrid w:val="0"/>
        </w:rPr>
        <w:t>A.5.1.17.1</w:t>
      </w:r>
      <w:r>
        <w:rPr>
          <w:rFonts w:asciiTheme="minorHAnsi" w:eastAsiaTheme="minorEastAsia" w:hAnsiTheme="minorHAnsi" w:cstheme="minorBidi"/>
          <w:sz w:val="22"/>
          <w:szCs w:val="22"/>
        </w:rPr>
        <w:tab/>
      </w:r>
      <w:r w:rsidRPr="00AE6739">
        <w:rPr>
          <w:snapToGrid w:val="0"/>
        </w:rPr>
        <w:t>Test Purpose and Environment</w:t>
      </w:r>
      <w:r>
        <w:tab/>
        <w:t>1052</w:t>
      </w:r>
    </w:p>
    <w:p w14:paraId="7F41F703" w14:textId="77777777" w:rsidR="007059ED" w:rsidRDefault="007059ED">
      <w:pPr>
        <w:pStyle w:val="TOC4"/>
        <w:rPr>
          <w:rFonts w:asciiTheme="minorHAnsi" w:eastAsiaTheme="minorEastAsia" w:hAnsiTheme="minorHAnsi" w:cstheme="minorBidi"/>
          <w:sz w:val="22"/>
          <w:szCs w:val="22"/>
        </w:rPr>
      </w:pPr>
      <w:r w:rsidRPr="00AE6739">
        <w:rPr>
          <w:snapToGrid w:val="0"/>
        </w:rPr>
        <w:t>A.5.1.17.2</w:t>
      </w:r>
      <w:r>
        <w:rPr>
          <w:rFonts w:asciiTheme="minorHAnsi" w:eastAsiaTheme="minorEastAsia" w:hAnsiTheme="minorHAnsi" w:cstheme="minorBidi"/>
          <w:sz w:val="22"/>
          <w:szCs w:val="22"/>
        </w:rPr>
        <w:tab/>
      </w:r>
      <w:r w:rsidRPr="00AE6739">
        <w:rPr>
          <w:snapToGrid w:val="0"/>
        </w:rPr>
        <w:t>Test Requirements</w:t>
      </w:r>
      <w:r>
        <w:tab/>
        <w:t>1053</w:t>
      </w:r>
    </w:p>
    <w:p w14:paraId="20AE29CC" w14:textId="77777777" w:rsidR="007059ED" w:rsidRDefault="007059ED">
      <w:pPr>
        <w:pStyle w:val="TOC3"/>
        <w:rPr>
          <w:rFonts w:asciiTheme="minorHAnsi" w:eastAsiaTheme="minorEastAsia" w:hAnsiTheme="minorHAnsi" w:cstheme="minorBidi"/>
          <w:sz w:val="22"/>
          <w:szCs w:val="22"/>
        </w:rPr>
      </w:pPr>
      <w:r w:rsidRPr="00AE6739">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54864CC0" w14:textId="77777777" w:rsidR="007059ED" w:rsidRDefault="007059ED">
      <w:pPr>
        <w:pStyle w:val="TOC4"/>
        <w:rPr>
          <w:rFonts w:asciiTheme="minorHAnsi" w:eastAsiaTheme="minorEastAsia" w:hAnsiTheme="minorHAnsi" w:cstheme="minorBidi"/>
          <w:sz w:val="22"/>
          <w:szCs w:val="22"/>
        </w:rPr>
      </w:pPr>
      <w:r w:rsidRPr="00AE6739">
        <w:rPr>
          <w:snapToGrid w:val="0"/>
        </w:rPr>
        <w:t>A.5.1.18.1</w:t>
      </w:r>
      <w:r>
        <w:rPr>
          <w:rFonts w:asciiTheme="minorHAnsi" w:eastAsiaTheme="minorEastAsia" w:hAnsiTheme="minorHAnsi" w:cstheme="minorBidi"/>
          <w:sz w:val="22"/>
          <w:szCs w:val="22"/>
        </w:rPr>
        <w:tab/>
      </w:r>
      <w:r w:rsidRPr="00AE6739">
        <w:rPr>
          <w:snapToGrid w:val="0"/>
        </w:rPr>
        <w:t>Test Purpose and Environment</w:t>
      </w:r>
      <w:r>
        <w:tab/>
        <w:t>1054</w:t>
      </w:r>
    </w:p>
    <w:p w14:paraId="3F3B5331" w14:textId="77777777" w:rsidR="007059ED" w:rsidRDefault="007059ED">
      <w:pPr>
        <w:pStyle w:val="TOC4"/>
        <w:rPr>
          <w:rFonts w:asciiTheme="minorHAnsi" w:eastAsiaTheme="minorEastAsia" w:hAnsiTheme="minorHAnsi" w:cstheme="minorBidi"/>
          <w:sz w:val="22"/>
          <w:szCs w:val="22"/>
        </w:rPr>
      </w:pPr>
      <w:r w:rsidRPr="00AE6739">
        <w:rPr>
          <w:snapToGrid w:val="0"/>
        </w:rPr>
        <w:t>A.5.1.18.2</w:t>
      </w:r>
      <w:r>
        <w:rPr>
          <w:rFonts w:asciiTheme="minorHAnsi" w:eastAsiaTheme="minorEastAsia" w:hAnsiTheme="minorHAnsi" w:cstheme="minorBidi"/>
          <w:sz w:val="22"/>
          <w:szCs w:val="22"/>
        </w:rPr>
        <w:tab/>
      </w:r>
      <w:r w:rsidRPr="00AE6739">
        <w:rPr>
          <w:snapToGrid w:val="0"/>
        </w:rPr>
        <w:t>Test Requirements</w:t>
      </w:r>
      <w:r>
        <w:tab/>
        <w:t>1055</w:t>
      </w:r>
    </w:p>
    <w:p w14:paraId="61F358CA" w14:textId="77777777" w:rsidR="007059ED" w:rsidRDefault="007059ED">
      <w:pPr>
        <w:pStyle w:val="TOC3"/>
        <w:rPr>
          <w:rFonts w:asciiTheme="minorHAnsi" w:eastAsiaTheme="minorEastAsia" w:hAnsiTheme="minorHAnsi" w:cstheme="minorBidi"/>
          <w:sz w:val="22"/>
          <w:szCs w:val="22"/>
        </w:rPr>
      </w:pPr>
      <w:r w:rsidRPr="00AE6739">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4FA21CFE" w14:textId="77777777" w:rsidR="007059ED" w:rsidRDefault="007059ED">
      <w:pPr>
        <w:pStyle w:val="TOC4"/>
        <w:rPr>
          <w:rFonts w:asciiTheme="minorHAnsi" w:eastAsiaTheme="minorEastAsia" w:hAnsiTheme="minorHAnsi" w:cstheme="minorBidi"/>
          <w:sz w:val="22"/>
          <w:szCs w:val="22"/>
        </w:rPr>
      </w:pPr>
      <w:r w:rsidRPr="00AE6739">
        <w:rPr>
          <w:snapToGrid w:val="0"/>
        </w:rPr>
        <w:t>A.5.1.19.1</w:t>
      </w:r>
      <w:r>
        <w:rPr>
          <w:rFonts w:asciiTheme="minorHAnsi" w:eastAsiaTheme="minorEastAsia" w:hAnsiTheme="minorHAnsi" w:cstheme="minorBidi"/>
          <w:sz w:val="22"/>
          <w:szCs w:val="22"/>
        </w:rPr>
        <w:tab/>
      </w:r>
      <w:r w:rsidRPr="00AE6739">
        <w:rPr>
          <w:snapToGrid w:val="0"/>
        </w:rPr>
        <w:t>Test Purpose and Environment</w:t>
      </w:r>
      <w:r>
        <w:tab/>
        <w:t>1056</w:t>
      </w:r>
    </w:p>
    <w:p w14:paraId="193F0D6C" w14:textId="77777777" w:rsidR="007059ED" w:rsidRDefault="007059ED">
      <w:pPr>
        <w:pStyle w:val="TOC3"/>
        <w:rPr>
          <w:rFonts w:asciiTheme="minorHAnsi" w:eastAsiaTheme="minorEastAsia" w:hAnsiTheme="minorHAnsi" w:cstheme="minorBidi"/>
          <w:sz w:val="22"/>
          <w:szCs w:val="22"/>
        </w:rPr>
      </w:pPr>
      <w:r w:rsidRPr="00AE6739">
        <w:rPr>
          <w:snapToGrid w:val="0"/>
        </w:rPr>
        <w:t>A.5.1.19.2</w:t>
      </w:r>
      <w:r>
        <w:rPr>
          <w:rFonts w:asciiTheme="minorHAnsi" w:eastAsiaTheme="minorEastAsia" w:hAnsiTheme="minorHAnsi" w:cstheme="minorBidi"/>
          <w:sz w:val="22"/>
          <w:szCs w:val="22"/>
        </w:rPr>
        <w:tab/>
      </w:r>
      <w:r w:rsidRPr="00AE6739">
        <w:rPr>
          <w:snapToGrid w:val="0"/>
        </w:rPr>
        <w:t>Test Requirements</w:t>
      </w:r>
      <w:r>
        <w:tab/>
        <w:t>1057</w:t>
      </w:r>
    </w:p>
    <w:p w14:paraId="22F2B736" w14:textId="77777777" w:rsidR="007059ED" w:rsidRDefault="007059ED">
      <w:pPr>
        <w:pStyle w:val="TOC3"/>
        <w:rPr>
          <w:rFonts w:asciiTheme="minorHAnsi" w:eastAsiaTheme="minorEastAsia" w:hAnsiTheme="minorHAnsi" w:cstheme="minorBidi"/>
          <w:sz w:val="22"/>
          <w:szCs w:val="22"/>
        </w:rPr>
      </w:pPr>
      <w:r w:rsidRPr="00AE6739">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546B5753" w14:textId="77777777" w:rsidR="007059ED" w:rsidRDefault="007059ED">
      <w:pPr>
        <w:pStyle w:val="TOC4"/>
        <w:rPr>
          <w:rFonts w:asciiTheme="minorHAnsi" w:eastAsiaTheme="minorEastAsia" w:hAnsiTheme="minorHAnsi" w:cstheme="minorBidi"/>
          <w:sz w:val="22"/>
          <w:szCs w:val="22"/>
        </w:rPr>
      </w:pPr>
      <w:r w:rsidRPr="00AE6739">
        <w:rPr>
          <w:snapToGrid w:val="0"/>
        </w:rPr>
        <w:t>A.5.1.20.1</w:t>
      </w:r>
      <w:r>
        <w:rPr>
          <w:rFonts w:asciiTheme="minorHAnsi" w:eastAsiaTheme="minorEastAsia" w:hAnsiTheme="minorHAnsi" w:cstheme="minorBidi"/>
          <w:sz w:val="22"/>
          <w:szCs w:val="22"/>
        </w:rPr>
        <w:tab/>
      </w:r>
      <w:r w:rsidRPr="00AE6739">
        <w:rPr>
          <w:snapToGrid w:val="0"/>
        </w:rPr>
        <w:t>Test Purpose and Environment</w:t>
      </w:r>
      <w:r>
        <w:tab/>
        <w:t>1058</w:t>
      </w:r>
    </w:p>
    <w:p w14:paraId="3501FAA6" w14:textId="77777777" w:rsidR="007059ED" w:rsidRDefault="007059ED">
      <w:pPr>
        <w:pStyle w:val="TOC4"/>
        <w:rPr>
          <w:rFonts w:asciiTheme="minorHAnsi" w:eastAsiaTheme="minorEastAsia" w:hAnsiTheme="minorHAnsi" w:cstheme="minorBidi"/>
          <w:sz w:val="22"/>
          <w:szCs w:val="22"/>
        </w:rPr>
      </w:pPr>
      <w:r w:rsidRPr="00AE6739">
        <w:rPr>
          <w:snapToGrid w:val="0"/>
        </w:rPr>
        <w:t>A.5.1.20.2</w:t>
      </w:r>
      <w:r>
        <w:rPr>
          <w:rFonts w:asciiTheme="minorHAnsi" w:eastAsiaTheme="minorEastAsia" w:hAnsiTheme="minorHAnsi" w:cstheme="minorBidi"/>
          <w:sz w:val="22"/>
          <w:szCs w:val="22"/>
        </w:rPr>
        <w:tab/>
      </w:r>
      <w:r w:rsidRPr="00AE6739">
        <w:rPr>
          <w:snapToGrid w:val="0"/>
        </w:rPr>
        <w:t>Test Requirements</w:t>
      </w:r>
      <w:r>
        <w:tab/>
        <w:t>1059</w:t>
      </w:r>
    </w:p>
    <w:p w14:paraId="27F97092" w14:textId="77777777" w:rsidR="007059ED" w:rsidRDefault="007059ED">
      <w:pPr>
        <w:pStyle w:val="TOC3"/>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276068B5" w14:textId="77777777" w:rsidR="007059ED" w:rsidRDefault="007059ED">
      <w:pPr>
        <w:pStyle w:val="TOC4"/>
        <w:rPr>
          <w:rFonts w:asciiTheme="minorHAnsi" w:eastAsiaTheme="minorEastAsia" w:hAnsiTheme="minorHAnsi" w:cstheme="minorBidi"/>
          <w:sz w:val="22"/>
          <w:szCs w:val="22"/>
        </w:rPr>
      </w:pPr>
      <w:r w:rsidRPr="00AE6739">
        <w:rPr>
          <w:snapToGrid w:val="0"/>
        </w:rPr>
        <w:t>A.5.1.21.1</w:t>
      </w:r>
      <w:r>
        <w:rPr>
          <w:rFonts w:asciiTheme="minorHAnsi" w:eastAsiaTheme="minorEastAsia" w:hAnsiTheme="minorHAnsi" w:cstheme="minorBidi"/>
          <w:sz w:val="22"/>
          <w:szCs w:val="22"/>
        </w:rPr>
        <w:tab/>
      </w:r>
      <w:r w:rsidRPr="00AE6739">
        <w:rPr>
          <w:snapToGrid w:val="0"/>
        </w:rPr>
        <w:t>Test Purpose and Environment</w:t>
      </w:r>
      <w:r>
        <w:tab/>
        <w:t>1060</w:t>
      </w:r>
    </w:p>
    <w:p w14:paraId="389DAF29" w14:textId="77777777" w:rsidR="007059ED" w:rsidRDefault="007059ED">
      <w:pPr>
        <w:pStyle w:val="TOC4"/>
        <w:rPr>
          <w:rFonts w:asciiTheme="minorHAnsi" w:eastAsiaTheme="minorEastAsia" w:hAnsiTheme="minorHAnsi" w:cstheme="minorBidi"/>
          <w:sz w:val="22"/>
          <w:szCs w:val="22"/>
        </w:rPr>
      </w:pPr>
      <w:r w:rsidRPr="00AE6739">
        <w:rPr>
          <w:snapToGrid w:val="0"/>
        </w:rPr>
        <w:t>A.5.1.21.2</w:t>
      </w:r>
      <w:r>
        <w:rPr>
          <w:rFonts w:asciiTheme="minorHAnsi" w:eastAsiaTheme="minorEastAsia" w:hAnsiTheme="minorHAnsi" w:cstheme="minorBidi"/>
          <w:sz w:val="22"/>
          <w:szCs w:val="22"/>
        </w:rPr>
        <w:tab/>
      </w:r>
      <w:r w:rsidRPr="00AE6739">
        <w:rPr>
          <w:snapToGrid w:val="0"/>
        </w:rPr>
        <w:t>Test Requirements</w:t>
      </w:r>
      <w:r>
        <w:tab/>
        <w:t>1061</w:t>
      </w:r>
    </w:p>
    <w:p w14:paraId="145595B5" w14:textId="77777777" w:rsidR="007059ED" w:rsidRDefault="007059ED">
      <w:pPr>
        <w:pStyle w:val="TOC3"/>
        <w:rPr>
          <w:rFonts w:asciiTheme="minorHAnsi" w:eastAsiaTheme="minorEastAsia" w:hAnsiTheme="minorHAnsi" w:cstheme="minorBidi"/>
          <w:sz w:val="22"/>
          <w:szCs w:val="22"/>
        </w:rPr>
      </w:pPr>
      <w:r w:rsidRPr="00AE6739">
        <w:rPr>
          <w:rFonts w:cs="v4.2.0"/>
        </w:rPr>
        <w:t>A.5.1.22</w:t>
      </w:r>
      <w:r>
        <w:rPr>
          <w:rFonts w:asciiTheme="minorHAnsi" w:eastAsiaTheme="minorEastAsia" w:hAnsiTheme="minorHAnsi" w:cstheme="minorBidi"/>
          <w:sz w:val="22"/>
          <w:szCs w:val="22"/>
        </w:rPr>
        <w:tab/>
      </w:r>
      <w:r>
        <w:t>E-UTRAN TDD - TDD Intra frequency RACH-less handover</w:t>
      </w:r>
      <w:r>
        <w:tab/>
        <w:t>1061</w:t>
      </w:r>
    </w:p>
    <w:p w14:paraId="325D041E"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A.5.1.22.1</w:t>
      </w:r>
      <w:r>
        <w:rPr>
          <w:rFonts w:asciiTheme="minorHAnsi" w:eastAsiaTheme="minorEastAsia" w:hAnsiTheme="minorHAnsi" w:cstheme="minorBidi"/>
          <w:sz w:val="22"/>
          <w:szCs w:val="22"/>
        </w:rPr>
        <w:tab/>
      </w:r>
      <w:r w:rsidRPr="00AE6739">
        <w:rPr>
          <w:snapToGrid w:val="0"/>
        </w:rPr>
        <w:t>Test Purpose and Environment</w:t>
      </w:r>
      <w:r>
        <w:tab/>
        <w:t>1061</w:t>
      </w:r>
    </w:p>
    <w:p w14:paraId="3573B1B0" w14:textId="77777777" w:rsidR="007059ED" w:rsidRDefault="007059ED">
      <w:pPr>
        <w:pStyle w:val="TOC4"/>
        <w:rPr>
          <w:rFonts w:asciiTheme="minorHAnsi" w:eastAsiaTheme="minorEastAsia" w:hAnsiTheme="minorHAnsi" w:cstheme="minorBidi"/>
          <w:sz w:val="22"/>
          <w:szCs w:val="22"/>
        </w:rPr>
      </w:pPr>
      <w:r w:rsidRPr="00AE6739">
        <w:rPr>
          <w:snapToGrid w:val="0"/>
        </w:rPr>
        <w:t>A.5.1.22.2</w:t>
      </w:r>
      <w:r>
        <w:rPr>
          <w:rFonts w:asciiTheme="minorHAnsi" w:eastAsiaTheme="minorEastAsia" w:hAnsiTheme="minorHAnsi" w:cstheme="minorBidi"/>
          <w:sz w:val="22"/>
          <w:szCs w:val="22"/>
        </w:rPr>
        <w:tab/>
      </w:r>
      <w:r w:rsidRPr="00AE6739">
        <w:rPr>
          <w:snapToGrid w:val="0"/>
        </w:rPr>
        <w:t>Test Requirements</w:t>
      </w:r>
      <w:r>
        <w:tab/>
        <w:t>1063</w:t>
      </w:r>
    </w:p>
    <w:p w14:paraId="32748F05" w14:textId="77777777" w:rsidR="007059ED" w:rsidRDefault="007059ED">
      <w:pPr>
        <w:pStyle w:val="TOC3"/>
        <w:rPr>
          <w:rFonts w:asciiTheme="minorHAnsi" w:eastAsiaTheme="minorEastAsia" w:hAnsiTheme="minorHAnsi" w:cstheme="minorBidi"/>
          <w:sz w:val="22"/>
          <w:szCs w:val="22"/>
        </w:rPr>
      </w:pPr>
      <w:r w:rsidRPr="00AE6739">
        <w:rPr>
          <w:rFonts w:cs="v4.2.0"/>
        </w:rPr>
        <w:t>A.5.1.23</w:t>
      </w:r>
      <w:r>
        <w:rPr>
          <w:rFonts w:asciiTheme="minorHAnsi" w:eastAsiaTheme="minorEastAsia" w:hAnsiTheme="minorHAnsi" w:cstheme="minorBidi"/>
          <w:sz w:val="22"/>
          <w:szCs w:val="22"/>
        </w:rPr>
        <w:tab/>
      </w:r>
      <w:r>
        <w:t>E-UTRAN FDD – FDD Inter frequency RACH-less handover</w:t>
      </w:r>
      <w:r>
        <w:tab/>
        <w:t>1063</w:t>
      </w:r>
    </w:p>
    <w:p w14:paraId="3C9F83BD" w14:textId="77777777" w:rsidR="007059ED" w:rsidRDefault="007059ED">
      <w:pPr>
        <w:pStyle w:val="TOC4"/>
        <w:rPr>
          <w:rFonts w:asciiTheme="minorHAnsi" w:eastAsiaTheme="minorEastAsia" w:hAnsiTheme="minorHAnsi" w:cstheme="minorBidi"/>
          <w:sz w:val="22"/>
          <w:szCs w:val="22"/>
        </w:rPr>
      </w:pPr>
      <w:r w:rsidRPr="00AE6739">
        <w:rPr>
          <w:snapToGrid w:val="0"/>
        </w:rPr>
        <w:t>A.5.1.23.1</w:t>
      </w:r>
      <w:r>
        <w:rPr>
          <w:rFonts w:asciiTheme="minorHAnsi" w:eastAsiaTheme="minorEastAsia" w:hAnsiTheme="minorHAnsi" w:cstheme="minorBidi"/>
          <w:sz w:val="22"/>
          <w:szCs w:val="22"/>
        </w:rPr>
        <w:tab/>
      </w:r>
      <w:r w:rsidRPr="00AE6739">
        <w:rPr>
          <w:snapToGrid w:val="0"/>
        </w:rPr>
        <w:t>Test Purpose and Environment</w:t>
      </w:r>
      <w:r>
        <w:tab/>
        <w:t>1063</w:t>
      </w:r>
    </w:p>
    <w:p w14:paraId="4E8DCA18" w14:textId="77777777" w:rsidR="007059ED" w:rsidRDefault="007059ED">
      <w:pPr>
        <w:pStyle w:val="TOC4"/>
        <w:rPr>
          <w:rFonts w:asciiTheme="minorHAnsi" w:eastAsiaTheme="minorEastAsia" w:hAnsiTheme="minorHAnsi" w:cstheme="minorBidi"/>
          <w:sz w:val="22"/>
          <w:szCs w:val="22"/>
        </w:rPr>
      </w:pPr>
      <w:r w:rsidRPr="00AE6739">
        <w:rPr>
          <w:snapToGrid w:val="0"/>
        </w:rPr>
        <w:t>A.5.1.23.2</w:t>
      </w:r>
      <w:r>
        <w:rPr>
          <w:rFonts w:asciiTheme="minorHAnsi" w:eastAsiaTheme="minorEastAsia" w:hAnsiTheme="minorHAnsi" w:cstheme="minorBidi"/>
          <w:sz w:val="22"/>
          <w:szCs w:val="22"/>
        </w:rPr>
        <w:tab/>
      </w:r>
      <w:r w:rsidRPr="00AE6739">
        <w:rPr>
          <w:snapToGrid w:val="0"/>
        </w:rPr>
        <w:t>Test Requirements</w:t>
      </w:r>
      <w:r>
        <w:tab/>
        <w:t>1065</w:t>
      </w:r>
    </w:p>
    <w:p w14:paraId="308ECBCB" w14:textId="77777777" w:rsidR="007059ED" w:rsidRDefault="007059ED">
      <w:pPr>
        <w:pStyle w:val="TOC3"/>
        <w:rPr>
          <w:rFonts w:asciiTheme="minorHAnsi" w:eastAsiaTheme="minorEastAsia" w:hAnsiTheme="minorHAnsi" w:cstheme="minorBidi"/>
          <w:sz w:val="22"/>
          <w:szCs w:val="22"/>
        </w:rPr>
      </w:pPr>
      <w:r w:rsidRPr="00AE6739">
        <w:rPr>
          <w:rFonts w:cs="v4.2.0"/>
        </w:rPr>
        <w:t>A.5.1.24</w:t>
      </w:r>
      <w:r>
        <w:rPr>
          <w:rFonts w:asciiTheme="minorHAnsi" w:eastAsiaTheme="minorEastAsia" w:hAnsiTheme="minorHAnsi" w:cstheme="minorBidi"/>
          <w:sz w:val="22"/>
          <w:szCs w:val="22"/>
        </w:rPr>
        <w:tab/>
      </w:r>
      <w:r>
        <w:t>E-UTRAN TDD – TDD Inter frequency RACH-less handover</w:t>
      </w:r>
      <w:r>
        <w:tab/>
        <w:t>1065</w:t>
      </w:r>
    </w:p>
    <w:p w14:paraId="712CF2C0" w14:textId="77777777" w:rsidR="007059ED" w:rsidRDefault="007059ED">
      <w:pPr>
        <w:pStyle w:val="TOC4"/>
        <w:rPr>
          <w:rFonts w:asciiTheme="minorHAnsi" w:eastAsiaTheme="minorEastAsia" w:hAnsiTheme="minorHAnsi" w:cstheme="minorBidi"/>
          <w:sz w:val="22"/>
          <w:szCs w:val="22"/>
        </w:rPr>
      </w:pPr>
      <w:r w:rsidRPr="00AE6739">
        <w:rPr>
          <w:snapToGrid w:val="0"/>
        </w:rPr>
        <w:t>A.5.1.24.1</w:t>
      </w:r>
      <w:r>
        <w:rPr>
          <w:rFonts w:asciiTheme="minorHAnsi" w:eastAsiaTheme="minorEastAsia" w:hAnsiTheme="minorHAnsi" w:cstheme="minorBidi"/>
          <w:sz w:val="22"/>
          <w:szCs w:val="22"/>
        </w:rPr>
        <w:tab/>
      </w:r>
      <w:r w:rsidRPr="00AE6739">
        <w:rPr>
          <w:snapToGrid w:val="0"/>
        </w:rPr>
        <w:t>Test Purpose and Environment</w:t>
      </w:r>
      <w:r>
        <w:tab/>
        <w:t>1065</w:t>
      </w:r>
    </w:p>
    <w:p w14:paraId="64699EF1" w14:textId="77777777" w:rsidR="007059ED" w:rsidRDefault="007059ED">
      <w:pPr>
        <w:pStyle w:val="TOC4"/>
        <w:rPr>
          <w:rFonts w:asciiTheme="minorHAnsi" w:eastAsiaTheme="minorEastAsia" w:hAnsiTheme="minorHAnsi" w:cstheme="minorBidi"/>
          <w:sz w:val="22"/>
          <w:szCs w:val="22"/>
        </w:rPr>
      </w:pPr>
      <w:r w:rsidRPr="00AE6739">
        <w:rPr>
          <w:snapToGrid w:val="0"/>
        </w:rPr>
        <w:t>A.5.1.24.2</w:t>
      </w:r>
      <w:r>
        <w:rPr>
          <w:rFonts w:asciiTheme="minorHAnsi" w:eastAsiaTheme="minorEastAsia" w:hAnsiTheme="minorHAnsi" w:cstheme="minorBidi"/>
          <w:sz w:val="22"/>
          <w:szCs w:val="22"/>
        </w:rPr>
        <w:tab/>
      </w:r>
      <w:r w:rsidRPr="00AE6739">
        <w:rPr>
          <w:snapToGrid w:val="0"/>
        </w:rPr>
        <w:t>Test Requirements</w:t>
      </w:r>
      <w:r>
        <w:tab/>
        <w:t>1067</w:t>
      </w:r>
    </w:p>
    <w:p w14:paraId="430372AB" w14:textId="77777777" w:rsidR="007059ED" w:rsidRDefault="007059ED">
      <w:pPr>
        <w:pStyle w:val="TOC3"/>
        <w:rPr>
          <w:rFonts w:asciiTheme="minorHAnsi" w:eastAsiaTheme="minorEastAsia" w:hAnsiTheme="minorHAnsi" w:cstheme="minorBidi"/>
          <w:sz w:val="22"/>
          <w:szCs w:val="22"/>
        </w:rPr>
      </w:pPr>
      <w:r w:rsidRPr="00AE6739">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7652F245" w14:textId="77777777" w:rsidR="007059ED" w:rsidRDefault="007059ED">
      <w:pPr>
        <w:pStyle w:val="TOC4"/>
        <w:rPr>
          <w:rFonts w:asciiTheme="minorHAnsi" w:eastAsiaTheme="minorEastAsia" w:hAnsiTheme="minorHAnsi" w:cstheme="minorBidi"/>
          <w:sz w:val="22"/>
          <w:szCs w:val="22"/>
        </w:rPr>
      </w:pPr>
      <w:r w:rsidRPr="00AE6739">
        <w:rPr>
          <w:snapToGrid w:val="0"/>
        </w:rPr>
        <w:t>A.5.1.25.1</w:t>
      </w:r>
      <w:r>
        <w:rPr>
          <w:rFonts w:asciiTheme="minorHAnsi" w:eastAsiaTheme="minorEastAsia" w:hAnsiTheme="minorHAnsi" w:cstheme="minorBidi"/>
          <w:sz w:val="22"/>
          <w:szCs w:val="22"/>
        </w:rPr>
        <w:tab/>
      </w:r>
      <w:r w:rsidRPr="00AE6739">
        <w:rPr>
          <w:snapToGrid w:val="0"/>
        </w:rPr>
        <w:t>Test Purpose and Environment</w:t>
      </w:r>
      <w:r>
        <w:tab/>
        <w:t>1067</w:t>
      </w:r>
    </w:p>
    <w:p w14:paraId="67252D56" w14:textId="77777777" w:rsidR="007059ED" w:rsidRDefault="007059ED">
      <w:pPr>
        <w:pStyle w:val="TOC4"/>
        <w:rPr>
          <w:rFonts w:asciiTheme="minorHAnsi" w:eastAsiaTheme="minorEastAsia" w:hAnsiTheme="minorHAnsi" w:cstheme="minorBidi"/>
          <w:sz w:val="22"/>
          <w:szCs w:val="22"/>
        </w:rPr>
      </w:pPr>
      <w:r w:rsidRPr="00AE6739">
        <w:rPr>
          <w:snapToGrid w:val="0"/>
        </w:rPr>
        <w:t>A.5.1.25.2</w:t>
      </w:r>
      <w:r>
        <w:rPr>
          <w:rFonts w:asciiTheme="minorHAnsi" w:eastAsiaTheme="minorEastAsia" w:hAnsiTheme="minorHAnsi" w:cstheme="minorBidi"/>
          <w:sz w:val="22"/>
          <w:szCs w:val="22"/>
        </w:rPr>
        <w:tab/>
      </w:r>
      <w:r w:rsidRPr="00AE6739">
        <w:rPr>
          <w:snapToGrid w:val="0"/>
        </w:rPr>
        <w:t>Test Requirements</w:t>
      </w:r>
      <w:r>
        <w:tab/>
        <w:t>1069</w:t>
      </w:r>
    </w:p>
    <w:p w14:paraId="18492837" w14:textId="77777777" w:rsidR="007059ED" w:rsidRDefault="007059ED">
      <w:pPr>
        <w:pStyle w:val="TOC3"/>
        <w:rPr>
          <w:rFonts w:asciiTheme="minorHAnsi" w:eastAsiaTheme="minorEastAsia" w:hAnsiTheme="minorHAnsi" w:cstheme="minorBidi"/>
          <w:sz w:val="22"/>
          <w:szCs w:val="22"/>
        </w:rPr>
      </w:pPr>
      <w:r w:rsidRPr="00AE6739">
        <w:rPr>
          <w:rFonts w:cs="v4.2.0"/>
        </w:rPr>
        <w:t>A.5.1.26</w:t>
      </w:r>
      <w:r>
        <w:rPr>
          <w:rFonts w:asciiTheme="minorHAnsi" w:eastAsiaTheme="minorEastAsia" w:hAnsiTheme="minorHAnsi" w:cstheme="minorBidi"/>
          <w:sz w:val="22"/>
          <w:szCs w:val="22"/>
        </w:rPr>
        <w:tab/>
      </w:r>
      <w:r>
        <w:t>E-UTRAN TDD - TDD Intra frequency make-before-break handover</w:t>
      </w:r>
      <w:r>
        <w:tab/>
        <w:t>1069</w:t>
      </w:r>
    </w:p>
    <w:p w14:paraId="49989601" w14:textId="77777777" w:rsidR="007059ED" w:rsidRDefault="007059ED">
      <w:pPr>
        <w:pStyle w:val="TOC4"/>
        <w:rPr>
          <w:rFonts w:asciiTheme="minorHAnsi" w:eastAsiaTheme="minorEastAsia" w:hAnsiTheme="minorHAnsi" w:cstheme="minorBidi"/>
          <w:sz w:val="22"/>
          <w:szCs w:val="22"/>
        </w:rPr>
      </w:pPr>
      <w:r w:rsidRPr="00AE6739">
        <w:rPr>
          <w:snapToGrid w:val="0"/>
        </w:rPr>
        <w:t>A.5.1.26.1</w:t>
      </w:r>
      <w:r>
        <w:rPr>
          <w:rFonts w:asciiTheme="minorHAnsi" w:eastAsiaTheme="minorEastAsia" w:hAnsiTheme="minorHAnsi" w:cstheme="minorBidi"/>
          <w:sz w:val="22"/>
          <w:szCs w:val="22"/>
        </w:rPr>
        <w:tab/>
      </w:r>
      <w:r w:rsidRPr="00AE6739">
        <w:rPr>
          <w:snapToGrid w:val="0"/>
        </w:rPr>
        <w:t>Test Purpose and Environment</w:t>
      </w:r>
      <w:r>
        <w:tab/>
        <w:t>1069</w:t>
      </w:r>
    </w:p>
    <w:p w14:paraId="7DBF7DE6" w14:textId="77777777" w:rsidR="007059ED" w:rsidRDefault="007059ED">
      <w:pPr>
        <w:pStyle w:val="TOC4"/>
        <w:rPr>
          <w:rFonts w:asciiTheme="minorHAnsi" w:eastAsiaTheme="minorEastAsia" w:hAnsiTheme="minorHAnsi" w:cstheme="minorBidi"/>
          <w:sz w:val="22"/>
          <w:szCs w:val="22"/>
        </w:rPr>
      </w:pPr>
      <w:r w:rsidRPr="00AE6739">
        <w:rPr>
          <w:snapToGrid w:val="0"/>
        </w:rPr>
        <w:t>A.5.1.26.2</w:t>
      </w:r>
      <w:r>
        <w:rPr>
          <w:rFonts w:asciiTheme="minorHAnsi" w:eastAsiaTheme="minorEastAsia" w:hAnsiTheme="minorHAnsi" w:cstheme="minorBidi"/>
          <w:sz w:val="22"/>
          <w:szCs w:val="22"/>
        </w:rPr>
        <w:tab/>
      </w:r>
      <w:r w:rsidRPr="00AE6739">
        <w:rPr>
          <w:snapToGrid w:val="0"/>
        </w:rPr>
        <w:t>Test Requirements</w:t>
      </w:r>
      <w:r>
        <w:tab/>
        <w:t>1071</w:t>
      </w:r>
    </w:p>
    <w:p w14:paraId="364DE315" w14:textId="77777777" w:rsidR="007059ED" w:rsidRDefault="007059ED">
      <w:pPr>
        <w:pStyle w:val="TOC3"/>
        <w:rPr>
          <w:rFonts w:asciiTheme="minorHAnsi" w:eastAsiaTheme="minorEastAsia" w:hAnsiTheme="minorHAnsi" w:cstheme="minorBidi"/>
          <w:sz w:val="22"/>
          <w:szCs w:val="22"/>
        </w:rPr>
      </w:pPr>
      <w:r w:rsidRPr="00AE6739">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650D604A" w14:textId="77777777" w:rsidR="007059ED" w:rsidRDefault="007059ED">
      <w:pPr>
        <w:pStyle w:val="TOC4"/>
        <w:rPr>
          <w:rFonts w:asciiTheme="minorHAnsi" w:eastAsiaTheme="minorEastAsia" w:hAnsiTheme="minorHAnsi" w:cstheme="minorBidi"/>
          <w:sz w:val="22"/>
          <w:szCs w:val="22"/>
        </w:rPr>
      </w:pPr>
      <w:r w:rsidRPr="00AE6739">
        <w:rPr>
          <w:snapToGrid w:val="0"/>
        </w:rPr>
        <w:t>A.5.1.27.1</w:t>
      </w:r>
      <w:r>
        <w:rPr>
          <w:rFonts w:asciiTheme="minorHAnsi" w:eastAsiaTheme="minorEastAsia" w:hAnsiTheme="minorHAnsi" w:cstheme="minorBidi"/>
          <w:sz w:val="22"/>
          <w:szCs w:val="22"/>
        </w:rPr>
        <w:tab/>
      </w:r>
      <w:r w:rsidRPr="00AE6739">
        <w:rPr>
          <w:snapToGrid w:val="0"/>
        </w:rPr>
        <w:t>Test Purpose and Environment</w:t>
      </w:r>
      <w:r>
        <w:tab/>
        <w:t>1072</w:t>
      </w:r>
    </w:p>
    <w:p w14:paraId="4D33D18C" w14:textId="77777777" w:rsidR="007059ED" w:rsidRDefault="007059ED">
      <w:pPr>
        <w:pStyle w:val="TOC4"/>
        <w:rPr>
          <w:rFonts w:asciiTheme="minorHAnsi" w:eastAsiaTheme="minorEastAsia" w:hAnsiTheme="minorHAnsi" w:cstheme="minorBidi"/>
          <w:sz w:val="22"/>
          <w:szCs w:val="22"/>
        </w:rPr>
      </w:pPr>
      <w:r w:rsidRPr="00AE6739">
        <w:rPr>
          <w:snapToGrid w:val="0"/>
        </w:rPr>
        <w:t>A.5.1.27.2</w:t>
      </w:r>
      <w:r>
        <w:rPr>
          <w:rFonts w:asciiTheme="minorHAnsi" w:eastAsiaTheme="minorEastAsia" w:hAnsiTheme="minorHAnsi" w:cstheme="minorBidi"/>
          <w:sz w:val="22"/>
          <w:szCs w:val="22"/>
        </w:rPr>
        <w:tab/>
      </w:r>
      <w:r w:rsidRPr="00AE6739">
        <w:rPr>
          <w:snapToGrid w:val="0"/>
        </w:rPr>
        <w:t>Test Requirements</w:t>
      </w:r>
      <w:r>
        <w:tab/>
        <w:t>1073</w:t>
      </w:r>
    </w:p>
    <w:p w14:paraId="57FAB975" w14:textId="77777777" w:rsidR="007059ED" w:rsidRDefault="007059ED">
      <w:pPr>
        <w:pStyle w:val="TOC3"/>
        <w:rPr>
          <w:rFonts w:asciiTheme="minorHAnsi" w:eastAsiaTheme="minorEastAsia" w:hAnsiTheme="minorHAnsi" w:cstheme="minorBidi"/>
          <w:sz w:val="22"/>
          <w:szCs w:val="22"/>
        </w:rPr>
      </w:pPr>
      <w:r w:rsidRPr="00AE6739">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48A98FED" w14:textId="77777777" w:rsidR="007059ED" w:rsidRDefault="007059ED">
      <w:pPr>
        <w:pStyle w:val="TOC4"/>
        <w:rPr>
          <w:rFonts w:asciiTheme="minorHAnsi" w:eastAsiaTheme="minorEastAsia" w:hAnsiTheme="minorHAnsi" w:cstheme="minorBidi"/>
          <w:sz w:val="22"/>
          <w:szCs w:val="22"/>
        </w:rPr>
      </w:pPr>
      <w:r w:rsidRPr="00AE6739">
        <w:rPr>
          <w:snapToGrid w:val="0"/>
        </w:rPr>
        <w:t>A.5.1.28.1</w:t>
      </w:r>
      <w:r>
        <w:rPr>
          <w:rFonts w:asciiTheme="minorHAnsi" w:eastAsiaTheme="minorEastAsia" w:hAnsiTheme="minorHAnsi" w:cstheme="minorBidi"/>
          <w:sz w:val="22"/>
          <w:szCs w:val="22"/>
        </w:rPr>
        <w:tab/>
      </w:r>
      <w:r w:rsidRPr="00AE6739">
        <w:rPr>
          <w:snapToGrid w:val="0"/>
        </w:rPr>
        <w:t>Test Purpose and Environment</w:t>
      </w:r>
      <w:r>
        <w:tab/>
        <w:t>1074</w:t>
      </w:r>
    </w:p>
    <w:p w14:paraId="2C034972" w14:textId="77777777" w:rsidR="007059ED" w:rsidRDefault="007059ED">
      <w:pPr>
        <w:pStyle w:val="TOC4"/>
        <w:rPr>
          <w:rFonts w:asciiTheme="minorHAnsi" w:eastAsiaTheme="minorEastAsia" w:hAnsiTheme="minorHAnsi" w:cstheme="minorBidi"/>
          <w:sz w:val="22"/>
          <w:szCs w:val="22"/>
        </w:rPr>
      </w:pPr>
      <w:r w:rsidRPr="00AE6739">
        <w:rPr>
          <w:snapToGrid w:val="0"/>
        </w:rPr>
        <w:t>A.5.1.28.2</w:t>
      </w:r>
      <w:r>
        <w:rPr>
          <w:rFonts w:asciiTheme="minorHAnsi" w:eastAsiaTheme="minorEastAsia" w:hAnsiTheme="minorHAnsi" w:cstheme="minorBidi"/>
          <w:sz w:val="22"/>
          <w:szCs w:val="22"/>
        </w:rPr>
        <w:tab/>
      </w:r>
      <w:r w:rsidRPr="00AE6739">
        <w:rPr>
          <w:snapToGrid w:val="0"/>
        </w:rPr>
        <w:t>Test Requirements</w:t>
      </w:r>
      <w:r>
        <w:tab/>
        <w:t>1075</w:t>
      </w:r>
    </w:p>
    <w:p w14:paraId="152565CB" w14:textId="77777777" w:rsidR="007059ED" w:rsidRDefault="007059ED">
      <w:pPr>
        <w:pStyle w:val="TOC3"/>
        <w:rPr>
          <w:rFonts w:asciiTheme="minorHAnsi" w:eastAsiaTheme="minorEastAsia" w:hAnsiTheme="minorHAnsi" w:cstheme="minorBidi"/>
          <w:sz w:val="22"/>
          <w:szCs w:val="22"/>
        </w:rPr>
      </w:pPr>
      <w:r w:rsidRPr="00AE6739">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56BEEC3E" w14:textId="77777777" w:rsidR="007059ED" w:rsidRDefault="007059ED">
      <w:pPr>
        <w:pStyle w:val="TOC4"/>
        <w:rPr>
          <w:rFonts w:asciiTheme="minorHAnsi" w:eastAsiaTheme="minorEastAsia" w:hAnsiTheme="minorHAnsi" w:cstheme="minorBidi"/>
          <w:sz w:val="22"/>
          <w:szCs w:val="22"/>
        </w:rPr>
      </w:pPr>
      <w:r w:rsidRPr="00AE6739">
        <w:rPr>
          <w:snapToGrid w:val="0"/>
        </w:rPr>
        <w:t>A.5.1.29.1</w:t>
      </w:r>
      <w:r>
        <w:rPr>
          <w:rFonts w:asciiTheme="minorHAnsi" w:eastAsiaTheme="minorEastAsia" w:hAnsiTheme="minorHAnsi" w:cstheme="minorBidi"/>
          <w:sz w:val="22"/>
          <w:szCs w:val="22"/>
        </w:rPr>
        <w:tab/>
      </w:r>
      <w:r w:rsidRPr="00AE6739">
        <w:rPr>
          <w:snapToGrid w:val="0"/>
        </w:rPr>
        <w:t>Test Purpose and Environment</w:t>
      </w:r>
      <w:r>
        <w:tab/>
        <w:t>1076</w:t>
      </w:r>
    </w:p>
    <w:p w14:paraId="7579FC02" w14:textId="77777777" w:rsidR="007059ED" w:rsidRDefault="007059ED">
      <w:pPr>
        <w:pStyle w:val="TOC4"/>
        <w:rPr>
          <w:rFonts w:asciiTheme="minorHAnsi" w:eastAsiaTheme="minorEastAsia" w:hAnsiTheme="minorHAnsi" w:cstheme="minorBidi"/>
          <w:sz w:val="22"/>
          <w:szCs w:val="22"/>
        </w:rPr>
      </w:pPr>
      <w:r w:rsidRPr="00AE6739">
        <w:rPr>
          <w:snapToGrid w:val="0"/>
        </w:rPr>
        <w:t>A.5.1.29.2</w:t>
      </w:r>
      <w:r>
        <w:rPr>
          <w:rFonts w:asciiTheme="minorHAnsi" w:eastAsiaTheme="minorEastAsia" w:hAnsiTheme="minorHAnsi" w:cstheme="minorBidi"/>
          <w:sz w:val="22"/>
          <w:szCs w:val="22"/>
        </w:rPr>
        <w:tab/>
      </w:r>
      <w:r w:rsidRPr="00AE6739">
        <w:rPr>
          <w:snapToGrid w:val="0"/>
        </w:rPr>
        <w:t>Test Requirements</w:t>
      </w:r>
      <w:r>
        <w:tab/>
        <w:t>1077</w:t>
      </w:r>
    </w:p>
    <w:p w14:paraId="63C5D1BC" w14:textId="77777777" w:rsidR="007059ED" w:rsidRDefault="007059ED">
      <w:pPr>
        <w:pStyle w:val="TOC3"/>
        <w:rPr>
          <w:rFonts w:asciiTheme="minorHAnsi" w:eastAsiaTheme="minorEastAsia" w:hAnsiTheme="minorHAnsi" w:cstheme="minorBidi"/>
          <w:sz w:val="22"/>
          <w:szCs w:val="22"/>
        </w:rPr>
      </w:pPr>
      <w:r w:rsidRPr="00AE6739">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370C00A0" w14:textId="77777777" w:rsidR="007059ED" w:rsidRDefault="007059ED">
      <w:pPr>
        <w:pStyle w:val="TOC4"/>
        <w:rPr>
          <w:rFonts w:asciiTheme="minorHAnsi" w:eastAsiaTheme="minorEastAsia" w:hAnsiTheme="minorHAnsi" w:cstheme="minorBidi"/>
          <w:sz w:val="22"/>
          <w:szCs w:val="22"/>
        </w:rPr>
      </w:pPr>
      <w:r w:rsidRPr="00AE6739">
        <w:rPr>
          <w:snapToGrid w:val="0"/>
        </w:rPr>
        <w:t>A.5.1.30.1</w:t>
      </w:r>
      <w:r>
        <w:rPr>
          <w:rFonts w:asciiTheme="minorHAnsi" w:eastAsiaTheme="minorEastAsia" w:hAnsiTheme="minorHAnsi" w:cstheme="minorBidi"/>
          <w:sz w:val="22"/>
          <w:szCs w:val="22"/>
        </w:rPr>
        <w:tab/>
      </w:r>
      <w:r w:rsidRPr="00AE6739">
        <w:rPr>
          <w:snapToGrid w:val="0"/>
        </w:rPr>
        <w:t>Test Purpose and Environment</w:t>
      </w:r>
      <w:r>
        <w:tab/>
        <w:t>1078</w:t>
      </w:r>
    </w:p>
    <w:p w14:paraId="6280C01B" w14:textId="77777777" w:rsidR="007059ED" w:rsidRDefault="007059ED">
      <w:pPr>
        <w:pStyle w:val="TOC4"/>
        <w:rPr>
          <w:rFonts w:asciiTheme="minorHAnsi" w:eastAsiaTheme="minorEastAsia" w:hAnsiTheme="minorHAnsi" w:cstheme="minorBidi"/>
          <w:sz w:val="22"/>
          <w:szCs w:val="22"/>
        </w:rPr>
      </w:pPr>
      <w:r w:rsidRPr="00AE6739">
        <w:rPr>
          <w:snapToGrid w:val="0"/>
        </w:rPr>
        <w:t>A.5.1.30.2</w:t>
      </w:r>
      <w:r>
        <w:rPr>
          <w:rFonts w:asciiTheme="minorHAnsi" w:eastAsiaTheme="minorEastAsia" w:hAnsiTheme="minorHAnsi" w:cstheme="minorBidi"/>
          <w:sz w:val="22"/>
          <w:szCs w:val="22"/>
        </w:rPr>
        <w:tab/>
      </w:r>
      <w:r w:rsidRPr="00AE6739">
        <w:rPr>
          <w:snapToGrid w:val="0"/>
        </w:rPr>
        <w:t>Test Requirements</w:t>
      </w:r>
      <w:r>
        <w:tab/>
        <w:t>1079</w:t>
      </w:r>
    </w:p>
    <w:p w14:paraId="0056BEAE" w14:textId="77777777" w:rsidR="007059ED" w:rsidRDefault="007059ED">
      <w:pPr>
        <w:pStyle w:val="TOC3"/>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ADDB7C9" w14:textId="77777777" w:rsidR="007059ED" w:rsidRDefault="007059ED">
      <w:pPr>
        <w:pStyle w:val="TOC4"/>
        <w:rPr>
          <w:rFonts w:asciiTheme="minorHAnsi" w:eastAsiaTheme="minorEastAsia" w:hAnsiTheme="minorHAnsi" w:cstheme="minorBidi"/>
          <w:sz w:val="22"/>
          <w:szCs w:val="22"/>
        </w:rPr>
      </w:pPr>
      <w:r w:rsidRPr="00AE6739">
        <w:rPr>
          <w:snapToGrid w:val="0"/>
        </w:rPr>
        <w:t>A.5.1.31.1</w:t>
      </w:r>
      <w:r>
        <w:rPr>
          <w:rFonts w:asciiTheme="minorHAnsi" w:eastAsiaTheme="minorEastAsia" w:hAnsiTheme="minorHAnsi" w:cstheme="minorBidi"/>
          <w:sz w:val="22"/>
          <w:szCs w:val="22"/>
        </w:rPr>
        <w:tab/>
      </w:r>
      <w:r w:rsidRPr="00AE6739">
        <w:rPr>
          <w:snapToGrid w:val="0"/>
        </w:rPr>
        <w:t>Test Purpose and Environment</w:t>
      </w:r>
      <w:r>
        <w:tab/>
        <w:t>1080</w:t>
      </w:r>
    </w:p>
    <w:p w14:paraId="46E051B1" w14:textId="77777777" w:rsidR="007059ED" w:rsidRDefault="007059ED">
      <w:pPr>
        <w:pStyle w:val="TOC4"/>
        <w:rPr>
          <w:rFonts w:asciiTheme="minorHAnsi" w:eastAsiaTheme="minorEastAsia" w:hAnsiTheme="minorHAnsi" w:cstheme="minorBidi"/>
          <w:sz w:val="22"/>
          <w:szCs w:val="22"/>
        </w:rPr>
      </w:pPr>
      <w:r w:rsidRPr="00AE6739">
        <w:rPr>
          <w:snapToGrid w:val="0"/>
        </w:rPr>
        <w:t>A.5.1.31.2</w:t>
      </w:r>
      <w:r>
        <w:rPr>
          <w:rFonts w:asciiTheme="minorHAnsi" w:eastAsiaTheme="minorEastAsia" w:hAnsiTheme="minorHAnsi" w:cstheme="minorBidi"/>
          <w:sz w:val="22"/>
          <w:szCs w:val="22"/>
        </w:rPr>
        <w:tab/>
      </w:r>
      <w:r w:rsidRPr="00AE6739">
        <w:rPr>
          <w:snapToGrid w:val="0"/>
        </w:rPr>
        <w:t>Test Requirements</w:t>
      </w:r>
      <w:r>
        <w:tab/>
        <w:t>1081</w:t>
      </w:r>
    </w:p>
    <w:p w14:paraId="26AAD9F4" w14:textId="77777777" w:rsidR="007059ED" w:rsidRDefault="007059ED">
      <w:pPr>
        <w:pStyle w:val="TOC3"/>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037839A4" w14:textId="77777777" w:rsidR="007059ED" w:rsidRDefault="007059ED">
      <w:pPr>
        <w:pStyle w:val="TOC4"/>
        <w:rPr>
          <w:rFonts w:asciiTheme="minorHAnsi" w:eastAsiaTheme="minorEastAsia" w:hAnsiTheme="minorHAnsi" w:cstheme="minorBidi"/>
          <w:sz w:val="22"/>
          <w:szCs w:val="22"/>
        </w:rPr>
      </w:pPr>
      <w:r w:rsidRPr="00AE6739">
        <w:rPr>
          <w:snapToGrid w:val="0"/>
        </w:rPr>
        <w:t>A.5.1.32.1</w:t>
      </w:r>
      <w:r>
        <w:rPr>
          <w:rFonts w:asciiTheme="minorHAnsi" w:eastAsiaTheme="minorEastAsia" w:hAnsiTheme="minorHAnsi" w:cstheme="minorBidi"/>
          <w:sz w:val="22"/>
          <w:szCs w:val="22"/>
        </w:rPr>
        <w:tab/>
      </w:r>
      <w:r w:rsidRPr="00AE6739">
        <w:rPr>
          <w:snapToGrid w:val="0"/>
        </w:rPr>
        <w:t>Test Purpose and Environment</w:t>
      </w:r>
      <w:r>
        <w:tab/>
        <w:t>1082</w:t>
      </w:r>
    </w:p>
    <w:p w14:paraId="3647ED72" w14:textId="77777777" w:rsidR="007059ED" w:rsidRDefault="007059ED">
      <w:pPr>
        <w:pStyle w:val="TOC4"/>
        <w:rPr>
          <w:rFonts w:asciiTheme="minorHAnsi" w:eastAsiaTheme="minorEastAsia" w:hAnsiTheme="minorHAnsi" w:cstheme="minorBidi"/>
          <w:sz w:val="22"/>
          <w:szCs w:val="22"/>
        </w:rPr>
      </w:pPr>
      <w:r w:rsidRPr="00AE6739">
        <w:rPr>
          <w:snapToGrid w:val="0"/>
        </w:rPr>
        <w:t>A.5.1.32.2</w:t>
      </w:r>
      <w:r>
        <w:rPr>
          <w:rFonts w:asciiTheme="minorHAnsi" w:eastAsiaTheme="minorEastAsia" w:hAnsiTheme="minorHAnsi" w:cstheme="minorBidi"/>
          <w:sz w:val="22"/>
          <w:szCs w:val="22"/>
        </w:rPr>
        <w:tab/>
      </w:r>
      <w:r w:rsidRPr="00AE6739">
        <w:rPr>
          <w:snapToGrid w:val="0"/>
        </w:rPr>
        <w:t>Test Requirements</w:t>
      </w:r>
      <w:r>
        <w:tab/>
        <w:t>1083</w:t>
      </w:r>
    </w:p>
    <w:p w14:paraId="006CEFFB" w14:textId="77777777" w:rsidR="007059ED" w:rsidRDefault="007059ED">
      <w:pPr>
        <w:pStyle w:val="TOC3"/>
        <w:rPr>
          <w:rFonts w:asciiTheme="minorHAnsi" w:eastAsiaTheme="minorEastAsia" w:hAnsiTheme="minorHAnsi" w:cstheme="minorBidi"/>
          <w:sz w:val="22"/>
          <w:szCs w:val="22"/>
        </w:rPr>
      </w:pPr>
      <w:r w:rsidRPr="00AE6739">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6E3F212F" w14:textId="77777777" w:rsidR="007059ED" w:rsidRDefault="007059ED">
      <w:pPr>
        <w:pStyle w:val="TOC4"/>
        <w:rPr>
          <w:rFonts w:asciiTheme="minorHAnsi" w:eastAsiaTheme="minorEastAsia" w:hAnsiTheme="minorHAnsi" w:cstheme="minorBidi"/>
          <w:sz w:val="22"/>
          <w:szCs w:val="22"/>
        </w:rPr>
      </w:pPr>
      <w:r w:rsidRPr="00AE6739">
        <w:rPr>
          <w:snapToGrid w:val="0"/>
        </w:rPr>
        <w:t>A.5.1.33.1</w:t>
      </w:r>
      <w:r>
        <w:rPr>
          <w:rFonts w:asciiTheme="minorHAnsi" w:eastAsiaTheme="minorEastAsia" w:hAnsiTheme="minorHAnsi" w:cstheme="minorBidi"/>
          <w:sz w:val="22"/>
          <w:szCs w:val="22"/>
        </w:rPr>
        <w:tab/>
      </w:r>
      <w:r w:rsidRPr="00AE6739">
        <w:rPr>
          <w:snapToGrid w:val="0"/>
        </w:rPr>
        <w:t>Test Purpose and Environment</w:t>
      </w:r>
      <w:r>
        <w:tab/>
        <w:t>1084</w:t>
      </w:r>
    </w:p>
    <w:p w14:paraId="06E90057"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1085</w:t>
      </w:r>
    </w:p>
    <w:p w14:paraId="33BEB6CA" w14:textId="77777777" w:rsidR="007059ED" w:rsidRDefault="007059ED">
      <w:pPr>
        <w:pStyle w:val="TOC3"/>
        <w:rPr>
          <w:rFonts w:asciiTheme="minorHAnsi" w:eastAsiaTheme="minorEastAsia" w:hAnsiTheme="minorHAnsi" w:cstheme="minorBidi"/>
          <w:sz w:val="22"/>
          <w:szCs w:val="22"/>
        </w:rPr>
      </w:pPr>
      <w:r w:rsidRPr="00AE6739">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36772B2A" w14:textId="77777777" w:rsidR="007059ED" w:rsidRDefault="007059ED">
      <w:pPr>
        <w:pStyle w:val="TOC4"/>
        <w:rPr>
          <w:rFonts w:asciiTheme="minorHAnsi" w:eastAsiaTheme="minorEastAsia" w:hAnsiTheme="minorHAnsi" w:cstheme="minorBidi"/>
          <w:sz w:val="22"/>
          <w:szCs w:val="22"/>
        </w:rPr>
      </w:pPr>
      <w:r w:rsidRPr="00AE6739">
        <w:rPr>
          <w:snapToGrid w:val="0"/>
        </w:rPr>
        <w:t>A.5.1.34.1</w:t>
      </w:r>
      <w:r>
        <w:rPr>
          <w:rFonts w:asciiTheme="minorHAnsi" w:eastAsiaTheme="minorEastAsia" w:hAnsiTheme="minorHAnsi" w:cstheme="minorBidi"/>
          <w:sz w:val="22"/>
          <w:szCs w:val="22"/>
        </w:rPr>
        <w:tab/>
      </w:r>
      <w:r w:rsidRPr="00AE6739">
        <w:rPr>
          <w:snapToGrid w:val="0"/>
        </w:rPr>
        <w:t>Test Purpose and Environment</w:t>
      </w:r>
      <w:r>
        <w:tab/>
        <w:t>1086</w:t>
      </w:r>
    </w:p>
    <w:p w14:paraId="14BFC48D" w14:textId="77777777" w:rsidR="007059ED" w:rsidRDefault="007059ED">
      <w:pPr>
        <w:pStyle w:val="TOC4"/>
        <w:rPr>
          <w:rFonts w:asciiTheme="minorHAnsi" w:eastAsiaTheme="minorEastAsia" w:hAnsiTheme="minorHAnsi" w:cstheme="minorBidi"/>
          <w:sz w:val="22"/>
          <w:szCs w:val="22"/>
        </w:rPr>
      </w:pPr>
      <w:r w:rsidRPr="00AE6739">
        <w:rPr>
          <w:snapToGrid w:val="0"/>
        </w:rPr>
        <w:t>A.5.1.34.2</w:t>
      </w:r>
      <w:r>
        <w:rPr>
          <w:rFonts w:asciiTheme="minorHAnsi" w:eastAsiaTheme="minorEastAsia" w:hAnsiTheme="minorHAnsi" w:cstheme="minorBidi"/>
          <w:sz w:val="22"/>
          <w:szCs w:val="22"/>
        </w:rPr>
        <w:tab/>
      </w:r>
      <w:r w:rsidRPr="00AE6739">
        <w:rPr>
          <w:snapToGrid w:val="0"/>
        </w:rPr>
        <w:t>Test Requirements</w:t>
      </w:r>
      <w:r>
        <w:tab/>
        <w:t>1087</w:t>
      </w:r>
    </w:p>
    <w:p w14:paraId="1BE403FB" w14:textId="77777777" w:rsidR="007059ED" w:rsidRDefault="007059ED">
      <w:pPr>
        <w:pStyle w:val="TOC3"/>
        <w:rPr>
          <w:rFonts w:asciiTheme="minorHAnsi" w:eastAsiaTheme="minorEastAsia" w:hAnsiTheme="minorHAnsi" w:cstheme="minorBidi"/>
          <w:sz w:val="22"/>
          <w:szCs w:val="22"/>
        </w:rPr>
      </w:pPr>
      <w:r w:rsidRPr="00AE6739">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157974DA" w14:textId="77777777" w:rsidR="007059ED" w:rsidRDefault="007059ED">
      <w:pPr>
        <w:pStyle w:val="TOC4"/>
        <w:rPr>
          <w:rFonts w:asciiTheme="minorHAnsi" w:eastAsiaTheme="minorEastAsia" w:hAnsiTheme="minorHAnsi" w:cstheme="minorBidi"/>
          <w:sz w:val="22"/>
          <w:szCs w:val="22"/>
        </w:rPr>
      </w:pPr>
      <w:r w:rsidRPr="00AE6739">
        <w:rPr>
          <w:snapToGrid w:val="0"/>
        </w:rPr>
        <w:t>A.5.1.35.1</w:t>
      </w:r>
      <w:r>
        <w:rPr>
          <w:rFonts w:asciiTheme="minorHAnsi" w:eastAsiaTheme="minorEastAsia" w:hAnsiTheme="minorHAnsi" w:cstheme="minorBidi"/>
          <w:sz w:val="22"/>
          <w:szCs w:val="22"/>
        </w:rPr>
        <w:tab/>
      </w:r>
      <w:r w:rsidRPr="00AE6739">
        <w:rPr>
          <w:snapToGrid w:val="0"/>
        </w:rPr>
        <w:t>Test Purpose and Environment</w:t>
      </w:r>
      <w:r>
        <w:tab/>
        <w:t>1088</w:t>
      </w:r>
    </w:p>
    <w:p w14:paraId="6F84794D" w14:textId="77777777" w:rsidR="007059ED" w:rsidRDefault="007059ED">
      <w:pPr>
        <w:pStyle w:val="TOC4"/>
        <w:rPr>
          <w:rFonts w:asciiTheme="minorHAnsi" w:eastAsiaTheme="minorEastAsia" w:hAnsiTheme="minorHAnsi" w:cstheme="minorBidi"/>
          <w:sz w:val="22"/>
          <w:szCs w:val="22"/>
        </w:rPr>
      </w:pPr>
      <w:r w:rsidRPr="00AE6739">
        <w:rPr>
          <w:snapToGrid w:val="0"/>
        </w:rPr>
        <w:t>A.5.1.35.2</w:t>
      </w:r>
      <w:r>
        <w:rPr>
          <w:rFonts w:asciiTheme="minorHAnsi" w:eastAsiaTheme="minorEastAsia" w:hAnsiTheme="minorHAnsi" w:cstheme="minorBidi"/>
          <w:sz w:val="22"/>
          <w:szCs w:val="22"/>
        </w:rPr>
        <w:tab/>
      </w:r>
      <w:r w:rsidRPr="00AE6739">
        <w:rPr>
          <w:snapToGrid w:val="0"/>
        </w:rPr>
        <w:t>Test Requirements</w:t>
      </w:r>
      <w:r>
        <w:tab/>
        <w:t>1089</w:t>
      </w:r>
    </w:p>
    <w:p w14:paraId="482E8252" w14:textId="77777777" w:rsidR="007059ED" w:rsidRDefault="007059ED">
      <w:pPr>
        <w:pStyle w:val="TOC3"/>
        <w:rPr>
          <w:rFonts w:asciiTheme="minorHAnsi" w:eastAsiaTheme="minorEastAsia" w:hAnsiTheme="minorHAnsi" w:cstheme="minorBidi"/>
          <w:sz w:val="22"/>
          <w:szCs w:val="22"/>
        </w:rPr>
      </w:pPr>
      <w:r w:rsidRPr="00AE6739">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3B4A6DAA" w14:textId="77777777" w:rsidR="007059ED" w:rsidRDefault="007059ED">
      <w:pPr>
        <w:pStyle w:val="TOC4"/>
        <w:rPr>
          <w:rFonts w:asciiTheme="minorHAnsi" w:eastAsiaTheme="minorEastAsia" w:hAnsiTheme="minorHAnsi" w:cstheme="minorBidi"/>
          <w:sz w:val="22"/>
          <w:szCs w:val="22"/>
        </w:rPr>
      </w:pPr>
      <w:r w:rsidRPr="00AE6739">
        <w:rPr>
          <w:snapToGrid w:val="0"/>
        </w:rPr>
        <w:t>A.5.1.36.1</w:t>
      </w:r>
      <w:r>
        <w:rPr>
          <w:rFonts w:asciiTheme="minorHAnsi" w:eastAsiaTheme="minorEastAsia" w:hAnsiTheme="minorHAnsi" w:cstheme="minorBidi"/>
          <w:sz w:val="22"/>
          <w:szCs w:val="22"/>
        </w:rPr>
        <w:tab/>
      </w:r>
      <w:r w:rsidRPr="00AE6739">
        <w:rPr>
          <w:snapToGrid w:val="0"/>
        </w:rPr>
        <w:t>Test Purpose and Environment</w:t>
      </w:r>
      <w:r>
        <w:tab/>
        <w:t>1090</w:t>
      </w:r>
    </w:p>
    <w:p w14:paraId="315DDF7C" w14:textId="77777777" w:rsidR="007059ED" w:rsidRDefault="007059ED">
      <w:pPr>
        <w:pStyle w:val="TOC4"/>
        <w:rPr>
          <w:rFonts w:asciiTheme="minorHAnsi" w:eastAsiaTheme="minorEastAsia" w:hAnsiTheme="minorHAnsi" w:cstheme="minorBidi"/>
          <w:sz w:val="22"/>
          <w:szCs w:val="22"/>
        </w:rPr>
      </w:pPr>
      <w:r w:rsidRPr="00AE6739">
        <w:rPr>
          <w:snapToGrid w:val="0"/>
        </w:rPr>
        <w:t>A.5.1.36.2</w:t>
      </w:r>
      <w:r>
        <w:rPr>
          <w:rFonts w:asciiTheme="minorHAnsi" w:eastAsiaTheme="minorEastAsia" w:hAnsiTheme="minorHAnsi" w:cstheme="minorBidi"/>
          <w:sz w:val="22"/>
          <w:szCs w:val="22"/>
        </w:rPr>
        <w:tab/>
      </w:r>
      <w:r w:rsidRPr="00AE6739">
        <w:rPr>
          <w:snapToGrid w:val="0"/>
        </w:rPr>
        <w:t>Test Requirements</w:t>
      </w:r>
      <w:r>
        <w:tab/>
        <w:t>1091</w:t>
      </w:r>
    </w:p>
    <w:p w14:paraId="795371E2" w14:textId="77777777" w:rsidR="007059ED" w:rsidRDefault="007059ED">
      <w:pPr>
        <w:pStyle w:val="TOC3"/>
        <w:rPr>
          <w:rFonts w:asciiTheme="minorHAnsi" w:eastAsiaTheme="minorEastAsia" w:hAnsiTheme="minorHAnsi" w:cstheme="minorBidi"/>
          <w:sz w:val="22"/>
          <w:szCs w:val="22"/>
        </w:rPr>
      </w:pPr>
      <w:r w:rsidRPr="00AE6739">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1144E324" w14:textId="77777777" w:rsidR="007059ED" w:rsidRDefault="007059ED">
      <w:pPr>
        <w:pStyle w:val="TOC4"/>
        <w:rPr>
          <w:rFonts w:asciiTheme="minorHAnsi" w:eastAsiaTheme="minorEastAsia" w:hAnsiTheme="minorHAnsi" w:cstheme="minorBidi"/>
          <w:sz w:val="22"/>
          <w:szCs w:val="22"/>
        </w:rPr>
      </w:pPr>
      <w:r w:rsidRPr="00AE6739">
        <w:rPr>
          <w:snapToGrid w:val="0"/>
        </w:rPr>
        <w:t>A.5.1.37.1</w:t>
      </w:r>
      <w:r>
        <w:rPr>
          <w:rFonts w:asciiTheme="minorHAnsi" w:eastAsiaTheme="minorEastAsia" w:hAnsiTheme="minorHAnsi" w:cstheme="minorBidi"/>
          <w:sz w:val="22"/>
          <w:szCs w:val="22"/>
        </w:rPr>
        <w:tab/>
      </w:r>
      <w:r w:rsidRPr="00AE6739">
        <w:rPr>
          <w:snapToGrid w:val="0"/>
        </w:rPr>
        <w:t>Test Purpose and Environment</w:t>
      </w:r>
      <w:r>
        <w:tab/>
        <w:t>1092</w:t>
      </w:r>
    </w:p>
    <w:p w14:paraId="1ACA8F42" w14:textId="77777777" w:rsidR="007059ED" w:rsidRDefault="007059ED">
      <w:pPr>
        <w:pStyle w:val="TOC4"/>
        <w:rPr>
          <w:rFonts w:asciiTheme="minorHAnsi" w:eastAsiaTheme="minorEastAsia" w:hAnsiTheme="minorHAnsi" w:cstheme="minorBidi"/>
          <w:sz w:val="22"/>
          <w:szCs w:val="22"/>
        </w:rPr>
      </w:pPr>
      <w:r w:rsidRPr="00AE6739">
        <w:rPr>
          <w:snapToGrid w:val="0"/>
        </w:rPr>
        <w:t>A.5.1.37.2</w:t>
      </w:r>
      <w:r>
        <w:rPr>
          <w:rFonts w:asciiTheme="minorHAnsi" w:eastAsiaTheme="minorEastAsia" w:hAnsiTheme="minorHAnsi" w:cstheme="minorBidi"/>
          <w:sz w:val="22"/>
          <w:szCs w:val="22"/>
        </w:rPr>
        <w:tab/>
      </w:r>
      <w:r w:rsidRPr="00AE6739">
        <w:rPr>
          <w:snapToGrid w:val="0"/>
        </w:rPr>
        <w:t>Test Requirements</w:t>
      </w:r>
      <w:r>
        <w:tab/>
        <w:t>1093</w:t>
      </w:r>
    </w:p>
    <w:p w14:paraId="67E68CC6" w14:textId="77777777" w:rsidR="007059ED" w:rsidRDefault="007059ED">
      <w:pPr>
        <w:pStyle w:val="TOC3"/>
        <w:rPr>
          <w:rFonts w:asciiTheme="minorHAnsi" w:eastAsiaTheme="minorEastAsia" w:hAnsiTheme="minorHAnsi" w:cstheme="minorBidi"/>
          <w:sz w:val="22"/>
          <w:szCs w:val="22"/>
        </w:rPr>
      </w:pPr>
      <w:r w:rsidRPr="00AE6739">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12B371CE" w14:textId="77777777" w:rsidR="007059ED" w:rsidRDefault="007059ED">
      <w:pPr>
        <w:pStyle w:val="TOC4"/>
        <w:rPr>
          <w:rFonts w:asciiTheme="minorHAnsi" w:eastAsiaTheme="minorEastAsia" w:hAnsiTheme="minorHAnsi" w:cstheme="minorBidi"/>
          <w:sz w:val="22"/>
          <w:szCs w:val="22"/>
        </w:rPr>
      </w:pPr>
      <w:r w:rsidRPr="00AE6739">
        <w:rPr>
          <w:snapToGrid w:val="0"/>
        </w:rPr>
        <w:t>A.5.1.38.1</w:t>
      </w:r>
      <w:r>
        <w:rPr>
          <w:rFonts w:asciiTheme="minorHAnsi" w:eastAsiaTheme="minorEastAsia" w:hAnsiTheme="minorHAnsi" w:cstheme="minorBidi"/>
          <w:sz w:val="22"/>
          <w:szCs w:val="22"/>
        </w:rPr>
        <w:tab/>
      </w:r>
      <w:r w:rsidRPr="00AE6739">
        <w:rPr>
          <w:snapToGrid w:val="0"/>
        </w:rPr>
        <w:t>Test Purpose and Environment</w:t>
      </w:r>
      <w:r>
        <w:tab/>
        <w:t>1094</w:t>
      </w:r>
    </w:p>
    <w:p w14:paraId="0921B891" w14:textId="77777777" w:rsidR="007059ED" w:rsidRDefault="007059ED">
      <w:pPr>
        <w:pStyle w:val="TOC4"/>
        <w:rPr>
          <w:rFonts w:asciiTheme="minorHAnsi" w:eastAsiaTheme="minorEastAsia" w:hAnsiTheme="minorHAnsi" w:cstheme="minorBidi"/>
          <w:sz w:val="22"/>
          <w:szCs w:val="22"/>
        </w:rPr>
      </w:pPr>
      <w:r w:rsidRPr="00AE6739">
        <w:rPr>
          <w:snapToGrid w:val="0"/>
        </w:rPr>
        <w:t>A.5.1.38.2</w:t>
      </w:r>
      <w:r>
        <w:rPr>
          <w:rFonts w:asciiTheme="minorHAnsi" w:eastAsiaTheme="minorEastAsia" w:hAnsiTheme="minorHAnsi" w:cstheme="minorBidi"/>
          <w:sz w:val="22"/>
          <w:szCs w:val="22"/>
        </w:rPr>
        <w:tab/>
      </w:r>
      <w:r w:rsidRPr="00AE6739">
        <w:rPr>
          <w:snapToGrid w:val="0"/>
        </w:rPr>
        <w:t>Test Requirements</w:t>
      </w:r>
      <w:r>
        <w:tab/>
        <w:t>1095</w:t>
      </w:r>
    </w:p>
    <w:p w14:paraId="6DB24626" w14:textId="77777777" w:rsidR="007059ED" w:rsidRDefault="007059ED">
      <w:pPr>
        <w:pStyle w:val="TOC3"/>
        <w:rPr>
          <w:rFonts w:asciiTheme="minorHAnsi" w:eastAsiaTheme="minorEastAsia" w:hAnsiTheme="minorHAnsi" w:cstheme="minorBidi"/>
          <w:sz w:val="22"/>
          <w:szCs w:val="22"/>
        </w:rPr>
      </w:pPr>
      <w:r w:rsidRPr="00AE6739">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6B3A17D6" w14:textId="77777777" w:rsidR="007059ED" w:rsidRDefault="007059ED">
      <w:pPr>
        <w:pStyle w:val="TOC4"/>
        <w:rPr>
          <w:rFonts w:asciiTheme="minorHAnsi" w:eastAsiaTheme="minorEastAsia" w:hAnsiTheme="minorHAnsi" w:cstheme="minorBidi"/>
          <w:sz w:val="22"/>
          <w:szCs w:val="22"/>
        </w:rPr>
      </w:pPr>
      <w:r w:rsidRPr="00AE6739">
        <w:rPr>
          <w:snapToGrid w:val="0"/>
        </w:rPr>
        <w:t>A.5.1.39.1</w:t>
      </w:r>
      <w:r>
        <w:rPr>
          <w:rFonts w:asciiTheme="minorHAnsi" w:eastAsiaTheme="minorEastAsia" w:hAnsiTheme="minorHAnsi" w:cstheme="minorBidi"/>
          <w:sz w:val="22"/>
          <w:szCs w:val="22"/>
        </w:rPr>
        <w:tab/>
      </w:r>
      <w:r w:rsidRPr="00AE6739">
        <w:rPr>
          <w:snapToGrid w:val="0"/>
        </w:rPr>
        <w:t>Test Purpose and Environment</w:t>
      </w:r>
      <w:r>
        <w:tab/>
        <w:t>1096</w:t>
      </w:r>
    </w:p>
    <w:p w14:paraId="2EB16CA5" w14:textId="77777777" w:rsidR="007059ED" w:rsidRDefault="007059ED">
      <w:pPr>
        <w:pStyle w:val="TOC4"/>
        <w:rPr>
          <w:rFonts w:asciiTheme="minorHAnsi" w:eastAsiaTheme="minorEastAsia" w:hAnsiTheme="minorHAnsi" w:cstheme="minorBidi"/>
          <w:sz w:val="22"/>
          <w:szCs w:val="22"/>
        </w:rPr>
      </w:pPr>
      <w:r w:rsidRPr="00AE6739">
        <w:rPr>
          <w:snapToGrid w:val="0"/>
        </w:rPr>
        <w:t>A.5.1.39.2</w:t>
      </w:r>
      <w:r>
        <w:rPr>
          <w:rFonts w:asciiTheme="minorHAnsi" w:eastAsiaTheme="minorEastAsia" w:hAnsiTheme="minorHAnsi" w:cstheme="minorBidi"/>
          <w:sz w:val="22"/>
          <w:szCs w:val="22"/>
        </w:rPr>
        <w:tab/>
      </w:r>
      <w:r w:rsidRPr="00AE6739">
        <w:rPr>
          <w:snapToGrid w:val="0"/>
        </w:rPr>
        <w:t>Test Requirements</w:t>
      </w:r>
      <w:r>
        <w:tab/>
        <w:t>1097</w:t>
      </w:r>
    </w:p>
    <w:p w14:paraId="67A1D22D" w14:textId="77777777" w:rsidR="007059ED" w:rsidRDefault="007059ED">
      <w:pPr>
        <w:pStyle w:val="TOC3"/>
        <w:rPr>
          <w:rFonts w:asciiTheme="minorHAnsi" w:eastAsiaTheme="minorEastAsia" w:hAnsiTheme="minorHAnsi" w:cstheme="minorBidi"/>
          <w:sz w:val="22"/>
          <w:szCs w:val="22"/>
        </w:rPr>
      </w:pPr>
      <w:r w:rsidRPr="00AE6739">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4608F931" w14:textId="77777777" w:rsidR="007059ED" w:rsidRDefault="007059ED">
      <w:pPr>
        <w:pStyle w:val="TOC4"/>
        <w:rPr>
          <w:rFonts w:asciiTheme="minorHAnsi" w:eastAsiaTheme="minorEastAsia" w:hAnsiTheme="minorHAnsi" w:cstheme="minorBidi"/>
          <w:sz w:val="22"/>
          <w:szCs w:val="22"/>
        </w:rPr>
      </w:pPr>
      <w:r w:rsidRPr="00AE6739">
        <w:rPr>
          <w:snapToGrid w:val="0"/>
        </w:rPr>
        <w:t>A.5.1.40.1</w:t>
      </w:r>
      <w:r>
        <w:rPr>
          <w:rFonts w:asciiTheme="minorHAnsi" w:eastAsiaTheme="minorEastAsia" w:hAnsiTheme="minorHAnsi" w:cstheme="minorBidi"/>
          <w:sz w:val="22"/>
          <w:szCs w:val="22"/>
        </w:rPr>
        <w:tab/>
      </w:r>
      <w:r w:rsidRPr="00AE6739">
        <w:rPr>
          <w:snapToGrid w:val="0"/>
        </w:rPr>
        <w:t>Test Purpose and Environment</w:t>
      </w:r>
      <w:r>
        <w:tab/>
        <w:t>1098</w:t>
      </w:r>
    </w:p>
    <w:p w14:paraId="614C9568" w14:textId="77777777" w:rsidR="007059ED" w:rsidRDefault="007059ED">
      <w:pPr>
        <w:pStyle w:val="TOC4"/>
        <w:rPr>
          <w:rFonts w:asciiTheme="minorHAnsi" w:eastAsiaTheme="minorEastAsia" w:hAnsiTheme="minorHAnsi" w:cstheme="minorBidi"/>
          <w:sz w:val="22"/>
          <w:szCs w:val="22"/>
        </w:rPr>
      </w:pPr>
      <w:r w:rsidRPr="00AE6739">
        <w:rPr>
          <w:snapToGrid w:val="0"/>
        </w:rPr>
        <w:t>A.5.1.40.2</w:t>
      </w:r>
      <w:r>
        <w:rPr>
          <w:rFonts w:asciiTheme="minorHAnsi" w:eastAsiaTheme="minorEastAsia" w:hAnsiTheme="minorHAnsi" w:cstheme="minorBidi"/>
          <w:sz w:val="22"/>
          <w:szCs w:val="22"/>
        </w:rPr>
        <w:tab/>
      </w:r>
      <w:r w:rsidRPr="00AE6739">
        <w:rPr>
          <w:snapToGrid w:val="0"/>
        </w:rPr>
        <w:t>Test Requirements</w:t>
      </w:r>
      <w:r>
        <w:tab/>
        <w:t>1099</w:t>
      </w:r>
    </w:p>
    <w:p w14:paraId="520C90FE" w14:textId="77777777" w:rsidR="007059ED" w:rsidRDefault="007059E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472354C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Pr>
          <w:rFonts w:asciiTheme="minorHAnsi" w:eastAsiaTheme="minorEastAsia" w:hAnsiTheme="minorHAnsi" w:cstheme="minorBidi"/>
          <w:sz w:val="22"/>
          <w:szCs w:val="22"/>
        </w:rPr>
        <w:tab/>
      </w:r>
      <w:r w:rsidRPr="00AE6739">
        <w:rPr>
          <w:lang w:val="sv-SE"/>
        </w:rPr>
        <w:t>E-UTRAN FDD – UTRAN FDD Handover</w:t>
      </w:r>
      <w:r>
        <w:tab/>
        <w:t>1100</w:t>
      </w:r>
    </w:p>
    <w:p w14:paraId="31788E2B" w14:textId="77777777" w:rsidR="007059ED" w:rsidRDefault="007059ED">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78F2D7B7" w14:textId="77777777" w:rsidR="007059ED" w:rsidRDefault="007059ED">
      <w:pPr>
        <w:pStyle w:val="TOC4"/>
        <w:rPr>
          <w:rFonts w:asciiTheme="minorHAnsi" w:eastAsiaTheme="minorEastAsia" w:hAnsiTheme="minorHAnsi" w:cstheme="minorBidi"/>
          <w:sz w:val="22"/>
          <w:szCs w:val="22"/>
        </w:rPr>
      </w:pPr>
      <w:r w:rsidRPr="00AE6739">
        <w:rPr>
          <w:snapToGrid w:val="0"/>
        </w:rPr>
        <w:t>A.5.2.1.2</w:t>
      </w:r>
      <w:r>
        <w:rPr>
          <w:rFonts w:asciiTheme="minorHAnsi" w:eastAsiaTheme="minorEastAsia" w:hAnsiTheme="minorHAnsi" w:cstheme="minorBidi"/>
          <w:sz w:val="22"/>
          <w:szCs w:val="22"/>
        </w:rPr>
        <w:tab/>
      </w:r>
      <w:r w:rsidRPr="00AE6739">
        <w:rPr>
          <w:snapToGrid w:val="0"/>
        </w:rPr>
        <w:t>Test Requirements</w:t>
      </w:r>
      <w:r>
        <w:tab/>
        <w:t>1102</w:t>
      </w:r>
    </w:p>
    <w:p w14:paraId="174A8E5B" w14:textId="77777777" w:rsidR="007059ED" w:rsidRDefault="007059ED">
      <w:pPr>
        <w:pStyle w:val="TOC3"/>
        <w:rPr>
          <w:rFonts w:asciiTheme="minorHAnsi" w:eastAsiaTheme="minorEastAsia" w:hAnsiTheme="minorHAnsi" w:cstheme="minorBidi"/>
          <w:sz w:val="22"/>
          <w:szCs w:val="22"/>
        </w:rPr>
      </w:pPr>
      <w:r w:rsidRPr="00AE6739">
        <w:rPr>
          <w:lang w:val="sv-SE"/>
        </w:rPr>
        <w:t>A.5.2.2</w:t>
      </w:r>
      <w:r>
        <w:rPr>
          <w:rFonts w:asciiTheme="minorHAnsi" w:eastAsiaTheme="minorEastAsia" w:hAnsiTheme="minorHAnsi" w:cstheme="minorBidi"/>
          <w:sz w:val="22"/>
          <w:szCs w:val="22"/>
        </w:rPr>
        <w:tab/>
      </w:r>
      <w:r w:rsidRPr="00AE6739">
        <w:rPr>
          <w:lang w:val="sv-SE"/>
        </w:rPr>
        <w:t>E-UTRAN TDD - UTRAN FDD Handover</w:t>
      </w:r>
      <w:r>
        <w:tab/>
        <w:t>1103</w:t>
      </w:r>
    </w:p>
    <w:p w14:paraId="2243EABD" w14:textId="77777777" w:rsidR="007059ED" w:rsidRDefault="007059ED">
      <w:pPr>
        <w:pStyle w:val="TOC4"/>
        <w:rPr>
          <w:rFonts w:asciiTheme="minorHAnsi" w:eastAsiaTheme="minorEastAsia" w:hAnsiTheme="minorHAnsi" w:cstheme="minorBidi"/>
          <w:sz w:val="22"/>
          <w:szCs w:val="22"/>
        </w:rPr>
      </w:pPr>
      <w:r w:rsidRPr="00AE6739">
        <w:rPr>
          <w:snapToGrid w:val="0"/>
        </w:rPr>
        <w:t>A.5.2.2.1</w:t>
      </w:r>
      <w:r>
        <w:rPr>
          <w:rFonts w:asciiTheme="minorHAnsi" w:eastAsiaTheme="minorEastAsia" w:hAnsiTheme="minorHAnsi" w:cstheme="minorBidi"/>
          <w:sz w:val="22"/>
          <w:szCs w:val="22"/>
        </w:rPr>
        <w:tab/>
      </w:r>
      <w:r w:rsidRPr="00AE6739">
        <w:rPr>
          <w:snapToGrid w:val="0"/>
        </w:rPr>
        <w:t>Test Purpose and Environment</w:t>
      </w:r>
      <w:r>
        <w:tab/>
        <w:t>1103</w:t>
      </w:r>
    </w:p>
    <w:p w14:paraId="2291188C" w14:textId="77777777" w:rsidR="007059ED" w:rsidRDefault="007059ED">
      <w:pPr>
        <w:pStyle w:val="TOC4"/>
        <w:rPr>
          <w:rFonts w:asciiTheme="minorHAnsi" w:eastAsiaTheme="minorEastAsia" w:hAnsiTheme="minorHAnsi" w:cstheme="minorBidi"/>
          <w:sz w:val="22"/>
          <w:szCs w:val="22"/>
        </w:rPr>
      </w:pPr>
      <w:r w:rsidRPr="00AE6739">
        <w:rPr>
          <w:snapToGrid w:val="0"/>
        </w:rPr>
        <w:t>A.5.2.2.2</w:t>
      </w:r>
      <w:r>
        <w:rPr>
          <w:rFonts w:asciiTheme="minorHAnsi" w:eastAsiaTheme="minorEastAsia" w:hAnsiTheme="minorHAnsi" w:cstheme="minorBidi"/>
          <w:sz w:val="22"/>
          <w:szCs w:val="22"/>
        </w:rPr>
        <w:tab/>
      </w:r>
      <w:r w:rsidRPr="00AE6739">
        <w:rPr>
          <w:snapToGrid w:val="0"/>
        </w:rPr>
        <w:t>Test Requirements</w:t>
      </w:r>
      <w:r>
        <w:tab/>
        <w:t>1106</w:t>
      </w:r>
    </w:p>
    <w:p w14:paraId="33677C11" w14:textId="77777777" w:rsidR="007059ED" w:rsidRDefault="007059ED">
      <w:pPr>
        <w:pStyle w:val="TOC3"/>
        <w:rPr>
          <w:rFonts w:asciiTheme="minorHAnsi" w:eastAsiaTheme="minorEastAsia" w:hAnsiTheme="minorHAnsi" w:cstheme="minorBidi"/>
          <w:sz w:val="22"/>
          <w:szCs w:val="22"/>
        </w:rPr>
      </w:pPr>
      <w:r w:rsidRPr="00AE6739">
        <w:rPr>
          <w:rFonts w:cs="v4.2.0"/>
          <w:snapToGrid w:val="0"/>
          <w:lang w:val="sv-SE"/>
        </w:rPr>
        <w:t>A.</w:t>
      </w:r>
      <w:r w:rsidRPr="00AE6739">
        <w:rPr>
          <w:rFonts w:cs="v4.2.0"/>
          <w:snapToGrid w:val="0"/>
          <w:lang w:val="sv-SE" w:eastAsia="zh-CN"/>
        </w:rPr>
        <w:t>5</w:t>
      </w:r>
      <w:r w:rsidRPr="00AE6739">
        <w:rPr>
          <w:rFonts w:cs="v4.2.0"/>
          <w:snapToGrid w:val="0"/>
          <w:lang w:val="sv-SE"/>
        </w:rPr>
        <w:t>.</w:t>
      </w:r>
      <w:r w:rsidRPr="00AE6739">
        <w:rPr>
          <w:rFonts w:cs="v4.2.0"/>
          <w:snapToGrid w:val="0"/>
          <w:lang w:val="sv-SE" w:eastAsia="zh-CN"/>
        </w:rPr>
        <w:t>2</w:t>
      </w:r>
      <w:r w:rsidRPr="00AE6739">
        <w:rPr>
          <w:rFonts w:cs="v4.2.0"/>
          <w:snapToGrid w:val="0"/>
          <w:lang w:val="sv-SE"/>
        </w:rPr>
        <w:t>.</w:t>
      </w:r>
      <w:r w:rsidRPr="00AE6739">
        <w:rPr>
          <w:rFonts w:cs="v4.2.0"/>
          <w:snapToGrid w:val="0"/>
          <w:lang w:val="sv-SE" w:eastAsia="zh-CN"/>
        </w:rPr>
        <w:t xml:space="preserve">3 </w:t>
      </w:r>
      <w:r w:rsidRPr="00AE6739">
        <w:rPr>
          <w:lang w:val="sv-SE"/>
        </w:rPr>
        <w:t>E-UTRAN FDD- GSM Handover</w:t>
      </w:r>
      <w:r>
        <w:tab/>
        <w:t>1106</w:t>
      </w:r>
    </w:p>
    <w:p w14:paraId="240F5D69"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3.1</w:t>
      </w:r>
      <w:r>
        <w:rPr>
          <w:rFonts w:asciiTheme="minorHAnsi" w:eastAsiaTheme="minorEastAsia" w:hAnsiTheme="minorHAnsi" w:cstheme="minorBidi"/>
          <w:sz w:val="22"/>
          <w:szCs w:val="22"/>
        </w:rPr>
        <w:tab/>
      </w:r>
      <w:r w:rsidRPr="00AE6739">
        <w:rPr>
          <w:snapToGrid w:val="0"/>
        </w:rPr>
        <w:t>Test Purpose and Environment</w:t>
      </w:r>
      <w:r>
        <w:tab/>
        <w:t>1106</w:t>
      </w:r>
    </w:p>
    <w:p w14:paraId="7C7F58B0"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Requirements</w:t>
      </w:r>
      <w:r>
        <w:tab/>
        <w:t>1107</w:t>
      </w:r>
    </w:p>
    <w:p w14:paraId="3C7A4615" w14:textId="77777777" w:rsidR="007059ED" w:rsidRDefault="007059ED">
      <w:pPr>
        <w:pStyle w:val="TOC3"/>
        <w:rPr>
          <w:rFonts w:asciiTheme="minorHAnsi" w:eastAsiaTheme="minorEastAsia" w:hAnsiTheme="minorHAnsi" w:cstheme="minorBidi"/>
          <w:sz w:val="22"/>
          <w:szCs w:val="22"/>
        </w:rPr>
      </w:pPr>
      <w:r w:rsidRPr="00AE6739">
        <w:rPr>
          <w:lang w:val="sv-SE"/>
        </w:rPr>
        <w:t>A.5.2.4</w:t>
      </w:r>
      <w:r>
        <w:rPr>
          <w:rFonts w:asciiTheme="minorHAnsi" w:eastAsiaTheme="minorEastAsia" w:hAnsiTheme="minorHAnsi" w:cstheme="minorBidi"/>
          <w:sz w:val="22"/>
          <w:szCs w:val="22"/>
        </w:rPr>
        <w:tab/>
      </w:r>
      <w:r w:rsidRPr="00AE6739">
        <w:rPr>
          <w:lang w:val="sv-SE"/>
        </w:rPr>
        <w:t>E-UTRAN</w:t>
      </w:r>
      <w:r w:rsidRPr="00AE6739">
        <w:rPr>
          <w:lang w:val="sv-SE" w:eastAsia="zh-CN"/>
        </w:rPr>
        <w:t xml:space="preserve"> TDD</w:t>
      </w:r>
      <w:r w:rsidRPr="00AE6739">
        <w:rPr>
          <w:lang w:val="sv-SE"/>
        </w:rPr>
        <w:t xml:space="preserve"> - UTRAN TDD Handover</w:t>
      </w:r>
      <w:r>
        <w:tab/>
        <w:t>1108</w:t>
      </w:r>
    </w:p>
    <w:p w14:paraId="39DF6E11" w14:textId="77777777" w:rsidR="007059ED" w:rsidRDefault="007059ED">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4B8E653B"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30CE6738" w14:textId="77777777" w:rsidR="007059ED" w:rsidRDefault="007059ED">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795AA090"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24CEB09F" w14:textId="77777777" w:rsidR="007059ED" w:rsidRDefault="007059ED">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285A846D"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33971A12" w14:textId="77777777" w:rsidR="007059ED" w:rsidRDefault="007059ED">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46D00186" w14:textId="77777777" w:rsidR="007059ED" w:rsidRDefault="007059ED">
      <w:pPr>
        <w:pStyle w:val="TOC5"/>
        <w:rPr>
          <w:rFonts w:asciiTheme="minorHAnsi" w:eastAsiaTheme="minorEastAsia" w:hAnsiTheme="minorHAnsi" w:cstheme="minorBidi"/>
          <w:sz w:val="22"/>
          <w:szCs w:val="22"/>
        </w:rPr>
      </w:pPr>
      <w:r w:rsidRPr="00AE6739">
        <w:rPr>
          <w:lang w:val="sv-SE"/>
        </w:rPr>
        <w:t>A.</w:t>
      </w:r>
      <w:r w:rsidRPr="00AE6739">
        <w:rPr>
          <w:lang w:val="sv-SE" w:eastAsia="zh-CN"/>
        </w:rPr>
        <w:t>5</w:t>
      </w:r>
      <w:r w:rsidRPr="00AE6739">
        <w:rPr>
          <w:lang w:val="sv-SE"/>
        </w:rPr>
        <w:t>.</w:t>
      </w:r>
      <w:r w:rsidRPr="00AE6739">
        <w:rPr>
          <w:lang w:val="sv-SE" w:eastAsia="zh-CN"/>
        </w:rPr>
        <w:t>2</w:t>
      </w:r>
      <w:r w:rsidRPr="00AE6739">
        <w:rPr>
          <w:lang w:val="sv-SE"/>
        </w:rPr>
        <w:t>.</w:t>
      </w:r>
      <w:r w:rsidRPr="00AE6739">
        <w:rPr>
          <w:lang w:val="sv-SE" w:eastAsia="zh-CN"/>
        </w:rPr>
        <w:t>4</w:t>
      </w:r>
      <w:r w:rsidRPr="00AE6739">
        <w:rPr>
          <w:lang w:val="sv-SE"/>
        </w:rPr>
        <w:t>.</w:t>
      </w:r>
      <w:r w:rsidRPr="00AE6739">
        <w:rPr>
          <w:lang w:val="sv-SE" w:eastAsia="zh-CN"/>
        </w:rPr>
        <w:t>2</w:t>
      </w:r>
      <w:r w:rsidRPr="00AE6739">
        <w:rPr>
          <w:lang w:val="sv-SE"/>
        </w:rPr>
        <w:t>.</w:t>
      </w:r>
      <w:r w:rsidRPr="00AE6739">
        <w:rPr>
          <w:lang w:val="sv-SE" w:eastAsia="zh-CN"/>
        </w:rPr>
        <w:t>3</w:t>
      </w:r>
      <w:r>
        <w:rPr>
          <w:rFonts w:asciiTheme="minorHAnsi" w:eastAsiaTheme="minorEastAsia" w:hAnsiTheme="minorHAnsi" w:cstheme="minorBidi"/>
          <w:sz w:val="22"/>
          <w:szCs w:val="22"/>
        </w:rPr>
        <w:tab/>
      </w:r>
      <w:r w:rsidRPr="00AE6739">
        <w:rPr>
          <w:lang w:val="sv-SE" w:eastAsia="zh-CN"/>
        </w:rPr>
        <w:t>Void</w:t>
      </w:r>
      <w:r>
        <w:tab/>
        <w:t>1110</w:t>
      </w:r>
    </w:p>
    <w:p w14:paraId="34D75B7B"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A.5.2.5</w:t>
      </w:r>
      <w:r>
        <w:rPr>
          <w:rFonts w:asciiTheme="minorHAnsi" w:eastAsiaTheme="minorEastAsia" w:hAnsiTheme="minorHAnsi" w:cstheme="minorBidi"/>
          <w:sz w:val="22"/>
          <w:szCs w:val="22"/>
        </w:rPr>
        <w:tab/>
      </w:r>
      <w:r w:rsidRPr="00AE6739">
        <w:rPr>
          <w:lang w:val="sv-SE"/>
        </w:rPr>
        <w:t>E-UTRAN FDD – UTRAN TDD Handover</w:t>
      </w:r>
      <w:r>
        <w:tab/>
        <w:t>1110</w:t>
      </w:r>
    </w:p>
    <w:p w14:paraId="44DD4371" w14:textId="77777777" w:rsidR="007059ED" w:rsidRDefault="007059ED">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77712402" w14:textId="77777777" w:rsidR="007059ED" w:rsidRDefault="007059ED">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4A7F5863" w14:textId="77777777" w:rsidR="007059ED" w:rsidRDefault="007059ED">
      <w:pPr>
        <w:pStyle w:val="TOC4"/>
        <w:rPr>
          <w:rFonts w:asciiTheme="minorHAnsi" w:eastAsiaTheme="minorEastAsia" w:hAnsiTheme="minorHAnsi" w:cstheme="minorBidi"/>
          <w:sz w:val="22"/>
          <w:szCs w:val="22"/>
        </w:rPr>
      </w:pPr>
      <w:r w:rsidRPr="00AE6739">
        <w:rPr>
          <w:snapToGrid w:val="0"/>
        </w:rPr>
        <w:t>A.5.2.5.2</w:t>
      </w:r>
      <w:r>
        <w:rPr>
          <w:rFonts w:asciiTheme="minorHAnsi" w:eastAsiaTheme="minorEastAsia" w:hAnsiTheme="minorHAnsi" w:cstheme="minorBidi"/>
          <w:sz w:val="22"/>
          <w:szCs w:val="22"/>
        </w:rPr>
        <w:tab/>
      </w:r>
      <w:r w:rsidRPr="00AE6739">
        <w:rPr>
          <w:snapToGrid w:val="0"/>
        </w:rPr>
        <w:t>Test Requirements</w:t>
      </w:r>
      <w:r>
        <w:tab/>
        <w:t>1113</w:t>
      </w:r>
    </w:p>
    <w:p w14:paraId="126EAAF4" w14:textId="77777777" w:rsidR="007059ED" w:rsidRDefault="007059ED">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3AA11614" w14:textId="77777777" w:rsidR="007059ED" w:rsidRDefault="007059ED">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50D8C306" w14:textId="77777777" w:rsidR="007059ED" w:rsidRDefault="007059ED">
      <w:pPr>
        <w:pStyle w:val="TOC5"/>
        <w:rPr>
          <w:rFonts w:asciiTheme="minorHAnsi" w:eastAsiaTheme="minorEastAsia" w:hAnsiTheme="minorHAnsi" w:cstheme="minorBidi"/>
          <w:sz w:val="22"/>
          <w:szCs w:val="22"/>
        </w:rPr>
      </w:pPr>
      <w:r w:rsidRPr="00AE6739">
        <w:rPr>
          <w:lang w:val="sv-SE"/>
        </w:rPr>
        <w:t>A.5.2.5.2.3</w:t>
      </w:r>
      <w:r>
        <w:rPr>
          <w:rFonts w:asciiTheme="minorHAnsi" w:eastAsiaTheme="minorEastAsia" w:hAnsiTheme="minorHAnsi" w:cstheme="minorBidi"/>
          <w:sz w:val="22"/>
          <w:szCs w:val="22"/>
        </w:rPr>
        <w:tab/>
      </w:r>
      <w:r w:rsidRPr="00AE6739">
        <w:rPr>
          <w:lang w:val="sv-SE"/>
        </w:rPr>
        <w:t>Void</w:t>
      </w:r>
      <w:r>
        <w:tab/>
        <w:t>1113</w:t>
      </w:r>
    </w:p>
    <w:p w14:paraId="26BE9B24" w14:textId="77777777" w:rsidR="007059ED" w:rsidRDefault="007059ED">
      <w:pPr>
        <w:pStyle w:val="TOC4"/>
        <w:rPr>
          <w:rFonts w:asciiTheme="minorHAnsi" w:eastAsiaTheme="minorEastAsia" w:hAnsiTheme="minorHAnsi" w:cstheme="minorBidi"/>
          <w:sz w:val="22"/>
          <w:szCs w:val="22"/>
        </w:rPr>
      </w:pPr>
      <w:r w:rsidRPr="00AE6739">
        <w:rPr>
          <w:rFonts w:cs="v4.2.0"/>
          <w:snapToGrid w:val="0"/>
          <w:lang w:val="sv-SE"/>
        </w:rPr>
        <w:t>A.5.2.</w:t>
      </w:r>
      <w:r w:rsidRPr="00AE6739">
        <w:rPr>
          <w:rFonts w:cs="v4.2.0"/>
          <w:snapToGrid w:val="0"/>
          <w:lang w:val="sv-SE" w:eastAsia="zh-CN"/>
        </w:rPr>
        <w:t>6</w:t>
      </w:r>
      <w:r>
        <w:rPr>
          <w:rFonts w:asciiTheme="minorHAnsi" w:eastAsiaTheme="minorEastAsia" w:hAnsiTheme="minorHAnsi" w:cstheme="minorBidi"/>
          <w:sz w:val="22"/>
          <w:szCs w:val="22"/>
        </w:rPr>
        <w:tab/>
      </w:r>
      <w:r w:rsidRPr="00AE6739">
        <w:rPr>
          <w:lang w:val="sv-SE"/>
        </w:rPr>
        <w:t>E-UTRAN TDD - GSM Handover</w:t>
      </w:r>
      <w:r>
        <w:tab/>
        <w:t>1113</w:t>
      </w:r>
    </w:p>
    <w:p w14:paraId="7952855F" w14:textId="77777777" w:rsidR="007059ED" w:rsidRDefault="007059ED">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6DD390C9" w14:textId="77777777" w:rsidR="007059ED" w:rsidRDefault="007059ED">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686651D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w:t>
      </w:r>
      <w:r w:rsidRPr="00AE6739">
        <w:rPr>
          <w:rFonts w:cs="v4.2.0"/>
          <w:lang w:val="sv-SE" w:eastAsia="zh-CN"/>
        </w:rPr>
        <w:t>7</w:t>
      </w:r>
      <w:r>
        <w:rPr>
          <w:rFonts w:asciiTheme="minorHAnsi" w:eastAsiaTheme="minorEastAsia" w:hAnsiTheme="minorHAnsi" w:cstheme="minorBidi"/>
          <w:sz w:val="22"/>
          <w:szCs w:val="22"/>
        </w:rPr>
        <w:tab/>
      </w:r>
      <w:r w:rsidRPr="00AE6739">
        <w:rPr>
          <w:lang w:val="sv-SE"/>
        </w:rPr>
        <w:t>E-UTRAN FDD – UTRAN FDD Handover; Unknown Target Cell</w:t>
      </w:r>
      <w:r>
        <w:tab/>
        <w:t>1116</w:t>
      </w:r>
    </w:p>
    <w:p w14:paraId="385EE226" w14:textId="77777777" w:rsidR="007059ED" w:rsidRDefault="007059ED">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2B16B05C"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1118</w:t>
      </w:r>
    </w:p>
    <w:p w14:paraId="20788A1F" w14:textId="77777777" w:rsidR="007059ED" w:rsidRDefault="007059ED">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B5792CA" w14:textId="77777777" w:rsidR="007059ED" w:rsidRDefault="007059ED">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79A72CD1" w14:textId="77777777" w:rsidR="007059ED" w:rsidRDefault="007059ED">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1D6F3B2C" w14:textId="77777777" w:rsidR="007059ED" w:rsidRDefault="007059ED">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4F3DDA87" w14:textId="77777777" w:rsidR="007059ED" w:rsidRDefault="007059ED">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12F55B31" w14:textId="77777777" w:rsidR="007059ED" w:rsidRDefault="007059ED">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69B81AB9" w14:textId="77777777" w:rsidR="007059ED" w:rsidRDefault="007059ED">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56E626B0" w14:textId="77777777" w:rsidR="007059ED" w:rsidRDefault="007059ED">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566714F6" w14:textId="77777777" w:rsidR="007059ED" w:rsidRDefault="007059ED">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4B9C1834" w14:textId="77777777" w:rsidR="007059ED" w:rsidRDefault="007059ED">
      <w:pPr>
        <w:pStyle w:val="TOC3"/>
        <w:rPr>
          <w:rFonts w:asciiTheme="minorHAnsi" w:eastAsiaTheme="minorEastAsia" w:hAnsiTheme="minorHAnsi" w:cstheme="minorBidi"/>
          <w:sz w:val="22"/>
          <w:szCs w:val="22"/>
        </w:rPr>
      </w:pPr>
      <w:r w:rsidRPr="00AE6739">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3E595FE1" w14:textId="77777777" w:rsidR="007059ED" w:rsidRDefault="007059ED">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05BFFE2D" w14:textId="77777777" w:rsidR="007059ED" w:rsidRDefault="007059ED">
      <w:pPr>
        <w:pStyle w:val="TOC4"/>
        <w:rPr>
          <w:rFonts w:asciiTheme="minorHAnsi" w:eastAsiaTheme="minorEastAsia" w:hAnsiTheme="minorHAnsi" w:cstheme="minorBidi"/>
          <w:sz w:val="22"/>
          <w:szCs w:val="22"/>
        </w:rPr>
      </w:pPr>
      <w:r w:rsidRPr="00AE6739">
        <w:rPr>
          <w:snapToGrid w:val="0"/>
        </w:rPr>
        <w:t>A.5.2.10A.2</w:t>
      </w:r>
      <w:r>
        <w:rPr>
          <w:rFonts w:asciiTheme="minorHAnsi" w:eastAsiaTheme="minorEastAsia" w:hAnsiTheme="minorHAnsi" w:cstheme="minorBidi"/>
          <w:sz w:val="22"/>
          <w:szCs w:val="22"/>
        </w:rPr>
        <w:tab/>
      </w:r>
      <w:r w:rsidRPr="00AE6739">
        <w:rPr>
          <w:snapToGrid w:val="0"/>
        </w:rPr>
        <w:t>Test Requirements</w:t>
      </w:r>
      <w:r>
        <w:tab/>
        <w:t>1127</w:t>
      </w:r>
    </w:p>
    <w:p w14:paraId="3186CA1B" w14:textId="77777777" w:rsidR="007059ED" w:rsidRDefault="007059ED">
      <w:pPr>
        <w:pStyle w:val="TOC3"/>
        <w:rPr>
          <w:rFonts w:asciiTheme="minorHAnsi" w:eastAsiaTheme="minorEastAsia" w:hAnsiTheme="minorHAnsi" w:cstheme="minorBidi"/>
          <w:sz w:val="22"/>
          <w:szCs w:val="22"/>
        </w:rPr>
      </w:pPr>
      <w:r w:rsidRPr="00AE6739">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1B044BC5" w14:textId="77777777" w:rsidR="007059ED" w:rsidRDefault="007059ED">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0EDB95DE" w14:textId="77777777" w:rsidR="007059ED" w:rsidRDefault="007059ED">
      <w:pPr>
        <w:pStyle w:val="TOC4"/>
        <w:rPr>
          <w:rFonts w:asciiTheme="minorHAnsi" w:eastAsiaTheme="minorEastAsia" w:hAnsiTheme="minorHAnsi" w:cstheme="minorBidi"/>
          <w:sz w:val="22"/>
          <w:szCs w:val="22"/>
        </w:rPr>
      </w:pPr>
      <w:r w:rsidRPr="00AE6739">
        <w:rPr>
          <w:snapToGrid w:val="0"/>
        </w:rPr>
        <w:t>A.5.2.10B.2</w:t>
      </w:r>
      <w:r>
        <w:rPr>
          <w:rFonts w:asciiTheme="minorHAnsi" w:eastAsiaTheme="minorEastAsia" w:hAnsiTheme="minorHAnsi" w:cstheme="minorBidi"/>
          <w:sz w:val="22"/>
          <w:szCs w:val="22"/>
        </w:rPr>
        <w:tab/>
      </w:r>
      <w:r w:rsidRPr="00AE6739">
        <w:rPr>
          <w:snapToGrid w:val="0"/>
        </w:rPr>
        <w:t>Test Requirements</w:t>
      </w:r>
      <w:r>
        <w:tab/>
        <w:t>1130</w:t>
      </w:r>
    </w:p>
    <w:p w14:paraId="19111C33"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sidRPr="00AE6739">
        <w:rPr>
          <w:rFonts w:cs="v4.2.0"/>
          <w:lang w:val="sv-SE" w:eastAsia="zh-CN"/>
        </w:rPr>
        <w:t>1</w:t>
      </w:r>
      <w:r>
        <w:rPr>
          <w:rFonts w:asciiTheme="minorHAnsi" w:eastAsiaTheme="minorEastAsia" w:hAnsiTheme="minorHAnsi" w:cstheme="minorBidi"/>
          <w:sz w:val="22"/>
          <w:szCs w:val="22"/>
        </w:rPr>
        <w:tab/>
      </w:r>
      <w:r w:rsidRPr="00AE6739">
        <w:rPr>
          <w:lang w:val="sv-SE"/>
        </w:rPr>
        <w:t>E-UTRAN FDD – UTRAN FDD Handover</w:t>
      </w:r>
      <w:r w:rsidRPr="00AE6739">
        <w:rPr>
          <w:lang w:val="sv-SE" w:eastAsia="zh-CN"/>
        </w:rPr>
        <w:t xml:space="preserve"> for 5MHz Bandwidth</w:t>
      </w:r>
      <w:r>
        <w:tab/>
        <w:t>1130</w:t>
      </w:r>
    </w:p>
    <w:p w14:paraId="40738CFF" w14:textId="77777777" w:rsidR="007059ED" w:rsidRDefault="007059ED">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2BF4DC84"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1130</w:t>
      </w:r>
    </w:p>
    <w:p w14:paraId="6BBC9189" w14:textId="77777777" w:rsidR="007059ED" w:rsidRDefault="007059ED">
      <w:pPr>
        <w:pStyle w:val="TOC4"/>
        <w:rPr>
          <w:rFonts w:asciiTheme="minorHAnsi" w:eastAsiaTheme="minorEastAsia" w:hAnsiTheme="minorHAnsi" w:cstheme="minorBidi"/>
          <w:sz w:val="22"/>
          <w:szCs w:val="22"/>
        </w:rPr>
      </w:pPr>
      <w:r w:rsidRPr="00AE6739">
        <w:rPr>
          <w:lang w:val="en-US"/>
        </w:rPr>
        <w:t>A.5.3</w:t>
      </w:r>
      <w:r>
        <w:rPr>
          <w:rFonts w:asciiTheme="minorHAnsi" w:eastAsiaTheme="minorEastAsia" w:hAnsiTheme="minorHAnsi" w:cstheme="minorBidi"/>
          <w:sz w:val="22"/>
          <w:szCs w:val="22"/>
        </w:rPr>
        <w:tab/>
      </w:r>
      <w:r w:rsidRPr="00AE6739">
        <w:rPr>
          <w:lang w:val="en-US"/>
        </w:rPr>
        <w:t>E-UTRAN Handover to Non-3GPP RATs</w:t>
      </w:r>
      <w:r>
        <w:tab/>
        <w:t>1131</w:t>
      </w:r>
    </w:p>
    <w:p w14:paraId="3C282FF4" w14:textId="77777777" w:rsidR="007059ED" w:rsidRDefault="007059ED">
      <w:pPr>
        <w:pStyle w:val="TOC4"/>
        <w:rPr>
          <w:rFonts w:asciiTheme="minorHAnsi" w:eastAsiaTheme="minorEastAsia" w:hAnsiTheme="minorHAnsi" w:cstheme="minorBidi"/>
          <w:sz w:val="22"/>
          <w:szCs w:val="22"/>
        </w:rPr>
      </w:pPr>
      <w:r w:rsidRPr="00AE6739">
        <w:rPr>
          <w:lang w:val="en-US"/>
        </w:rPr>
        <w:t>A.5.3.1</w:t>
      </w:r>
      <w:r>
        <w:rPr>
          <w:rFonts w:asciiTheme="minorHAnsi" w:eastAsiaTheme="minorEastAsia" w:hAnsiTheme="minorHAnsi" w:cstheme="minorBidi"/>
          <w:sz w:val="22"/>
          <w:szCs w:val="22"/>
        </w:rPr>
        <w:tab/>
      </w:r>
      <w:r w:rsidRPr="00AE6739">
        <w:rPr>
          <w:lang w:val="en-US"/>
        </w:rPr>
        <w:t>E-UTRAN FDD – HRPD Handover</w:t>
      </w:r>
      <w:r>
        <w:tab/>
        <w:t>1131</w:t>
      </w:r>
    </w:p>
    <w:p w14:paraId="6CC46ECB" w14:textId="77777777" w:rsidR="007059ED" w:rsidRDefault="007059ED">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46DB42B4" w14:textId="77777777" w:rsidR="007059ED" w:rsidRDefault="007059ED">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649ACF07" w14:textId="77777777" w:rsidR="007059ED" w:rsidRDefault="007059ED">
      <w:pPr>
        <w:pStyle w:val="TOC4"/>
        <w:rPr>
          <w:rFonts w:asciiTheme="minorHAnsi" w:eastAsiaTheme="minorEastAsia" w:hAnsiTheme="minorHAnsi" w:cstheme="minorBidi"/>
          <w:sz w:val="22"/>
          <w:szCs w:val="22"/>
        </w:rPr>
      </w:pPr>
      <w:r w:rsidRPr="00AE6739">
        <w:rPr>
          <w:lang w:val="en-US"/>
        </w:rPr>
        <w:t>A.5.3.2</w:t>
      </w:r>
      <w:r>
        <w:rPr>
          <w:rFonts w:asciiTheme="minorHAnsi" w:eastAsiaTheme="minorEastAsia" w:hAnsiTheme="minorHAnsi" w:cstheme="minorBidi"/>
          <w:sz w:val="22"/>
          <w:szCs w:val="22"/>
        </w:rPr>
        <w:tab/>
      </w:r>
      <w:r w:rsidRPr="00AE6739">
        <w:rPr>
          <w:lang w:val="en-US"/>
        </w:rPr>
        <w:t>E-UTRAN FDD – cdma2000 1X Handover</w:t>
      </w:r>
      <w:r>
        <w:tab/>
        <w:t>1133</w:t>
      </w:r>
    </w:p>
    <w:p w14:paraId="22051F01" w14:textId="77777777" w:rsidR="007059ED" w:rsidRDefault="007059ED">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9832C93" w14:textId="77777777" w:rsidR="007059ED" w:rsidRDefault="007059ED">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7851DA9E" w14:textId="77777777" w:rsidR="007059ED" w:rsidRDefault="007059ED">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773CC9B8" w14:textId="77777777" w:rsidR="007059ED" w:rsidRDefault="007059ED">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72138E74" w14:textId="77777777" w:rsidR="007059ED" w:rsidRDefault="007059ED">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734CE6A8" w14:textId="77777777" w:rsidR="007059ED" w:rsidRDefault="007059ED">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6839B83C" w14:textId="77777777" w:rsidR="007059ED" w:rsidRDefault="007059ED">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095DC3B8" w14:textId="77777777" w:rsidR="007059ED" w:rsidRDefault="007059ED">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6D2A2F3A" w14:textId="77777777" w:rsidR="007059ED" w:rsidRDefault="007059ED">
      <w:pPr>
        <w:pStyle w:val="TOC3"/>
        <w:rPr>
          <w:rFonts w:asciiTheme="minorHAnsi" w:eastAsiaTheme="minorEastAsia" w:hAnsiTheme="minorHAnsi" w:cstheme="minorBidi"/>
          <w:sz w:val="22"/>
          <w:szCs w:val="22"/>
        </w:rPr>
      </w:pPr>
      <w:r w:rsidRPr="00AE6739">
        <w:rPr>
          <w:lang w:val="sv-SE"/>
        </w:rPr>
        <w:t>A.5.3.</w:t>
      </w:r>
      <w:r w:rsidRPr="00AE6739">
        <w:rPr>
          <w:lang w:val="sv-SE" w:eastAsia="zh-CN"/>
        </w:rPr>
        <w:t>5</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HRPD Handover</w:t>
      </w:r>
      <w:r>
        <w:tab/>
        <w:t>1141</w:t>
      </w:r>
    </w:p>
    <w:p w14:paraId="0662A58E" w14:textId="77777777" w:rsidR="007059ED" w:rsidRDefault="007059ED">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1175F834" w14:textId="77777777" w:rsidR="007059ED" w:rsidRDefault="007059ED">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75BF9E88" w14:textId="77777777" w:rsidR="007059ED" w:rsidRDefault="007059ED">
      <w:pPr>
        <w:pStyle w:val="TOC3"/>
        <w:rPr>
          <w:rFonts w:asciiTheme="minorHAnsi" w:eastAsiaTheme="minorEastAsia" w:hAnsiTheme="minorHAnsi" w:cstheme="minorBidi"/>
          <w:sz w:val="22"/>
          <w:szCs w:val="22"/>
        </w:rPr>
      </w:pPr>
      <w:r w:rsidRPr="00AE6739">
        <w:rPr>
          <w:lang w:val="en-US"/>
        </w:rPr>
        <w:t>A.5.3.6</w:t>
      </w:r>
      <w:r>
        <w:rPr>
          <w:rFonts w:asciiTheme="minorHAnsi" w:eastAsiaTheme="minorEastAsia" w:hAnsiTheme="minorHAnsi" w:cstheme="minorBidi"/>
          <w:sz w:val="22"/>
          <w:szCs w:val="22"/>
        </w:rPr>
        <w:tab/>
      </w:r>
      <w:r w:rsidRPr="00AE6739">
        <w:rPr>
          <w:lang w:val="en-US"/>
        </w:rPr>
        <w:t>E-UTRAN TDD – cdma2000 1X Handover</w:t>
      </w:r>
      <w:r>
        <w:tab/>
        <w:t>1144</w:t>
      </w:r>
    </w:p>
    <w:p w14:paraId="5331B7B9" w14:textId="77777777" w:rsidR="007059ED" w:rsidRDefault="007059ED">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56218D6" w14:textId="77777777" w:rsidR="007059ED" w:rsidRDefault="007059ED">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0F5FA169" w14:textId="77777777" w:rsidR="007059ED" w:rsidRDefault="007059E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62C0008D" w14:textId="77777777" w:rsidR="007059ED" w:rsidRDefault="007059ED">
      <w:pPr>
        <w:pStyle w:val="TOC2"/>
        <w:rPr>
          <w:rFonts w:asciiTheme="minorHAnsi" w:eastAsiaTheme="minorEastAsia" w:hAnsiTheme="minorHAnsi" w:cstheme="minorBidi"/>
          <w:sz w:val="22"/>
          <w:szCs w:val="22"/>
        </w:rPr>
      </w:pPr>
      <w:r w:rsidRPr="00AE6739">
        <w:rPr>
          <w:rFonts w:cs="v4.2.0"/>
        </w:rPr>
        <w:t>A.6.1</w:t>
      </w:r>
      <w:r>
        <w:rPr>
          <w:rFonts w:asciiTheme="minorHAnsi" w:eastAsiaTheme="minorEastAsia" w:hAnsiTheme="minorHAnsi" w:cstheme="minorBidi"/>
          <w:sz w:val="22"/>
          <w:szCs w:val="22"/>
        </w:rPr>
        <w:tab/>
      </w:r>
      <w:r w:rsidRPr="00AE6739">
        <w:rPr>
          <w:rFonts w:cs="v4.2.0"/>
        </w:rPr>
        <w:t>RRC Re-establishment</w:t>
      </w:r>
      <w:r>
        <w:tab/>
        <w:t>1147</w:t>
      </w:r>
    </w:p>
    <w:p w14:paraId="7AE1FF0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A.6.1.1</w:t>
      </w:r>
      <w:r>
        <w:rPr>
          <w:rFonts w:asciiTheme="minorHAnsi" w:eastAsiaTheme="minorEastAsia" w:hAnsiTheme="minorHAnsi" w:cstheme="minorBidi"/>
          <w:sz w:val="22"/>
          <w:szCs w:val="22"/>
        </w:rPr>
        <w:tab/>
      </w:r>
      <w:r w:rsidRPr="00AE6739">
        <w:rPr>
          <w:rFonts w:cs="v4.2.0"/>
          <w:snapToGrid w:val="0"/>
        </w:rPr>
        <w:t>E-UTRAN FDD Intra-frequency RRC Re-establishment</w:t>
      </w:r>
      <w:r>
        <w:tab/>
        <w:t>1147</w:t>
      </w:r>
    </w:p>
    <w:p w14:paraId="4B01BFA1" w14:textId="77777777" w:rsidR="007059ED" w:rsidRDefault="007059ED">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E6739">
        <w:rPr>
          <w:snapToGrid w:val="0"/>
        </w:rPr>
        <w:t>Test Purpose and Environment</w:t>
      </w:r>
      <w:r>
        <w:tab/>
        <w:t>1147</w:t>
      </w:r>
    </w:p>
    <w:p w14:paraId="1D2168B8" w14:textId="77777777" w:rsidR="007059ED" w:rsidRDefault="007059ED">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25BB1D8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A.6.1.2</w:t>
      </w:r>
      <w:r>
        <w:rPr>
          <w:rFonts w:asciiTheme="minorHAnsi" w:eastAsiaTheme="minorEastAsia" w:hAnsiTheme="minorHAnsi" w:cstheme="minorBidi"/>
          <w:sz w:val="22"/>
          <w:szCs w:val="22"/>
        </w:rPr>
        <w:tab/>
      </w:r>
      <w:r w:rsidRPr="00AE6739">
        <w:rPr>
          <w:rFonts w:cs="v4.2.0"/>
          <w:snapToGrid w:val="0"/>
        </w:rPr>
        <w:t>E-UTRAN FDD Inter-frequency RRC Re-establishment</w:t>
      </w:r>
      <w:r>
        <w:tab/>
        <w:t>1149</w:t>
      </w:r>
    </w:p>
    <w:p w14:paraId="1668B736" w14:textId="77777777" w:rsidR="007059ED" w:rsidRDefault="007059ED">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E6739">
        <w:rPr>
          <w:snapToGrid w:val="0"/>
        </w:rPr>
        <w:t>Test Purpose and Environment</w:t>
      </w:r>
      <w:r>
        <w:tab/>
        <w:t>1149</w:t>
      </w:r>
    </w:p>
    <w:p w14:paraId="4A494D10" w14:textId="77777777" w:rsidR="007059ED" w:rsidRDefault="007059ED">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791E2C5C"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A.6.1.3</w:t>
      </w:r>
      <w:r>
        <w:rPr>
          <w:rFonts w:asciiTheme="minorHAnsi" w:eastAsiaTheme="minorEastAsia" w:hAnsiTheme="minorHAnsi" w:cstheme="minorBidi"/>
          <w:sz w:val="22"/>
          <w:szCs w:val="22"/>
        </w:rPr>
        <w:tab/>
      </w:r>
      <w:r w:rsidRPr="00AE6739">
        <w:rPr>
          <w:rFonts w:cs="v4.2.0"/>
          <w:snapToGrid w:val="0"/>
        </w:rPr>
        <w:t>E-UTRAN TDD Intra-frequency RRC Re-establishment</w:t>
      </w:r>
      <w:r>
        <w:tab/>
        <w:t>1151</w:t>
      </w:r>
    </w:p>
    <w:p w14:paraId="1598C58D" w14:textId="77777777" w:rsidR="007059ED" w:rsidRDefault="007059ED">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E6739">
        <w:rPr>
          <w:snapToGrid w:val="0"/>
        </w:rPr>
        <w:t>Test Purpose and Environment</w:t>
      </w:r>
      <w:r>
        <w:tab/>
        <w:t>1151</w:t>
      </w:r>
    </w:p>
    <w:p w14:paraId="20DF7D14" w14:textId="77777777" w:rsidR="007059ED" w:rsidRDefault="007059ED">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38CE2D5A" w14:textId="77777777" w:rsidR="007059ED" w:rsidRDefault="007059ED">
      <w:pPr>
        <w:pStyle w:val="TOC3"/>
        <w:rPr>
          <w:rFonts w:asciiTheme="minorHAnsi" w:eastAsiaTheme="minorEastAsia" w:hAnsiTheme="minorHAnsi" w:cstheme="minorBidi"/>
          <w:sz w:val="22"/>
          <w:szCs w:val="22"/>
        </w:rPr>
      </w:pPr>
      <w:r w:rsidRPr="00AE6739">
        <w:rPr>
          <w:snapToGrid w:val="0"/>
        </w:rPr>
        <w:t>A.6.1.4</w:t>
      </w:r>
      <w:r>
        <w:rPr>
          <w:rFonts w:asciiTheme="minorHAnsi" w:eastAsiaTheme="minorEastAsia" w:hAnsiTheme="minorHAnsi" w:cstheme="minorBidi"/>
          <w:sz w:val="22"/>
          <w:szCs w:val="22"/>
        </w:rPr>
        <w:tab/>
      </w:r>
      <w:r w:rsidRPr="00AE6739">
        <w:rPr>
          <w:snapToGrid w:val="0"/>
        </w:rPr>
        <w:t>E-UTRAN TDD Inter-frequency RRC Re-establishment</w:t>
      </w:r>
      <w:r>
        <w:tab/>
        <w:t>1153</w:t>
      </w:r>
    </w:p>
    <w:p w14:paraId="58AE9B4D" w14:textId="77777777" w:rsidR="007059ED" w:rsidRDefault="007059ED">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E6739">
        <w:rPr>
          <w:snapToGrid w:val="0"/>
        </w:rPr>
        <w:t>Test Purpose and Environment</w:t>
      </w:r>
      <w:r>
        <w:tab/>
        <w:t>1153</w:t>
      </w:r>
    </w:p>
    <w:p w14:paraId="3D88CF5C" w14:textId="77777777" w:rsidR="007059ED" w:rsidRDefault="007059ED">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4487D5F6" w14:textId="77777777" w:rsidR="007059ED" w:rsidRDefault="007059ED">
      <w:pPr>
        <w:pStyle w:val="TOC3"/>
        <w:rPr>
          <w:rFonts w:asciiTheme="minorHAnsi" w:eastAsiaTheme="minorEastAsia" w:hAnsiTheme="minorHAnsi" w:cstheme="minorBidi"/>
          <w:sz w:val="22"/>
          <w:szCs w:val="22"/>
        </w:rPr>
      </w:pPr>
      <w:r w:rsidRPr="00AE6739">
        <w:rPr>
          <w:snapToGrid w:val="0"/>
        </w:rPr>
        <w:t>A.6.1.</w:t>
      </w:r>
      <w:r w:rsidRPr="00AE6739">
        <w:rPr>
          <w:snapToGrid w:val="0"/>
          <w:lang w:eastAsia="zh-CN"/>
        </w:rPr>
        <w:t>5</w:t>
      </w:r>
      <w:r>
        <w:rPr>
          <w:rFonts w:asciiTheme="minorHAnsi" w:eastAsiaTheme="minorEastAsia" w:hAnsiTheme="minorHAnsi" w:cstheme="minorBidi"/>
          <w:sz w:val="22"/>
          <w:szCs w:val="22"/>
        </w:rPr>
        <w:tab/>
      </w:r>
      <w:r w:rsidRPr="00AE6739">
        <w:rPr>
          <w:snapToGrid w:val="0"/>
        </w:rPr>
        <w:t>E-UTRAN FDD Intra-frequency RRC Re-establishment</w:t>
      </w:r>
      <w:r w:rsidRPr="00AE6739">
        <w:rPr>
          <w:snapToGrid w:val="0"/>
          <w:lang w:eastAsia="zh-CN"/>
        </w:rPr>
        <w:t xml:space="preserve"> for 5MHz bandwidth</w:t>
      </w:r>
      <w:r>
        <w:tab/>
        <w:t>1155</w:t>
      </w:r>
    </w:p>
    <w:p w14:paraId="2A281A88" w14:textId="77777777" w:rsidR="007059ED" w:rsidRDefault="007059ED">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E6739">
        <w:rPr>
          <w:snapToGrid w:val="0"/>
        </w:rPr>
        <w:t>Test Purpose and Environment</w:t>
      </w:r>
      <w:r>
        <w:tab/>
        <w:t>1155</w:t>
      </w:r>
    </w:p>
    <w:p w14:paraId="5F8E96EA" w14:textId="77777777" w:rsidR="007059ED" w:rsidRDefault="007059ED">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7C408218" w14:textId="77777777" w:rsidR="007059ED" w:rsidRDefault="007059ED">
      <w:pPr>
        <w:pStyle w:val="TOC3"/>
        <w:rPr>
          <w:rFonts w:asciiTheme="minorHAnsi" w:eastAsiaTheme="minorEastAsia" w:hAnsiTheme="minorHAnsi" w:cstheme="minorBidi"/>
          <w:sz w:val="22"/>
          <w:szCs w:val="22"/>
        </w:rPr>
      </w:pPr>
      <w:r w:rsidRPr="00AE6739">
        <w:rPr>
          <w:snapToGrid w:val="0"/>
        </w:rPr>
        <w:t>A.6.1.6</w:t>
      </w:r>
      <w:r>
        <w:rPr>
          <w:rFonts w:asciiTheme="minorHAnsi" w:eastAsiaTheme="minorEastAsia" w:hAnsiTheme="minorHAnsi" w:cstheme="minorBidi"/>
          <w:sz w:val="22"/>
          <w:szCs w:val="22"/>
        </w:rPr>
        <w:tab/>
      </w:r>
      <w:r w:rsidRPr="00AE6739">
        <w:rPr>
          <w:snapToGrid w:val="0"/>
        </w:rPr>
        <w:t>E-UTRAN FD-FDD Intra-frequency RRC Re-establishment for UE category 0</w:t>
      </w:r>
      <w:r>
        <w:tab/>
        <w:t>1155</w:t>
      </w:r>
    </w:p>
    <w:p w14:paraId="51CBD2EC" w14:textId="77777777" w:rsidR="007059ED" w:rsidRDefault="007059ED">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E6739">
        <w:rPr>
          <w:snapToGrid w:val="0"/>
        </w:rPr>
        <w:t>Test Purpose and Environment</w:t>
      </w:r>
      <w:r>
        <w:tab/>
        <w:t>1155</w:t>
      </w:r>
    </w:p>
    <w:p w14:paraId="1367797C" w14:textId="77777777" w:rsidR="007059ED" w:rsidRDefault="007059ED">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03AC440C" w14:textId="77777777" w:rsidR="007059ED" w:rsidRDefault="007059ED">
      <w:pPr>
        <w:pStyle w:val="TOC3"/>
        <w:rPr>
          <w:rFonts w:asciiTheme="minorHAnsi" w:eastAsiaTheme="minorEastAsia" w:hAnsiTheme="minorHAnsi" w:cstheme="minorBidi"/>
          <w:sz w:val="22"/>
          <w:szCs w:val="22"/>
        </w:rPr>
      </w:pPr>
      <w:r w:rsidRPr="00AE6739">
        <w:rPr>
          <w:snapToGrid w:val="0"/>
        </w:rPr>
        <w:t>A.6.1.7</w:t>
      </w:r>
      <w:r>
        <w:rPr>
          <w:rFonts w:asciiTheme="minorHAnsi" w:eastAsiaTheme="minorEastAsia" w:hAnsiTheme="minorHAnsi" w:cstheme="minorBidi"/>
          <w:sz w:val="22"/>
          <w:szCs w:val="22"/>
        </w:rPr>
        <w:tab/>
      </w:r>
      <w:r w:rsidRPr="00AE6739">
        <w:rPr>
          <w:snapToGrid w:val="0"/>
        </w:rPr>
        <w:t>E-UTRAN HD-FDD Intra-frequency RRC Re-establishment for UE category 0</w:t>
      </w:r>
      <w:r>
        <w:tab/>
        <w:t>1158</w:t>
      </w:r>
    </w:p>
    <w:p w14:paraId="02BB241B" w14:textId="77777777" w:rsidR="007059ED" w:rsidRDefault="007059ED">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E6739">
        <w:rPr>
          <w:snapToGrid w:val="0"/>
        </w:rPr>
        <w:t>Test Purpose and Environment</w:t>
      </w:r>
      <w:r>
        <w:tab/>
        <w:t>1158</w:t>
      </w:r>
    </w:p>
    <w:p w14:paraId="6064C592" w14:textId="77777777" w:rsidR="007059ED" w:rsidRDefault="007059ED">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14FC60DD" w14:textId="77777777" w:rsidR="007059ED" w:rsidRDefault="007059ED">
      <w:pPr>
        <w:pStyle w:val="TOC3"/>
        <w:rPr>
          <w:rFonts w:asciiTheme="minorHAnsi" w:eastAsiaTheme="minorEastAsia" w:hAnsiTheme="minorHAnsi" w:cstheme="minorBidi"/>
          <w:sz w:val="22"/>
          <w:szCs w:val="22"/>
        </w:rPr>
      </w:pPr>
      <w:r w:rsidRPr="00AE6739">
        <w:rPr>
          <w:snapToGrid w:val="0"/>
        </w:rPr>
        <w:t>A.6.1.8</w:t>
      </w:r>
      <w:r>
        <w:rPr>
          <w:rFonts w:asciiTheme="minorHAnsi" w:eastAsiaTheme="minorEastAsia" w:hAnsiTheme="minorHAnsi" w:cstheme="minorBidi"/>
          <w:sz w:val="22"/>
          <w:szCs w:val="22"/>
        </w:rPr>
        <w:tab/>
      </w:r>
      <w:r w:rsidRPr="00AE6739">
        <w:rPr>
          <w:snapToGrid w:val="0"/>
        </w:rPr>
        <w:t>E-UTRAN TDD Intra-frequency RRC Re-establishment for UE category 0</w:t>
      </w:r>
      <w:r>
        <w:tab/>
        <w:t>1160</w:t>
      </w:r>
    </w:p>
    <w:p w14:paraId="311CBB34" w14:textId="77777777" w:rsidR="007059ED" w:rsidRDefault="007059ED">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E6739">
        <w:rPr>
          <w:snapToGrid w:val="0"/>
        </w:rPr>
        <w:t>Test Purpose and Environment</w:t>
      </w:r>
      <w:r>
        <w:tab/>
        <w:t>1160</w:t>
      </w:r>
    </w:p>
    <w:p w14:paraId="36468738" w14:textId="77777777" w:rsidR="007059ED" w:rsidRDefault="007059ED">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4ABE3434" w14:textId="77777777" w:rsidR="007059ED" w:rsidRDefault="007059ED">
      <w:pPr>
        <w:pStyle w:val="TOC3"/>
        <w:rPr>
          <w:rFonts w:asciiTheme="minorHAnsi" w:eastAsiaTheme="minorEastAsia" w:hAnsiTheme="minorHAnsi" w:cstheme="minorBidi"/>
          <w:sz w:val="22"/>
          <w:szCs w:val="22"/>
        </w:rPr>
      </w:pPr>
      <w:r w:rsidRPr="00AE6739">
        <w:rPr>
          <w:snapToGrid w:val="0"/>
        </w:rPr>
        <w:t>A.6.1.9</w:t>
      </w:r>
      <w:r>
        <w:rPr>
          <w:rFonts w:asciiTheme="minorHAnsi" w:eastAsiaTheme="minorEastAsia" w:hAnsiTheme="minorHAnsi" w:cstheme="minorBidi"/>
          <w:sz w:val="22"/>
          <w:szCs w:val="22"/>
        </w:rPr>
        <w:tab/>
      </w:r>
      <w:r w:rsidRPr="00AE6739">
        <w:rPr>
          <w:snapToGrid w:val="0"/>
        </w:rPr>
        <w:t>E-UTRAN FD-FDD Intra-frequency RRC Re-establishment for Cat-M1 UE in CEModeA</w:t>
      </w:r>
      <w:r>
        <w:tab/>
        <w:t>1162</w:t>
      </w:r>
    </w:p>
    <w:p w14:paraId="7DE585F4" w14:textId="77777777" w:rsidR="007059ED" w:rsidRDefault="007059ED">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E6739">
        <w:rPr>
          <w:snapToGrid w:val="0"/>
        </w:rPr>
        <w:t>Test Purpose and Environment</w:t>
      </w:r>
      <w:r>
        <w:tab/>
        <w:t>1162</w:t>
      </w:r>
    </w:p>
    <w:p w14:paraId="6950E463" w14:textId="77777777" w:rsidR="007059ED" w:rsidRDefault="007059ED">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5F56A8D1" w14:textId="77777777" w:rsidR="007059ED" w:rsidRDefault="007059ED">
      <w:pPr>
        <w:pStyle w:val="TOC3"/>
        <w:rPr>
          <w:rFonts w:asciiTheme="minorHAnsi" w:eastAsiaTheme="minorEastAsia" w:hAnsiTheme="minorHAnsi" w:cstheme="minorBidi"/>
          <w:sz w:val="22"/>
          <w:szCs w:val="22"/>
        </w:rPr>
      </w:pPr>
      <w:r w:rsidRPr="00AE6739">
        <w:rPr>
          <w:snapToGrid w:val="0"/>
        </w:rPr>
        <w:t>A.6.1.10</w:t>
      </w:r>
      <w:r>
        <w:rPr>
          <w:rFonts w:asciiTheme="minorHAnsi" w:eastAsiaTheme="minorEastAsia" w:hAnsiTheme="minorHAnsi" w:cstheme="minorBidi"/>
          <w:sz w:val="22"/>
          <w:szCs w:val="22"/>
        </w:rPr>
        <w:tab/>
      </w:r>
      <w:r w:rsidRPr="00AE6739">
        <w:rPr>
          <w:snapToGrid w:val="0"/>
        </w:rPr>
        <w:t>E-UTRAN HD-FDD Intra-frequency RRC Re-establishment for Cat-M1 UE in CEModeA</w:t>
      </w:r>
      <w:r>
        <w:tab/>
        <w:t>1164</w:t>
      </w:r>
    </w:p>
    <w:p w14:paraId="1A9747A0" w14:textId="77777777" w:rsidR="007059ED" w:rsidRDefault="007059ED">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E6739">
        <w:rPr>
          <w:snapToGrid w:val="0"/>
        </w:rPr>
        <w:t>Test Purpose and Environment</w:t>
      </w:r>
      <w:r>
        <w:tab/>
        <w:t>1164</w:t>
      </w:r>
    </w:p>
    <w:p w14:paraId="38A3759B" w14:textId="77777777" w:rsidR="007059ED" w:rsidRDefault="007059ED">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71E382CA" w14:textId="77777777" w:rsidR="007059ED" w:rsidRDefault="007059ED">
      <w:pPr>
        <w:pStyle w:val="TOC3"/>
        <w:rPr>
          <w:rFonts w:asciiTheme="minorHAnsi" w:eastAsiaTheme="minorEastAsia" w:hAnsiTheme="minorHAnsi" w:cstheme="minorBidi"/>
          <w:sz w:val="22"/>
          <w:szCs w:val="22"/>
        </w:rPr>
      </w:pPr>
      <w:r w:rsidRPr="00AE6739">
        <w:rPr>
          <w:snapToGrid w:val="0"/>
        </w:rPr>
        <w:t>A.6.1.11</w:t>
      </w:r>
      <w:r>
        <w:rPr>
          <w:rFonts w:asciiTheme="minorHAnsi" w:eastAsiaTheme="minorEastAsia" w:hAnsiTheme="minorHAnsi" w:cstheme="minorBidi"/>
          <w:sz w:val="22"/>
          <w:szCs w:val="22"/>
        </w:rPr>
        <w:tab/>
      </w:r>
      <w:r w:rsidRPr="00AE6739">
        <w:rPr>
          <w:snapToGrid w:val="0"/>
        </w:rPr>
        <w:t>E-UTRAN TDD Intra-frequency RRC Re-establishment for Cat-M1 UE in CEModeA</w:t>
      </w:r>
      <w:r>
        <w:tab/>
        <w:t>1166</w:t>
      </w:r>
    </w:p>
    <w:p w14:paraId="401D6429" w14:textId="77777777" w:rsidR="007059ED" w:rsidRDefault="007059ED">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E6739">
        <w:rPr>
          <w:snapToGrid w:val="0"/>
        </w:rPr>
        <w:t>Test Purpose and Environment</w:t>
      </w:r>
      <w:r>
        <w:tab/>
        <w:t>1166</w:t>
      </w:r>
    </w:p>
    <w:p w14:paraId="42985E93" w14:textId="77777777" w:rsidR="007059ED" w:rsidRDefault="007059ED">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6A70F388" w14:textId="77777777" w:rsidR="007059ED" w:rsidRDefault="007059ED">
      <w:pPr>
        <w:pStyle w:val="TOC3"/>
        <w:rPr>
          <w:rFonts w:asciiTheme="minorHAnsi" w:eastAsiaTheme="minorEastAsia" w:hAnsiTheme="minorHAnsi" w:cstheme="minorBidi"/>
          <w:sz w:val="22"/>
          <w:szCs w:val="22"/>
        </w:rPr>
      </w:pPr>
      <w:r w:rsidRPr="00AE6739">
        <w:rPr>
          <w:snapToGrid w:val="0"/>
        </w:rPr>
        <w:t>A.6.1.12</w:t>
      </w:r>
      <w:r>
        <w:rPr>
          <w:rFonts w:asciiTheme="minorHAnsi" w:eastAsiaTheme="minorEastAsia" w:hAnsiTheme="minorHAnsi" w:cstheme="minorBidi"/>
          <w:sz w:val="22"/>
          <w:szCs w:val="22"/>
        </w:rPr>
        <w:tab/>
      </w:r>
      <w:r w:rsidRPr="00AE6739">
        <w:rPr>
          <w:snapToGrid w:val="0"/>
        </w:rPr>
        <w:t>E-UTRAN FD-FDD Intra-frequency RRC Re-establishment for Cat-M1 UE in CEModeB</w:t>
      </w:r>
      <w:r>
        <w:tab/>
        <w:t>1168</w:t>
      </w:r>
    </w:p>
    <w:p w14:paraId="0A3BA936" w14:textId="77777777" w:rsidR="007059ED" w:rsidRDefault="007059ED">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E6739">
        <w:rPr>
          <w:snapToGrid w:val="0"/>
        </w:rPr>
        <w:t>Test Purpose and Environment</w:t>
      </w:r>
      <w:r>
        <w:tab/>
        <w:t>1168</w:t>
      </w:r>
    </w:p>
    <w:p w14:paraId="2DD7394F" w14:textId="77777777" w:rsidR="007059ED" w:rsidRDefault="007059ED">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34BE6A7C" w14:textId="77777777" w:rsidR="007059ED" w:rsidRDefault="007059ED">
      <w:pPr>
        <w:pStyle w:val="TOC3"/>
        <w:rPr>
          <w:rFonts w:asciiTheme="minorHAnsi" w:eastAsiaTheme="minorEastAsia" w:hAnsiTheme="minorHAnsi" w:cstheme="minorBidi"/>
          <w:sz w:val="22"/>
          <w:szCs w:val="22"/>
        </w:rPr>
      </w:pPr>
      <w:r w:rsidRPr="00AE6739">
        <w:rPr>
          <w:snapToGrid w:val="0"/>
        </w:rPr>
        <w:t>A.6.1.13</w:t>
      </w:r>
      <w:r>
        <w:rPr>
          <w:rFonts w:asciiTheme="minorHAnsi" w:eastAsiaTheme="minorEastAsia" w:hAnsiTheme="minorHAnsi" w:cstheme="minorBidi"/>
          <w:sz w:val="22"/>
          <w:szCs w:val="22"/>
        </w:rPr>
        <w:tab/>
      </w:r>
      <w:r w:rsidRPr="00AE6739">
        <w:rPr>
          <w:snapToGrid w:val="0"/>
        </w:rPr>
        <w:t>E-UTRAN HD-FDD Intra-frequency RRC Re-establishment for Cat-M1 UE in CEModeB</w:t>
      </w:r>
      <w:r>
        <w:tab/>
        <w:t>1170</w:t>
      </w:r>
    </w:p>
    <w:p w14:paraId="0807E846" w14:textId="77777777" w:rsidR="007059ED" w:rsidRDefault="007059ED">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E6739">
        <w:rPr>
          <w:snapToGrid w:val="0"/>
        </w:rPr>
        <w:t>Test Purpose and Environment</w:t>
      </w:r>
      <w:r>
        <w:tab/>
        <w:t>1170</w:t>
      </w:r>
    </w:p>
    <w:p w14:paraId="32667503" w14:textId="77777777" w:rsidR="007059ED" w:rsidRDefault="007059ED">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1FA3B4AE" w14:textId="77777777" w:rsidR="007059ED" w:rsidRDefault="007059ED">
      <w:pPr>
        <w:pStyle w:val="TOC3"/>
        <w:rPr>
          <w:rFonts w:asciiTheme="minorHAnsi" w:eastAsiaTheme="minorEastAsia" w:hAnsiTheme="minorHAnsi" w:cstheme="minorBidi"/>
          <w:sz w:val="22"/>
          <w:szCs w:val="22"/>
        </w:rPr>
      </w:pPr>
      <w:r w:rsidRPr="00AE6739">
        <w:rPr>
          <w:snapToGrid w:val="0"/>
        </w:rPr>
        <w:t>A.6.1.14</w:t>
      </w:r>
      <w:r>
        <w:rPr>
          <w:rFonts w:asciiTheme="minorHAnsi" w:eastAsiaTheme="minorEastAsia" w:hAnsiTheme="minorHAnsi" w:cstheme="minorBidi"/>
          <w:sz w:val="22"/>
          <w:szCs w:val="22"/>
        </w:rPr>
        <w:tab/>
      </w:r>
      <w:r w:rsidRPr="00AE6739">
        <w:rPr>
          <w:snapToGrid w:val="0"/>
        </w:rPr>
        <w:t>E-UTRAN TDD Intra-frequency RRC Re-establishment for Cat-M1 UE in CEModeB</w:t>
      </w:r>
      <w:r>
        <w:tab/>
        <w:t>1172</w:t>
      </w:r>
    </w:p>
    <w:p w14:paraId="665740B7" w14:textId="77777777" w:rsidR="007059ED" w:rsidRDefault="007059ED">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E6739">
        <w:rPr>
          <w:snapToGrid w:val="0"/>
        </w:rPr>
        <w:t>Test Purpose and Environment</w:t>
      </w:r>
      <w:r>
        <w:tab/>
        <w:t>1172</w:t>
      </w:r>
    </w:p>
    <w:p w14:paraId="3C5A8D97" w14:textId="77777777" w:rsidR="007059ED" w:rsidRDefault="007059ED">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78F69CEA" w14:textId="77777777" w:rsidR="007059ED" w:rsidRDefault="007059ED">
      <w:pPr>
        <w:pStyle w:val="TOC3"/>
        <w:rPr>
          <w:rFonts w:asciiTheme="minorHAnsi" w:eastAsiaTheme="minorEastAsia" w:hAnsiTheme="minorHAnsi" w:cstheme="minorBidi"/>
          <w:sz w:val="22"/>
          <w:szCs w:val="22"/>
        </w:rPr>
      </w:pPr>
      <w:r w:rsidRPr="00AE6739">
        <w:rPr>
          <w:snapToGrid w:val="0"/>
        </w:rPr>
        <w:t>A.6.1.15</w:t>
      </w:r>
      <w:r>
        <w:rPr>
          <w:rFonts w:asciiTheme="minorHAnsi" w:eastAsiaTheme="minorEastAsia" w:hAnsiTheme="minorHAnsi" w:cstheme="minorBidi"/>
          <w:sz w:val="22"/>
          <w:szCs w:val="22"/>
        </w:rPr>
        <w:tab/>
      </w:r>
      <w:r w:rsidRPr="00AE6739">
        <w:rPr>
          <w:snapToGrid w:val="0"/>
        </w:rPr>
        <w:t>HD-FDD Intra-frequency RRC Re-establishment for UE</w:t>
      </w:r>
      <w:r w:rsidRPr="00AE6739">
        <w:rPr>
          <w:snapToGrid w:val="0"/>
          <w:lang w:eastAsia="zh-CN"/>
        </w:rPr>
        <w:t xml:space="preserve"> category NB1 in In-Band mode under enhanced coverage</w:t>
      </w:r>
      <w:r>
        <w:tab/>
        <w:t>1174</w:t>
      </w:r>
    </w:p>
    <w:p w14:paraId="27EEACA7" w14:textId="77777777" w:rsidR="007059ED" w:rsidRDefault="007059ED">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E6739">
        <w:rPr>
          <w:snapToGrid w:val="0"/>
        </w:rPr>
        <w:t>Test Purpose and Environment</w:t>
      </w:r>
      <w:r>
        <w:tab/>
        <w:t>1174</w:t>
      </w:r>
    </w:p>
    <w:p w14:paraId="0A624F06" w14:textId="77777777" w:rsidR="007059ED" w:rsidRDefault="007059ED">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787E502D" w14:textId="77777777" w:rsidR="007059ED" w:rsidRDefault="007059ED">
      <w:pPr>
        <w:pStyle w:val="TOC3"/>
        <w:rPr>
          <w:rFonts w:asciiTheme="minorHAnsi" w:eastAsiaTheme="minorEastAsia" w:hAnsiTheme="minorHAnsi" w:cstheme="minorBidi"/>
          <w:sz w:val="22"/>
          <w:szCs w:val="22"/>
        </w:rPr>
      </w:pPr>
      <w:r w:rsidRPr="00AE6739">
        <w:rPr>
          <w:snapToGrid w:val="0"/>
        </w:rPr>
        <w:t>A.6.1.16</w:t>
      </w:r>
      <w:r>
        <w:rPr>
          <w:rFonts w:asciiTheme="minorHAnsi" w:eastAsiaTheme="minorEastAsia" w:hAnsiTheme="minorHAnsi" w:cstheme="minorBidi"/>
          <w:sz w:val="22"/>
          <w:szCs w:val="22"/>
        </w:rPr>
        <w:tab/>
      </w:r>
      <w:r w:rsidRPr="00AE6739">
        <w:rPr>
          <w:snapToGrid w:val="0"/>
        </w:rPr>
        <w:t>HD-FDD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1177</w:t>
      </w:r>
    </w:p>
    <w:p w14:paraId="20D6B4A1" w14:textId="77777777" w:rsidR="007059ED" w:rsidRDefault="007059ED">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E6739">
        <w:rPr>
          <w:snapToGrid w:val="0"/>
        </w:rPr>
        <w:t>Test Purpose and Environment</w:t>
      </w:r>
      <w:r>
        <w:tab/>
        <w:t>1177</w:t>
      </w:r>
    </w:p>
    <w:p w14:paraId="67DC35B7" w14:textId="77777777" w:rsidR="007059ED" w:rsidRDefault="007059ED">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06059449" w14:textId="77777777" w:rsidR="007059ED" w:rsidRDefault="007059ED">
      <w:pPr>
        <w:pStyle w:val="TOC3"/>
        <w:rPr>
          <w:rFonts w:asciiTheme="minorHAnsi" w:eastAsiaTheme="minorEastAsia" w:hAnsiTheme="minorHAnsi" w:cstheme="minorBidi"/>
          <w:sz w:val="22"/>
          <w:szCs w:val="22"/>
        </w:rPr>
      </w:pPr>
      <w:r w:rsidRPr="00AE6739">
        <w:rPr>
          <w:snapToGrid w:val="0"/>
        </w:rPr>
        <w:t>A.6.1.17</w:t>
      </w:r>
      <w:r>
        <w:rPr>
          <w:rFonts w:asciiTheme="minorHAnsi" w:eastAsiaTheme="minorEastAsia" w:hAnsiTheme="minorHAnsi" w:cstheme="minorBidi"/>
          <w:sz w:val="22"/>
          <w:szCs w:val="22"/>
        </w:rPr>
        <w:tab/>
      </w:r>
      <w:r w:rsidRPr="00AE6739">
        <w:rPr>
          <w:snapToGrid w:val="0"/>
        </w:rPr>
        <w:t>E-UTRAN FD-FDD Inter-frequency RRC Re-establishment for Cat-M1 UE in CEModeA</w:t>
      </w:r>
      <w:r>
        <w:tab/>
        <w:t>1180</w:t>
      </w:r>
    </w:p>
    <w:p w14:paraId="1F167017" w14:textId="77777777" w:rsidR="007059ED" w:rsidRDefault="007059ED">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E6739">
        <w:rPr>
          <w:snapToGrid w:val="0"/>
        </w:rPr>
        <w:t>Test Purpose and Environment</w:t>
      </w:r>
      <w:r>
        <w:tab/>
        <w:t>1180</w:t>
      </w:r>
    </w:p>
    <w:p w14:paraId="3AD6E558" w14:textId="77777777" w:rsidR="007059ED" w:rsidRDefault="007059ED">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61292347" w14:textId="77777777" w:rsidR="007059ED" w:rsidRDefault="007059ED">
      <w:pPr>
        <w:pStyle w:val="TOC3"/>
        <w:rPr>
          <w:rFonts w:asciiTheme="minorHAnsi" w:eastAsiaTheme="minorEastAsia" w:hAnsiTheme="minorHAnsi" w:cstheme="minorBidi"/>
          <w:sz w:val="22"/>
          <w:szCs w:val="22"/>
        </w:rPr>
      </w:pPr>
      <w:r w:rsidRPr="00AE6739">
        <w:rPr>
          <w:snapToGrid w:val="0"/>
        </w:rPr>
        <w:t>A.6.1.18</w:t>
      </w:r>
      <w:r>
        <w:rPr>
          <w:rFonts w:asciiTheme="minorHAnsi" w:eastAsiaTheme="minorEastAsia" w:hAnsiTheme="minorHAnsi" w:cstheme="minorBidi"/>
          <w:sz w:val="22"/>
          <w:szCs w:val="22"/>
        </w:rPr>
        <w:tab/>
      </w:r>
      <w:r w:rsidRPr="00AE6739">
        <w:rPr>
          <w:snapToGrid w:val="0"/>
        </w:rPr>
        <w:t>E-UTRAN HD-FDD Inter-frequency RRC Re-establishment for Cat-M1 UE in CEModeA</w:t>
      </w:r>
      <w:r>
        <w:tab/>
        <w:t>1182</w:t>
      </w:r>
    </w:p>
    <w:p w14:paraId="023B517C" w14:textId="77777777" w:rsidR="007059ED" w:rsidRDefault="007059ED">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AE6739">
        <w:rPr>
          <w:snapToGrid w:val="0"/>
        </w:rPr>
        <w:t>Test Purpose and Environment</w:t>
      </w:r>
      <w:r>
        <w:tab/>
        <w:t>1182</w:t>
      </w:r>
    </w:p>
    <w:p w14:paraId="38B1AABC" w14:textId="77777777" w:rsidR="007059ED" w:rsidRDefault="007059ED">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12EFB9FB" w14:textId="77777777" w:rsidR="007059ED" w:rsidRDefault="007059ED">
      <w:pPr>
        <w:pStyle w:val="TOC3"/>
        <w:rPr>
          <w:rFonts w:asciiTheme="minorHAnsi" w:eastAsiaTheme="minorEastAsia" w:hAnsiTheme="minorHAnsi" w:cstheme="minorBidi"/>
          <w:sz w:val="22"/>
          <w:szCs w:val="22"/>
        </w:rPr>
      </w:pPr>
      <w:r w:rsidRPr="00AE6739">
        <w:rPr>
          <w:snapToGrid w:val="0"/>
        </w:rPr>
        <w:t>A.6.1.19</w:t>
      </w:r>
      <w:r>
        <w:rPr>
          <w:rFonts w:asciiTheme="minorHAnsi" w:eastAsiaTheme="minorEastAsia" w:hAnsiTheme="minorHAnsi" w:cstheme="minorBidi"/>
          <w:sz w:val="22"/>
          <w:szCs w:val="22"/>
        </w:rPr>
        <w:tab/>
      </w:r>
      <w:r w:rsidRPr="00AE6739">
        <w:rPr>
          <w:snapToGrid w:val="0"/>
        </w:rPr>
        <w:t>E-UTRAN TDD-TDD Inter-frequency RRC Re-establishment for Cat-M1 UE in CEModeA</w:t>
      </w:r>
      <w:r>
        <w:tab/>
        <w:t>1184</w:t>
      </w:r>
    </w:p>
    <w:p w14:paraId="11BE87D6" w14:textId="77777777" w:rsidR="007059ED" w:rsidRDefault="007059ED">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E6739">
        <w:rPr>
          <w:snapToGrid w:val="0"/>
        </w:rPr>
        <w:t>Test Purpose and Environment</w:t>
      </w:r>
      <w:r>
        <w:tab/>
        <w:t>1184</w:t>
      </w:r>
    </w:p>
    <w:p w14:paraId="556DD251" w14:textId="77777777" w:rsidR="007059ED" w:rsidRDefault="007059ED">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712A4264" w14:textId="77777777" w:rsidR="007059ED" w:rsidRDefault="007059ED">
      <w:pPr>
        <w:pStyle w:val="TOC3"/>
        <w:rPr>
          <w:rFonts w:asciiTheme="minorHAnsi" w:eastAsiaTheme="minorEastAsia" w:hAnsiTheme="minorHAnsi" w:cstheme="minorBidi"/>
          <w:sz w:val="22"/>
          <w:szCs w:val="22"/>
        </w:rPr>
      </w:pPr>
      <w:r w:rsidRPr="00AE6739">
        <w:rPr>
          <w:snapToGrid w:val="0"/>
        </w:rPr>
        <w:t>A.6.1.20</w:t>
      </w:r>
      <w:r>
        <w:rPr>
          <w:rFonts w:asciiTheme="minorHAnsi" w:eastAsiaTheme="minorEastAsia" w:hAnsiTheme="minorHAnsi" w:cstheme="minorBidi"/>
          <w:sz w:val="22"/>
          <w:szCs w:val="22"/>
        </w:rPr>
        <w:tab/>
      </w:r>
      <w:r w:rsidRPr="00AE6739">
        <w:rPr>
          <w:snapToGrid w:val="0"/>
        </w:rPr>
        <w:t>E-UTRAN FD-FDD Inter-frequency RRC Re-establishment for Cat-M1 UE in CEModeB</w:t>
      </w:r>
      <w:r>
        <w:tab/>
        <w:t>1186</w:t>
      </w:r>
    </w:p>
    <w:p w14:paraId="7D41F5C7" w14:textId="77777777" w:rsidR="007059ED" w:rsidRDefault="007059ED">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E6739">
        <w:rPr>
          <w:snapToGrid w:val="0"/>
        </w:rPr>
        <w:t>Test Purpose and Environment</w:t>
      </w:r>
      <w:r>
        <w:tab/>
        <w:t>1186</w:t>
      </w:r>
    </w:p>
    <w:p w14:paraId="667ED272" w14:textId="77777777" w:rsidR="007059ED" w:rsidRDefault="007059ED">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2A5C42B2" w14:textId="77777777" w:rsidR="007059ED" w:rsidRDefault="007059ED">
      <w:pPr>
        <w:pStyle w:val="TOC3"/>
        <w:rPr>
          <w:rFonts w:asciiTheme="minorHAnsi" w:eastAsiaTheme="minorEastAsia" w:hAnsiTheme="minorHAnsi" w:cstheme="minorBidi"/>
          <w:sz w:val="22"/>
          <w:szCs w:val="22"/>
        </w:rPr>
      </w:pPr>
      <w:r w:rsidRPr="00AE6739">
        <w:rPr>
          <w:snapToGrid w:val="0"/>
        </w:rPr>
        <w:t>A.6.1.21</w:t>
      </w:r>
      <w:r>
        <w:rPr>
          <w:rFonts w:asciiTheme="minorHAnsi" w:eastAsiaTheme="minorEastAsia" w:hAnsiTheme="minorHAnsi" w:cstheme="minorBidi"/>
          <w:sz w:val="22"/>
          <w:szCs w:val="22"/>
        </w:rPr>
        <w:tab/>
      </w:r>
      <w:r w:rsidRPr="00AE6739">
        <w:rPr>
          <w:snapToGrid w:val="0"/>
        </w:rPr>
        <w:t>E-UTRAN HD-FDD Inter-frequency RRC Re-establishment for Cat-M1 UE in CEModeB</w:t>
      </w:r>
      <w:r>
        <w:tab/>
        <w:t>1188</w:t>
      </w:r>
    </w:p>
    <w:p w14:paraId="307773FE" w14:textId="77777777" w:rsidR="007059ED" w:rsidRDefault="007059ED">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E6739">
        <w:rPr>
          <w:snapToGrid w:val="0"/>
        </w:rPr>
        <w:t>Test Purpose and Environment</w:t>
      </w:r>
      <w:r>
        <w:tab/>
        <w:t>1188</w:t>
      </w:r>
    </w:p>
    <w:p w14:paraId="71A99C21" w14:textId="77777777" w:rsidR="007059ED" w:rsidRDefault="007059ED">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2D79B6C" w14:textId="77777777" w:rsidR="007059ED" w:rsidRDefault="007059ED">
      <w:pPr>
        <w:pStyle w:val="TOC3"/>
        <w:rPr>
          <w:rFonts w:asciiTheme="minorHAnsi" w:eastAsiaTheme="minorEastAsia" w:hAnsiTheme="minorHAnsi" w:cstheme="minorBidi"/>
          <w:sz w:val="22"/>
          <w:szCs w:val="22"/>
        </w:rPr>
      </w:pPr>
      <w:r w:rsidRPr="00AE6739">
        <w:rPr>
          <w:snapToGrid w:val="0"/>
        </w:rPr>
        <w:t>A.6.1.22</w:t>
      </w:r>
      <w:r>
        <w:rPr>
          <w:rFonts w:asciiTheme="minorHAnsi" w:eastAsiaTheme="minorEastAsia" w:hAnsiTheme="minorHAnsi" w:cstheme="minorBidi"/>
          <w:sz w:val="22"/>
          <w:szCs w:val="22"/>
        </w:rPr>
        <w:tab/>
      </w:r>
      <w:r w:rsidRPr="00AE6739">
        <w:rPr>
          <w:snapToGrid w:val="0"/>
        </w:rPr>
        <w:t>E-UTRAN TDD Inter-frequency RRC Re-establishment for Cat-M1 UE in CEModeB</w:t>
      </w:r>
      <w:r>
        <w:tab/>
        <w:t>1190</w:t>
      </w:r>
    </w:p>
    <w:p w14:paraId="74723468" w14:textId="77777777" w:rsidR="007059ED" w:rsidRDefault="007059ED">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E6739">
        <w:rPr>
          <w:snapToGrid w:val="0"/>
        </w:rPr>
        <w:t>Test Purpose and Environment</w:t>
      </w:r>
      <w:r>
        <w:tab/>
        <w:t>1190</w:t>
      </w:r>
    </w:p>
    <w:p w14:paraId="5C516022" w14:textId="77777777" w:rsidR="007059ED" w:rsidRDefault="007059ED">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38E1D6FD" w14:textId="77777777" w:rsidR="007059ED" w:rsidRDefault="007059ED">
      <w:pPr>
        <w:pStyle w:val="TOC3"/>
        <w:rPr>
          <w:rFonts w:asciiTheme="minorHAnsi" w:eastAsiaTheme="minorEastAsia" w:hAnsiTheme="minorHAnsi" w:cstheme="minorBidi"/>
          <w:sz w:val="22"/>
          <w:szCs w:val="22"/>
        </w:rPr>
      </w:pPr>
      <w:r w:rsidRPr="00AE6739">
        <w:rPr>
          <w:snapToGrid w:val="0"/>
        </w:rPr>
        <w:t>A.6.1.23</w:t>
      </w:r>
      <w:r>
        <w:rPr>
          <w:rFonts w:asciiTheme="minorHAnsi" w:eastAsiaTheme="minorEastAsia" w:hAnsiTheme="minorHAnsi" w:cstheme="minorBidi"/>
          <w:sz w:val="22"/>
          <w:szCs w:val="22"/>
        </w:rPr>
        <w:tab/>
      </w:r>
      <w:r w:rsidRPr="00AE6739">
        <w:rPr>
          <w:snapToGrid w:val="0"/>
        </w:rPr>
        <w:t>E-UTRAN TDD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1192</w:t>
      </w:r>
    </w:p>
    <w:p w14:paraId="4B016B32" w14:textId="77777777" w:rsidR="007059ED" w:rsidRDefault="007059ED">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AE6739">
        <w:rPr>
          <w:snapToGrid w:val="0"/>
        </w:rPr>
        <w:t>Test Purpose and Environment</w:t>
      </w:r>
      <w:r>
        <w:tab/>
        <w:t>1192</w:t>
      </w:r>
    </w:p>
    <w:p w14:paraId="107A3B5A" w14:textId="77777777" w:rsidR="007059ED" w:rsidRDefault="007059ED">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3C43AB89" w14:textId="77777777" w:rsidR="007059ED" w:rsidRDefault="007059ED">
      <w:pPr>
        <w:pStyle w:val="TOC3"/>
        <w:rPr>
          <w:rFonts w:asciiTheme="minorHAnsi" w:eastAsiaTheme="minorEastAsia" w:hAnsiTheme="minorHAnsi" w:cstheme="minorBidi"/>
          <w:sz w:val="22"/>
          <w:szCs w:val="22"/>
        </w:rPr>
      </w:pPr>
      <w:r w:rsidRPr="00AE6739">
        <w:rPr>
          <w:snapToGrid w:val="0"/>
        </w:rPr>
        <w:t>A.6.1.24</w:t>
      </w:r>
      <w:r>
        <w:rPr>
          <w:rFonts w:asciiTheme="minorHAnsi" w:eastAsiaTheme="minorEastAsia" w:hAnsiTheme="minorHAnsi" w:cstheme="minorBidi"/>
          <w:sz w:val="22"/>
          <w:szCs w:val="22"/>
        </w:rPr>
        <w:tab/>
      </w:r>
      <w:r w:rsidRPr="00AE6739">
        <w:rPr>
          <w:snapToGrid w:val="0"/>
        </w:rPr>
        <w:t>E-UTRAN TDD - TDD Intra-frequency RRC Re-establishment for UE</w:t>
      </w:r>
      <w:r w:rsidRPr="00AE6739">
        <w:rPr>
          <w:snapToGrid w:val="0"/>
          <w:lang w:eastAsia="zh-CN"/>
        </w:rPr>
        <w:t xml:space="preserve"> category NB1 in In-Band mode under enhanced coverage</w:t>
      </w:r>
      <w:r>
        <w:tab/>
        <w:t>1195</w:t>
      </w:r>
    </w:p>
    <w:p w14:paraId="0B187752" w14:textId="77777777" w:rsidR="007059ED" w:rsidRDefault="007059ED">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AE6739">
        <w:rPr>
          <w:snapToGrid w:val="0"/>
        </w:rPr>
        <w:t>Test Purpose and Environment</w:t>
      </w:r>
      <w:r>
        <w:tab/>
        <w:t>1195</w:t>
      </w:r>
    </w:p>
    <w:p w14:paraId="44A64261" w14:textId="77777777" w:rsidR="007059ED" w:rsidRDefault="007059ED">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394D68EB" w14:textId="77777777" w:rsidR="007059ED" w:rsidRDefault="007059E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69BEC580" w14:textId="77777777" w:rsidR="007059ED" w:rsidRDefault="007059ED">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56ABC04D" w14:textId="77777777" w:rsidR="007059ED" w:rsidRDefault="007059ED">
      <w:pPr>
        <w:pStyle w:val="TOC4"/>
        <w:rPr>
          <w:rFonts w:asciiTheme="minorHAnsi" w:eastAsiaTheme="minorEastAsia" w:hAnsiTheme="minorHAnsi" w:cstheme="minorBidi"/>
          <w:sz w:val="22"/>
          <w:szCs w:val="22"/>
        </w:rPr>
      </w:pPr>
      <w:r w:rsidRPr="00AE6739">
        <w:rPr>
          <w:rFonts w:cs="v4.2.0"/>
        </w:rPr>
        <w:t>A.6.2.1.1</w:t>
      </w:r>
      <w:r>
        <w:rPr>
          <w:rFonts w:asciiTheme="minorHAnsi" w:eastAsiaTheme="minorEastAsia" w:hAnsiTheme="minorHAnsi" w:cstheme="minorBidi"/>
          <w:sz w:val="22"/>
          <w:szCs w:val="22"/>
        </w:rPr>
        <w:tab/>
      </w:r>
      <w:r w:rsidRPr="00AE6739">
        <w:rPr>
          <w:rFonts w:cs="v4.2.0"/>
        </w:rPr>
        <w:t>Test Purpose and Environment</w:t>
      </w:r>
      <w:r>
        <w:tab/>
        <w:t>1198</w:t>
      </w:r>
    </w:p>
    <w:p w14:paraId="15FD2D08" w14:textId="77777777" w:rsidR="007059ED" w:rsidRDefault="007059ED">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2CB54454" w14:textId="77777777" w:rsidR="007059ED" w:rsidRDefault="007059ED">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410B1BBD" w14:textId="77777777" w:rsidR="007059ED" w:rsidRDefault="007059ED">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6233F79A" w14:textId="77777777" w:rsidR="007059ED" w:rsidRDefault="007059ED">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7EAEB5E5" w14:textId="77777777" w:rsidR="007059ED" w:rsidRDefault="007059ED">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0F850210" w14:textId="77777777" w:rsidR="007059ED" w:rsidRDefault="007059ED">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7CACDAA1" w14:textId="77777777" w:rsidR="007059ED" w:rsidRDefault="007059ED">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0E4C42E2" w14:textId="77777777" w:rsidR="007059ED" w:rsidRDefault="007059ED">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1EAE9D43" w14:textId="77777777" w:rsidR="007059ED" w:rsidRDefault="007059ED">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2BD3DFEB" w14:textId="77777777" w:rsidR="007059ED" w:rsidRDefault="007059ED">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7A420645" w14:textId="77777777" w:rsidR="007059ED" w:rsidRDefault="007059ED">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51F78558" w14:textId="77777777" w:rsidR="007059ED" w:rsidRDefault="007059ED">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1FC3599C" w14:textId="77777777" w:rsidR="007059ED" w:rsidRDefault="007059ED">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24518AF1" w14:textId="77777777" w:rsidR="007059ED" w:rsidRDefault="007059ED">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674C0E26" w14:textId="77777777" w:rsidR="007059ED" w:rsidRDefault="007059ED">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6BC7B666" w14:textId="77777777" w:rsidR="007059ED" w:rsidRDefault="007059ED">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67AD44CA" w14:textId="77777777" w:rsidR="007059ED" w:rsidRDefault="007059ED">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7D34DC36"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6FF0F3DB"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09C81CA9"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5D003BDC" w14:textId="77777777" w:rsidR="007059ED" w:rsidRDefault="007059ED">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6D055729" w14:textId="77777777" w:rsidR="007059ED" w:rsidRDefault="007059ED">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00EDC3D9" w14:textId="77777777" w:rsidR="007059ED" w:rsidRDefault="007059ED">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3C7F0A5D" w14:textId="77777777" w:rsidR="007059ED" w:rsidRDefault="007059ED">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70BD63E8" w14:textId="77777777" w:rsidR="007059ED" w:rsidRDefault="007059ED">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2CAEA395" w14:textId="77777777" w:rsidR="007059ED" w:rsidRDefault="007059ED">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42C65EF9" w14:textId="77777777" w:rsidR="007059ED" w:rsidRDefault="007059ED">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4F365A1C" w14:textId="77777777" w:rsidR="007059ED" w:rsidRDefault="007059ED">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732BD456" w14:textId="77777777" w:rsidR="007059ED" w:rsidRDefault="007059ED">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737DE438" w14:textId="77777777" w:rsidR="007059ED" w:rsidRDefault="007059ED">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3FA937A6" w14:textId="77777777" w:rsidR="007059ED" w:rsidRDefault="007059ED">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59C8A628" w14:textId="77777777" w:rsidR="007059ED" w:rsidRDefault="007059ED">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019B37FC" w14:textId="77777777" w:rsidR="007059ED" w:rsidRDefault="007059ED">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3ABF5DCB" w14:textId="77777777" w:rsidR="007059ED" w:rsidRDefault="007059ED">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5A7E04C5" w14:textId="77777777" w:rsidR="007059ED" w:rsidRDefault="007059ED">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2F89DE92" w14:textId="77777777" w:rsidR="007059ED" w:rsidRDefault="007059ED">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572C5B2F" w14:textId="77777777" w:rsidR="007059ED" w:rsidRDefault="007059ED">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5BB2F33D" w14:textId="77777777" w:rsidR="007059ED" w:rsidRDefault="007059ED">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7B2A4AD7" w14:textId="77777777" w:rsidR="007059ED" w:rsidRDefault="007059ED">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20861896" w14:textId="77777777" w:rsidR="007059ED" w:rsidRDefault="007059ED">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5369FD58" w14:textId="77777777" w:rsidR="007059ED" w:rsidRDefault="007059ED">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2429046B" w14:textId="77777777" w:rsidR="007059ED" w:rsidRDefault="007059ED">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549B427B" w14:textId="77777777" w:rsidR="007059ED" w:rsidRDefault="007059ED">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635238B5" w14:textId="77777777" w:rsidR="007059ED" w:rsidRDefault="007059ED">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6456514B" w14:textId="77777777" w:rsidR="007059ED" w:rsidRDefault="007059ED">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5E798668" w14:textId="77777777" w:rsidR="007059ED" w:rsidRDefault="007059ED">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77262DA7" w14:textId="77777777" w:rsidR="007059ED" w:rsidRDefault="007059ED">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0EB252C3" w14:textId="77777777" w:rsidR="007059ED" w:rsidRDefault="007059ED">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6A1DB650" w14:textId="77777777" w:rsidR="007059ED" w:rsidRDefault="007059ED">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10E8131A" w14:textId="77777777" w:rsidR="007059ED" w:rsidRDefault="007059ED">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32317F79" w14:textId="77777777" w:rsidR="007059ED" w:rsidRDefault="007059ED">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2FF4132F" w14:textId="77777777" w:rsidR="007059ED" w:rsidRDefault="007059ED">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4190BDD4" w14:textId="77777777" w:rsidR="007059ED" w:rsidRDefault="007059ED">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68CF39FE" w14:textId="77777777" w:rsidR="007059ED" w:rsidRDefault="007059ED">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70F0A627" w14:textId="77777777" w:rsidR="007059ED" w:rsidRDefault="007059ED">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1223</w:t>
      </w:r>
    </w:p>
    <w:p w14:paraId="5B23210D" w14:textId="77777777" w:rsidR="007059ED" w:rsidRDefault="007059ED">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6DB7C55D" w14:textId="77777777" w:rsidR="007059ED" w:rsidRDefault="007059ED">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3E1B723A" w14:textId="77777777" w:rsidR="007059ED" w:rsidRDefault="007059ED">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3DF9F536" w14:textId="77777777" w:rsidR="007059ED" w:rsidRDefault="007059ED">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3940DFCD" w14:textId="77777777" w:rsidR="007059ED" w:rsidRDefault="007059ED">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1224</w:t>
      </w:r>
    </w:p>
    <w:p w14:paraId="08D68462" w14:textId="77777777" w:rsidR="007059ED" w:rsidRDefault="007059ED">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1224</w:t>
      </w:r>
    </w:p>
    <w:p w14:paraId="28A14CF7" w14:textId="77777777" w:rsidR="007059ED" w:rsidRDefault="007059ED">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1224</w:t>
      </w:r>
    </w:p>
    <w:p w14:paraId="4F125D65" w14:textId="77777777" w:rsidR="007059ED" w:rsidRDefault="007059ED">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1226</w:t>
      </w:r>
    </w:p>
    <w:p w14:paraId="0E95D857" w14:textId="77777777" w:rsidR="007059ED" w:rsidRDefault="007059ED">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1226</w:t>
      </w:r>
    </w:p>
    <w:p w14:paraId="2599439F" w14:textId="77777777" w:rsidR="007059ED" w:rsidRDefault="007059ED">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1227</w:t>
      </w:r>
    </w:p>
    <w:p w14:paraId="03C3DF37" w14:textId="77777777" w:rsidR="007059ED" w:rsidRDefault="007059ED">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1227</w:t>
      </w:r>
    </w:p>
    <w:p w14:paraId="0C56FA27" w14:textId="77777777" w:rsidR="007059ED" w:rsidRDefault="007059ED">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1227</w:t>
      </w:r>
    </w:p>
    <w:p w14:paraId="7FC77458" w14:textId="77777777" w:rsidR="007059ED" w:rsidRDefault="007059ED">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1227</w:t>
      </w:r>
    </w:p>
    <w:p w14:paraId="21C74D6E" w14:textId="77777777" w:rsidR="007059ED" w:rsidRDefault="007059ED">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1227</w:t>
      </w:r>
    </w:p>
    <w:p w14:paraId="75F2395E" w14:textId="77777777" w:rsidR="007059ED" w:rsidRDefault="007059ED">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1228</w:t>
      </w:r>
    </w:p>
    <w:p w14:paraId="688FC521" w14:textId="77777777" w:rsidR="007059ED" w:rsidRDefault="007059ED">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1228</w:t>
      </w:r>
    </w:p>
    <w:p w14:paraId="6E8A7819" w14:textId="77777777" w:rsidR="007059ED" w:rsidRDefault="007059ED">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1228</w:t>
      </w:r>
    </w:p>
    <w:p w14:paraId="512E539D" w14:textId="77777777" w:rsidR="007059ED" w:rsidRDefault="007059ED">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1230</w:t>
      </w:r>
    </w:p>
    <w:p w14:paraId="794A83AD" w14:textId="77777777" w:rsidR="007059ED" w:rsidRDefault="007059ED">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1230</w:t>
      </w:r>
    </w:p>
    <w:p w14:paraId="3AAA754A" w14:textId="77777777" w:rsidR="007059ED" w:rsidRDefault="007059ED">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1231</w:t>
      </w:r>
    </w:p>
    <w:p w14:paraId="38627206" w14:textId="77777777" w:rsidR="007059ED" w:rsidRDefault="007059ED">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1231</w:t>
      </w:r>
    </w:p>
    <w:p w14:paraId="33BD175D" w14:textId="77777777" w:rsidR="007059ED" w:rsidRDefault="007059ED">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1231</w:t>
      </w:r>
    </w:p>
    <w:p w14:paraId="783613B0" w14:textId="77777777" w:rsidR="007059ED" w:rsidRDefault="007059ED">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1231</w:t>
      </w:r>
    </w:p>
    <w:p w14:paraId="4D9E3D06" w14:textId="77777777" w:rsidR="007059ED" w:rsidRDefault="007059ED">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1231</w:t>
      </w:r>
    </w:p>
    <w:p w14:paraId="4A97F335" w14:textId="77777777" w:rsidR="007059ED" w:rsidRDefault="007059ED">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1232</w:t>
      </w:r>
    </w:p>
    <w:p w14:paraId="425A24E6" w14:textId="77777777" w:rsidR="007059ED" w:rsidRDefault="007059ED">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1232</w:t>
      </w:r>
    </w:p>
    <w:p w14:paraId="174673EF" w14:textId="77777777" w:rsidR="007059ED" w:rsidRDefault="007059ED">
      <w:pPr>
        <w:pStyle w:val="TOC4"/>
        <w:rPr>
          <w:rFonts w:asciiTheme="minorHAnsi" w:eastAsiaTheme="minorEastAsia" w:hAnsiTheme="minorHAnsi" w:cstheme="minorBidi"/>
          <w:sz w:val="22"/>
          <w:szCs w:val="22"/>
        </w:rPr>
      </w:pPr>
      <w:r w:rsidRPr="00AE6739">
        <w:rPr>
          <w:rFonts w:cs="v4.2.0"/>
        </w:rPr>
        <w:t>A.6.2.13.1</w:t>
      </w:r>
      <w:r>
        <w:rPr>
          <w:rFonts w:asciiTheme="minorHAnsi" w:eastAsiaTheme="minorEastAsia" w:hAnsiTheme="minorHAnsi" w:cstheme="minorBidi"/>
          <w:sz w:val="22"/>
          <w:szCs w:val="22"/>
        </w:rPr>
        <w:tab/>
      </w:r>
      <w:r w:rsidRPr="00AE6739">
        <w:rPr>
          <w:rFonts w:cs="v4.2.0"/>
        </w:rPr>
        <w:t>Test Purpose and Environment</w:t>
      </w:r>
      <w:r>
        <w:tab/>
        <w:t>1232</w:t>
      </w:r>
    </w:p>
    <w:p w14:paraId="04DA4C47" w14:textId="77777777" w:rsidR="007059ED" w:rsidRDefault="007059ED">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1234</w:t>
      </w:r>
    </w:p>
    <w:p w14:paraId="45ACF8F7" w14:textId="77777777" w:rsidR="007059ED" w:rsidRDefault="007059ED">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1234</w:t>
      </w:r>
    </w:p>
    <w:p w14:paraId="17D7E5EA" w14:textId="77777777" w:rsidR="007059ED" w:rsidRDefault="007059ED">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1235</w:t>
      </w:r>
    </w:p>
    <w:p w14:paraId="509BEEBD" w14:textId="77777777" w:rsidR="007059ED" w:rsidRDefault="007059ED">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1235</w:t>
      </w:r>
    </w:p>
    <w:p w14:paraId="0922B35D" w14:textId="77777777" w:rsidR="007059ED" w:rsidRDefault="007059ED">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1235</w:t>
      </w:r>
    </w:p>
    <w:p w14:paraId="13479D14" w14:textId="77777777" w:rsidR="007059ED" w:rsidRDefault="007059ED">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1235</w:t>
      </w:r>
    </w:p>
    <w:p w14:paraId="3D61B4C6" w14:textId="77777777" w:rsidR="007059ED" w:rsidRDefault="007059ED">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1235</w:t>
      </w:r>
    </w:p>
    <w:p w14:paraId="6860E5B8" w14:textId="77777777" w:rsidR="007059ED" w:rsidRDefault="007059ED">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1236</w:t>
      </w:r>
    </w:p>
    <w:p w14:paraId="6859C338" w14:textId="77777777" w:rsidR="007059ED" w:rsidRDefault="007059ED">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1236</w:t>
      </w:r>
    </w:p>
    <w:p w14:paraId="56A33374" w14:textId="77777777" w:rsidR="007059ED" w:rsidRDefault="007059ED">
      <w:pPr>
        <w:pStyle w:val="TOC4"/>
        <w:rPr>
          <w:rFonts w:asciiTheme="minorHAnsi" w:eastAsiaTheme="minorEastAsia" w:hAnsiTheme="minorHAnsi" w:cstheme="minorBidi"/>
          <w:sz w:val="22"/>
          <w:szCs w:val="22"/>
        </w:rPr>
      </w:pPr>
      <w:r w:rsidRPr="00AE6739">
        <w:rPr>
          <w:rFonts w:cs="v4.2.0"/>
        </w:rPr>
        <w:t>A.6.2.14.1</w:t>
      </w:r>
      <w:r>
        <w:rPr>
          <w:rFonts w:asciiTheme="minorHAnsi" w:eastAsiaTheme="minorEastAsia" w:hAnsiTheme="minorHAnsi" w:cstheme="minorBidi"/>
          <w:sz w:val="22"/>
          <w:szCs w:val="22"/>
        </w:rPr>
        <w:tab/>
      </w:r>
      <w:r w:rsidRPr="00AE6739">
        <w:rPr>
          <w:rFonts w:cs="v4.2.0"/>
        </w:rPr>
        <w:t>Test Purpose and Environment</w:t>
      </w:r>
      <w:r>
        <w:tab/>
        <w:t>1236</w:t>
      </w:r>
    </w:p>
    <w:p w14:paraId="4DF9C97F" w14:textId="77777777" w:rsidR="007059ED" w:rsidRDefault="007059ED">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1238</w:t>
      </w:r>
    </w:p>
    <w:p w14:paraId="02B3FD9C" w14:textId="77777777" w:rsidR="007059ED" w:rsidRDefault="007059ED">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1238</w:t>
      </w:r>
    </w:p>
    <w:p w14:paraId="4E14EF6F" w14:textId="77777777" w:rsidR="007059ED" w:rsidRDefault="007059ED">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1239</w:t>
      </w:r>
    </w:p>
    <w:p w14:paraId="14326426" w14:textId="77777777" w:rsidR="007059ED" w:rsidRDefault="007059ED">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1239</w:t>
      </w:r>
    </w:p>
    <w:p w14:paraId="6C38C2B8" w14:textId="77777777" w:rsidR="007059ED" w:rsidRDefault="007059ED">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1239</w:t>
      </w:r>
    </w:p>
    <w:p w14:paraId="58930088" w14:textId="77777777" w:rsidR="007059ED" w:rsidRDefault="007059ED">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1239</w:t>
      </w:r>
    </w:p>
    <w:p w14:paraId="1A884CA2" w14:textId="77777777" w:rsidR="007059ED" w:rsidRDefault="007059ED">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1239</w:t>
      </w:r>
    </w:p>
    <w:p w14:paraId="79F0938D" w14:textId="77777777" w:rsidR="007059ED" w:rsidRDefault="007059ED">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1240</w:t>
      </w:r>
    </w:p>
    <w:p w14:paraId="1D598AFA" w14:textId="77777777" w:rsidR="007059ED" w:rsidRDefault="007059ED">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1240</w:t>
      </w:r>
    </w:p>
    <w:p w14:paraId="0F354AF3" w14:textId="77777777" w:rsidR="007059ED" w:rsidRDefault="007059ED">
      <w:pPr>
        <w:pStyle w:val="TOC4"/>
        <w:rPr>
          <w:rFonts w:asciiTheme="minorHAnsi" w:eastAsiaTheme="minorEastAsia" w:hAnsiTheme="minorHAnsi" w:cstheme="minorBidi"/>
          <w:sz w:val="22"/>
          <w:szCs w:val="22"/>
        </w:rPr>
      </w:pPr>
      <w:r w:rsidRPr="00AE6739">
        <w:rPr>
          <w:rFonts w:cs="v4.2.0"/>
        </w:rPr>
        <w:t>A.6.2.15.1</w:t>
      </w:r>
      <w:r>
        <w:rPr>
          <w:rFonts w:asciiTheme="minorHAnsi" w:eastAsiaTheme="minorEastAsia" w:hAnsiTheme="minorHAnsi" w:cstheme="minorBidi"/>
          <w:sz w:val="22"/>
          <w:szCs w:val="22"/>
        </w:rPr>
        <w:tab/>
      </w:r>
      <w:r w:rsidRPr="00AE6739">
        <w:rPr>
          <w:rFonts w:cs="v4.2.0"/>
        </w:rPr>
        <w:t>Test Purpose and Environment</w:t>
      </w:r>
      <w:r>
        <w:tab/>
        <w:t>1240</w:t>
      </w:r>
    </w:p>
    <w:p w14:paraId="0A89139D" w14:textId="77777777" w:rsidR="007059ED" w:rsidRDefault="007059ED">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1242</w:t>
      </w:r>
    </w:p>
    <w:p w14:paraId="47C21E83" w14:textId="77777777" w:rsidR="007059ED" w:rsidRDefault="007059ED">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1242</w:t>
      </w:r>
    </w:p>
    <w:p w14:paraId="7D19756E" w14:textId="77777777" w:rsidR="007059ED" w:rsidRDefault="007059ED">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1243</w:t>
      </w:r>
    </w:p>
    <w:p w14:paraId="54BB081A" w14:textId="77777777" w:rsidR="007059ED" w:rsidRDefault="007059ED">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1243</w:t>
      </w:r>
    </w:p>
    <w:p w14:paraId="2632B320" w14:textId="77777777" w:rsidR="007059ED" w:rsidRDefault="007059ED">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1243</w:t>
      </w:r>
    </w:p>
    <w:p w14:paraId="020E98C3" w14:textId="77777777" w:rsidR="007059ED" w:rsidRDefault="007059ED">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1243</w:t>
      </w:r>
    </w:p>
    <w:p w14:paraId="050724EB" w14:textId="77777777" w:rsidR="007059ED" w:rsidRDefault="007059ED">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1243</w:t>
      </w:r>
    </w:p>
    <w:p w14:paraId="7E200810" w14:textId="77777777" w:rsidR="007059ED" w:rsidRDefault="007059ED">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1244</w:t>
      </w:r>
    </w:p>
    <w:p w14:paraId="2DE24398" w14:textId="77777777" w:rsidR="007059ED" w:rsidRDefault="007059ED">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1244</w:t>
      </w:r>
    </w:p>
    <w:p w14:paraId="5C47D73D" w14:textId="77777777" w:rsidR="007059ED" w:rsidRDefault="007059ED">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1244</w:t>
      </w:r>
    </w:p>
    <w:p w14:paraId="4B1921C4" w14:textId="77777777" w:rsidR="007059ED" w:rsidRDefault="007059ED">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1247</w:t>
      </w:r>
    </w:p>
    <w:p w14:paraId="1E31378B" w14:textId="77777777" w:rsidR="007059ED" w:rsidRDefault="007059ED">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1247</w:t>
      </w:r>
    </w:p>
    <w:p w14:paraId="612C9314" w14:textId="77777777" w:rsidR="007059ED" w:rsidRDefault="007059ED">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1248</w:t>
      </w:r>
    </w:p>
    <w:p w14:paraId="06136054" w14:textId="77777777" w:rsidR="007059ED" w:rsidRDefault="007059ED">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1248</w:t>
      </w:r>
    </w:p>
    <w:p w14:paraId="306325DF" w14:textId="77777777" w:rsidR="007059ED" w:rsidRDefault="007059ED">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1248</w:t>
      </w:r>
    </w:p>
    <w:p w14:paraId="66B0AE0E" w14:textId="77777777" w:rsidR="007059ED" w:rsidRDefault="007059ED">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1248</w:t>
      </w:r>
    </w:p>
    <w:p w14:paraId="23124B52" w14:textId="77777777" w:rsidR="007059ED" w:rsidRDefault="007059ED">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1248</w:t>
      </w:r>
    </w:p>
    <w:p w14:paraId="0FE0426A" w14:textId="77777777" w:rsidR="007059ED" w:rsidRDefault="007059ED">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1248</w:t>
      </w:r>
    </w:p>
    <w:p w14:paraId="296083C6" w14:textId="77777777" w:rsidR="007059ED" w:rsidRDefault="007059ED">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1249</w:t>
      </w:r>
    </w:p>
    <w:p w14:paraId="76ABFD4C" w14:textId="77777777" w:rsidR="007059ED" w:rsidRDefault="007059ED">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1249</w:t>
      </w:r>
    </w:p>
    <w:p w14:paraId="3F21398E" w14:textId="77777777" w:rsidR="007059ED" w:rsidRDefault="007059ED">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1252</w:t>
      </w:r>
    </w:p>
    <w:p w14:paraId="78A9DA9E" w14:textId="77777777" w:rsidR="007059ED" w:rsidRDefault="007059ED">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1252</w:t>
      </w:r>
    </w:p>
    <w:p w14:paraId="2734DE07" w14:textId="77777777" w:rsidR="007059ED" w:rsidRDefault="007059ED">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1253</w:t>
      </w:r>
    </w:p>
    <w:p w14:paraId="32368B7C" w14:textId="77777777" w:rsidR="007059ED" w:rsidRDefault="007059ED">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1253</w:t>
      </w:r>
    </w:p>
    <w:p w14:paraId="7191DED3" w14:textId="77777777" w:rsidR="007059ED" w:rsidRDefault="007059ED">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1253</w:t>
      </w:r>
    </w:p>
    <w:p w14:paraId="041E2923" w14:textId="77777777" w:rsidR="007059ED" w:rsidRDefault="007059ED">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1253</w:t>
      </w:r>
    </w:p>
    <w:p w14:paraId="141CC729" w14:textId="77777777" w:rsidR="007059ED" w:rsidRDefault="007059ED">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1253</w:t>
      </w:r>
    </w:p>
    <w:p w14:paraId="2F112026" w14:textId="77777777" w:rsidR="007059ED" w:rsidRDefault="007059ED">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1253</w:t>
      </w:r>
    </w:p>
    <w:p w14:paraId="3F0B2ABF" w14:textId="77777777" w:rsidR="007059ED" w:rsidRDefault="007059ED">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1254</w:t>
      </w:r>
    </w:p>
    <w:p w14:paraId="2A73AC2B" w14:textId="77777777" w:rsidR="007059ED" w:rsidRDefault="007059ED">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1254</w:t>
      </w:r>
    </w:p>
    <w:p w14:paraId="32A0ABBD" w14:textId="77777777" w:rsidR="007059ED" w:rsidRDefault="007059ED">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1257</w:t>
      </w:r>
    </w:p>
    <w:p w14:paraId="58E93B63" w14:textId="77777777" w:rsidR="007059ED" w:rsidRDefault="007059ED">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1257</w:t>
      </w:r>
    </w:p>
    <w:p w14:paraId="06983AFB" w14:textId="77777777" w:rsidR="007059ED" w:rsidRDefault="007059ED">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1258</w:t>
      </w:r>
    </w:p>
    <w:p w14:paraId="191B65E2" w14:textId="77777777" w:rsidR="007059ED" w:rsidRDefault="007059ED">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1258</w:t>
      </w:r>
    </w:p>
    <w:p w14:paraId="4B205981" w14:textId="77777777" w:rsidR="007059ED" w:rsidRDefault="007059ED">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1258</w:t>
      </w:r>
    </w:p>
    <w:p w14:paraId="331691DD" w14:textId="77777777" w:rsidR="007059ED" w:rsidRDefault="007059ED">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1258</w:t>
      </w:r>
    </w:p>
    <w:p w14:paraId="03E6A9A0" w14:textId="77777777" w:rsidR="007059ED" w:rsidRDefault="007059ED">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1258</w:t>
      </w:r>
    </w:p>
    <w:p w14:paraId="4306068A" w14:textId="77777777" w:rsidR="007059ED" w:rsidRDefault="007059ED">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1258</w:t>
      </w:r>
    </w:p>
    <w:p w14:paraId="5935A470" w14:textId="77777777" w:rsidR="007059ED" w:rsidRDefault="007059ED">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1259</w:t>
      </w:r>
    </w:p>
    <w:p w14:paraId="79F24163" w14:textId="77777777" w:rsidR="007059ED" w:rsidRDefault="007059ED">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1259</w:t>
      </w:r>
    </w:p>
    <w:p w14:paraId="5DC377F6" w14:textId="77777777" w:rsidR="007059ED" w:rsidRDefault="007059ED">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1261</w:t>
      </w:r>
    </w:p>
    <w:p w14:paraId="2EDE0218" w14:textId="77777777" w:rsidR="007059ED" w:rsidRDefault="007059ED">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1261</w:t>
      </w:r>
    </w:p>
    <w:p w14:paraId="16031183" w14:textId="77777777" w:rsidR="007059ED" w:rsidRDefault="007059ED">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1262</w:t>
      </w:r>
    </w:p>
    <w:p w14:paraId="0EC38A50" w14:textId="77777777" w:rsidR="007059ED" w:rsidRDefault="007059ED">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1262</w:t>
      </w:r>
    </w:p>
    <w:p w14:paraId="7E9DC99E" w14:textId="77777777" w:rsidR="007059ED" w:rsidRDefault="007059ED">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1262</w:t>
      </w:r>
    </w:p>
    <w:p w14:paraId="064CB933" w14:textId="77777777" w:rsidR="007059ED" w:rsidRDefault="007059ED">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1262</w:t>
      </w:r>
    </w:p>
    <w:p w14:paraId="48698450" w14:textId="77777777" w:rsidR="007059ED" w:rsidRDefault="007059ED">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1262</w:t>
      </w:r>
    </w:p>
    <w:p w14:paraId="1305C00A" w14:textId="77777777" w:rsidR="007059ED" w:rsidRDefault="007059ED">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1262</w:t>
      </w:r>
    </w:p>
    <w:p w14:paraId="5EA50457" w14:textId="77777777" w:rsidR="007059ED" w:rsidRDefault="007059ED">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1263</w:t>
      </w:r>
    </w:p>
    <w:p w14:paraId="7BA46D18" w14:textId="77777777" w:rsidR="007059ED" w:rsidRDefault="007059ED">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1263</w:t>
      </w:r>
    </w:p>
    <w:p w14:paraId="6DFA3CB5" w14:textId="77777777" w:rsidR="007059ED" w:rsidRDefault="007059ED">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1265</w:t>
      </w:r>
    </w:p>
    <w:p w14:paraId="33F7E9DC" w14:textId="77777777" w:rsidR="007059ED" w:rsidRDefault="007059ED">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1265</w:t>
      </w:r>
    </w:p>
    <w:p w14:paraId="48D36B5F" w14:textId="77777777" w:rsidR="007059ED" w:rsidRDefault="007059ED">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1266</w:t>
      </w:r>
    </w:p>
    <w:p w14:paraId="71CAFC2B" w14:textId="77777777" w:rsidR="007059ED" w:rsidRDefault="007059ED">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1266</w:t>
      </w:r>
    </w:p>
    <w:p w14:paraId="1338E39A" w14:textId="77777777" w:rsidR="007059ED" w:rsidRDefault="007059ED">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1266</w:t>
      </w:r>
    </w:p>
    <w:p w14:paraId="088046AB" w14:textId="77777777" w:rsidR="007059ED" w:rsidRDefault="007059ED">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1266</w:t>
      </w:r>
    </w:p>
    <w:p w14:paraId="3C23B8AE" w14:textId="77777777" w:rsidR="007059ED" w:rsidRDefault="007059ED">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1266</w:t>
      </w:r>
    </w:p>
    <w:p w14:paraId="4170CBA5" w14:textId="77777777" w:rsidR="007059ED" w:rsidRDefault="007059ED">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1266</w:t>
      </w:r>
    </w:p>
    <w:p w14:paraId="1F414A04" w14:textId="77777777" w:rsidR="007059ED" w:rsidRDefault="007059ED">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1267</w:t>
      </w:r>
    </w:p>
    <w:p w14:paraId="26C14376" w14:textId="77777777" w:rsidR="007059ED" w:rsidRDefault="007059ED">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1267</w:t>
      </w:r>
    </w:p>
    <w:p w14:paraId="5F45CEB2" w14:textId="77777777" w:rsidR="007059ED" w:rsidRDefault="007059ED">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1269</w:t>
      </w:r>
    </w:p>
    <w:p w14:paraId="141771C9" w14:textId="77777777" w:rsidR="007059ED" w:rsidRDefault="007059ED">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1269</w:t>
      </w:r>
    </w:p>
    <w:p w14:paraId="6274EDCE" w14:textId="77777777" w:rsidR="007059ED" w:rsidRDefault="007059ED">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1270</w:t>
      </w:r>
    </w:p>
    <w:p w14:paraId="3AD3E41C" w14:textId="77777777" w:rsidR="007059ED" w:rsidRDefault="007059ED">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1270</w:t>
      </w:r>
    </w:p>
    <w:p w14:paraId="6DE2CBB4" w14:textId="77777777" w:rsidR="007059ED" w:rsidRDefault="007059ED">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1270</w:t>
      </w:r>
    </w:p>
    <w:p w14:paraId="30ADA7CF" w14:textId="77777777" w:rsidR="007059ED" w:rsidRDefault="007059ED">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1270</w:t>
      </w:r>
    </w:p>
    <w:p w14:paraId="110B8DF0" w14:textId="77777777" w:rsidR="007059ED" w:rsidRDefault="007059ED">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1270</w:t>
      </w:r>
    </w:p>
    <w:p w14:paraId="0350EC95" w14:textId="77777777" w:rsidR="007059ED" w:rsidRDefault="007059ED">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1270</w:t>
      </w:r>
    </w:p>
    <w:p w14:paraId="5290D30A" w14:textId="77777777" w:rsidR="007059ED" w:rsidRDefault="007059E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1271</w:t>
      </w:r>
    </w:p>
    <w:p w14:paraId="18FD0858" w14:textId="77777777" w:rsidR="007059ED" w:rsidRDefault="007059ED">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1271</w:t>
      </w:r>
    </w:p>
    <w:p w14:paraId="3E35DD0E" w14:textId="77777777" w:rsidR="007059ED" w:rsidRDefault="007059ED">
      <w:pPr>
        <w:pStyle w:val="TOC4"/>
        <w:rPr>
          <w:rFonts w:asciiTheme="minorHAnsi" w:eastAsiaTheme="minorEastAsia" w:hAnsiTheme="minorHAnsi" w:cstheme="minorBidi"/>
          <w:sz w:val="22"/>
          <w:szCs w:val="22"/>
        </w:rPr>
      </w:pPr>
      <w:r w:rsidRPr="00AE6739">
        <w:rPr>
          <w:snapToGrid w:val="0"/>
        </w:rPr>
        <w:t>A.6.3.1.1</w:t>
      </w:r>
      <w:r>
        <w:rPr>
          <w:rFonts w:asciiTheme="minorHAnsi" w:eastAsiaTheme="minorEastAsia" w:hAnsiTheme="minorHAnsi" w:cstheme="minorBidi"/>
          <w:sz w:val="22"/>
          <w:szCs w:val="22"/>
        </w:rPr>
        <w:tab/>
      </w:r>
      <w:r w:rsidRPr="00AE6739">
        <w:rPr>
          <w:snapToGrid w:val="0"/>
        </w:rPr>
        <w:t>Test Purpose and Environment</w:t>
      </w:r>
      <w:r>
        <w:tab/>
        <w:t>1271</w:t>
      </w:r>
    </w:p>
    <w:p w14:paraId="336E27B2" w14:textId="77777777" w:rsidR="007059ED" w:rsidRDefault="007059ED">
      <w:pPr>
        <w:pStyle w:val="TOC4"/>
        <w:rPr>
          <w:rFonts w:asciiTheme="minorHAnsi" w:eastAsiaTheme="minorEastAsia" w:hAnsiTheme="minorHAnsi" w:cstheme="minorBidi"/>
          <w:sz w:val="22"/>
          <w:szCs w:val="22"/>
        </w:rPr>
      </w:pPr>
      <w:r w:rsidRPr="00AE6739">
        <w:rPr>
          <w:snapToGrid w:val="0"/>
        </w:rPr>
        <w:t>A.6.3.1.2</w:t>
      </w:r>
      <w:r>
        <w:rPr>
          <w:rFonts w:asciiTheme="minorHAnsi" w:eastAsiaTheme="minorEastAsia" w:hAnsiTheme="minorHAnsi" w:cstheme="minorBidi"/>
          <w:sz w:val="22"/>
          <w:szCs w:val="22"/>
        </w:rPr>
        <w:tab/>
      </w:r>
      <w:r w:rsidRPr="00AE6739">
        <w:rPr>
          <w:snapToGrid w:val="0"/>
        </w:rPr>
        <w:t>Test Requirements</w:t>
      </w:r>
      <w:r>
        <w:tab/>
        <w:t>1273</w:t>
      </w:r>
    </w:p>
    <w:p w14:paraId="23F5A7B1" w14:textId="77777777" w:rsidR="007059ED" w:rsidRDefault="007059ED">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1273</w:t>
      </w:r>
    </w:p>
    <w:p w14:paraId="222EE47B" w14:textId="77777777" w:rsidR="007059ED" w:rsidRDefault="007059ED">
      <w:pPr>
        <w:pStyle w:val="TOC4"/>
        <w:rPr>
          <w:rFonts w:asciiTheme="minorHAnsi" w:eastAsiaTheme="minorEastAsia" w:hAnsiTheme="minorHAnsi" w:cstheme="minorBidi"/>
          <w:sz w:val="22"/>
          <w:szCs w:val="22"/>
        </w:rPr>
      </w:pPr>
      <w:r w:rsidRPr="00AE6739">
        <w:rPr>
          <w:snapToGrid w:val="0"/>
        </w:rPr>
        <w:t>A.6.3.2.1</w:t>
      </w:r>
      <w:r>
        <w:rPr>
          <w:rFonts w:asciiTheme="minorHAnsi" w:eastAsiaTheme="minorEastAsia" w:hAnsiTheme="minorHAnsi" w:cstheme="minorBidi"/>
          <w:sz w:val="22"/>
          <w:szCs w:val="22"/>
        </w:rPr>
        <w:tab/>
      </w:r>
      <w:r w:rsidRPr="00AE6739">
        <w:rPr>
          <w:snapToGrid w:val="0"/>
        </w:rPr>
        <w:t>Test Purpose and Environment</w:t>
      </w:r>
      <w:r>
        <w:tab/>
        <w:t>1273</w:t>
      </w:r>
    </w:p>
    <w:p w14:paraId="7BFFF87B" w14:textId="77777777" w:rsidR="007059ED" w:rsidRDefault="007059ED">
      <w:pPr>
        <w:pStyle w:val="TOC4"/>
        <w:rPr>
          <w:rFonts w:asciiTheme="minorHAnsi" w:eastAsiaTheme="minorEastAsia" w:hAnsiTheme="minorHAnsi" w:cstheme="minorBidi"/>
          <w:sz w:val="22"/>
          <w:szCs w:val="22"/>
        </w:rPr>
      </w:pPr>
      <w:r w:rsidRPr="00AE6739">
        <w:rPr>
          <w:snapToGrid w:val="0"/>
        </w:rPr>
        <w:t>A.6.3.2.2</w:t>
      </w:r>
      <w:r>
        <w:rPr>
          <w:rFonts w:asciiTheme="minorHAnsi" w:eastAsiaTheme="minorEastAsia" w:hAnsiTheme="minorHAnsi" w:cstheme="minorBidi"/>
          <w:sz w:val="22"/>
          <w:szCs w:val="22"/>
        </w:rPr>
        <w:tab/>
      </w:r>
      <w:r w:rsidRPr="00AE6739">
        <w:rPr>
          <w:snapToGrid w:val="0"/>
        </w:rPr>
        <w:t>Test Requirements</w:t>
      </w:r>
      <w:r>
        <w:tab/>
        <w:t>1275</w:t>
      </w:r>
    </w:p>
    <w:p w14:paraId="25EC708F" w14:textId="77777777" w:rsidR="007059ED" w:rsidRDefault="007059ED">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1275</w:t>
      </w:r>
    </w:p>
    <w:p w14:paraId="7AA6EABF"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7088A88E" w14:textId="77777777" w:rsidR="007059ED" w:rsidRDefault="007059ED">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1276</w:t>
      </w:r>
    </w:p>
    <w:p w14:paraId="45B74380" w14:textId="77777777" w:rsidR="007059ED" w:rsidRDefault="007059ED">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1277</w:t>
      </w:r>
    </w:p>
    <w:p w14:paraId="22A55F57"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3D475E47" w14:textId="77777777" w:rsidR="007059ED" w:rsidRDefault="007059ED">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1278</w:t>
      </w:r>
    </w:p>
    <w:p w14:paraId="75F8A32E"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1279</w:t>
      </w:r>
    </w:p>
    <w:p w14:paraId="5E99104C"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1279</w:t>
      </w:r>
    </w:p>
    <w:p w14:paraId="311325BA"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1281</w:t>
      </w:r>
    </w:p>
    <w:p w14:paraId="469B1C8C"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1281</w:t>
      </w:r>
    </w:p>
    <w:p w14:paraId="47A307BE"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6</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1281</w:t>
      </w:r>
    </w:p>
    <w:p w14:paraId="546CD88B" w14:textId="77777777" w:rsidR="007059ED" w:rsidRDefault="007059ED">
      <w:pPr>
        <w:pStyle w:val="TOC4"/>
        <w:rPr>
          <w:rFonts w:asciiTheme="minorHAnsi" w:eastAsiaTheme="minorEastAsia" w:hAnsiTheme="minorHAnsi" w:cstheme="minorBidi"/>
          <w:sz w:val="22"/>
          <w:szCs w:val="22"/>
        </w:rPr>
      </w:pPr>
      <w:r w:rsidRPr="00AE6739">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E6739">
        <w:rPr>
          <w:snapToGrid w:val="0"/>
        </w:rPr>
        <w:t>Test Requirements</w:t>
      </w:r>
      <w:r>
        <w:tab/>
        <w:t>1284</w:t>
      </w:r>
    </w:p>
    <w:p w14:paraId="6EBC2223"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1284</w:t>
      </w:r>
    </w:p>
    <w:p w14:paraId="42768A28"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1284</w:t>
      </w:r>
    </w:p>
    <w:p w14:paraId="589EFAAB"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1287</w:t>
      </w:r>
    </w:p>
    <w:p w14:paraId="66035FAA"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1287</w:t>
      </w:r>
    </w:p>
    <w:p w14:paraId="2A79EC07"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1287</w:t>
      </w:r>
    </w:p>
    <w:p w14:paraId="22609845"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1290</w:t>
      </w:r>
    </w:p>
    <w:p w14:paraId="6EBE4CBB" w14:textId="77777777" w:rsidR="007059ED" w:rsidRDefault="007059ED">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1290</w:t>
      </w:r>
    </w:p>
    <w:p w14:paraId="15928E95" w14:textId="77777777" w:rsidR="007059ED" w:rsidRDefault="007059ED">
      <w:pPr>
        <w:pStyle w:val="TOC4"/>
        <w:rPr>
          <w:rFonts w:asciiTheme="minorHAnsi" w:eastAsiaTheme="minorEastAsia" w:hAnsiTheme="minorHAnsi" w:cstheme="minorBidi"/>
          <w:sz w:val="22"/>
          <w:szCs w:val="22"/>
        </w:rPr>
      </w:pPr>
      <w:r w:rsidRPr="00AE6739">
        <w:rPr>
          <w:snapToGrid w:val="0"/>
        </w:rPr>
        <w:t>A.6.3.9.1</w:t>
      </w:r>
      <w:r>
        <w:rPr>
          <w:rFonts w:asciiTheme="minorHAnsi" w:eastAsiaTheme="minorEastAsia" w:hAnsiTheme="minorHAnsi" w:cstheme="minorBidi"/>
          <w:sz w:val="22"/>
          <w:szCs w:val="22"/>
        </w:rPr>
        <w:tab/>
      </w:r>
      <w:r w:rsidRPr="00AE6739">
        <w:rPr>
          <w:snapToGrid w:val="0"/>
        </w:rPr>
        <w:t>Test Purpose and Environment</w:t>
      </w:r>
      <w:r>
        <w:tab/>
        <w:t>1290</w:t>
      </w:r>
    </w:p>
    <w:p w14:paraId="3274AC4B" w14:textId="77777777" w:rsidR="007059ED" w:rsidRDefault="007059ED">
      <w:pPr>
        <w:pStyle w:val="TOC4"/>
        <w:rPr>
          <w:rFonts w:asciiTheme="minorHAnsi" w:eastAsiaTheme="minorEastAsia" w:hAnsiTheme="minorHAnsi" w:cstheme="minorBidi"/>
          <w:sz w:val="22"/>
          <w:szCs w:val="22"/>
        </w:rPr>
      </w:pPr>
      <w:r w:rsidRPr="00AE6739">
        <w:rPr>
          <w:snapToGrid w:val="0"/>
        </w:rPr>
        <w:t>A.6.3.9.2</w:t>
      </w:r>
      <w:r>
        <w:rPr>
          <w:rFonts w:asciiTheme="minorHAnsi" w:eastAsiaTheme="minorEastAsia" w:hAnsiTheme="minorHAnsi" w:cstheme="minorBidi"/>
          <w:sz w:val="22"/>
          <w:szCs w:val="22"/>
        </w:rPr>
        <w:tab/>
      </w:r>
      <w:r w:rsidRPr="00AE6739">
        <w:rPr>
          <w:snapToGrid w:val="0"/>
        </w:rPr>
        <w:t>Test Requirements</w:t>
      </w:r>
      <w:r>
        <w:tab/>
        <w:t>1292</w:t>
      </w:r>
    </w:p>
    <w:p w14:paraId="41027BA2" w14:textId="77777777" w:rsidR="007059ED" w:rsidRDefault="007059ED">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1292</w:t>
      </w:r>
    </w:p>
    <w:p w14:paraId="174DCD25" w14:textId="77777777" w:rsidR="007059ED" w:rsidRDefault="007059ED">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1EC3CF5F" w14:textId="77777777" w:rsidR="007059ED" w:rsidRDefault="007059ED">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1294</w:t>
      </w:r>
    </w:p>
    <w:p w14:paraId="58F73B90" w14:textId="77777777" w:rsidR="007059ED" w:rsidRDefault="007059ED">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1294</w:t>
      </w:r>
    </w:p>
    <w:p w14:paraId="1FB4EB2A" w14:textId="77777777" w:rsidR="007059ED" w:rsidRDefault="007059ED">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1294</w:t>
      </w:r>
    </w:p>
    <w:p w14:paraId="7AAE7AA7" w14:textId="77777777" w:rsidR="007059ED" w:rsidRDefault="007059ED">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1296</w:t>
      </w:r>
    </w:p>
    <w:p w14:paraId="12A4550D" w14:textId="77777777" w:rsidR="007059ED" w:rsidRDefault="007059ED">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1296</w:t>
      </w:r>
    </w:p>
    <w:p w14:paraId="455F9B47" w14:textId="77777777" w:rsidR="007059ED" w:rsidRDefault="007059ED">
      <w:pPr>
        <w:pStyle w:val="TOC4"/>
        <w:rPr>
          <w:rFonts w:asciiTheme="minorHAnsi" w:eastAsiaTheme="minorEastAsia" w:hAnsiTheme="minorHAnsi" w:cstheme="minorBidi"/>
          <w:sz w:val="22"/>
          <w:szCs w:val="22"/>
        </w:rPr>
      </w:pPr>
      <w:r w:rsidRPr="00AE6739">
        <w:rPr>
          <w:snapToGrid w:val="0"/>
        </w:rPr>
        <w:t>A.6.3.12.1</w:t>
      </w:r>
      <w:r>
        <w:rPr>
          <w:rFonts w:asciiTheme="minorHAnsi" w:eastAsiaTheme="minorEastAsia" w:hAnsiTheme="minorHAnsi" w:cstheme="minorBidi"/>
          <w:sz w:val="22"/>
          <w:szCs w:val="22"/>
        </w:rPr>
        <w:tab/>
      </w:r>
      <w:r w:rsidRPr="00AE6739">
        <w:rPr>
          <w:snapToGrid w:val="0"/>
        </w:rPr>
        <w:t>Test Purpose and Environment</w:t>
      </w:r>
      <w:r>
        <w:tab/>
        <w:t>1296</w:t>
      </w:r>
    </w:p>
    <w:p w14:paraId="7FD4DE89" w14:textId="77777777" w:rsidR="007059ED" w:rsidRDefault="007059ED">
      <w:pPr>
        <w:pStyle w:val="TOC4"/>
        <w:rPr>
          <w:rFonts w:asciiTheme="minorHAnsi" w:eastAsiaTheme="minorEastAsia" w:hAnsiTheme="minorHAnsi" w:cstheme="minorBidi"/>
          <w:sz w:val="22"/>
          <w:szCs w:val="22"/>
        </w:rPr>
      </w:pPr>
      <w:r w:rsidRPr="00AE6739">
        <w:rPr>
          <w:snapToGrid w:val="0"/>
        </w:rPr>
        <w:t>A.6.3.12.2</w:t>
      </w:r>
      <w:r>
        <w:rPr>
          <w:rFonts w:asciiTheme="minorHAnsi" w:eastAsiaTheme="minorEastAsia" w:hAnsiTheme="minorHAnsi" w:cstheme="minorBidi"/>
          <w:sz w:val="22"/>
          <w:szCs w:val="22"/>
        </w:rPr>
        <w:tab/>
      </w:r>
      <w:r w:rsidRPr="00AE6739">
        <w:rPr>
          <w:snapToGrid w:val="0"/>
        </w:rPr>
        <w:t>Test Requirements</w:t>
      </w:r>
      <w:r>
        <w:tab/>
        <w:t>1299</w:t>
      </w:r>
    </w:p>
    <w:p w14:paraId="246A359E" w14:textId="77777777" w:rsidR="007059ED" w:rsidRDefault="007059ED">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1997AE04" w14:textId="77777777" w:rsidR="007059ED" w:rsidRDefault="007059ED">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6AFB8B18" w14:textId="77777777" w:rsidR="007059ED" w:rsidRDefault="007059ED">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4F140809" w14:textId="77777777" w:rsidR="007059ED" w:rsidRDefault="007059ED">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4E8525E6" w14:textId="77777777" w:rsidR="007059ED" w:rsidRDefault="007059ED">
      <w:pPr>
        <w:pStyle w:val="TOC4"/>
        <w:rPr>
          <w:rFonts w:asciiTheme="minorHAnsi" w:eastAsiaTheme="minorEastAsia" w:hAnsiTheme="minorHAnsi" w:cstheme="minorBidi"/>
          <w:sz w:val="22"/>
          <w:szCs w:val="22"/>
        </w:rPr>
      </w:pPr>
      <w:r w:rsidRPr="00AE6739">
        <w:rPr>
          <w:rFonts w:cs="v4.2.0"/>
        </w:rPr>
        <w:t>A.7.1.1.2</w:t>
      </w:r>
      <w:r>
        <w:rPr>
          <w:rFonts w:asciiTheme="minorHAnsi" w:eastAsiaTheme="minorEastAsia" w:hAnsiTheme="minorHAnsi" w:cstheme="minorBidi"/>
          <w:sz w:val="22"/>
          <w:szCs w:val="22"/>
        </w:rPr>
        <w:tab/>
      </w:r>
      <w:r w:rsidRPr="00AE6739">
        <w:rPr>
          <w:rFonts w:cs="v4.2.0"/>
        </w:rPr>
        <w:t>Test Requirements</w:t>
      </w:r>
      <w:r>
        <w:tab/>
        <w:t>1289</w:t>
      </w:r>
    </w:p>
    <w:p w14:paraId="650BC038" w14:textId="77777777" w:rsidR="007059ED" w:rsidRDefault="007059ED">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0EDA121E" w14:textId="77777777" w:rsidR="007059ED" w:rsidRDefault="007059ED">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5EF5C058" w14:textId="77777777" w:rsidR="007059ED" w:rsidRDefault="007059ED">
      <w:pPr>
        <w:pStyle w:val="TOC4"/>
        <w:rPr>
          <w:rFonts w:asciiTheme="minorHAnsi" w:eastAsiaTheme="minorEastAsia" w:hAnsiTheme="minorHAnsi" w:cstheme="minorBidi"/>
          <w:sz w:val="22"/>
          <w:szCs w:val="22"/>
        </w:rPr>
      </w:pPr>
      <w:r w:rsidRPr="00AE6739">
        <w:rPr>
          <w:rFonts w:cs="v4.2.0"/>
        </w:rPr>
        <w:t>A.7.1.2.2</w:t>
      </w:r>
      <w:r>
        <w:rPr>
          <w:rFonts w:asciiTheme="minorHAnsi" w:eastAsiaTheme="minorEastAsia" w:hAnsiTheme="minorHAnsi" w:cstheme="minorBidi"/>
          <w:sz w:val="22"/>
          <w:szCs w:val="22"/>
        </w:rPr>
        <w:tab/>
      </w:r>
      <w:r w:rsidRPr="00AE6739">
        <w:rPr>
          <w:rFonts w:cs="v4.2.0"/>
        </w:rPr>
        <w:t>Test Requirements</w:t>
      </w:r>
      <w:r>
        <w:tab/>
        <w:t>1292</w:t>
      </w:r>
    </w:p>
    <w:p w14:paraId="14E0D9B2" w14:textId="77777777" w:rsidR="007059ED" w:rsidRDefault="007059ED">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110C4075" w14:textId="77777777" w:rsidR="007059ED" w:rsidRDefault="007059ED">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E118439" w14:textId="77777777" w:rsidR="007059ED" w:rsidRDefault="007059ED">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210A4FA2" w14:textId="77777777" w:rsidR="007059ED" w:rsidRDefault="007059ED">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239DB3EC" w14:textId="77777777" w:rsidR="007059ED" w:rsidRDefault="007059ED">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740C35CE" w14:textId="77777777" w:rsidR="007059ED" w:rsidRDefault="007059ED">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13790E35" w14:textId="77777777" w:rsidR="007059ED" w:rsidRDefault="007059ED">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622D029" w14:textId="77777777" w:rsidR="007059ED" w:rsidRDefault="007059ED">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2098849F" w14:textId="77777777" w:rsidR="007059ED" w:rsidRDefault="007059ED">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1624856E" w14:textId="77777777" w:rsidR="007059ED" w:rsidRDefault="007059ED">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121F933F" w14:textId="77777777" w:rsidR="007059ED" w:rsidRDefault="007059ED">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606099E6" w14:textId="77777777" w:rsidR="007059ED" w:rsidRDefault="007059ED">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4FCE75D" w14:textId="77777777" w:rsidR="007059ED" w:rsidRDefault="007059ED">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2544E0AF" w14:textId="77777777" w:rsidR="007059ED" w:rsidRDefault="007059ED">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5E6C63D4" w14:textId="77777777" w:rsidR="007059ED" w:rsidRDefault="007059ED">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7F3E9613" w14:textId="77777777" w:rsidR="007059ED" w:rsidRDefault="007059ED">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1F1063D8" w14:textId="77777777" w:rsidR="007059ED" w:rsidRDefault="007059ED">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2D32292" w14:textId="77777777" w:rsidR="007059ED" w:rsidRDefault="007059ED">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08E2115C" w14:textId="77777777" w:rsidR="007059ED" w:rsidRDefault="007059ED">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E6739">
        <w:rPr>
          <w:snapToGrid w:val="0"/>
          <w:lang w:eastAsia="zh-CN"/>
        </w:rPr>
        <w:t xml:space="preserve"> for 20MHz +20MHz</w:t>
      </w:r>
      <w:r>
        <w:tab/>
        <w:t>1304</w:t>
      </w:r>
    </w:p>
    <w:p w14:paraId="63C0B37D" w14:textId="77777777" w:rsidR="007059ED" w:rsidRDefault="007059ED">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72B29DAC" w14:textId="77777777" w:rsidR="007059ED" w:rsidRDefault="007059ED">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4957B277" w14:textId="77777777" w:rsidR="007059ED" w:rsidRDefault="007059ED">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E6739">
        <w:rPr>
          <w:snapToGrid w:val="0"/>
          <w:lang w:eastAsia="zh-CN"/>
        </w:rPr>
        <w:t>20MHz +10MHz</w:t>
      </w:r>
      <w:r>
        <w:tab/>
        <w:t>1304</w:t>
      </w:r>
    </w:p>
    <w:p w14:paraId="4466571F" w14:textId="77777777" w:rsidR="007059ED" w:rsidRDefault="007059ED">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25291C93" w14:textId="77777777" w:rsidR="007059ED" w:rsidRDefault="007059ED">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353A04DA" w14:textId="77777777" w:rsidR="007059ED" w:rsidRDefault="007059ED">
      <w:pPr>
        <w:pStyle w:val="TOC3"/>
        <w:rPr>
          <w:rFonts w:asciiTheme="minorHAnsi" w:eastAsiaTheme="minorEastAsia" w:hAnsiTheme="minorHAnsi" w:cstheme="minorBidi"/>
          <w:sz w:val="22"/>
          <w:szCs w:val="22"/>
        </w:rPr>
      </w:pPr>
      <w:r w:rsidRPr="00AE6739">
        <w:rPr>
          <w:lang w:val="fi-FI"/>
        </w:rPr>
        <w:t>A.7.1.8</w:t>
      </w:r>
      <w:r>
        <w:rPr>
          <w:rFonts w:asciiTheme="minorHAnsi" w:eastAsiaTheme="minorEastAsia" w:hAnsiTheme="minorHAnsi" w:cstheme="minorBidi"/>
          <w:sz w:val="22"/>
          <w:szCs w:val="22"/>
        </w:rPr>
        <w:tab/>
      </w:r>
      <w:r w:rsidRPr="00AE6739">
        <w:rPr>
          <w:lang w:val="fi-FI"/>
        </w:rPr>
        <w:t>Void</w:t>
      </w:r>
      <w:r>
        <w:tab/>
        <w:t>1305</w:t>
      </w:r>
    </w:p>
    <w:p w14:paraId="0DD8E3AF" w14:textId="77777777" w:rsidR="007059ED" w:rsidRDefault="007059ED">
      <w:pPr>
        <w:pStyle w:val="TOC4"/>
        <w:rPr>
          <w:rFonts w:asciiTheme="minorHAnsi" w:eastAsiaTheme="minorEastAsia" w:hAnsiTheme="minorHAnsi" w:cstheme="minorBidi"/>
          <w:sz w:val="22"/>
          <w:szCs w:val="22"/>
        </w:rPr>
      </w:pPr>
      <w:r w:rsidRPr="00AE6739">
        <w:rPr>
          <w:lang w:val="fi-FI"/>
        </w:rPr>
        <w:t>A.7.1.8.1</w:t>
      </w:r>
      <w:r>
        <w:rPr>
          <w:rFonts w:asciiTheme="minorHAnsi" w:eastAsiaTheme="minorEastAsia" w:hAnsiTheme="minorHAnsi" w:cstheme="minorBidi"/>
          <w:sz w:val="22"/>
          <w:szCs w:val="22"/>
        </w:rPr>
        <w:tab/>
      </w:r>
      <w:r w:rsidRPr="00AE6739">
        <w:rPr>
          <w:lang w:val="fi-FI"/>
        </w:rPr>
        <w:t>Void</w:t>
      </w:r>
      <w:r>
        <w:tab/>
        <w:t>1305</w:t>
      </w:r>
    </w:p>
    <w:p w14:paraId="54A364CC" w14:textId="77777777" w:rsidR="007059ED" w:rsidRDefault="007059ED">
      <w:pPr>
        <w:pStyle w:val="TOC4"/>
        <w:rPr>
          <w:rFonts w:asciiTheme="minorHAnsi" w:eastAsiaTheme="minorEastAsia" w:hAnsiTheme="minorHAnsi" w:cstheme="minorBidi"/>
          <w:sz w:val="22"/>
          <w:szCs w:val="22"/>
        </w:rPr>
      </w:pPr>
      <w:r w:rsidRPr="00AE6739">
        <w:rPr>
          <w:lang w:val="fi-FI"/>
        </w:rPr>
        <w:t>A.7.1.8.2</w:t>
      </w:r>
      <w:r>
        <w:rPr>
          <w:rFonts w:asciiTheme="minorHAnsi" w:eastAsiaTheme="minorEastAsia" w:hAnsiTheme="minorHAnsi" w:cstheme="minorBidi"/>
          <w:sz w:val="22"/>
          <w:szCs w:val="22"/>
        </w:rPr>
        <w:tab/>
      </w:r>
      <w:r w:rsidRPr="00AE6739">
        <w:rPr>
          <w:lang w:val="fi-FI"/>
        </w:rPr>
        <w:t>Void</w:t>
      </w:r>
      <w:r>
        <w:tab/>
        <w:t>1305</w:t>
      </w:r>
    </w:p>
    <w:p w14:paraId="1B5ED71B" w14:textId="77777777" w:rsidR="007059ED" w:rsidRDefault="007059ED">
      <w:pPr>
        <w:pStyle w:val="TOC3"/>
        <w:rPr>
          <w:rFonts w:asciiTheme="minorHAnsi" w:eastAsiaTheme="minorEastAsia" w:hAnsiTheme="minorHAnsi" w:cstheme="minorBidi"/>
          <w:sz w:val="22"/>
          <w:szCs w:val="22"/>
        </w:rPr>
      </w:pPr>
      <w:r w:rsidRPr="00AE6739">
        <w:rPr>
          <w:lang w:val="fi-FI"/>
        </w:rPr>
        <w:t>A.7.1.9</w:t>
      </w:r>
      <w:r>
        <w:rPr>
          <w:rFonts w:asciiTheme="minorHAnsi" w:eastAsiaTheme="minorEastAsia" w:hAnsiTheme="minorHAnsi" w:cstheme="minorBidi"/>
          <w:sz w:val="22"/>
          <w:szCs w:val="22"/>
        </w:rPr>
        <w:tab/>
      </w:r>
      <w:r w:rsidRPr="00AE6739">
        <w:rPr>
          <w:lang w:val="fi-FI"/>
        </w:rPr>
        <w:t>Void</w:t>
      </w:r>
      <w:r>
        <w:tab/>
        <w:t>1305</w:t>
      </w:r>
    </w:p>
    <w:p w14:paraId="206ED6FD" w14:textId="77777777" w:rsidR="007059ED" w:rsidRDefault="007059ED">
      <w:pPr>
        <w:pStyle w:val="TOC4"/>
        <w:rPr>
          <w:rFonts w:asciiTheme="minorHAnsi" w:eastAsiaTheme="minorEastAsia" w:hAnsiTheme="minorHAnsi" w:cstheme="minorBidi"/>
          <w:sz w:val="22"/>
          <w:szCs w:val="22"/>
        </w:rPr>
      </w:pPr>
      <w:r w:rsidRPr="00AE6739">
        <w:rPr>
          <w:lang w:val="fi-FI"/>
        </w:rPr>
        <w:t>A.7.1.9.1</w:t>
      </w:r>
      <w:r>
        <w:rPr>
          <w:rFonts w:asciiTheme="minorHAnsi" w:eastAsiaTheme="minorEastAsia" w:hAnsiTheme="minorHAnsi" w:cstheme="minorBidi"/>
          <w:sz w:val="22"/>
          <w:szCs w:val="22"/>
        </w:rPr>
        <w:tab/>
      </w:r>
      <w:r w:rsidRPr="00AE6739">
        <w:rPr>
          <w:lang w:val="fi-FI"/>
        </w:rPr>
        <w:t>Void</w:t>
      </w:r>
      <w:r>
        <w:tab/>
        <w:t>1305</w:t>
      </w:r>
    </w:p>
    <w:p w14:paraId="573A79E1" w14:textId="77777777" w:rsidR="007059ED" w:rsidRDefault="007059ED">
      <w:pPr>
        <w:pStyle w:val="TOC4"/>
        <w:rPr>
          <w:rFonts w:asciiTheme="minorHAnsi" w:eastAsiaTheme="minorEastAsia" w:hAnsiTheme="minorHAnsi" w:cstheme="minorBidi"/>
          <w:sz w:val="22"/>
          <w:szCs w:val="22"/>
        </w:rPr>
      </w:pPr>
      <w:r w:rsidRPr="00AE6739">
        <w:rPr>
          <w:lang w:val="fi-FI"/>
        </w:rPr>
        <w:t>A.7.1.9.2</w:t>
      </w:r>
      <w:r>
        <w:rPr>
          <w:rFonts w:asciiTheme="minorHAnsi" w:eastAsiaTheme="minorEastAsia" w:hAnsiTheme="minorHAnsi" w:cstheme="minorBidi"/>
          <w:sz w:val="22"/>
          <w:szCs w:val="22"/>
        </w:rPr>
        <w:tab/>
      </w:r>
      <w:r w:rsidRPr="00AE6739">
        <w:rPr>
          <w:lang w:val="fi-FI"/>
        </w:rPr>
        <w:t>Void</w:t>
      </w:r>
      <w:r>
        <w:tab/>
        <w:t>1305</w:t>
      </w:r>
    </w:p>
    <w:p w14:paraId="7962A1FF" w14:textId="77777777" w:rsidR="007059ED" w:rsidRDefault="007059ED">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57EDBE1A" w14:textId="77777777" w:rsidR="007059ED" w:rsidRDefault="007059ED">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56A2DF0F" w14:textId="77777777" w:rsidR="007059ED" w:rsidRDefault="007059ED">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415426B4" w14:textId="77777777" w:rsidR="007059ED" w:rsidRDefault="007059ED">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545DA294" w14:textId="77777777" w:rsidR="007059ED" w:rsidRDefault="007059ED">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2732E3C8" w14:textId="77777777" w:rsidR="007059ED" w:rsidRDefault="007059ED">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6659253A" w14:textId="77777777" w:rsidR="007059ED" w:rsidRDefault="007059ED">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04F61D68" w14:textId="77777777" w:rsidR="007059ED" w:rsidRDefault="007059ED">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70D2D181" w14:textId="77777777" w:rsidR="007059ED" w:rsidRDefault="007059ED">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62BC40F1" w14:textId="77777777" w:rsidR="007059ED" w:rsidRDefault="007059ED">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6B1439C9" w14:textId="77777777" w:rsidR="007059ED" w:rsidRDefault="007059ED">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01F9C4DE" w14:textId="77777777" w:rsidR="007059ED" w:rsidRDefault="007059ED">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66021B0A" w14:textId="77777777" w:rsidR="007059ED" w:rsidRDefault="007059ED">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9D436C8" w14:textId="77777777" w:rsidR="007059ED" w:rsidRDefault="007059ED">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5D4699EE" w14:textId="77777777" w:rsidR="007059ED" w:rsidRDefault="007059ED">
      <w:pPr>
        <w:pStyle w:val="TOC4"/>
        <w:rPr>
          <w:rFonts w:asciiTheme="minorHAnsi" w:eastAsiaTheme="minorEastAsia" w:hAnsiTheme="minorHAnsi" w:cstheme="minorBidi"/>
          <w:sz w:val="22"/>
          <w:szCs w:val="22"/>
        </w:rPr>
      </w:pPr>
      <w:r w:rsidRPr="00AE6739">
        <w:rPr>
          <w:rFonts w:cs="v4.2.0"/>
        </w:rPr>
        <w:t>A.7.1.14.2</w:t>
      </w:r>
      <w:r>
        <w:rPr>
          <w:rFonts w:asciiTheme="minorHAnsi" w:eastAsiaTheme="minorEastAsia" w:hAnsiTheme="minorHAnsi" w:cstheme="minorBidi"/>
          <w:sz w:val="22"/>
          <w:szCs w:val="22"/>
        </w:rPr>
        <w:tab/>
      </w:r>
      <w:r w:rsidRPr="00AE6739">
        <w:rPr>
          <w:rFonts w:cs="v4.2.0"/>
        </w:rPr>
        <w:t>Test Requirements</w:t>
      </w:r>
      <w:r>
        <w:tab/>
        <w:t>1315</w:t>
      </w:r>
    </w:p>
    <w:p w14:paraId="788C224A" w14:textId="77777777" w:rsidR="007059ED" w:rsidRDefault="007059ED">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330C6120" w14:textId="77777777" w:rsidR="007059ED" w:rsidRDefault="007059ED">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7CF6E65B" w14:textId="77777777" w:rsidR="007059ED" w:rsidRDefault="007059ED">
      <w:pPr>
        <w:pStyle w:val="TOC4"/>
        <w:rPr>
          <w:rFonts w:asciiTheme="minorHAnsi" w:eastAsiaTheme="minorEastAsia" w:hAnsiTheme="minorHAnsi" w:cstheme="minorBidi"/>
          <w:sz w:val="22"/>
          <w:szCs w:val="22"/>
        </w:rPr>
      </w:pPr>
      <w:r w:rsidRPr="00AE6739">
        <w:rPr>
          <w:rFonts w:cs="v4.2.0"/>
        </w:rPr>
        <w:t>A.7.1.15.2</w:t>
      </w:r>
      <w:r>
        <w:rPr>
          <w:rFonts w:asciiTheme="minorHAnsi" w:eastAsiaTheme="minorEastAsia" w:hAnsiTheme="minorHAnsi" w:cstheme="minorBidi"/>
          <w:sz w:val="22"/>
          <w:szCs w:val="22"/>
        </w:rPr>
        <w:tab/>
      </w:r>
      <w:r w:rsidRPr="00AE6739">
        <w:rPr>
          <w:rFonts w:cs="v4.2.0"/>
        </w:rPr>
        <w:t>Test Requirements</w:t>
      </w:r>
      <w:r>
        <w:tab/>
        <w:t>1316</w:t>
      </w:r>
    </w:p>
    <w:p w14:paraId="26F03A2E" w14:textId="77777777" w:rsidR="007059ED" w:rsidRDefault="007059ED">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8F4B9C5" w14:textId="77777777" w:rsidR="007059ED" w:rsidRDefault="007059ED">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0F87AA36" w14:textId="77777777" w:rsidR="007059ED" w:rsidRDefault="007059ED">
      <w:pPr>
        <w:pStyle w:val="TOC4"/>
        <w:rPr>
          <w:rFonts w:asciiTheme="minorHAnsi" w:eastAsiaTheme="minorEastAsia" w:hAnsiTheme="minorHAnsi" w:cstheme="minorBidi"/>
          <w:sz w:val="22"/>
          <w:szCs w:val="22"/>
        </w:rPr>
      </w:pPr>
      <w:r w:rsidRPr="00AE6739">
        <w:rPr>
          <w:rFonts w:cs="v4.2.0"/>
        </w:rPr>
        <w:t>A.7.1.16.2</w:t>
      </w:r>
      <w:r>
        <w:rPr>
          <w:rFonts w:asciiTheme="minorHAnsi" w:eastAsiaTheme="minorEastAsia" w:hAnsiTheme="minorHAnsi" w:cstheme="minorBidi"/>
          <w:sz w:val="22"/>
          <w:szCs w:val="22"/>
        </w:rPr>
        <w:tab/>
      </w:r>
      <w:r w:rsidRPr="00AE6739">
        <w:rPr>
          <w:rFonts w:cs="v4.2.0"/>
        </w:rPr>
        <w:t>Test Requirements</w:t>
      </w:r>
      <w:r>
        <w:tab/>
        <w:t>1318</w:t>
      </w:r>
    </w:p>
    <w:p w14:paraId="6299A5D1" w14:textId="77777777" w:rsidR="007059ED" w:rsidRDefault="007059ED">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B7B38B7" w14:textId="77777777" w:rsidR="007059ED" w:rsidRDefault="007059ED">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13B8CA4" w14:textId="77777777" w:rsidR="007059ED" w:rsidRDefault="007059ED">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648F1FFB" w14:textId="77777777" w:rsidR="007059ED" w:rsidRDefault="007059ED">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61CAC70F" w14:textId="77777777" w:rsidR="007059ED" w:rsidRDefault="007059ED">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B437ED0" w14:textId="77777777" w:rsidR="007059ED" w:rsidRDefault="007059ED">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764CEC6"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615D5A45" w14:textId="77777777" w:rsidR="007059ED" w:rsidRDefault="007059ED">
      <w:pPr>
        <w:pStyle w:val="TOC4"/>
        <w:rPr>
          <w:rFonts w:asciiTheme="minorHAnsi" w:eastAsiaTheme="minorEastAsia" w:hAnsiTheme="minorHAnsi" w:cstheme="minorBidi"/>
          <w:sz w:val="22"/>
          <w:szCs w:val="22"/>
        </w:rPr>
      </w:pPr>
      <w:r w:rsidRPr="00AE6739">
        <w:rPr>
          <w:snapToGrid w:val="0"/>
        </w:rPr>
        <w:t>A.7.1.19.1</w:t>
      </w:r>
      <w:r>
        <w:rPr>
          <w:rFonts w:asciiTheme="minorHAnsi" w:eastAsiaTheme="minorEastAsia" w:hAnsiTheme="minorHAnsi" w:cstheme="minorBidi"/>
          <w:sz w:val="22"/>
          <w:szCs w:val="22"/>
        </w:rPr>
        <w:tab/>
      </w:r>
      <w:r w:rsidRPr="00AE6739">
        <w:rPr>
          <w:snapToGrid w:val="0"/>
        </w:rPr>
        <w:t>Test Purpose and Environment</w:t>
      </w:r>
      <w:r>
        <w:tab/>
        <w:t>1325</w:t>
      </w:r>
    </w:p>
    <w:p w14:paraId="555CE8D3" w14:textId="77777777" w:rsidR="007059ED" w:rsidRDefault="007059ED">
      <w:pPr>
        <w:pStyle w:val="TOC4"/>
        <w:rPr>
          <w:rFonts w:asciiTheme="minorHAnsi" w:eastAsiaTheme="minorEastAsia" w:hAnsiTheme="minorHAnsi" w:cstheme="minorBidi"/>
          <w:sz w:val="22"/>
          <w:szCs w:val="22"/>
        </w:rPr>
      </w:pPr>
      <w:r w:rsidRPr="00AE6739">
        <w:rPr>
          <w:snapToGrid w:val="0"/>
        </w:rPr>
        <w:t>A.7.1.19.2</w:t>
      </w:r>
      <w:r>
        <w:rPr>
          <w:rFonts w:asciiTheme="minorHAnsi" w:eastAsiaTheme="minorEastAsia" w:hAnsiTheme="minorHAnsi" w:cstheme="minorBidi"/>
          <w:sz w:val="22"/>
          <w:szCs w:val="22"/>
        </w:rPr>
        <w:tab/>
      </w:r>
      <w:r w:rsidRPr="00AE6739">
        <w:rPr>
          <w:snapToGrid w:val="0"/>
        </w:rPr>
        <w:t>Test Requirements</w:t>
      </w:r>
      <w:r>
        <w:tab/>
        <w:t>1326</w:t>
      </w:r>
    </w:p>
    <w:p w14:paraId="685CC5BC" w14:textId="77777777" w:rsidR="007059ED" w:rsidRDefault="007059ED">
      <w:pPr>
        <w:pStyle w:val="TOC3"/>
        <w:rPr>
          <w:rFonts w:asciiTheme="minorHAnsi" w:eastAsiaTheme="minorEastAsia" w:hAnsiTheme="minorHAnsi" w:cstheme="minorBidi"/>
          <w:sz w:val="22"/>
          <w:szCs w:val="22"/>
        </w:rPr>
      </w:pPr>
      <w:r w:rsidRPr="00AE6739">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4A1AAA64" w14:textId="77777777" w:rsidR="007059ED" w:rsidRDefault="007059ED">
      <w:pPr>
        <w:pStyle w:val="TOC4"/>
        <w:rPr>
          <w:rFonts w:asciiTheme="minorHAnsi" w:eastAsiaTheme="minorEastAsia" w:hAnsiTheme="minorHAnsi" w:cstheme="minorBidi"/>
          <w:sz w:val="22"/>
          <w:szCs w:val="22"/>
        </w:rPr>
      </w:pPr>
      <w:r w:rsidRPr="00AE6739">
        <w:rPr>
          <w:snapToGrid w:val="0"/>
        </w:rPr>
        <w:t>A.7.1.20.1</w:t>
      </w:r>
      <w:r>
        <w:rPr>
          <w:rFonts w:asciiTheme="minorHAnsi" w:eastAsiaTheme="minorEastAsia" w:hAnsiTheme="minorHAnsi" w:cstheme="minorBidi"/>
          <w:sz w:val="22"/>
          <w:szCs w:val="22"/>
        </w:rPr>
        <w:tab/>
      </w:r>
      <w:r w:rsidRPr="00AE6739">
        <w:rPr>
          <w:snapToGrid w:val="0"/>
        </w:rPr>
        <w:t>Test Purpose and Environment</w:t>
      </w:r>
      <w:r>
        <w:tab/>
        <w:t>1326</w:t>
      </w:r>
    </w:p>
    <w:p w14:paraId="7C07AA26" w14:textId="77777777" w:rsidR="007059ED" w:rsidRDefault="007059ED">
      <w:pPr>
        <w:pStyle w:val="TOC4"/>
        <w:rPr>
          <w:rFonts w:asciiTheme="minorHAnsi" w:eastAsiaTheme="minorEastAsia" w:hAnsiTheme="minorHAnsi" w:cstheme="minorBidi"/>
          <w:sz w:val="22"/>
          <w:szCs w:val="22"/>
        </w:rPr>
      </w:pPr>
      <w:r w:rsidRPr="00AE6739">
        <w:rPr>
          <w:snapToGrid w:val="0"/>
        </w:rPr>
        <w:t>A.7.1.20.2</w:t>
      </w:r>
      <w:r>
        <w:rPr>
          <w:rFonts w:asciiTheme="minorHAnsi" w:eastAsiaTheme="minorEastAsia" w:hAnsiTheme="minorHAnsi" w:cstheme="minorBidi"/>
          <w:sz w:val="22"/>
          <w:szCs w:val="22"/>
        </w:rPr>
        <w:tab/>
      </w:r>
      <w:r w:rsidRPr="00AE6739">
        <w:rPr>
          <w:snapToGrid w:val="0"/>
        </w:rPr>
        <w:t>Test Requirements</w:t>
      </w:r>
      <w:r>
        <w:tab/>
        <w:t>1328</w:t>
      </w:r>
    </w:p>
    <w:p w14:paraId="4D175C41" w14:textId="77777777" w:rsidR="007059ED" w:rsidRDefault="007059ED">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43B0B8C" w14:textId="77777777" w:rsidR="007059ED" w:rsidRDefault="007059ED">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836BCD9" w14:textId="77777777" w:rsidR="007059ED" w:rsidRDefault="007059ED">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6F79325" w14:textId="77777777" w:rsidR="007059ED" w:rsidRDefault="007059ED">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02D4C2C5" w14:textId="77777777" w:rsidR="007059ED" w:rsidRDefault="007059ED">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740A841" w14:textId="77777777" w:rsidR="007059ED" w:rsidRDefault="007059ED">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4683914B" w14:textId="77777777" w:rsidR="007059ED" w:rsidRDefault="007059ED">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4069C642" w14:textId="77777777" w:rsidR="007059ED" w:rsidRDefault="007059ED">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34E7ADEA" w14:textId="77777777" w:rsidR="007059ED" w:rsidRDefault="007059ED">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707BEFA" w14:textId="77777777" w:rsidR="007059ED" w:rsidRDefault="007059ED">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3F3655E9" w14:textId="77777777" w:rsidR="007059ED" w:rsidRDefault="007059ED">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28AA45D" w14:textId="77777777" w:rsidR="007059ED" w:rsidRDefault="007059ED">
      <w:pPr>
        <w:pStyle w:val="TOC4"/>
        <w:rPr>
          <w:rFonts w:asciiTheme="minorHAnsi" w:eastAsiaTheme="minorEastAsia" w:hAnsiTheme="minorHAnsi" w:cstheme="minorBidi"/>
          <w:sz w:val="22"/>
          <w:szCs w:val="22"/>
        </w:rPr>
      </w:pPr>
      <w:r w:rsidRPr="00AE6739">
        <w:rPr>
          <w:rFonts w:cs="v4.2.0"/>
        </w:rPr>
        <w:t>A.7.1.24.2</w:t>
      </w:r>
      <w:r>
        <w:rPr>
          <w:rFonts w:asciiTheme="minorHAnsi" w:eastAsiaTheme="minorEastAsia" w:hAnsiTheme="minorHAnsi" w:cstheme="minorBidi"/>
          <w:sz w:val="22"/>
          <w:szCs w:val="22"/>
        </w:rPr>
        <w:tab/>
      </w:r>
      <w:r w:rsidRPr="00AE6739">
        <w:rPr>
          <w:rFonts w:cs="v4.2.0"/>
        </w:rPr>
        <w:t>Test Requirements</w:t>
      </w:r>
      <w:r>
        <w:tab/>
        <w:t>1335</w:t>
      </w:r>
    </w:p>
    <w:p w14:paraId="3BD039A9" w14:textId="77777777" w:rsidR="007059ED" w:rsidRDefault="007059ED">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E40D2E0" w14:textId="77777777" w:rsidR="007059ED" w:rsidRDefault="007059ED">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57E6A3FB" w14:textId="77777777" w:rsidR="007059ED" w:rsidRDefault="007059ED">
      <w:pPr>
        <w:pStyle w:val="TOC4"/>
        <w:rPr>
          <w:rFonts w:asciiTheme="minorHAnsi" w:eastAsiaTheme="minorEastAsia" w:hAnsiTheme="minorHAnsi" w:cstheme="minorBidi"/>
          <w:sz w:val="22"/>
          <w:szCs w:val="22"/>
        </w:rPr>
      </w:pPr>
      <w:r w:rsidRPr="00AE6739">
        <w:rPr>
          <w:rFonts w:cs="v4.2.0"/>
        </w:rPr>
        <w:t>A.7.1.25.2</w:t>
      </w:r>
      <w:r>
        <w:rPr>
          <w:rFonts w:asciiTheme="minorHAnsi" w:eastAsiaTheme="minorEastAsia" w:hAnsiTheme="minorHAnsi" w:cstheme="minorBidi"/>
          <w:sz w:val="22"/>
          <w:szCs w:val="22"/>
        </w:rPr>
        <w:tab/>
      </w:r>
      <w:r w:rsidRPr="00AE6739">
        <w:rPr>
          <w:rFonts w:cs="v4.2.0"/>
        </w:rPr>
        <w:t>Test Requirements</w:t>
      </w:r>
      <w:r>
        <w:tab/>
        <w:t>1337</w:t>
      </w:r>
    </w:p>
    <w:p w14:paraId="462DAE66" w14:textId="77777777" w:rsidR="007059ED" w:rsidRDefault="007059ED">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61884D34" w14:textId="77777777" w:rsidR="007059ED" w:rsidRDefault="007059ED">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506AF0A" w14:textId="77777777" w:rsidR="007059ED" w:rsidRDefault="007059ED">
      <w:pPr>
        <w:pStyle w:val="TOC4"/>
        <w:rPr>
          <w:rFonts w:asciiTheme="minorHAnsi" w:eastAsiaTheme="minorEastAsia" w:hAnsiTheme="minorHAnsi" w:cstheme="minorBidi"/>
          <w:sz w:val="22"/>
          <w:szCs w:val="22"/>
        </w:rPr>
      </w:pPr>
      <w:r w:rsidRPr="00AE6739">
        <w:rPr>
          <w:rFonts w:cs="v4.2.0"/>
        </w:rPr>
        <w:t>A.7.1.26.2</w:t>
      </w:r>
      <w:r>
        <w:rPr>
          <w:rFonts w:asciiTheme="minorHAnsi" w:eastAsiaTheme="minorEastAsia" w:hAnsiTheme="minorHAnsi" w:cstheme="minorBidi"/>
          <w:sz w:val="22"/>
          <w:szCs w:val="22"/>
        </w:rPr>
        <w:tab/>
      </w:r>
      <w:r w:rsidRPr="00AE6739">
        <w:rPr>
          <w:rFonts w:cs="v4.2.0"/>
        </w:rPr>
        <w:t>Test Requirements</w:t>
      </w:r>
      <w:r>
        <w:tab/>
        <w:t>1339</w:t>
      </w:r>
    </w:p>
    <w:p w14:paraId="2C75E2BC" w14:textId="77777777" w:rsidR="007059ED" w:rsidRDefault="007059ED">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41880071" w14:textId="77777777" w:rsidR="007059ED" w:rsidRDefault="007059ED">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1985C718" w14:textId="77777777" w:rsidR="007059ED" w:rsidRDefault="007059ED">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C33A79B" w14:textId="77777777" w:rsidR="007059ED" w:rsidRDefault="007059ED">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24B1AE84" w14:textId="77777777" w:rsidR="007059ED" w:rsidRDefault="007059ED">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4F80C330" w14:textId="77777777" w:rsidR="007059ED" w:rsidRDefault="007059ED">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19CCDBFC" w14:textId="77777777" w:rsidR="007059ED" w:rsidRDefault="007059ED">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63201A54" w14:textId="77777777" w:rsidR="007059ED" w:rsidRDefault="007059ED">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619EE2CD" w14:textId="77777777" w:rsidR="007059ED" w:rsidRDefault="007059ED">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276FCDF5" w14:textId="77777777" w:rsidR="007059ED" w:rsidRDefault="007059ED">
      <w:pPr>
        <w:pStyle w:val="TOC4"/>
        <w:rPr>
          <w:rFonts w:asciiTheme="minorHAnsi" w:eastAsiaTheme="minorEastAsia" w:hAnsiTheme="minorHAnsi" w:cstheme="minorBidi"/>
          <w:sz w:val="22"/>
          <w:szCs w:val="22"/>
        </w:rPr>
      </w:pPr>
      <w:r w:rsidRPr="00AE6739">
        <w:rPr>
          <w:rFonts w:cs="v4.2.0"/>
        </w:rPr>
        <w:t>A.7.2.1.2</w:t>
      </w:r>
      <w:r>
        <w:rPr>
          <w:rFonts w:asciiTheme="minorHAnsi" w:eastAsiaTheme="minorEastAsia" w:hAnsiTheme="minorHAnsi" w:cstheme="minorBidi"/>
          <w:sz w:val="22"/>
          <w:szCs w:val="22"/>
        </w:rPr>
        <w:tab/>
      </w:r>
      <w:r w:rsidRPr="00AE6739">
        <w:rPr>
          <w:rFonts w:cs="v4.2.0"/>
        </w:rPr>
        <w:t>Test Requirements</w:t>
      </w:r>
      <w:r>
        <w:tab/>
        <w:t>1346</w:t>
      </w:r>
    </w:p>
    <w:p w14:paraId="073CF0AC" w14:textId="77777777" w:rsidR="007059ED" w:rsidRDefault="007059ED">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47E9A098" w14:textId="77777777" w:rsidR="007059ED" w:rsidRDefault="007059ED">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68C2C434" w14:textId="77777777" w:rsidR="007059ED" w:rsidRDefault="007059ED">
      <w:pPr>
        <w:pStyle w:val="TOC4"/>
        <w:rPr>
          <w:rFonts w:asciiTheme="minorHAnsi" w:eastAsiaTheme="minorEastAsia" w:hAnsiTheme="minorHAnsi" w:cstheme="minorBidi"/>
          <w:sz w:val="22"/>
          <w:szCs w:val="22"/>
        </w:rPr>
      </w:pPr>
      <w:r w:rsidRPr="00AE6739">
        <w:rPr>
          <w:rFonts w:cs="v4.2.0"/>
        </w:rPr>
        <w:t>A.7.2.2.2</w:t>
      </w:r>
      <w:r>
        <w:rPr>
          <w:rFonts w:asciiTheme="minorHAnsi" w:eastAsiaTheme="minorEastAsia" w:hAnsiTheme="minorHAnsi" w:cstheme="minorBidi"/>
          <w:sz w:val="22"/>
          <w:szCs w:val="22"/>
        </w:rPr>
        <w:tab/>
      </w:r>
      <w:r w:rsidRPr="00AE6739">
        <w:rPr>
          <w:rFonts w:cs="v4.2.0"/>
        </w:rPr>
        <w:t>Test Requirements</w:t>
      </w:r>
      <w:r>
        <w:tab/>
        <w:t>1349</w:t>
      </w:r>
    </w:p>
    <w:p w14:paraId="12EDE8B1" w14:textId="77777777" w:rsidR="007059ED" w:rsidRDefault="007059ED">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4C04940F" w14:textId="77777777" w:rsidR="007059ED" w:rsidRDefault="007059ED">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66B0E168" w14:textId="77777777" w:rsidR="007059ED" w:rsidRDefault="007059ED">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2AC44A71" w14:textId="77777777" w:rsidR="007059ED" w:rsidRDefault="007059ED">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768ADF6" w14:textId="77777777" w:rsidR="007059ED" w:rsidRDefault="007059ED">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15E69933" w14:textId="77777777" w:rsidR="007059ED" w:rsidRDefault="007059ED">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4A900368" w14:textId="77777777" w:rsidR="007059ED" w:rsidRDefault="007059ED">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11DF8A5F" w14:textId="77777777" w:rsidR="007059ED" w:rsidRDefault="007059ED">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47CC0CF8" w14:textId="77777777" w:rsidR="007059ED" w:rsidRDefault="007059ED">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7A1A513E" w14:textId="77777777" w:rsidR="007059ED" w:rsidRDefault="007059ED">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EABBED8" w14:textId="77777777" w:rsidR="007059ED" w:rsidRDefault="007059ED">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DC5401A" w14:textId="77777777" w:rsidR="007059ED" w:rsidRDefault="007059ED">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13392B45" w14:textId="77777777" w:rsidR="007059ED" w:rsidRDefault="007059ED">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33DB96E" w14:textId="77777777" w:rsidR="007059ED" w:rsidRDefault="007059ED">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1FF6FC0" w14:textId="77777777" w:rsidR="007059ED" w:rsidRDefault="007059ED">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7F6EFAD4" w14:textId="77777777" w:rsidR="007059ED" w:rsidRDefault="007059ED">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F998E4D" w14:textId="77777777" w:rsidR="007059ED" w:rsidRDefault="007059ED">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0F50068" w14:textId="77777777" w:rsidR="007059ED" w:rsidRDefault="007059ED">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721D66DA" w14:textId="77777777" w:rsidR="007059ED" w:rsidRDefault="007059ED">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6CFFA790" w14:textId="77777777" w:rsidR="007059ED" w:rsidRDefault="007059ED">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26CC2E95" w14:textId="77777777" w:rsidR="007059ED" w:rsidRDefault="007059ED">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0223D9EE" w14:textId="77777777" w:rsidR="007059ED" w:rsidRDefault="007059ED">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346C4419" w14:textId="77777777" w:rsidR="007059ED" w:rsidRDefault="007059ED">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387D353F" w14:textId="77777777" w:rsidR="007059ED" w:rsidRDefault="007059ED">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36708B47" w14:textId="77777777" w:rsidR="007059ED" w:rsidRDefault="007059ED">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169BF105" w14:textId="77777777" w:rsidR="007059ED" w:rsidRDefault="007059ED">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7A1891" w14:textId="77777777" w:rsidR="007059ED" w:rsidRDefault="007059ED">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220D6505" w14:textId="77777777" w:rsidR="007059ED" w:rsidRDefault="007059ED">
      <w:pPr>
        <w:pStyle w:val="TOC4"/>
        <w:rPr>
          <w:rFonts w:asciiTheme="minorHAnsi" w:eastAsiaTheme="minorEastAsia" w:hAnsiTheme="minorHAnsi" w:cstheme="minorBidi"/>
          <w:sz w:val="22"/>
          <w:szCs w:val="22"/>
        </w:rPr>
      </w:pPr>
      <w:r w:rsidRPr="00AE6739">
        <w:rPr>
          <w:rFonts w:cs="v4.2.0"/>
        </w:rPr>
        <w:t>A.7.2.10.2</w:t>
      </w:r>
      <w:r>
        <w:rPr>
          <w:rFonts w:asciiTheme="minorHAnsi" w:eastAsiaTheme="minorEastAsia" w:hAnsiTheme="minorHAnsi" w:cstheme="minorBidi"/>
          <w:sz w:val="22"/>
          <w:szCs w:val="22"/>
        </w:rPr>
        <w:tab/>
      </w:r>
      <w:r w:rsidRPr="00AE6739">
        <w:rPr>
          <w:rFonts w:cs="v4.2.0"/>
        </w:rPr>
        <w:t>Test Requirements</w:t>
      </w:r>
      <w:r>
        <w:tab/>
        <w:t>1365</w:t>
      </w:r>
    </w:p>
    <w:p w14:paraId="76E92B7B" w14:textId="77777777" w:rsidR="007059ED" w:rsidRDefault="007059ED">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6A361680" w14:textId="77777777" w:rsidR="007059ED" w:rsidRDefault="007059ED">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380A206A" w14:textId="77777777" w:rsidR="007059ED" w:rsidRDefault="007059ED">
      <w:pPr>
        <w:pStyle w:val="TOC4"/>
        <w:rPr>
          <w:rFonts w:asciiTheme="minorHAnsi" w:eastAsiaTheme="minorEastAsia" w:hAnsiTheme="minorHAnsi" w:cstheme="minorBidi"/>
          <w:sz w:val="22"/>
          <w:szCs w:val="22"/>
        </w:rPr>
      </w:pPr>
      <w:r w:rsidRPr="00AE6739">
        <w:rPr>
          <w:rFonts w:cs="v4.2.0"/>
        </w:rPr>
        <w:t>A.7.2.11.2</w:t>
      </w:r>
      <w:r>
        <w:rPr>
          <w:rFonts w:asciiTheme="minorHAnsi" w:eastAsiaTheme="minorEastAsia" w:hAnsiTheme="minorHAnsi" w:cstheme="minorBidi"/>
          <w:sz w:val="22"/>
          <w:szCs w:val="22"/>
        </w:rPr>
        <w:tab/>
      </w:r>
      <w:r w:rsidRPr="00AE6739">
        <w:rPr>
          <w:rFonts w:cs="v4.2.0"/>
        </w:rPr>
        <w:t>Test Requirements</w:t>
      </w:r>
      <w:r>
        <w:tab/>
        <w:t>1367</w:t>
      </w:r>
    </w:p>
    <w:p w14:paraId="778A5C45" w14:textId="77777777" w:rsidR="007059ED" w:rsidRDefault="007059ED">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1202B423" w14:textId="77777777" w:rsidR="007059ED" w:rsidRDefault="007059ED">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0CC559F1" w14:textId="77777777" w:rsidR="007059ED" w:rsidRDefault="007059ED">
      <w:pPr>
        <w:pStyle w:val="TOC4"/>
        <w:rPr>
          <w:rFonts w:asciiTheme="minorHAnsi" w:eastAsiaTheme="minorEastAsia" w:hAnsiTheme="minorHAnsi" w:cstheme="minorBidi"/>
          <w:sz w:val="22"/>
          <w:szCs w:val="22"/>
        </w:rPr>
      </w:pPr>
      <w:r w:rsidRPr="00AE6739">
        <w:rPr>
          <w:rFonts w:cs="v4.2.0"/>
        </w:rPr>
        <w:t>A.7.2.12.2</w:t>
      </w:r>
      <w:r>
        <w:rPr>
          <w:rFonts w:asciiTheme="minorHAnsi" w:eastAsiaTheme="minorEastAsia" w:hAnsiTheme="minorHAnsi" w:cstheme="minorBidi"/>
          <w:sz w:val="22"/>
          <w:szCs w:val="22"/>
        </w:rPr>
        <w:tab/>
      </w:r>
      <w:r w:rsidRPr="00AE6739">
        <w:rPr>
          <w:rFonts w:cs="v4.2.0"/>
        </w:rPr>
        <w:t>Test Requirements</w:t>
      </w:r>
      <w:r>
        <w:tab/>
        <w:t>1369</w:t>
      </w:r>
    </w:p>
    <w:p w14:paraId="0A182103" w14:textId="77777777" w:rsidR="007059ED" w:rsidRDefault="007059ED">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AE6739">
        <w:rPr>
          <w:i/>
          <w:iCs/>
          <w:lang w:val="en-US"/>
        </w:rPr>
        <w:t>ShortProcessingTime=TRUE</w:t>
      </w:r>
      <w:r>
        <w:tab/>
        <w:t>1370</w:t>
      </w:r>
    </w:p>
    <w:p w14:paraId="5AB714E1" w14:textId="77777777" w:rsidR="007059ED" w:rsidRDefault="007059ED">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3CA8DCB2" w14:textId="77777777" w:rsidR="007059ED" w:rsidRDefault="007059ED">
      <w:pPr>
        <w:pStyle w:val="TOC4"/>
        <w:rPr>
          <w:rFonts w:asciiTheme="minorHAnsi" w:eastAsiaTheme="minorEastAsia" w:hAnsiTheme="minorHAnsi" w:cstheme="minorBidi"/>
          <w:sz w:val="22"/>
          <w:szCs w:val="22"/>
        </w:rPr>
      </w:pPr>
      <w:r w:rsidRPr="00AE6739">
        <w:rPr>
          <w:rFonts w:cs="v4.2.0"/>
        </w:rPr>
        <w:t>A.7.2.13.2</w:t>
      </w:r>
      <w:r>
        <w:rPr>
          <w:rFonts w:asciiTheme="minorHAnsi" w:eastAsiaTheme="minorEastAsia" w:hAnsiTheme="minorHAnsi" w:cstheme="minorBidi"/>
          <w:sz w:val="22"/>
          <w:szCs w:val="22"/>
        </w:rPr>
        <w:tab/>
      </w:r>
      <w:r w:rsidRPr="00AE6739">
        <w:rPr>
          <w:rFonts w:cs="v4.2.0"/>
        </w:rPr>
        <w:t>Test Requirements</w:t>
      </w:r>
      <w:r>
        <w:tab/>
        <w:t>1371</w:t>
      </w:r>
    </w:p>
    <w:p w14:paraId="35277427" w14:textId="77777777" w:rsidR="007059ED" w:rsidRDefault="007059ED">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AE6739">
        <w:rPr>
          <w:i/>
          <w:iCs/>
          <w:lang w:val="en-US"/>
        </w:rPr>
        <w:t>ShortProcessingTime=TRUE</w:t>
      </w:r>
      <w:r>
        <w:tab/>
        <w:t>1372</w:t>
      </w:r>
    </w:p>
    <w:p w14:paraId="459FCDB1" w14:textId="77777777" w:rsidR="007059ED" w:rsidRDefault="007059ED">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1EA2CAC2" w14:textId="77777777" w:rsidR="007059ED" w:rsidRDefault="007059ED">
      <w:pPr>
        <w:pStyle w:val="TOC4"/>
        <w:rPr>
          <w:rFonts w:asciiTheme="minorHAnsi" w:eastAsiaTheme="minorEastAsia" w:hAnsiTheme="minorHAnsi" w:cstheme="minorBidi"/>
          <w:sz w:val="22"/>
          <w:szCs w:val="22"/>
        </w:rPr>
      </w:pPr>
      <w:r w:rsidRPr="00AE6739">
        <w:rPr>
          <w:rFonts w:cs="v4.2.0"/>
        </w:rPr>
        <w:t>A.7.2.14.2</w:t>
      </w:r>
      <w:r>
        <w:rPr>
          <w:rFonts w:asciiTheme="minorHAnsi" w:eastAsiaTheme="minorEastAsia" w:hAnsiTheme="minorHAnsi" w:cstheme="minorBidi"/>
          <w:sz w:val="22"/>
          <w:szCs w:val="22"/>
        </w:rPr>
        <w:tab/>
      </w:r>
      <w:r w:rsidRPr="00AE6739">
        <w:rPr>
          <w:rFonts w:cs="v4.2.0"/>
        </w:rPr>
        <w:t>Test Requirements</w:t>
      </w:r>
      <w:r>
        <w:tab/>
        <w:t>1374</w:t>
      </w:r>
    </w:p>
    <w:p w14:paraId="66492494" w14:textId="77777777" w:rsidR="007059ED" w:rsidRDefault="007059ED">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F0D3322" w14:textId="77777777" w:rsidR="007059ED" w:rsidRDefault="007059ED">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586F725F" w14:textId="77777777" w:rsidR="007059ED" w:rsidRDefault="007059ED">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46838A3E" w14:textId="77777777" w:rsidR="007059ED" w:rsidRDefault="007059ED">
      <w:pPr>
        <w:pStyle w:val="TOC2"/>
        <w:rPr>
          <w:rFonts w:asciiTheme="minorHAnsi" w:eastAsiaTheme="minorEastAsia" w:hAnsiTheme="minorHAnsi" w:cstheme="minorBidi"/>
          <w:sz w:val="22"/>
          <w:szCs w:val="22"/>
        </w:rPr>
      </w:pPr>
      <w:r w:rsidRPr="00AE6739">
        <w:rPr>
          <w:rFonts w:eastAsia="MS Mincho"/>
          <w:lang w:eastAsia="zh-CN"/>
        </w:rPr>
        <w:t>A.7.3</w:t>
      </w:r>
      <w:r>
        <w:rPr>
          <w:rFonts w:asciiTheme="minorHAnsi" w:eastAsiaTheme="minorEastAsia" w:hAnsiTheme="minorHAnsi" w:cstheme="minorBidi"/>
          <w:sz w:val="22"/>
          <w:szCs w:val="22"/>
        </w:rPr>
        <w:tab/>
      </w:r>
      <w:r w:rsidRPr="00AE6739">
        <w:rPr>
          <w:rFonts w:eastAsia="MS Mincho"/>
          <w:lang w:eastAsia="zh-CN"/>
        </w:rPr>
        <w:t>Radio Link Monitoring</w:t>
      </w:r>
      <w:r>
        <w:tab/>
        <w:t>1376</w:t>
      </w:r>
    </w:p>
    <w:p w14:paraId="3F5B3D4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A.7.3.1</w:t>
      </w:r>
      <w:r>
        <w:rPr>
          <w:rFonts w:asciiTheme="minorHAnsi" w:eastAsiaTheme="minorEastAsia" w:hAnsiTheme="minorHAnsi" w:cstheme="minorBidi"/>
          <w:sz w:val="22"/>
          <w:szCs w:val="22"/>
        </w:rPr>
        <w:tab/>
      </w:r>
      <w:r w:rsidRPr="00AE6739">
        <w:rPr>
          <w:rFonts w:eastAsia="MS Mincho"/>
          <w:lang w:eastAsia="zh-CN"/>
        </w:rPr>
        <w:t>E-UTRAN FDD Radio Link Monitoring Test for Out-of-sync</w:t>
      </w:r>
      <w:r>
        <w:tab/>
        <w:t>1376</w:t>
      </w:r>
    </w:p>
    <w:p w14:paraId="2A4B5F1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A.7.3.1.1</w:t>
      </w:r>
      <w:r>
        <w:rPr>
          <w:rFonts w:asciiTheme="minorHAnsi" w:eastAsiaTheme="minorEastAsia" w:hAnsiTheme="minorHAnsi" w:cstheme="minorBidi"/>
          <w:sz w:val="22"/>
          <w:szCs w:val="22"/>
        </w:rPr>
        <w:tab/>
      </w:r>
      <w:r w:rsidRPr="00AE6739">
        <w:rPr>
          <w:snapToGrid w:val="0"/>
          <w:lang w:eastAsia="zh-CN"/>
        </w:rPr>
        <w:t>Test Purpose and Environment</w:t>
      </w:r>
      <w:r>
        <w:tab/>
        <w:t>1376</w:t>
      </w:r>
    </w:p>
    <w:p w14:paraId="288C6820" w14:textId="77777777" w:rsidR="007059ED" w:rsidRDefault="007059ED">
      <w:pPr>
        <w:pStyle w:val="TOC4"/>
        <w:rPr>
          <w:rFonts w:asciiTheme="minorHAnsi" w:eastAsiaTheme="minorEastAsia" w:hAnsiTheme="minorHAnsi" w:cstheme="minorBidi"/>
          <w:sz w:val="22"/>
          <w:szCs w:val="22"/>
        </w:rPr>
      </w:pPr>
      <w:r w:rsidRPr="00AE6739">
        <w:rPr>
          <w:snapToGrid w:val="0"/>
        </w:rPr>
        <w:t>A.7.3.1.2</w:t>
      </w:r>
      <w:r>
        <w:rPr>
          <w:rFonts w:asciiTheme="minorHAnsi" w:eastAsiaTheme="minorEastAsia" w:hAnsiTheme="minorHAnsi" w:cstheme="minorBidi"/>
          <w:sz w:val="22"/>
          <w:szCs w:val="22"/>
        </w:rPr>
        <w:tab/>
      </w:r>
      <w:r w:rsidRPr="00AE6739">
        <w:rPr>
          <w:snapToGrid w:val="0"/>
        </w:rPr>
        <w:t>Test Requirements</w:t>
      </w:r>
      <w:r>
        <w:tab/>
        <w:t>1380</w:t>
      </w:r>
    </w:p>
    <w:p w14:paraId="2D835AE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2</w:t>
      </w:r>
      <w:r>
        <w:rPr>
          <w:rFonts w:asciiTheme="minorHAnsi" w:eastAsiaTheme="minorEastAsia" w:hAnsiTheme="minorHAnsi" w:cstheme="minorBidi"/>
          <w:sz w:val="22"/>
          <w:szCs w:val="22"/>
        </w:rPr>
        <w:tab/>
      </w:r>
      <w:r w:rsidRPr="00AE6739">
        <w:rPr>
          <w:rFonts w:eastAsia="MS Mincho"/>
          <w:lang w:eastAsia="zh-CN"/>
        </w:rPr>
        <w:t xml:space="preserve">E-UTRAN FDD Radio Link Monitoring Test for </w:t>
      </w:r>
      <w:r w:rsidRPr="00AE6739">
        <w:rPr>
          <w:rFonts w:eastAsia="MS Mincho"/>
        </w:rPr>
        <w:t>In</w:t>
      </w:r>
      <w:r w:rsidRPr="00AE6739">
        <w:rPr>
          <w:rFonts w:eastAsia="MS Mincho"/>
          <w:lang w:eastAsia="zh-CN"/>
        </w:rPr>
        <w:t>-sync</w:t>
      </w:r>
      <w:r>
        <w:tab/>
        <w:t>1380</w:t>
      </w:r>
    </w:p>
    <w:p w14:paraId="23425FF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1380</w:t>
      </w:r>
    </w:p>
    <w:p w14:paraId="4468C56C" w14:textId="77777777" w:rsidR="007059ED" w:rsidRDefault="007059ED">
      <w:pPr>
        <w:pStyle w:val="TOC4"/>
        <w:rPr>
          <w:rFonts w:asciiTheme="minorHAnsi" w:eastAsiaTheme="minorEastAsia" w:hAnsiTheme="minorHAnsi" w:cstheme="minorBidi"/>
          <w:sz w:val="22"/>
          <w:szCs w:val="22"/>
        </w:rPr>
      </w:pPr>
      <w:r w:rsidRPr="00AE6739">
        <w:rPr>
          <w:snapToGrid w:val="0"/>
        </w:rPr>
        <w:t>A.7.3.2.2</w:t>
      </w:r>
      <w:r>
        <w:rPr>
          <w:rFonts w:asciiTheme="minorHAnsi" w:eastAsiaTheme="minorEastAsia" w:hAnsiTheme="minorHAnsi" w:cstheme="minorBidi"/>
          <w:sz w:val="22"/>
          <w:szCs w:val="22"/>
        </w:rPr>
        <w:tab/>
      </w:r>
      <w:r w:rsidRPr="00AE6739">
        <w:rPr>
          <w:snapToGrid w:val="0"/>
        </w:rPr>
        <w:t>Test Requirements</w:t>
      </w:r>
      <w:r>
        <w:tab/>
        <w:t>1384</w:t>
      </w:r>
    </w:p>
    <w:p w14:paraId="026AA4A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w:t>
      </w:r>
      <w:r>
        <w:rPr>
          <w:rFonts w:asciiTheme="minorHAnsi" w:eastAsiaTheme="minorEastAsia" w:hAnsiTheme="minorHAnsi" w:cstheme="minorBidi"/>
          <w:sz w:val="22"/>
          <w:szCs w:val="22"/>
        </w:rPr>
        <w:tab/>
      </w:r>
      <w:r w:rsidRPr="00AE6739">
        <w:rPr>
          <w:rFonts w:eastAsia="MS Mincho"/>
          <w:lang w:eastAsia="zh-CN"/>
        </w:rPr>
        <w:t>E-UTRAN TDD Radio Link Monitoring Test for Out-of-sync</w:t>
      </w:r>
      <w:r>
        <w:tab/>
        <w:t>1384</w:t>
      </w:r>
    </w:p>
    <w:p w14:paraId="503AEA5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w:t>
      </w:r>
      <w:r>
        <w:rPr>
          <w:rFonts w:asciiTheme="minorHAnsi" w:eastAsiaTheme="minorEastAsia" w:hAnsiTheme="minorHAnsi" w:cstheme="minorBidi"/>
          <w:sz w:val="22"/>
          <w:szCs w:val="22"/>
        </w:rPr>
        <w:tab/>
      </w:r>
      <w:r w:rsidRPr="00AE6739">
        <w:rPr>
          <w:snapToGrid w:val="0"/>
          <w:lang w:eastAsia="zh-CN"/>
        </w:rPr>
        <w:t>Test Purpose and Environment</w:t>
      </w:r>
      <w:r>
        <w:tab/>
        <w:t>1384</w:t>
      </w:r>
    </w:p>
    <w:p w14:paraId="7F3CDF60" w14:textId="77777777" w:rsidR="007059ED" w:rsidRDefault="007059ED">
      <w:pPr>
        <w:pStyle w:val="TOC4"/>
        <w:rPr>
          <w:rFonts w:asciiTheme="minorHAnsi" w:eastAsiaTheme="minorEastAsia" w:hAnsiTheme="minorHAnsi" w:cstheme="minorBidi"/>
          <w:sz w:val="22"/>
          <w:szCs w:val="22"/>
        </w:rPr>
      </w:pPr>
      <w:r w:rsidRPr="00AE6739">
        <w:rPr>
          <w:snapToGrid w:val="0"/>
        </w:rPr>
        <w:t>A.7.3.3.2</w:t>
      </w:r>
      <w:r>
        <w:rPr>
          <w:rFonts w:asciiTheme="minorHAnsi" w:eastAsiaTheme="minorEastAsia" w:hAnsiTheme="minorHAnsi" w:cstheme="minorBidi"/>
          <w:sz w:val="22"/>
          <w:szCs w:val="22"/>
        </w:rPr>
        <w:tab/>
      </w:r>
      <w:r w:rsidRPr="00AE6739">
        <w:rPr>
          <w:snapToGrid w:val="0"/>
        </w:rPr>
        <w:t>Test Requirements</w:t>
      </w:r>
      <w:r>
        <w:tab/>
        <w:t>1388</w:t>
      </w:r>
    </w:p>
    <w:p w14:paraId="5D5259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4</w:t>
      </w:r>
      <w:r>
        <w:rPr>
          <w:rFonts w:asciiTheme="minorHAnsi" w:eastAsiaTheme="minorEastAsia" w:hAnsiTheme="minorHAnsi" w:cstheme="minorBidi"/>
          <w:sz w:val="22"/>
          <w:szCs w:val="22"/>
        </w:rPr>
        <w:tab/>
      </w:r>
      <w:r w:rsidRPr="00AE6739">
        <w:rPr>
          <w:rFonts w:eastAsia="MS Mincho"/>
          <w:lang w:eastAsia="zh-CN"/>
        </w:rPr>
        <w:t xml:space="preserve">E-UTRAN TDD Radio Link Monitoring Test for </w:t>
      </w:r>
      <w:r w:rsidRPr="00AE6739">
        <w:rPr>
          <w:rFonts w:eastAsia="MS Mincho"/>
        </w:rPr>
        <w:t>In</w:t>
      </w:r>
      <w:r w:rsidRPr="00AE6739">
        <w:rPr>
          <w:rFonts w:eastAsia="MS Mincho"/>
          <w:lang w:eastAsia="zh-CN"/>
        </w:rPr>
        <w:t>-sync</w:t>
      </w:r>
      <w:r>
        <w:tab/>
        <w:t>1388</w:t>
      </w:r>
    </w:p>
    <w:p w14:paraId="3B42D48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1388</w:t>
      </w:r>
    </w:p>
    <w:p w14:paraId="0DE062D7" w14:textId="77777777" w:rsidR="007059ED" w:rsidRDefault="007059ED">
      <w:pPr>
        <w:pStyle w:val="TOC4"/>
        <w:rPr>
          <w:rFonts w:asciiTheme="minorHAnsi" w:eastAsiaTheme="minorEastAsia" w:hAnsiTheme="minorHAnsi" w:cstheme="minorBidi"/>
          <w:sz w:val="22"/>
          <w:szCs w:val="22"/>
        </w:rPr>
      </w:pPr>
      <w:r w:rsidRPr="00AE6739">
        <w:rPr>
          <w:snapToGrid w:val="0"/>
        </w:rPr>
        <w:t>A.7.3.4.2</w:t>
      </w:r>
      <w:r>
        <w:rPr>
          <w:rFonts w:asciiTheme="minorHAnsi" w:eastAsiaTheme="minorEastAsia" w:hAnsiTheme="minorHAnsi" w:cstheme="minorBidi"/>
          <w:sz w:val="22"/>
          <w:szCs w:val="22"/>
        </w:rPr>
        <w:tab/>
      </w:r>
      <w:r w:rsidRPr="00AE6739">
        <w:rPr>
          <w:snapToGrid w:val="0"/>
        </w:rPr>
        <w:t>Test Requirements</w:t>
      </w:r>
      <w:r>
        <w:tab/>
        <w:t>1392</w:t>
      </w:r>
    </w:p>
    <w:p w14:paraId="743C8820" w14:textId="77777777" w:rsidR="007059ED" w:rsidRDefault="007059ED">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513F326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Pr>
          <w:rFonts w:asciiTheme="minorHAnsi" w:eastAsiaTheme="minorEastAsia" w:hAnsiTheme="minorHAnsi" w:cstheme="minorBidi"/>
          <w:sz w:val="22"/>
          <w:szCs w:val="22"/>
        </w:rPr>
        <w:tab/>
      </w:r>
      <w:r w:rsidRPr="00AE6739">
        <w:rPr>
          <w:snapToGrid w:val="0"/>
          <w:lang w:eastAsia="zh-CN"/>
        </w:rPr>
        <w:t>Test Purpose and Environment</w:t>
      </w:r>
      <w:r>
        <w:tab/>
        <w:t>1392</w:t>
      </w:r>
    </w:p>
    <w:p w14:paraId="007D8026" w14:textId="77777777" w:rsidR="007059ED" w:rsidRDefault="007059ED">
      <w:pPr>
        <w:pStyle w:val="TOC4"/>
        <w:rPr>
          <w:rFonts w:asciiTheme="minorHAnsi" w:eastAsiaTheme="minorEastAsia" w:hAnsiTheme="minorHAnsi" w:cstheme="minorBidi"/>
          <w:sz w:val="22"/>
          <w:szCs w:val="22"/>
        </w:rPr>
      </w:pPr>
      <w:r w:rsidRPr="00AE6739">
        <w:rPr>
          <w:snapToGrid w:val="0"/>
        </w:rPr>
        <w:t>A.7.3.5.2</w:t>
      </w:r>
      <w:r>
        <w:rPr>
          <w:rFonts w:asciiTheme="minorHAnsi" w:eastAsiaTheme="minorEastAsia" w:hAnsiTheme="minorHAnsi" w:cstheme="minorBidi"/>
          <w:sz w:val="22"/>
          <w:szCs w:val="22"/>
        </w:rPr>
        <w:tab/>
      </w:r>
      <w:r w:rsidRPr="00AE6739">
        <w:rPr>
          <w:snapToGrid w:val="0"/>
        </w:rPr>
        <w:t>Test Requirements</w:t>
      </w:r>
      <w:r>
        <w:tab/>
        <w:t>1395</w:t>
      </w:r>
    </w:p>
    <w:p w14:paraId="69A9E667" w14:textId="77777777" w:rsidR="007059ED" w:rsidRDefault="007059ED">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35F8EAE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6</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1396</w:t>
      </w:r>
    </w:p>
    <w:p w14:paraId="2957FA3B" w14:textId="77777777" w:rsidR="007059ED" w:rsidRDefault="007059ED">
      <w:pPr>
        <w:pStyle w:val="TOC4"/>
        <w:rPr>
          <w:rFonts w:asciiTheme="minorHAnsi" w:eastAsiaTheme="minorEastAsia" w:hAnsiTheme="minorHAnsi" w:cstheme="minorBidi"/>
          <w:sz w:val="22"/>
          <w:szCs w:val="22"/>
        </w:rPr>
      </w:pPr>
      <w:r w:rsidRPr="00AE6739">
        <w:rPr>
          <w:snapToGrid w:val="0"/>
        </w:rPr>
        <w:t>A.7.3.6.2</w:t>
      </w:r>
      <w:r>
        <w:rPr>
          <w:rFonts w:asciiTheme="minorHAnsi" w:eastAsiaTheme="minorEastAsia" w:hAnsiTheme="minorHAnsi" w:cstheme="minorBidi"/>
          <w:sz w:val="22"/>
          <w:szCs w:val="22"/>
        </w:rPr>
        <w:tab/>
      </w:r>
      <w:r w:rsidRPr="00AE6739">
        <w:rPr>
          <w:snapToGrid w:val="0"/>
        </w:rPr>
        <w:t>Test Requirements</w:t>
      </w:r>
      <w:r>
        <w:tab/>
        <w:t>1399</w:t>
      </w:r>
    </w:p>
    <w:p w14:paraId="2F277543" w14:textId="77777777" w:rsidR="007059ED" w:rsidRDefault="007059ED">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17CA5E4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w:t>
      </w:r>
      <w:r>
        <w:rPr>
          <w:rFonts w:asciiTheme="minorHAnsi" w:eastAsiaTheme="minorEastAsia" w:hAnsiTheme="minorHAnsi" w:cstheme="minorBidi"/>
          <w:sz w:val="22"/>
          <w:szCs w:val="22"/>
        </w:rPr>
        <w:tab/>
      </w:r>
      <w:r w:rsidRPr="00AE6739">
        <w:rPr>
          <w:snapToGrid w:val="0"/>
          <w:lang w:eastAsia="zh-CN"/>
        </w:rPr>
        <w:t>Test Purpose and Environment</w:t>
      </w:r>
      <w:r>
        <w:tab/>
        <w:t>1399</w:t>
      </w:r>
    </w:p>
    <w:p w14:paraId="498FF348" w14:textId="77777777" w:rsidR="007059ED" w:rsidRDefault="007059ED">
      <w:pPr>
        <w:pStyle w:val="TOC4"/>
        <w:rPr>
          <w:rFonts w:asciiTheme="minorHAnsi" w:eastAsiaTheme="minorEastAsia" w:hAnsiTheme="minorHAnsi" w:cstheme="minorBidi"/>
          <w:sz w:val="22"/>
          <w:szCs w:val="22"/>
        </w:rPr>
      </w:pPr>
      <w:r w:rsidRPr="00AE6739">
        <w:rPr>
          <w:snapToGrid w:val="0"/>
        </w:rPr>
        <w:t>A.7.3.7.2</w:t>
      </w:r>
      <w:r>
        <w:rPr>
          <w:rFonts w:asciiTheme="minorHAnsi" w:eastAsiaTheme="minorEastAsia" w:hAnsiTheme="minorHAnsi" w:cstheme="minorBidi"/>
          <w:sz w:val="22"/>
          <w:szCs w:val="22"/>
        </w:rPr>
        <w:tab/>
      </w:r>
      <w:r w:rsidRPr="00AE6739">
        <w:rPr>
          <w:snapToGrid w:val="0"/>
        </w:rPr>
        <w:t>Test Requirements</w:t>
      </w:r>
      <w:r>
        <w:tab/>
        <w:t>1402</w:t>
      </w:r>
    </w:p>
    <w:p w14:paraId="3274E60D" w14:textId="77777777" w:rsidR="007059ED" w:rsidRDefault="007059ED">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49AA52D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8</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1402</w:t>
      </w:r>
    </w:p>
    <w:p w14:paraId="2639054F" w14:textId="77777777" w:rsidR="007059ED" w:rsidRDefault="007059ED">
      <w:pPr>
        <w:pStyle w:val="TOC4"/>
        <w:rPr>
          <w:rFonts w:asciiTheme="minorHAnsi" w:eastAsiaTheme="minorEastAsia" w:hAnsiTheme="minorHAnsi" w:cstheme="minorBidi"/>
          <w:sz w:val="22"/>
          <w:szCs w:val="22"/>
        </w:rPr>
      </w:pPr>
      <w:r w:rsidRPr="00AE6739">
        <w:rPr>
          <w:snapToGrid w:val="0"/>
        </w:rPr>
        <w:t>A.7.3.8.2</w:t>
      </w:r>
      <w:r>
        <w:rPr>
          <w:rFonts w:asciiTheme="minorHAnsi" w:eastAsiaTheme="minorEastAsia" w:hAnsiTheme="minorHAnsi" w:cstheme="minorBidi"/>
          <w:sz w:val="22"/>
          <w:szCs w:val="22"/>
        </w:rPr>
        <w:tab/>
      </w:r>
      <w:r w:rsidRPr="00AE6739">
        <w:rPr>
          <w:snapToGrid w:val="0"/>
        </w:rPr>
        <w:t>Test Requirements</w:t>
      </w:r>
      <w:r>
        <w:tab/>
        <w:t>1405</w:t>
      </w:r>
    </w:p>
    <w:p w14:paraId="748D5D32" w14:textId="77777777" w:rsidR="007059ED" w:rsidRDefault="007059ED">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6E3D3B86" w14:textId="77777777" w:rsidR="007059ED" w:rsidRDefault="007059ED">
      <w:pPr>
        <w:pStyle w:val="TOC4"/>
        <w:rPr>
          <w:rFonts w:asciiTheme="minorHAnsi" w:eastAsiaTheme="minorEastAsia" w:hAnsiTheme="minorHAnsi" w:cstheme="minorBidi"/>
          <w:sz w:val="22"/>
          <w:szCs w:val="22"/>
        </w:rPr>
      </w:pPr>
      <w:r w:rsidRPr="00AE6739">
        <w:rPr>
          <w:snapToGrid w:val="0"/>
        </w:rPr>
        <w:t>A.7.3.9.2</w:t>
      </w:r>
      <w:r>
        <w:rPr>
          <w:rFonts w:asciiTheme="minorHAnsi" w:eastAsiaTheme="minorEastAsia" w:hAnsiTheme="minorHAnsi" w:cstheme="minorBidi"/>
          <w:sz w:val="22"/>
          <w:szCs w:val="22"/>
        </w:rPr>
        <w:tab/>
      </w:r>
      <w:r w:rsidRPr="00AE6739">
        <w:rPr>
          <w:snapToGrid w:val="0"/>
        </w:rPr>
        <w:t>Test Requirements</w:t>
      </w:r>
      <w:r>
        <w:tab/>
        <w:t>1408</w:t>
      </w:r>
    </w:p>
    <w:p w14:paraId="3E21875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Pr>
          <w:lang w:eastAsia="zh-CN"/>
        </w:rPr>
        <w:t>10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 xml:space="preserve">DD Radio Link Monitoring Test for Out-of-sync under </w:t>
      </w:r>
      <w:r>
        <w:rPr>
          <w:lang w:eastAsia="zh-CN"/>
        </w:rPr>
        <w:t>T</w:t>
      </w:r>
      <w:r w:rsidRPr="00AE6739">
        <w:rPr>
          <w:rFonts w:eastAsia="MS Mincho"/>
          <w:lang w:eastAsia="zh-CN"/>
        </w:rPr>
        <w:t xml:space="preserve">ime </w:t>
      </w:r>
      <w:r>
        <w:rPr>
          <w:lang w:eastAsia="zh-CN"/>
        </w:rPr>
        <w:t>D</w:t>
      </w:r>
      <w:r w:rsidRPr="00AE6739">
        <w:rPr>
          <w:rFonts w:eastAsia="MS Mincho"/>
          <w:lang w:eastAsia="zh-CN"/>
        </w:rPr>
        <w:t xml:space="preserve">omain </w:t>
      </w:r>
      <w:r>
        <w:rPr>
          <w:lang w:eastAsia="zh-CN"/>
        </w:rPr>
        <w:t>M</w:t>
      </w:r>
      <w:r w:rsidRPr="00AE6739">
        <w:rPr>
          <w:rFonts w:eastAsia="MS Mincho"/>
          <w:lang w:eastAsia="zh-CN"/>
        </w:rPr>
        <w:t xml:space="preserve">easurement </w:t>
      </w:r>
      <w:r>
        <w:rPr>
          <w:lang w:eastAsia="zh-CN"/>
        </w:rPr>
        <w:t>R</w:t>
      </w:r>
      <w:r w:rsidRPr="00AE6739">
        <w:rPr>
          <w:rFonts w:eastAsia="MS Mincho"/>
          <w:lang w:eastAsia="zh-CN"/>
        </w:rPr>
        <w:t xml:space="preserve">esource </w:t>
      </w:r>
      <w:r>
        <w:rPr>
          <w:lang w:eastAsia="zh-CN"/>
        </w:rPr>
        <w:t>R</w:t>
      </w:r>
      <w:r w:rsidRPr="00AE6739">
        <w:rPr>
          <w:rFonts w:eastAsia="MS Mincho"/>
          <w:lang w:eastAsia="zh-CN"/>
        </w:rPr>
        <w:t>estriction</w:t>
      </w:r>
      <w:r>
        <w:rPr>
          <w:lang w:eastAsia="zh-CN"/>
        </w:rPr>
        <w:t xml:space="preserve"> with Non-MBSFN ABS</w:t>
      </w:r>
      <w:r>
        <w:tab/>
        <w:t>1408</w:t>
      </w:r>
    </w:p>
    <w:p w14:paraId="275180E7" w14:textId="77777777" w:rsidR="007059ED" w:rsidRDefault="007059ED">
      <w:pPr>
        <w:pStyle w:val="TOC4"/>
        <w:rPr>
          <w:rFonts w:asciiTheme="minorHAnsi" w:eastAsiaTheme="minorEastAsia" w:hAnsiTheme="minorHAnsi" w:cstheme="minorBidi"/>
          <w:sz w:val="22"/>
          <w:szCs w:val="22"/>
        </w:rPr>
      </w:pPr>
      <w:r w:rsidRPr="00AE6739">
        <w:rPr>
          <w:rFonts w:eastAsia="MS Mincho"/>
          <w:snapToGrid w:val="0"/>
          <w:lang w:eastAsia="zh-CN"/>
        </w:rPr>
        <w:t>A.7.3.</w:t>
      </w:r>
      <w:r w:rsidRPr="00AE6739">
        <w:rPr>
          <w:snapToGrid w:val="0"/>
          <w:lang w:eastAsia="zh-CN"/>
        </w:rPr>
        <w:t>10</w:t>
      </w:r>
      <w:r w:rsidRPr="00AE6739">
        <w:rPr>
          <w:rFonts w:eastAsia="MS Mincho"/>
          <w:snapToGrid w:val="0"/>
          <w:lang w:eastAsia="zh-CN"/>
        </w:rPr>
        <w:t>.1</w:t>
      </w:r>
      <w:r>
        <w:rPr>
          <w:rFonts w:asciiTheme="minorHAnsi" w:eastAsiaTheme="minorEastAsia" w:hAnsiTheme="minorHAnsi" w:cstheme="minorBidi"/>
          <w:sz w:val="22"/>
          <w:szCs w:val="22"/>
        </w:rPr>
        <w:tab/>
      </w:r>
      <w:r w:rsidRPr="00AE6739">
        <w:rPr>
          <w:rFonts w:eastAsia="MS Mincho"/>
          <w:snapToGrid w:val="0"/>
          <w:lang w:eastAsia="zh-CN"/>
        </w:rPr>
        <w:t>Test Purpose and Environment</w:t>
      </w:r>
      <w:r>
        <w:tab/>
        <w:t>1408</w:t>
      </w:r>
    </w:p>
    <w:p w14:paraId="7CCADA28" w14:textId="77777777" w:rsidR="007059ED" w:rsidRDefault="007059ED">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0D20323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11</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1412</w:t>
      </w:r>
    </w:p>
    <w:p w14:paraId="2733EB75"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1417</w:t>
      </w:r>
    </w:p>
    <w:p w14:paraId="0DDCC22C" w14:textId="77777777" w:rsidR="007059ED" w:rsidRDefault="007059ED">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6911BD3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1417</w:t>
      </w:r>
    </w:p>
    <w:p w14:paraId="6894DFC3" w14:textId="77777777" w:rsidR="007059ED" w:rsidRDefault="007059ED">
      <w:pPr>
        <w:pStyle w:val="TOC4"/>
        <w:rPr>
          <w:rFonts w:asciiTheme="minorHAnsi" w:eastAsiaTheme="minorEastAsia" w:hAnsiTheme="minorHAnsi" w:cstheme="minorBidi"/>
          <w:sz w:val="22"/>
          <w:szCs w:val="22"/>
        </w:rPr>
      </w:pPr>
      <w:r w:rsidRPr="00AE6739">
        <w:rPr>
          <w:snapToGrid w:val="0"/>
        </w:rPr>
        <w:t>A.7.3.12.2</w:t>
      </w:r>
      <w:r>
        <w:rPr>
          <w:rFonts w:asciiTheme="minorHAnsi" w:eastAsiaTheme="minorEastAsia" w:hAnsiTheme="minorHAnsi" w:cstheme="minorBidi"/>
          <w:sz w:val="22"/>
          <w:szCs w:val="22"/>
        </w:rPr>
        <w:tab/>
      </w:r>
      <w:r w:rsidRPr="00AE6739">
        <w:rPr>
          <w:snapToGrid w:val="0"/>
        </w:rPr>
        <w:t>Test Requirements</w:t>
      </w:r>
      <w:r>
        <w:tab/>
        <w:t>1422</w:t>
      </w:r>
    </w:p>
    <w:p w14:paraId="3259348D" w14:textId="77777777" w:rsidR="007059ED" w:rsidRDefault="007059ED">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2341D0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13</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1422</w:t>
      </w:r>
    </w:p>
    <w:p w14:paraId="2EEC7372" w14:textId="77777777" w:rsidR="007059ED" w:rsidRDefault="007059ED">
      <w:pPr>
        <w:pStyle w:val="TOC4"/>
        <w:rPr>
          <w:rFonts w:asciiTheme="minorHAnsi" w:eastAsiaTheme="minorEastAsia" w:hAnsiTheme="minorHAnsi" w:cstheme="minorBidi"/>
          <w:sz w:val="22"/>
          <w:szCs w:val="22"/>
        </w:rPr>
      </w:pPr>
      <w:r w:rsidRPr="00AE6739">
        <w:rPr>
          <w:snapToGrid w:val="0"/>
        </w:rPr>
        <w:t>A.7.3.13.2</w:t>
      </w:r>
      <w:r>
        <w:rPr>
          <w:rFonts w:asciiTheme="minorHAnsi" w:eastAsiaTheme="minorEastAsia" w:hAnsiTheme="minorHAnsi" w:cstheme="minorBidi"/>
          <w:sz w:val="22"/>
          <w:szCs w:val="22"/>
        </w:rPr>
        <w:tab/>
      </w:r>
      <w:r w:rsidRPr="00AE6739">
        <w:rPr>
          <w:snapToGrid w:val="0"/>
        </w:rPr>
        <w:t>Test Requirements</w:t>
      </w:r>
      <w:r>
        <w:tab/>
        <w:t>1425</w:t>
      </w:r>
    </w:p>
    <w:p w14:paraId="4015AB8A" w14:textId="77777777" w:rsidR="007059ED" w:rsidRDefault="007059ED">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1A629FC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1425</w:t>
      </w:r>
    </w:p>
    <w:p w14:paraId="54987C8B" w14:textId="77777777" w:rsidR="007059ED" w:rsidRDefault="007059ED">
      <w:pPr>
        <w:pStyle w:val="TOC4"/>
        <w:rPr>
          <w:rFonts w:asciiTheme="minorHAnsi" w:eastAsiaTheme="minorEastAsia" w:hAnsiTheme="minorHAnsi" w:cstheme="minorBidi"/>
          <w:sz w:val="22"/>
          <w:szCs w:val="22"/>
        </w:rPr>
      </w:pPr>
      <w:r w:rsidRPr="00AE6739">
        <w:rPr>
          <w:snapToGrid w:val="0"/>
        </w:rPr>
        <w:t>A.7.3.14.2</w:t>
      </w:r>
      <w:r>
        <w:rPr>
          <w:rFonts w:asciiTheme="minorHAnsi" w:eastAsiaTheme="minorEastAsia" w:hAnsiTheme="minorHAnsi" w:cstheme="minorBidi"/>
          <w:sz w:val="22"/>
          <w:szCs w:val="22"/>
        </w:rPr>
        <w:tab/>
      </w:r>
      <w:r w:rsidRPr="00AE6739">
        <w:rPr>
          <w:snapToGrid w:val="0"/>
        </w:rPr>
        <w:t>Test Requirements</w:t>
      </w:r>
      <w:r>
        <w:tab/>
        <w:t>1428</w:t>
      </w:r>
    </w:p>
    <w:p w14:paraId="78EEC5DF" w14:textId="77777777" w:rsidR="007059ED" w:rsidRDefault="007059ED">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7B29F2F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A.7.3.15.1</w:t>
      </w:r>
      <w:r>
        <w:rPr>
          <w:rFonts w:asciiTheme="minorHAnsi" w:eastAsiaTheme="minorEastAsia" w:hAnsiTheme="minorHAnsi" w:cstheme="minorBidi"/>
          <w:sz w:val="22"/>
          <w:szCs w:val="22"/>
        </w:rPr>
        <w:tab/>
      </w:r>
      <w:r w:rsidRPr="00AE6739">
        <w:rPr>
          <w:snapToGrid w:val="0"/>
          <w:lang w:eastAsia="zh-CN"/>
        </w:rPr>
        <w:t>Test Purpose and Environment</w:t>
      </w:r>
      <w:r>
        <w:tab/>
        <w:t>1428</w:t>
      </w:r>
    </w:p>
    <w:p w14:paraId="135C0B90"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1432</w:t>
      </w:r>
    </w:p>
    <w:p w14:paraId="4D344E95" w14:textId="77777777" w:rsidR="007059ED" w:rsidRDefault="007059ED">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6AB777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A.7.3.16.1</w:t>
      </w:r>
      <w:r>
        <w:rPr>
          <w:rFonts w:asciiTheme="minorHAnsi" w:eastAsiaTheme="minorEastAsia" w:hAnsiTheme="minorHAnsi" w:cstheme="minorBidi"/>
          <w:sz w:val="22"/>
          <w:szCs w:val="22"/>
        </w:rPr>
        <w:tab/>
      </w:r>
      <w:r w:rsidRPr="00AE6739">
        <w:rPr>
          <w:snapToGrid w:val="0"/>
          <w:lang w:eastAsia="zh-CN"/>
        </w:rPr>
        <w:t>Test Purpose and Environment</w:t>
      </w:r>
      <w:r>
        <w:tab/>
        <w:t>1432</w:t>
      </w:r>
    </w:p>
    <w:p w14:paraId="1B74481B"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16</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1437</w:t>
      </w:r>
    </w:p>
    <w:p w14:paraId="56FF02A2" w14:textId="77777777" w:rsidR="007059ED" w:rsidRDefault="007059ED">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1014DDF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A.7.3.17.1</w:t>
      </w:r>
      <w:r>
        <w:rPr>
          <w:rFonts w:asciiTheme="minorHAnsi" w:eastAsiaTheme="minorEastAsia" w:hAnsiTheme="minorHAnsi" w:cstheme="minorBidi"/>
          <w:sz w:val="22"/>
          <w:szCs w:val="22"/>
        </w:rPr>
        <w:tab/>
      </w:r>
      <w:r w:rsidRPr="00AE6739">
        <w:rPr>
          <w:snapToGrid w:val="0"/>
          <w:lang w:eastAsia="zh-CN"/>
        </w:rPr>
        <w:t>Test Purpose and Environment</w:t>
      </w:r>
      <w:r>
        <w:tab/>
        <w:t>1437</w:t>
      </w:r>
    </w:p>
    <w:p w14:paraId="0B950449"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1441</w:t>
      </w:r>
    </w:p>
    <w:p w14:paraId="6ED22208" w14:textId="77777777" w:rsidR="007059ED" w:rsidRDefault="007059ED">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0E7091F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A.7.3.18.1</w:t>
      </w:r>
      <w:r>
        <w:rPr>
          <w:rFonts w:asciiTheme="minorHAnsi" w:eastAsiaTheme="minorEastAsia" w:hAnsiTheme="minorHAnsi" w:cstheme="minorBidi"/>
          <w:sz w:val="22"/>
          <w:szCs w:val="22"/>
        </w:rPr>
        <w:tab/>
      </w:r>
      <w:r w:rsidRPr="00AE6739">
        <w:rPr>
          <w:snapToGrid w:val="0"/>
          <w:lang w:eastAsia="zh-CN"/>
        </w:rPr>
        <w:t>Test Purpose and Environment</w:t>
      </w:r>
      <w:r>
        <w:tab/>
        <w:t>1441</w:t>
      </w:r>
    </w:p>
    <w:p w14:paraId="0F9D1471"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1445</w:t>
      </w:r>
    </w:p>
    <w:p w14:paraId="1825E6C1" w14:textId="77777777" w:rsidR="007059ED" w:rsidRDefault="007059ED">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01123A55" w14:textId="77777777" w:rsidR="007059ED" w:rsidRDefault="007059ED">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3354758B" w14:textId="77777777" w:rsidR="007059ED" w:rsidRDefault="007059ED">
      <w:pPr>
        <w:pStyle w:val="TOC4"/>
        <w:rPr>
          <w:rFonts w:asciiTheme="minorHAnsi" w:eastAsiaTheme="minorEastAsia" w:hAnsiTheme="minorHAnsi" w:cstheme="minorBidi"/>
          <w:sz w:val="22"/>
          <w:szCs w:val="22"/>
        </w:rPr>
      </w:pPr>
      <w:r w:rsidRPr="00AE6739">
        <w:rPr>
          <w:snapToGrid w:val="0"/>
        </w:rPr>
        <w:t>A.7.3.19.2</w:t>
      </w:r>
      <w:r>
        <w:rPr>
          <w:rFonts w:asciiTheme="minorHAnsi" w:eastAsiaTheme="minorEastAsia" w:hAnsiTheme="minorHAnsi" w:cstheme="minorBidi"/>
          <w:sz w:val="22"/>
          <w:szCs w:val="22"/>
        </w:rPr>
        <w:tab/>
      </w:r>
      <w:r w:rsidRPr="00AE6739">
        <w:rPr>
          <w:snapToGrid w:val="0"/>
        </w:rPr>
        <w:t>Test Requirements</w:t>
      </w:r>
      <w:r>
        <w:tab/>
        <w:t>1450</w:t>
      </w:r>
    </w:p>
    <w:p w14:paraId="4A2E24D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A.7.3.20</w:t>
      </w:r>
      <w:r>
        <w:rPr>
          <w:rFonts w:asciiTheme="minorHAnsi" w:eastAsiaTheme="minorEastAsia" w:hAnsiTheme="minorHAnsi" w:cstheme="minorBidi"/>
          <w:sz w:val="22"/>
          <w:szCs w:val="22"/>
        </w:rPr>
        <w:tab/>
      </w:r>
      <w:r w:rsidRPr="00AE6739">
        <w:rPr>
          <w:rFonts w:eastAsia="MS Mincho"/>
          <w:lang w:eastAsia="zh-CN"/>
        </w:rPr>
        <w:t>E-UTRAN TDD Radio Link Monitoring Test for In-sync under Time Domain Measurement Resouce Restriction with CRS assistance information and Non-MBSFN ABS</w:t>
      </w:r>
      <w:r>
        <w:tab/>
        <w:t>1450</w:t>
      </w:r>
    </w:p>
    <w:p w14:paraId="6748658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20</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1450</w:t>
      </w:r>
    </w:p>
    <w:p w14:paraId="5F6B88D0" w14:textId="77777777" w:rsidR="007059ED" w:rsidRDefault="007059ED">
      <w:pPr>
        <w:pStyle w:val="TOC4"/>
        <w:rPr>
          <w:rFonts w:asciiTheme="minorHAnsi" w:eastAsiaTheme="minorEastAsia" w:hAnsiTheme="minorHAnsi" w:cstheme="minorBidi"/>
          <w:sz w:val="22"/>
          <w:szCs w:val="22"/>
        </w:rPr>
      </w:pPr>
      <w:r w:rsidRPr="00AE6739">
        <w:rPr>
          <w:snapToGrid w:val="0"/>
        </w:rPr>
        <w:t>A.7.3.20.2</w:t>
      </w:r>
      <w:r>
        <w:rPr>
          <w:rFonts w:asciiTheme="minorHAnsi" w:eastAsiaTheme="minorEastAsia" w:hAnsiTheme="minorHAnsi" w:cstheme="minorBidi"/>
          <w:sz w:val="22"/>
          <w:szCs w:val="22"/>
        </w:rPr>
        <w:tab/>
      </w:r>
      <w:r w:rsidRPr="00AE6739">
        <w:rPr>
          <w:snapToGrid w:val="0"/>
        </w:rPr>
        <w:t>Test Requirements</w:t>
      </w:r>
      <w:r>
        <w:tab/>
        <w:t>1455</w:t>
      </w:r>
    </w:p>
    <w:p w14:paraId="3B6C8A2D" w14:textId="77777777" w:rsidR="007059ED" w:rsidRDefault="007059ED">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4DFDA86E" w14:textId="77777777" w:rsidR="007059ED" w:rsidRDefault="007059ED">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173353C3" w14:textId="77777777" w:rsidR="007059ED" w:rsidRDefault="007059ED">
      <w:pPr>
        <w:pStyle w:val="TOC4"/>
        <w:rPr>
          <w:rFonts w:asciiTheme="minorHAnsi" w:eastAsiaTheme="minorEastAsia" w:hAnsiTheme="minorHAnsi" w:cstheme="minorBidi"/>
          <w:sz w:val="22"/>
          <w:szCs w:val="22"/>
        </w:rPr>
      </w:pPr>
      <w:r w:rsidRPr="00AE6739">
        <w:rPr>
          <w:snapToGrid w:val="0"/>
        </w:rPr>
        <w:t>A.7.3.21.2</w:t>
      </w:r>
      <w:r>
        <w:rPr>
          <w:rFonts w:asciiTheme="minorHAnsi" w:eastAsiaTheme="minorEastAsia" w:hAnsiTheme="minorHAnsi" w:cstheme="minorBidi"/>
          <w:sz w:val="22"/>
          <w:szCs w:val="22"/>
        </w:rPr>
        <w:tab/>
      </w:r>
      <w:r w:rsidRPr="00AE6739">
        <w:rPr>
          <w:snapToGrid w:val="0"/>
        </w:rPr>
        <w:t>Test Requirements</w:t>
      </w:r>
      <w:r>
        <w:tab/>
        <w:t>1460</w:t>
      </w:r>
    </w:p>
    <w:p w14:paraId="2721247A" w14:textId="77777777" w:rsidR="007059ED" w:rsidRDefault="007059ED">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3D811E7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1460</w:t>
      </w:r>
    </w:p>
    <w:p w14:paraId="1D7B3D70" w14:textId="77777777" w:rsidR="007059ED" w:rsidRDefault="007059ED">
      <w:pPr>
        <w:pStyle w:val="TOC4"/>
        <w:rPr>
          <w:rFonts w:asciiTheme="minorHAnsi" w:eastAsiaTheme="minorEastAsia" w:hAnsiTheme="minorHAnsi" w:cstheme="minorBidi"/>
          <w:sz w:val="22"/>
          <w:szCs w:val="22"/>
        </w:rPr>
      </w:pPr>
      <w:r w:rsidRPr="00AE6739">
        <w:rPr>
          <w:snapToGrid w:val="0"/>
        </w:rPr>
        <w:t>A.7.3.22.2</w:t>
      </w:r>
      <w:r>
        <w:rPr>
          <w:rFonts w:asciiTheme="minorHAnsi" w:eastAsiaTheme="minorEastAsia" w:hAnsiTheme="minorHAnsi" w:cstheme="minorBidi"/>
          <w:sz w:val="22"/>
          <w:szCs w:val="22"/>
        </w:rPr>
        <w:tab/>
      </w:r>
      <w:r w:rsidRPr="00AE6739">
        <w:rPr>
          <w:snapToGrid w:val="0"/>
        </w:rPr>
        <w:t>Test Requirements</w:t>
      </w:r>
      <w:r>
        <w:tab/>
        <w:t>1465</w:t>
      </w:r>
    </w:p>
    <w:p w14:paraId="1BF0A29E" w14:textId="77777777" w:rsidR="007059ED" w:rsidRDefault="007059ED">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799B525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A.7.3.23.1</w:t>
      </w:r>
      <w:r>
        <w:rPr>
          <w:rFonts w:asciiTheme="minorHAnsi" w:eastAsiaTheme="minorEastAsia" w:hAnsiTheme="minorHAnsi" w:cstheme="minorBidi"/>
          <w:sz w:val="22"/>
          <w:szCs w:val="22"/>
        </w:rPr>
        <w:tab/>
      </w:r>
      <w:r w:rsidRPr="00AE6739">
        <w:rPr>
          <w:snapToGrid w:val="0"/>
          <w:lang w:eastAsia="zh-CN"/>
        </w:rPr>
        <w:t>Test Purpose and Environment</w:t>
      </w:r>
      <w:r>
        <w:tab/>
        <w:t>1465</w:t>
      </w:r>
    </w:p>
    <w:p w14:paraId="56B22C91" w14:textId="77777777" w:rsidR="007059ED" w:rsidRDefault="007059ED">
      <w:pPr>
        <w:pStyle w:val="TOC4"/>
        <w:rPr>
          <w:rFonts w:asciiTheme="minorHAnsi" w:eastAsiaTheme="minorEastAsia" w:hAnsiTheme="minorHAnsi" w:cstheme="minorBidi"/>
          <w:sz w:val="22"/>
          <w:szCs w:val="22"/>
        </w:rPr>
      </w:pPr>
      <w:r w:rsidRPr="00AE6739">
        <w:rPr>
          <w:snapToGrid w:val="0"/>
        </w:rPr>
        <w:t>A.7.3.23.2</w:t>
      </w:r>
      <w:r>
        <w:rPr>
          <w:rFonts w:asciiTheme="minorHAnsi" w:eastAsiaTheme="minorEastAsia" w:hAnsiTheme="minorHAnsi" w:cstheme="minorBidi"/>
          <w:sz w:val="22"/>
          <w:szCs w:val="22"/>
        </w:rPr>
        <w:tab/>
      </w:r>
      <w:r w:rsidRPr="00AE6739">
        <w:rPr>
          <w:snapToGrid w:val="0"/>
        </w:rPr>
        <w:t>Test Requirements</w:t>
      </w:r>
      <w:r>
        <w:tab/>
        <w:t>1466</w:t>
      </w:r>
    </w:p>
    <w:p w14:paraId="0C649E9B" w14:textId="77777777" w:rsidR="007059ED" w:rsidRDefault="007059ED">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0B2551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A.7.3.24.1</w:t>
      </w:r>
      <w:r>
        <w:rPr>
          <w:rFonts w:asciiTheme="minorHAnsi" w:eastAsiaTheme="minorEastAsia" w:hAnsiTheme="minorHAnsi" w:cstheme="minorBidi"/>
          <w:sz w:val="22"/>
          <w:szCs w:val="22"/>
        </w:rPr>
        <w:tab/>
      </w:r>
      <w:r w:rsidRPr="00AE6739">
        <w:rPr>
          <w:snapToGrid w:val="0"/>
          <w:lang w:eastAsia="zh-CN"/>
        </w:rPr>
        <w:t>Test Purpose and Environment</w:t>
      </w:r>
      <w:r>
        <w:tab/>
        <w:t>1466</w:t>
      </w:r>
    </w:p>
    <w:p w14:paraId="31AD3BF6" w14:textId="77777777" w:rsidR="007059ED" w:rsidRDefault="007059ED">
      <w:pPr>
        <w:pStyle w:val="TOC4"/>
        <w:rPr>
          <w:rFonts w:asciiTheme="minorHAnsi" w:eastAsiaTheme="minorEastAsia" w:hAnsiTheme="minorHAnsi" w:cstheme="minorBidi"/>
          <w:sz w:val="22"/>
          <w:szCs w:val="22"/>
        </w:rPr>
      </w:pPr>
      <w:r w:rsidRPr="00AE6739">
        <w:rPr>
          <w:snapToGrid w:val="0"/>
        </w:rPr>
        <w:t>A.7.3.24.2</w:t>
      </w:r>
      <w:r>
        <w:rPr>
          <w:rFonts w:asciiTheme="minorHAnsi" w:eastAsiaTheme="minorEastAsia" w:hAnsiTheme="minorHAnsi" w:cstheme="minorBidi"/>
          <w:sz w:val="22"/>
          <w:szCs w:val="22"/>
        </w:rPr>
        <w:tab/>
      </w:r>
      <w:r w:rsidRPr="00AE6739">
        <w:rPr>
          <w:snapToGrid w:val="0"/>
        </w:rPr>
        <w:t>Test Requirements</w:t>
      </w:r>
      <w:r>
        <w:tab/>
        <w:t>1467</w:t>
      </w:r>
    </w:p>
    <w:p w14:paraId="5DE2144C" w14:textId="77777777" w:rsidR="007059ED" w:rsidRDefault="007059ED">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45318F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A.7.3.25.1</w:t>
      </w:r>
      <w:r>
        <w:rPr>
          <w:rFonts w:asciiTheme="minorHAnsi" w:eastAsiaTheme="minorEastAsia" w:hAnsiTheme="minorHAnsi" w:cstheme="minorBidi"/>
          <w:sz w:val="22"/>
          <w:szCs w:val="22"/>
        </w:rPr>
        <w:tab/>
      </w:r>
      <w:r w:rsidRPr="00AE6739">
        <w:rPr>
          <w:snapToGrid w:val="0"/>
          <w:lang w:eastAsia="zh-CN"/>
        </w:rPr>
        <w:t>Test Purpose and Environment</w:t>
      </w:r>
      <w:r>
        <w:tab/>
        <w:t>1467</w:t>
      </w:r>
    </w:p>
    <w:p w14:paraId="1967D19F" w14:textId="77777777" w:rsidR="007059ED" w:rsidRDefault="007059ED">
      <w:pPr>
        <w:pStyle w:val="TOC4"/>
        <w:rPr>
          <w:rFonts w:asciiTheme="minorHAnsi" w:eastAsiaTheme="minorEastAsia" w:hAnsiTheme="minorHAnsi" w:cstheme="minorBidi"/>
          <w:sz w:val="22"/>
          <w:szCs w:val="22"/>
        </w:rPr>
      </w:pPr>
      <w:r w:rsidRPr="00AE6739">
        <w:rPr>
          <w:snapToGrid w:val="0"/>
        </w:rPr>
        <w:t>A.7.3.25.2</w:t>
      </w:r>
      <w:r>
        <w:rPr>
          <w:rFonts w:asciiTheme="minorHAnsi" w:eastAsiaTheme="minorEastAsia" w:hAnsiTheme="minorHAnsi" w:cstheme="minorBidi"/>
          <w:sz w:val="22"/>
          <w:szCs w:val="22"/>
        </w:rPr>
        <w:tab/>
      </w:r>
      <w:r w:rsidRPr="00AE6739">
        <w:rPr>
          <w:snapToGrid w:val="0"/>
        </w:rPr>
        <w:t>Test Requirements</w:t>
      </w:r>
      <w:r>
        <w:tab/>
        <w:t>1468</w:t>
      </w:r>
    </w:p>
    <w:p w14:paraId="3EE182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UE Category 0</w:t>
      </w:r>
      <w:r>
        <w:tab/>
        <w:t>1468</w:t>
      </w:r>
    </w:p>
    <w:p w14:paraId="6C4BC1C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A.7.3.26.1</w:t>
      </w:r>
      <w:r>
        <w:rPr>
          <w:rFonts w:asciiTheme="minorHAnsi" w:eastAsiaTheme="minorEastAsia" w:hAnsiTheme="minorHAnsi" w:cstheme="minorBidi"/>
          <w:sz w:val="22"/>
          <w:szCs w:val="22"/>
        </w:rPr>
        <w:tab/>
      </w:r>
      <w:r w:rsidRPr="00AE6739">
        <w:rPr>
          <w:snapToGrid w:val="0"/>
          <w:lang w:eastAsia="zh-CN"/>
        </w:rPr>
        <w:t>Test Purpose and Environment</w:t>
      </w:r>
      <w:r>
        <w:tab/>
        <w:t>1468</w:t>
      </w:r>
    </w:p>
    <w:p w14:paraId="3155C96F" w14:textId="77777777" w:rsidR="007059ED" w:rsidRDefault="007059ED">
      <w:pPr>
        <w:pStyle w:val="TOC4"/>
        <w:rPr>
          <w:rFonts w:asciiTheme="minorHAnsi" w:eastAsiaTheme="minorEastAsia" w:hAnsiTheme="minorHAnsi" w:cstheme="minorBidi"/>
          <w:sz w:val="22"/>
          <w:szCs w:val="22"/>
        </w:rPr>
      </w:pPr>
      <w:r w:rsidRPr="00AE6739">
        <w:rPr>
          <w:snapToGrid w:val="0"/>
        </w:rPr>
        <w:t>A.7.3.26.2</w:t>
      </w:r>
      <w:r>
        <w:rPr>
          <w:rFonts w:asciiTheme="minorHAnsi" w:eastAsiaTheme="minorEastAsia" w:hAnsiTheme="minorHAnsi" w:cstheme="minorBidi"/>
          <w:sz w:val="22"/>
          <w:szCs w:val="22"/>
        </w:rPr>
        <w:tab/>
      </w:r>
      <w:r w:rsidRPr="00AE6739">
        <w:rPr>
          <w:snapToGrid w:val="0"/>
        </w:rPr>
        <w:t>Test Requirements</w:t>
      </w:r>
      <w:r>
        <w:tab/>
        <w:t>1471</w:t>
      </w:r>
    </w:p>
    <w:p w14:paraId="431D6E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1471</w:t>
      </w:r>
    </w:p>
    <w:p w14:paraId="5B281A0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A.7.3.27.1</w:t>
      </w:r>
      <w:r>
        <w:rPr>
          <w:rFonts w:asciiTheme="minorHAnsi" w:eastAsiaTheme="minorEastAsia" w:hAnsiTheme="minorHAnsi" w:cstheme="minorBidi"/>
          <w:sz w:val="22"/>
          <w:szCs w:val="22"/>
        </w:rPr>
        <w:tab/>
      </w:r>
      <w:r w:rsidRPr="00AE6739">
        <w:rPr>
          <w:snapToGrid w:val="0"/>
          <w:lang w:eastAsia="zh-CN"/>
        </w:rPr>
        <w:t>Test Purpose and Environment</w:t>
      </w:r>
      <w:r>
        <w:tab/>
        <w:t>1471</w:t>
      </w:r>
    </w:p>
    <w:p w14:paraId="2C7A63F8" w14:textId="77777777" w:rsidR="007059ED" w:rsidRDefault="007059ED">
      <w:pPr>
        <w:pStyle w:val="TOC4"/>
        <w:rPr>
          <w:rFonts w:asciiTheme="minorHAnsi" w:eastAsiaTheme="minorEastAsia" w:hAnsiTheme="minorHAnsi" w:cstheme="minorBidi"/>
          <w:sz w:val="22"/>
          <w:szCs w:val="22"/>
        </w:rPr>
      </w:pPr>
      <w:r w:rsidRPr="00AE6739">
        <w:rPr>
          <w:snapToGrid w:val="0"/>
        </w:rPr>
        <w:t>A.7.3.27.2</w:t>
      </w:r>
      <w:r>
        <w:rPr>
          <w:rFonts w:asciiTheme="minorHAnsi" w:eastAsiaTheme="minorEastAsia" w:hAnsiTheme="minorHAnsi" w:cstheme="minorBidi"/>
          <w:sz w:val="22"/>
          <w:szCs w:val="22"/>
        </w:rPr>
        <w:tab/>
      </w:r>
      <w:r w:rsidRPr="00AE6739">
        <w:rPr>
          <w:snapToGrid w:val="0"/>
        </w:rPr>
        <w:t>Test Requirements</w:t>
      </w:r>
      <w:r>
        <w:tab/>
        <w:t>1474</w:t>
      </w:r>
    </w:p>
    <w:p w14:paraId="6E59DF22" w14:textId="77777777" w:rsidR="007059ED" w:rsidRDefault="007059ED">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08D2047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A.7.3.28.1</w:t>
      </w:r>
      <w:r>
        <w:rPr>
          <w:rFonts w:asciiTheme="minorHAnsi" w:eastAsiaTheme="minorEastAsia" w:hAnsiTheme="minorHAnsi" w:cstheme="minorBidi"/>
          <w:sz w:val="22"/>
          <w:szCs w:val="22"/>
        </w:rPr>
        <w:tab/>
      </w:r>
      <w:r w:rsidRPr="00AE6739">
        <w:rPr>
          <w:snapToGrid w:val="0"/>
          <w:lang w:eastAsia="zh-CN"/>
        </w:rPr>
        <w:t>Test Purpose and Environment</w:t>
      </w:r>
      <w:r>
        <w:tab/>
        <w:t>1474</w:t>
      </w:r>
    </w:p>
    <w:p w14:paraId="7C029029" w14:textId="77777777" w:rsidR="007059ED" w:rsidRDefault="007059ED">
      <w:pPr>
        <w:pStyle w:val="TOC4"/>
        <w:rPr>
          <w:rFonts w:asciiTheme="minorHAnsi" w:eastAsiaTheme="minorEastAsia" w:hAnsiTheme="minorHAnsi" w:cstheme="minorBidi"/>
          <w:sz w:val="22"/>
          <w:szCs w:val="22"/>
        </w:rPr>
      </w:pPr>
      <w:r w:rsidRPr="00AE6739">
        <w:rPr>
          <w:snapToGrid w:val="0"/>
        </w:rPr>
        <w:t>A.7.3.28.2</w:t>
      </w:r>
      <w:r>
        <w:rPr>
          <w:rFonts w:asciiTheme="minorHAnsi" w:eastAsiaTheme="minorEastAsia" w:hAnsiTheme="minorHAnsi" w:cstheme="minorBidi"/>
          <w:sz w:val="22"/>
          <w:szCs w:val="22"/>
        </w:rPr>
        <w:tab/>
      </w:r>
      <w:r w:rsidRPr="00AE6739">
        <w:rPr>
          <w:snapToGrid w:val="0"/>
        </w:rPr>
        <w:t>Test Requirements</w:t>
      </w:r>
      <w:r>
        <w:tab/>
        <w:t>1477</w:t>
      </w:r>
    </w:p>
    <w:p w14:paraId="09617EEB" w14:textId="77777777" w:rsidR="007059ED" w:rsidRDefault="007059ED">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7C4EA0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A.7.3.29.1</w:t>
      </w:r>
      <w:r>
        <w:rPr>
          <w:rFonts w:asciiTheme="minorHAnsi" w:eastAsiaTheme="minorEastAsia" w:hAnsiTheme="minorHAnsi" w:cstheme="minorBidi"/>
          <w:sz w:val="22"/>
          <w:szCs w:val="22"/>
        </w:rPr>
        <w:tab/>
      </w:r>
      <w:r w:rsidRPr="00AE6739">
        <w:rPr>
          <w:snapToGrid w:val="0"/>
          <w:lang w:eastAsia="zh-CN"/>
        </w:rPr>
        <w:t>Test Purpose and Environment</w:t>
      </w:r>
      <w:r>
        <w:tab/>
        <w:t>1477</w:t>
      </w:r>
    </w:p>
    <w:p w14:paraId="6F81E1E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w:t>
      </w:r>
      <w:r w:rsidRPr="00AE6739">
        <w:rPr>
          <w:snapToGrid w:val="0"/>
        </w:rPr>
        <w:t>7.3.29.2</w:t>
      </w:r>
      <w:r>
        <w:rPr>
          <w:rFonts w:asciiTheme="minorHAnsi" w:eastAsiaTheme="minorEastAsia" w:hAnsiTheme="minorHAnsi" w:cstheme="minorBidi"/>
          <w:sz w:val="22"/>
          <w:szCs w:val="22"/>
        </w:rPr>
        <w:tab/>
      </w:r>
      <w:r w:rsidRPr="00AE6739">
        <w:rPr>
          <w:snapToGrid w:val="0"/>
        </w:rPr>
        <w:t>Test Requirements</w:t>
      </w:r>
      <w:r>
        <w:tab/>
        <w:t>1480</w:t>
      </w:r>
    </w:p>
    <w:p w14:paraId="64C4EB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Out-of-sync</w:t>
      </w:r>
      <w:r>
        <w:rPr>
          <w:lang w:eastAsia="zh-CN"/>
        </w:rPr>
        <w:t xml:space="preserve"> for UE Category 0</w:t>
      </w:r>
      <w:r>
        <w:tab/>
        <w:t>1480</w:t>
      </w:r>
    </w:p>
    <w:p w14:paraId="718E8CA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A.7.3.30.1</w:t>
      </w:r>
      <w:r>
        <w:rPr>
          <w:rFonts w:asciiTheme="minorHAnsi" w:eastAsiaTheme="minorEastAsia" w:hAnsiTheme="minorHAnsi" w:cstheme="minorBidi"/>
          <w:sz w:val="22"/>
          <w:szCs w:val="22"/>
        </w:rPr>
        <w:tab/>
      </w:r>
      <w:r w:rsidRPr="00AE6739">
        <w:rPr>
          <w:snapToGrid w:val="0"/>
          <w:lang w:eastAsia="zh-CN"/>
        </w:rPr>
        <w:t>Test Purpose and Environment</w:t>
      </w:r>
      <w:r>
        <w:tab/>
        <w:t>1480</w:t>
      </w:r>
    </w:p>
    <w:p w14:paraId="04B75849" w14:textId="77777777" w:rsidR="007059ED" w:rsidRDefault="007059ED">
      <w:pPr>
        <w:pStyle w:val="TOC4"/>
        <w:rPr>
          <w:rFonts w:asciiTheme="minorHAnsi" w:eastAsiaTheme="minorEastAsia" w:hAnsiTheme="minorHAnsi" w:cstheme="minorBidi"/>
          <w:sz w:val="22"/>
          <w:szCs w:val="22"/>
        </w:rPr>
      </w:pPr>
      <w:r w:rsidRPr="00AE6739">
        <w:rPr>
          <w:snapToGrid w:val="0"/>
        </w:rPr>
        <w:t>A.7.3.30.2</w:t>
      </w:r>
      <w:r>
        <w:rPr>
          <w:rFonts w:asciiTheme="minorHAnsi" w:eastAsiaTheme="minorEastAsia" w:hAnsiTheme="minorHAnsi" w:cstheme="minorBidi"/>
          <w:sz w:val="22"/>
          <w:szCs w:val="22"/>
        </w:rPr>
        <w:tab/>
      </w:r>
      <w:r w:rsidRPr="00AE6739">
        <w:rPr>
          <w:snapToGrid w:val="0"/>
        </w:rPr>
        <w:t>Test Requirements</w:t>
      </w:r>
      <w:r>
        <w:tab/>
        <w:t>1483</w:t>
      </w:r>
    </w:p>
    <w:p w14:paraId="08C2AC2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A.7.3.31</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1483</w:t>
      </w:r>
    </w:p>
    <w:p w14:paraId="2F543B6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A.7.3.31.1</w:t>
      </w:r>
      <w:r>
        <w:rPr>
          <w:rFonts w:asciiTheme="minorHAnsi" w:eastAsiaTheme="minorEastAsia" w:hAnsiTheme="minorHAnsi" w:cstheme="minorBidi"/>
          <w:sz w:val="22"/>
          <w:szCs w:val="22"/>
        </w:rPr>
        <w:tab/>
      </w:r>
      <w:r w:rsidRPr="00AE6739">
        <w:rPr>
          <w:snapToGrid w:val="0"/>
          <w:lang w:eastAsia="zh-CN"/>
        </w:rPr>
        <w:t>Test Purpose and Environment</w:t>
      </w:r>
      <w:r>
        <w:tab/>
        <w:t>1483</w:t>
      </w:r>
    </w:p>
    <w:p w14:paraId="4D76A379" w14:textId="77777777" w:rsidR="007059ED" w:rsidRDefault="007059ED">
      <w:pPr>
        <w:pStyle w:val="TOC4"/>
        <w:rPr>
          <w:rFonts w:asciiTheme="minorHAnsi" w:eastAsiaTheme="minorEastAsia" w:hAnsiTheme="minorHAnsi" w:cstheme="minorBidi"/>
          <w:sz w:val="22"/>
          <w:szCs w:val="22"/>
        </w:rPr>
      </w:pPr>
      <w:r w:rsidRPr="00AE6739">
        <w:rPr>
          <w:snapToGrid w:val="0"/>
        </w:rPr>
        <w:t>A.7.3.31.2</w:t>
      </w:r>
      <w:r>
        <w:rPr>
          <w:rFonts w:asciiTheme="minorHAnsi" w:eastAsiaTheme="minorEastAsia" w:hAnsiTheme="minorHAnsi" w:cstheme="minorBidi"/>
          <w:sz w:val="22"/>
          <w:szCs w:val="22"/>
        </w:rPr>
        <w:tab/>
      </w:r>
      <w:r w:rsidRPr="00AE6739">
        <w:rPr>
          <w:snapToGrid w:val="0"/>
        </w:rPr>
        <w:t>Test Requirements</w:t>
      </w:r>
      <w:r>
        <w:tab/>
        <w:t>1486</w:t>
      </w:r>
    </w:p>
    <w:p w14:paraId="5B6A2B60" w14:textId="77777777" w:rsidR="007059ED" w:rsidRDefault="007059ED">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130EFA9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A.7.3.32.1</w:t>
      </w:r>
      <w:r>
        <w:rPr>
          <w:rFonts w:asciiTheme="minorHAnsi" w:eastAsiaTheme="minorEastAsia" w:hAnsiTheme="minorHAnsi" w:cstheme="minorBidi"/>
          <w:sz w:val="22"/>
          <w:szCs w:val="22"/>
        </w:rPr>
        <w:tab/>
      </w:r>
      <w:r w:rsidRPr="00AE6739">
        <w:rPr>
          <w:snapToGrid w:val="0"/>
          <w:lang w:eastAsia="zh-CN"/>
        </w:rPr>
        <w:t>Test Purpose and Environment</w:t>
      </w:r>
      <w:r>
        <w:tab/>
        <w:t>1486</w:t>
      </w:r>
    </w:p>
    <w:p w14:paraId="40B017DF" w14:textId="77777777" w:rsidR="007059ED" w:rsidRDefault="007059ED">
      <w:pPr>
        <w:pStyle w:val="TOC4"/>
        <w:rPr>
          <w:rFonts w:asciiTheme="minorHAnsi" w:eastAsiaTheme="minorEastAsia" w:hAnsiTheme="minorHAnsi" w:cstheme="minorBidi"/>
          <w:sz w:val="22"/>
          <w:szCs w:val="22"/>
        </w:rPr>
      </w:pPr>
      <w:r w:rsidRPr="00AE6739">
        <w:rPr>
          <w:snapToGrid w:val="0"/>
        </w:rPr>
        <w:t>A.7.3.32.2</w:t>
      </w:r>
      <w:r>
        <w:rPr>
          <w:rFonts w:asciiTheme="minorHAnsi" w:eastAsiaTheme="minorEastAsia" w:hAnsiTheme="minorHAnsi" w:cstheme="minorBidi"/>
          <w:sz w:val="22"/>
          <w:szCs w:val="22"/>
        </w:rPr>
        <w:tab/>
      </w:r>
      <w:r w:rsidRPr="00AE6739">
        <w:rPr>
          <w:snapToGrid w:val="0"/>
        </w:rPr>
        <w:t>Test Requirements</w:t>
      </w:r>
      <w:r>
        <w:tab/>
        <w:t>1489</w:t>
      </w:r>
    </w:p>
    <w:p w14:paraId="3E909583" w14:textId="77777777" w:rsidR="007059ED" w:rsidRDefault="007059ED">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4BC491B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A.7.3.33.1</w:t>
      </w:r>
      <w:r>
        <w:rPr>
          <w:rFonts w:asciiTheme="minorHAnsi" w:eastAsiaTheme="minorEastAsia" w:hAnsiTheme="minorHAnsi" w:cstheme="minorBidi"/>
          <w:sz w:val="22"/>
          <w:szCs w:val="22"/>
        </w:rPr>
        <w:tab/>
      </w:r>
      <w:r w:rsidRPr="00AE6739">
        <w:rPr>
          <w:snapToGrid w:val="0"/>
          <w:lang w:eastAsia="zh-CN"/>
        </w:rPr>
        <w:t>Test Purpose and Environment</w:t>
      </w:r>
      <w:r>
        <w:tab/>
        <w:t>1489</w:t>
      </w:r>
    </w:p>
    <w:p w14:paraId="4F16EC20" w14:textId="77777777" w:rsidR="007059ED" w:rsidRDefault="007059ED">
      <w:pPr>
        <w:pStyle w:val="TOC4"/>
        <w:rPr>
          <w:rFonts w:asciiTheme="minorHAnsi" w:eastAsiaTheme="minorEastAsia" w:hAnsiTheme="minorHAnsi" w:cstheme="minorBidi"/>
          <w:sz w:val="22"/>
          <w:szCs w:val="22"/>
        </w:rPr>
      </w:pPr>
      <w:r w:rsidRPr="00AE6739">
        <w:rPr>
          <w:snapToGrid w:val="0"/>
        </w:rPr>
        <w:t>A.7.3.33.2</w:t>
      </w:r>
      <w:r>
        <w:rPr>
          <w:rFonts w:asciiTheme="minorHAnsi" w:eastAsiaTheme="minorEastAsia" w:hAnsiTheme="minorHAnsi" w:cstheme="minorBidi"/>
          <w:sz w:val="22"/>
          <w:szCs w:val="22"/>
        </w:rPr>
        <w:tab/>
      </w:r>
      <w:r w:rsidRPr="00AE6739">
        <w:rPr>
          <w:snapToGrid w:val="0"/>
        </w:rPr>
        <w:t>Test Requirements</w:t>
      </w:r>
      <w:r>
        <w:tab/>
        <w:t>1492</w:t>
      </w:r>
    </w:p>
    <w:p w14:paraId="3D6D6EE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UE Category 0</w:t>
      </w:r>
      <w:r>
        <w:tab/>
        <w:t>1492</w:t>
      </w:r>
    </w:p>
    <w:p w14:paraId="2A436CC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A.7.3.34.1</w:t>
      </w:r>
      <w:r>
        <w:rPr>
          <w:rFonts w:asciiTheme="minorHAnsi" w:eastAsiaTheme="minorEastAsia" w:hAnsiTheme="minorHAnsi" w:cstheme="minorBidi"/>
          <w:sz w:val="22"/>
          <w:szCs w:val="22"/>
        </w:rPr>
        <w:tab/>
      </w:r>
      <w:r w:rsidRPr="00AE6739">
        <w:rPr>
          <w:snapToGrid w:val="0"/>
          <w:lang w:eastAsia="zh-CN"/>
        </w:rPr>
        <w:t>Test Purpose and Environment</w:t>
      </w:r>
      <w:r>
        <w:tab/>
        <w:t>1492</w:t>
      </w:r>
    </w:p>
    <w:p w14:paraId="77AFF8BC" w14:textId="77777777" w:rsidR="007059ED" w:rsidRDefault="007059ED">
      <w:pPr>
        <w:pStyle w:val="TOC4"/>
        <w:rPr>
          <w:rFonts w:asciiTheme="minorHAnsi" w:eastAsiaTheme="minorEastAsia" w:hAnsiTheme="minorHAnsi" w:cstheme="minorBidi"/>
          <w:sz w:val="22"/>
          <w:szCs w:val="22"/>
        </w:rPr>
      </w:pPr>
      <w:r w:rsidRPr="00AE6739">
        <w:rPr>
          <w:snapToGrid w:val="0"/>
        </w:rPr>
        <w:t>A.7.3.34.2</w:t>
      </w:r>
      <w:r>
        <w:rPr>
          <w:rFonts w:asciiTheme="minorHAnsi" w:eastAsiaTheme="minorEastAsia" w:hAnsiTheme="minorHAnsi" w:cstheme="minorBidi"/>
          <w:sz w:val="22"/>
          <w:szCs w:val="22"/>
        </w:rPr>
        <w:tab/>
      </w:r>
      <w:r w:rsidRPr="00AE6739">
        <w:rPr>
          <w:snapToGrid w:val="0"/>
        </w:rPr>
        <w:t>Test Requirements</w:t>
      </w:r>
      <w:r>
        <w:tab/>
        <w:t>1495</w:t>
      </w:r>
    </w:p>
    <w:p w14:paraId="34E62F3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1495</w:t>
      </w:r>
    </w:p>
    <w:p w14:paraId="7DAE58F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A.7.3.35.1</w:t>
      </w:r>
      <w:r>
        <w:rPr>
          <w:rFonts w:asciiTheme="minorHAnsi" w:eastAsiaTheme="minorEastAsia" w:hAnsiTheme="minorHAnsi" w:cstheme="minorBidi"/>
          <w:sz w:val="22"/>
          <w:szCs w:val="22"/>
        </w:rPr>
        <w:tab/>
      </w:r>
      <w:r w:rsidRPr="00AE6739">
        <w:rPr>
          <w:snapToGrid w:val="0"/>
          <w:lang w:eastAsia="zh-CN"/>
        </w:rPr>
        <w:t>Test Purpose and Environment</w:t>
      </w:r>
      <w:r>
        <w:tab/>
        <w:t>1495</w:t>
      </w:r>
    </w:p>
    <w:p w14:paraId="24983C4C" w14:textId="77777777" w:rsidR="007059ED" w:rsidRDefault="007059ED">
      <w:pPr>
        <w:pStyle w:val="TOC4"/>
        <w:rPr>
          <w:rFonts w:asciiTheme="minorHAnsi" w:eastAsiaTheme="minorEastAsia" w:hAnsiTheme="minorHAnsi" w:cstheme="minorBidi"/>
          <w:sz w:val="22"/>
          <w:szCs w:val="22"/>
        </w:rPr>
      </w:pPr>
      <w:r w:rsidRPr="00AE6739">
        <w:rPr>
          <w:snapToGrid w:val="0"/>
        </w:rPr>
        <w:t>A.7.3.35.2</w:t>
      </w:r>
      <w:r>
        <w:rPr>
          <w:rFonts w:asciiTheme="minorHAnsi" w:eastAsiaTheme="minorEastAsia" w:hAnsiTheme="minorHAnsi" w:cstheme="minorBidi"/>
          <w:sz w:val="22"/>
          <w:szCs w:val="22"/>
        </w:rPr>
        <w:tab/>
      </w:r>
      <w:r w:rsidRPr="00AE6739">
        <w:rPr>
          <w:snapToGrid w:val="0"/>
        </w:rPr>
        <w:t>Test Requirements</w:t>
      </w:r>
      <w:r>
        <w:tab/>
        <w:t>1498</w:t>
      </w:r>
    </w:p>
    <w:p w14:paraId="7F4E028D" w14:textId="77777777" w:rsidR="007059ED" w:rsidRDefault="007059ED">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6EC4DE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A.7.3.36.1</w:t>
      </w:r>
      <w:r>
        <w:rPr>
          <w:rFonts w:asciiTheme="minorHAnsi" w:eastAsiaTheme="minorEastAsia" w:hAnsiTheme="minorHAnsi" w:cstheme="minorBidi"/>
          <w:sz w:val="22"/>
          <w:szCs w:val="22"/>
        </w:rPr>
        <w:tab/>
      </w:r>
      <w:r w:rsidRPr="00AE6739">
        <w:rPr>
          <w:snapToGrid w:val="0"/>
          <w:lang w:eastAsia="zh-CN"/>
        </w:rPr>
        <w:t>Test Purpose and Environment</w:t>
      </w:r>
      <w:r>
        <w:tab/>
        <w:t>1498</w:t>
      </w:r>
    </w:p>
    <w:p w14:paraId="1192D161" w14:textId="77777777" w:rsidR="007059ED" w:rsidRDefault="007059ED">
      <w:pPr>
        <w:pStyle w:val="TOC4"/>
        <w:rPr>
          <w:rFonts w:asciiTheme="minorHAnsi" w:eastAsiaTheme="minorEastAsia" w:hAnsiTheme="minorHAnsi" w:cstheme="minorBidi"/>
          <w:sz w:val="22"/>
          <w:szCs w:val="22"/>
        </w:rPr>
      </w:pPr>
      <w:r w:rsidRPr="00AE6739">
        <w:rPr>
          <w:snapToGrid w:val="0"/>
        </w:rPr>
        <w:t>A.7.3.36.2</w:t>
      </w:r>
      <w:r>
        <w:rPr>
          <w:rFonts w:asciiTheme="minorHAnsi" w:eastAsiaTheme="minorEastAsia" w:hAnsiTheme="minorHAnsi" w:cstheme="minorBidi"/>
          <w:sz w:val="22"/>
          <w:szCs w:val="22"/>
        </w:rPr>
        <w:tab/>
      </w:r>
      <w:r w:rsidRPr="00AE6739">
        <w:rPr>
          <w:snapToGrid w:val="0"/>
        </w:rPr>
        <w:t>Test Requirements</w:t>
      </w:r>
      <w:r>
        <w:tab/>
        <w:t>1501</w:t>
      </w:r>
    </w:p>
    <w:p w14:paraId="48773002" w14:textId="77777777" w:rsidR="007059ED" w:rsidRDefault="007059ED">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1F7998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A.7.3.37.1</w:t>
      </w:r>
      <w:r>
        <w:rPr>
          <w:rFonts w:asciiTheme="minorHAnsi" w:eastAsiaTheme="minorEastAsia" w:hAnsiTheme="minorHAnsi" w:cstheme="minorBidi"/>
          <w:sz w:val="22"/>
          <w:szCs w:val="22"/>
        </w:rPr>
        <w:tab/>
      </w:r>
      <w:r w:rsidRPr="00AE6739">
        <w:rPr>
          <w:snapToGrid w:val="0"/>
          <w:lang w:eastAsia="zh-CN"/>
        </w:rPr>
        <w:t>Test Purpose and Environment</w:t>
      </w:r>
      <w:r>
        <w:tab/>
        <w:t>1501</w:t>
      </w:r>
    </w:p>
    <w:p w14:paraId="16D42760" w14:textId="77777777" w:rsidR="007059ED" w:rsidRDefault="007059ED">
      <w:pPr>
        <w:pStyle w:val="TOC4"/>
        <w:rPr>
          <w:rFonts w:asciiTheme="minorHAnsi" w:eastAsiaTheme="minorEastAsia" w:hAnsiTheme="minorHAnsi" w:cstheme="minorBidi"/>
          <w:sz w:val="22"/>
          <w:szCs w:val="22"/>
        </w:rPr>
      </w:pPr>
      <w:r w:rsidRPr="00AE6739">
        <w:rPr>
          <w:snapToGrid w:val="0"/>
        </w:rPr>
        <w:t>A.7.3.37.2</w:t>
      </w:r>
      <w:r>
        <w:rPr>
          <w:rFonts w:asciiTheme="minorHAnsi" w:eastAsiaTheme="minorEastAsia" w:hAnsiTheme="minorHAnsi" w:cstheme="minorBidi"/>
          <w:sz w:val="22"/>
          <w:szCs w:val="22"/>
        </w:rPr>
        <w:tab/>
      </w:r>
      <w:r w:rsidRPr="00AE6739">
        <w:rPr>
          <w:snapToGrid w:val="0"/>
        </w:rPr>
        <w:t>Test Requirements</w:t>
      </w:r>
      <w:r>
        <w:tab/>
        <w:t>1504</w:t>
      </w:r>
    </w:p>
    <w:p w14:paraId="63F75534" w14:textId="77777777" w:rsidR="007059ED" w:rsidRDefault="007059ED">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28CA9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A.7.3.38.1</w:t>
      </w:r>
      <w:r>
        <w:rPr>
          <w:rFonts w:asciiTheme="minorHAnsi" w:eastAsiaTheme="minorEastAsia" w:hAnsiTheme="minorHAnsi" w:cstheme="minorBidi"/>
          <w:sz w:val="22"/>
          <w:szCs w:val="22"/>
        </w:rPr>
        <w:tab/>
      </w:r>
      <w:r w:rsidRPr="00AE6739">
        <w:rPr>
          <w:snapToGrid w:val="0"/>
          <w:lang w:eastAsia="zh-CN"/>
        </w:rPr>
        <w:t>Test Purpose and Environment</w:t>
      </w:r>
      <w:r>
        <w:tab/>
        <w:t>1504</w:t>
      </w:r>
    </w:p>
    <w:p w14:paraId="093FEB9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A.7.3.38.2</w:t>
      </w:r>
      <w:r>
        <w:rPr>
          <w:rFonts w:asciiTheme="minorHAnsi" w:eastAsiaTheme="minorEastAsia" w:hAnsiTheme="minorHAnsi" w:cstheme="minorBidi"/>
          <w:sz w:val="22"/>
          <w:szCs w:val="22"/>
        </w:rPr>
        <w:tab/>
      </w:r>
      <w:r w:rsidRPr="00AE6739">
        <w:rPr>
          <w:snapToGrid w:val="0"/>
          <w:lang w:eastAsia="zh-CN"/>
        </w:rPr>
        <w:t>Test Requirements</w:t>
      </w:r>
      <w:r>
        <w:tab/>
        <w:t>1507</w:t>
      </w:r>
    </w:p>
    <w:p w14:paraId="743CD817" w14:textId="77777777" w:rsidR="007059ED" w:rsidRDefault="007059ED">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5D3ACF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A.7.3.39.1</w:t>
      </w:r>
      <w:r>
        <w:rPr>
          <w:rFonts w:asciiTheme="minorHAnsi" w:eastAsiaTheme="minorEastAsia" w:hAnsiTheme="minorHAnsi" w:cstheme="minorBidi"/>
          <w:sz w:val="22"/>
          <w:szCs w:val="22"/>
        </w:rPr>
        <w:tab/>
      </w:r>
      <w:r w:rsidRPr="00AE6739">
        <w:rPr>
          <w:snapToGrid w:val="0"/>
          <w:lang w:eastAsia="zh-CN"/>
        </w:rPr>
        <w:t>Test Purpose and Environment</w:t>
      </w:r>
      <w:r>
        <w:tab/>
        <w:t>1507</w:t>
      </w:r>
    </w:p>
    <w:p w14:paraId="3448CF88" w14:textId="77777777" w:rsidR="007059ED" w:rsidRDefault="007059ED">
      <w:pPr>
        <w:pStyle w:val="TOC4"/>
        <w:rPr>
          <w:rFonts w:asciiTheme="minorHAnsi" w:eastAsiaTheme="minorEastAsia" w:hAnsiTheme="minorHAnsi" w:cstheme="minorBidi"/>
          <w:sz w:val="22"/>
          <w:szCs w:val="22"/>
        </w:rPr>
      </w:pPr>
      <w:r w:rsidRPr="00AE6739">
        <w:rPr>
          <w:snapToGrid w:val="0"/>
        </w:rPr>
        <w:t>A.7.3.39.2</w:t>
      </w:r>
      <w:r>
        <w:rPr>
          <w:rFonts w:asciiTheme="minorHAnsi" w:eastAsiaTheme="minorEastAsia" w:hAnsiTheme="minorHAnsi" w:cstheme="minorBidi"/>
          <w:sz w:val="22"/>
          <w:szCs w:val="22"/>
        </w:rPr>
        <w:tab/>
      </w:r>
      <w:r w:rsidRPr="00AE6739">
        <w:rPr>
          <w:snapToGrid w:val="0"/>
        </w:rPr>
        <w:t>Test Requirements</w:t>
      </w:r>
      <w:r>
        <w:tab/>
        <w:t>1510</w:t>
      </w:r>
    </w:p>
    <w:p w14:paraId="684E72F7" w14:textId="77777777" w:rsidR="007059ED" w:rsidRDefault="007059ED">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249D506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A.7.3.40.1</w:t>
      </w:r>
      <w:r>
        <w:rPr>
          <w:rFonts w:asciiTheme="minorHAnsi" w:eastAsiaTheme="minorEastAsia" w:hAnsiTheme="minorHAnsi" w:cstheme="minorBidi"/>
          <w:sz w:val="22"/>
          <w:szCs w:val="22"/>
        </w:rPr>
        <w:tab/>
      </w:r>
      <w:r w:rsidRPr="00AE6739">
        <w:rPr>
          <w:snapToGrid w:val="0"/>
          <w:lang w:eastAsia="zh-CN"/>
        </w:rPr>
        <w:t>Test Purpose and Environment</w:t>
      </w:r>
      <w:r>
        <w:tab/>
        <w:t>1511</w:t>
      </w:r>
    </w:p>
    <w:p w14:paraId="4222AE7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A.7.3.40.2</w:t>
      </w:r>
      <w:r>
        <w:rPr>
          <w:rFonts w:asciiTheme="minorHAnsi" w:eastAsiaTheme="minorEastAsia" w:hAnsiTheme="minorHAnsi" w:cstheme="minorBidi"/>
          <w:sz w:val="22"/>
          <w:szCs w:val="22"/>
        </w:rPr>
        <w:tab/>
      </w:r>
      <w:r w:rsidRPr="00AE6739">
        <w:rPr>
          <w:snapToGrid w:val="0"/>
          <w:lang w:eastAsia="zh-CN"/>
        </w:rPr>
        <w:t>Test Requirements</w:t>
      </w:r>
      <w:r>
        <w:tab/>
        <w:t>1513</w:t>
      </w:r>
    </w:p>
    <w:p w14:paraId="478B579B" w14:textId="77777777" w:rsidR="007059ED" w:rsidRDefault="007059ED">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47ACA96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A.7.3.41.1</w:t>
      </w:r>
      <w:r>
        <w:rPr>
          <w:rFonts w:asciiTheme="minorHAnsi" w:eastAsiaTheme="minorEastAsia" w:hAnsiTheme="minorHAnsi" w:cstheme="minorBidi"/>
          <w:sz w:val="22"/>
          <w:szCs w:val="22"/>
        </w:rPr>
        <w:tab/>
      </w:r>
      <w:r w:rsidRPr="00AE6739">
        <w:rPr>
          <w:snapToGrid w:val="0"/>
          <w:lang w:eastAsia="zh-CN"/>
        </w:rPr>
        <w:t>Test Purpose and Environment</w:t>
      </w:r>
      <w:r>
        <w:tab/>
        <w:t>1514</w:t>
      </w:r>
    </w:p>
    <w:p w14:paraId="45EAC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A.7.3.41.2</w:t>
      </w:r>
      <w:r>
        <w:rPr>
          <w:rFonts w:asciiTheme="minorHAnsi" w:eastAsiaTheme="minorEastAsia" w:hAnsiTheme="minorHAnsi" w:cstheme="minorBidi"/>
          <w:sz w:val="22"/>
          <w:szCs w:val="22"/>
        </w:rPr>
        <w:tab/>
      </w:r>
      <w:r w:rsidRPr="00AE6739">
        <w:rPr>
          <w:snapToGrid w:val="0"/>
          <w:lang w:eastAsia="zh-CN"/>
        </w:rPr>
        <w:t>Test Requirements</w:t>
      </w:r>
      <w:r>
        <w:tab/>
        <w:t>1517</w:t>
      </w:r>
    </w:p>
    <w:p w14:paraId="59E54621" w14:textId="77777777" w:rsidR="007059ED" w:rsidRDefault="007059ED">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4BC037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A.7.3.42.1</w:t>
      </w:r>
      <w:r>
        <w:rPr>
          <w:rFonts w:asciiTheme="minorHAnsi" w:eastAsiaTheme="minorEastAsia" w:hAnsiTheme="minorHAnsi" w:cstheme="minorBidi"/>
          <w:sz w:val="22"/>
          <w:szCs w:val="22"/>
        </w:rPr>
        <w:tab/>
      </w:r>
      <w:r w:rsidRPr="00AE6739">
        <w:rPr>
          <w:snapToGrid w:val="0"/>
          <w:lang w:eastAsia="zh-CN"/>
        </w:rPr>
        <w:t>Test Purpose and Environment</w:t>
      </w:r>
      <w:r>
        <w:tab/>
        <w:t>1517</w:t>
      </w:r>
    </w:p>
    <w:p w14:paraId="2826CF4F" w14:textId="77777777" w:rsidR="007059ED" w:rsidRDefault="007059ED">
      <w:pPr>
        <w:pStyle w:val="TOC4"/>
        <w:rPr>
          <w:rFonts w:asciiTheme="minorHAnsi" w:eastAsiaTheme="minorEastAsia" w:hAnsiTheme="minorHAnsi" w:cstheme="minorBidi"/>
          <w:sz w:val="22"/>
          <w:szCs w:val="22"/>
        </w:rPr>
      </w:pPr>
      <w:r w:rsidRPr="00AE6739">
        <w:rPr>
          <w:snapToGrid w:val="0"/>
        </w:rPr>
        <w:t>A.7.3.42.2</w:t>
      </w:r>
      <w:r>
        <w:rPr>
          <w:rFonts w:asciiTheme="minorHAnsi" w:eastAsiaTheme="minorEastAsia" w:hAnsiTheme="minorHAnsi" w:cstheme="minorBidi"/>
          <w:sz w:val="22"/>
          <w:szCs w:val="22"/>
        </w:rPr>
        <w:tab/>
      </w:r>
      <w:r w:rsidRPr="00AE6739">
        <w:rPr>
          <w:snapToGrid w:val="0"/>
        </w:rPr>
        <w:t>Test Requirements</w:t>
      </w:r>
      <w:r>
        <w:tab/>
        <w:t>1520</w:t>
      </w:r>
    </w:p>
    <w:p w14:paraId="73EBE363" w14:textId="77777777" w:rsidR="007059ED" w:rsidRDefault="007059ED">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3B7F371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A.7.3.43.1</w:t>
      </w:r>
      <w:r>
        <w:rPr>
          <w:rFonts w:asciiTheme="minorHAnsi" w:eastAsiaTheme="minorEastAsia" w:hAnsiTheme="minorHAnsi" w:cstheme="minorBidi"/>
          <w:sz w:val="22"/>
          <w:szCs w:val="22"/>
        </w:rPr>
        <w:tab/>
      </w:r>
      <w:r w:rsidRPr="00AE6739">
        <w:rPr>
          <w:snapToGrid w:val="0"/>
          <w:lang w:eastAsia="zh-CN"/>
        </w:rPr>
        <w:t>Test Purpose and Environment</w:t>
      </w:r>
      <w:r>
        <w:tab/>
        <w:t>1520</w:t>
      </w:r>
    </w:p>
    <w:p w14:paraId="1A704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A.7.3.43.2</w:t>
      </w:r>
      <w:r>
        <w:rPr>
          <w:rFonts w:asciiTheme="minorHAnsi" w:eastAsiaTheme="minorEastAsia" w:hAnsiTheme="minorHAnsi" w:cstheme="minorBidi"/>
          <w:sz w:val="22"/>
          <w:szCs w:val="22"/>
        </w:rPr>
        <w:tab/>
      </w:r>
      <w:r w:rsidRPr="00AE6739">
        <w:rPr>
          <w:snapToGrid w:val="0"/>
          <w:lang w:eastAsia="zh-CN"/>
        </w:rPr>
        <w:t>Test Requirements</w:t>
      </w:r>
      <w:r>
        <w:tab/>
        <w:t>1523</w:t>
      </w:r>
    </w:p>
    <w:p w14:paraId="5FB1DCE3" w14:textId="77777777" w:rsidR="007059ED" w:rsidRDefault="007059ED">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4573E9A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1523</w:t>
      </w:r>
    </w:p>
    <w:p w14:paraId="0AD66DF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1526</w:t>
      </w:r>
    </w:p>
    <w:p w14:paraId="5F44E069" w14:textId="77777777" w:rsidR="007059ED" w:rsidRDefault="007059ED">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706213E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1527</w:t>
      </w:r>
    </w:p>
    <w:p w14:paraId="7DA1829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1529</w:t>
      </w:r>
    </w:p>
    <w:p w14:paraId="381CC62F" w14:textId="77777777" w:rsidR="007059ED" w:rsidRDefault="007059ED">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42EBCA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A.7.3.46.1</w:t>
      </w:r>
      <w:r>
        <w:rPr>
          <w:rFonts w:asciiTheme="minorHAnsi" w:eastAsiaTheme="minorEastAsia" w:hAnsiTheme="minorHAnsi" w:cstheme="minorBidi"/>
          <w:sz w:val="22"/>
          <w:szCs w:val="22"/>
        </w:rPr>
        <w:tab/>
      </w:r>
      <w:r w:rsidRPr="00AE6739">
        <w:rPr>
          <w:snapToGrid w:val="0"/>
          <w:lang w:eastAsia="zh-CN"/>
        </w:rPr>
        <w:t>Test Purpose and Environment</w:t>
      </w:r>
      <w:r>
        <w:tab/>
        <w:t>1530</w:t>
      </w:r>
    </w:p>
    <w:p w14:paraId="6ABF7B6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A.7.3.46.2</w:t>
      </w:r>
      <w:r>
        <w:rPr>
          <w:rFonts w:asciiTheme="minorHAnsi" w:eastAsiaTheme="minorEastAsia" w:hAnsiTheme="minorHAnsi" w:cstheme="minorBidi"/>
          <w:sz w:val="22"/>
          <w:szCs w:val="22"/>
        </w:rPr>
        <w:tab/>
      </w:r>
      <w:r w:rsidRPr="00AE6739">
        <w:rPr>
          <w:snapToGrid w:val="0"/>
          <w:lang w:eastAsia="zh-CN"/>
        </w:rPr>
        <w:t>Test Requirements</w:t>
      </w:r>
      <w:r>
        <w:tab/>
        <w:t>1533</w:t>
      </w:r>
    </w:p>
    <w:p w14:paraId="4EEEC110" w14:textId="77777777" w:rsidR="007059ED" w:rsidRDefault="007059ED">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3871730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A.7.3.47.1</w:t>
      </w:r>
      <w:r>
        <w:rPr>
          <w:rFonts w:asciiTheme="minorHAnsi" w:eastAsiaTheme="minorEastAsia" w:hAnsiTheme="minorHAnsi" w:cstheme="minorBidi"/>
          <w:sz w:val="22"/>
          <w:szCs w:val="22"/>
        </w:rPr>
        <w:tab/>
      </w:r>
      <w:r w:rsidRPr="00AE6739">
        <w:rPr>
          <w:snapToGrid w:val="0"/>
          <w:lang w:eastAsia="zh-CN"/>
        </w:rPr>
        <w:t>Test Purpose and Environment</w:t>
      </w:r>
      <w:r>
        <w:tab/>
        <w:t>1533</w:t>
      </w:r>
    </w:p>
    <w:p w14:paraId="7357BDA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A.7.3.47.2</w:t>
      </w:r>
      <w:r>
        <w:rPr>
          <w:rFonts w:asciiTheme="minorHAnsi" w:eastAsiaTheme="minorEastAsia" w:hAnsiTheme="minorHAnsi" w:cstheme="minorBidi"/>
          <w:sz w:val="22"/>
          <w:szCs w:val="22"/>
        </w:rPr>
        <w:tab/>
      </w:r>
      <w:r w:rsidRPr="00AE6739">
        <w:rPr>
          <w:snapToGrid w:val="0"/>
          <w:lang w:eastAsia="zh-CN"/>
        </w:rPr>
        <w:t>Test Requirements</w:t>
      </w:r>
      <w:r>
        <w:tab/>
        <w:t>1536</w:t>
      </w:r>
    </w:p>
    <w:p w14:paraId="0814444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Cat-M1 UE in CEMode A</w:t>
      </w:r>
      <w:r>
        <w:tab/>
        <w:t>1536</w:t>
      </w:r>
    </w:p>
    <w:p w14:paraId="0C8D2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A.7.3.48.1</w:t>
      </w:r>
      <w:r>
        <w:rPr>
          <w:rFonts w:asciiTheme="minorHAnsi" w:eastAsiaTheme="minorEastAsia" w:hAnsiTheme="minorHAnsi" w:cstheme="minorBidi"/>
          <w:sz w:val="22"/>
          <w:szCs w:val="22"/>
        </w:rPr>
        <w:tab/>
      </w:r>
      <w:r w:rsidRPr="00AE6739">
        <w:rPr>
          <w:snapToGrid w:val="0"/>
          <w:lang w:eastAsia="zh-CN"/>
        </w:rPr>
        <w:t>Test Purpose and Environment</w:t>
      </w:r>
      <w:r>
        <w:tab/>
        <w:t>1536</w:t>
      </w:r>
    </w:p>
    <w:p w14:paraId="1F63AF5F"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A.7.3.48.2</w:t>
      </w:r>
      <w:r>
        <w:rPr>
          <w:rFonts w:asciiTheme="minorHAnsi" w:eastAsiaTheme="minorEastAsia" w:hAnsiTheme="minorHAnsi" w:cstheme="minorBidi"/>
          <w:sz w:val="22"/>
          <w:szCs w:val="22"/>
        </w:rPr>
        <w:tab/>
      </w:r>
      <w:r w:rsidRPr="00AE6739">
        <w:rPr>
          <w:snapToGrid w:val="0"/>
        </w:rPr>
        <w:t>Test Requirements</w:t>
      </w:r>
      <w:r>
        <w:tab/>
        <w:t>1539</w:t>
      </w:r>
    </w:p>
    <w:p w14:paraId="4E4B84A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Cat-M1 UE in CEMode A</w:t>
      </w:r>
      <w:r>
        <w:tab/>
        <w:t>1539</w:t>
      </w:r>
    </w:p>
    <w:p w14:paraId="422C32B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A.7.3.49.1</w:t>
      </w:r>
      <w:r>
        <w:rPr>
          <w:rFonts w:asciiTheme="minorHAnsi" w:eastAsiaTheme="minorEastAsia" w:hAnsiTheme="minorHAnsi" w:cstheme="minorBidi"/>
          <w:sz w:val="22"/>
          <w:szCs w:val="22"/>
        </w:rPr>
        <w:tab/>
      </w:r>
      <w:r w:rsidRPr="00AE6739">
        <w:rPr>
          <w:snapToGrid w:val="0"/>
          <w:lang w:eastAsia="zh-CN"/>
        </w:rPr>
        <w:t>Test Purpose and Environment</w:t>
      </w:r>
      <w:r>
        <w:tab/>
        <w:t>1539</w:t>
      </w:r>
    </w:p>
    <w:p w14:paraId="34A3481D" w14:textId="77777777" w:rsidR="007059ED" w:rsidRDefault="007059ED">
      <w:pPr>
        <w:pStyle w:val="TOC4"/>
        <w:rPr>
          <w:rFonts w:asciiTheme="minorHAnsi" w:eastAsiaTheme="minorEastAsia" w:hAnsiTheme="minorHAnsi" w:cstheme="minorBidi"/>
          <w:sz w:val="22"/>
          <w:szCs w:val="22"/>
        </w:rPr>
      </w:pPr>
      <w:r w:rsidRPr="00AE6739">
        <w:rPr>
          <w:snapToGrid w:val="0"/>
        </w:rPr>
        <w:t>A.7.3.49.2</w:t>
      </w:r>
      <w:r>
        <w:rPr>
          <w:rFonts w:asciiTheme="minorHAnsi" w:eastAsiaTheme="minorEastAsia" w:hAnsiTheme="minorHAnsi" w:cstheme="minorBidi"/>
          <w:sz w:val="22"/>
          <w:szCs w:val="22"/>
        </w:rPr>
        <w:tab/>
      </w:r>
      <w:r w:rsidRPr="00AE6739">
        <w:rPr>
          <w:snapToGrid w:val="0"/>
        </w:rPr>
        <w:t>Test Requirements</w:t>
      </w:r>
      <w:r>
        <w:tab/>
        <w:t>1542</w:t>
      </w:r>
    </w:p>
    <w:p w14:paraId="77125700" w14:textId="77777777" w:rsidR="007059ED" w:rsidRDefault="007059ED">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15A08C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A.7.3.50.1</w:t>
      </w:r>
      <w:r>
        <w:rPr>
          <w:rFonts w:asciiTheme="minorHAnsi" w:eastAsiaTheme="minorEastAsia" w:hAnsiTheme="minorHAnsi" w:cstheme="minorBidi"/>
          <w:sz w:val="22"/>
          <w:szCs w:val="22"/>
        </w:rPr>
        <w:tab/>
      </w:r>
      <w:r w:rsidRPr="00AE6739">
        <w:rPr>
          <w:snapToGrid w:val="0"/>
          <w:lang w:eastAsia="zh-CN"/>
        </w:rPr>
        <w:t>Test Purpose and Environment</w:t>
      </w:r>
      <w:r>
        <w:tab/>
        <w:t>1542</w:t>
      </w:r>
    </w:p>
    <w:p w14:paraId="4B35C53E" w14:textId="77777777" w:rsidR="007059ED" w:rsidRDefault="007059ED">
      <w:pPr>
        <w:pStyle w:val="TOC4"/>
        <w:rPr>
          <w:rFonts w:asciiTheme="minorHAnsi" w:eastAsiaTheme="minorEastAsia" w:hAnsiTheme="minorHAnsi" w:cstheme="minorBidi"/>
          <w:sz w:val="22"/>
          <w:szCs w:val="22"/>
        </w:rPr>
      </w:pPr>
      <w:r w:rsidRPr="00AE6739">
        <w:rPr>
          <w:snapToGrid w:val="0"/>
        </w:rPr>
        <w:t>A.7.3.50.2</w:t>
      </w:r>
      <w:r>
        <w:rPr>
          <w:rFonts w:asciiTheme="minorHAnsi" w:eastAsiaTheme="minorEastAsia" w:hAnsiTheme="minorHAnsi" w:cstheme="minorBidi"/>
          <w:sz w:val="22"/>
          <w:szCs w:val="22"/>
        </w:rPr>
        <w:tab/>
      </w:r>
      <w:r w:rsidRPr="00AE6739">
        <w:rPr>
          <w:snapToGrid w:val="0"/>
        </w:rPr>
        <w:t>Test Requirements</w:t>
      </w:r>
      <w:r>
        <w:tab/>
        <w:t>1545</w:t>
      </w:r>
    </w:p>
    <w:p w14:paraId="68DCC638" w14:textId="77777777" w:rsidR="007059ED" w:rsidRDefault="007059ED">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78AD45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A.7.3.51.1</w:t>
      </w:r>
      <w:r>
        <w:rPr>
          <w:rFonts w:asciiTheme="minorHAnsi" w:eastAsiaTheme="minorEastAsia" w:hAnsiTheme="minorHAnsi" w:cstheme="minorBidi"/>
          <w:sz w:val="22"/>
          <w:szCs w:val="22"/>
        </w:rPr>
        <w:tab/>
      </w:r>
      <w:r w:rsidRPr="00AE6739">
        <w:rPr>
          <w:snapToGrid w:val="0"/>
          <w:lang w:eastAsia="zh-CN"/>
        </w:rPr>
        <w:t>Test Purpose and Environment</w:t>
      </w:r>
      <w:r>
        <w:tab/>
        <w:t>1545</w:t>
      </w:r>
    </w:p>
    <w:p w14:paraId="2A4AAD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1548</w:t>
      </w:r>
    </w:p>
    <w:p w14:paraId="0DE6EC3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A.7.3.52</w:t>
      </w:r>
      <w:r>
        <w:rPr>
          <w:rFonts w:asciiTheme="minorHAnsi" w:eastAsiaTheme="minorEastAsia" w:hAnsiTheme="minorHAnsi" w:cstheme="minorBidi"/>
          <w:sz w:val="22"/>
          <w:szCs w:val="22"/>
        </w:rPr>
        <w:tab/>
      </w:r>
      <w:r w:rsidRPr="00AE6739">
        <w:rPr>
          <w:rFonts w:eastAsia="MS Mincho"/>
          <w:lang w:eastAsia="zh-CN"/>
        </w:rPr>
        <w:t>E-UTRAN HD-FDD Radio Link Monitoring Test for Out-of-sync for Cat-M1 UE in CEMode A</w:t>
      </w:r>
      <w:r>
        <w:tab/>
        <w:t>1548</w:t>
      </w:r>
    </w:p>
    <w:p w14:paraId="6EFFD4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A.7.3.52.1</w:t>
      </w:r>
      <w:r>
        <w:rPr>
          <w:rFonts w:asciiTheme="minorHAnsi" w:eastAsiaTheme="minorEastAsia" w:hAnsiTheme="minorHAnsi" w:cstheme="minorBidi"/>
          <w:sz w:val="22"/>
          <w:szCs w:val="22"/>
        </w:rPr>
        <w:tab/>
      </w:r>
      <w:r w:rsidRPr="00AE6739">
        <w:rPr>
          <w:snapToGrid w:val="0"/>
          <w:lang w:eastAsia="zh-CN"/>
        </w:rPr>
        <w:t>Test Purpose and Environment</w:t>
      </w:r>
      <w:r>
        <w:tab/>
        <w:t>1548</w:t>
      </w:r>
    </w:p>
    <w:p w14:paraId="6783C9D5" w14:textId="77777777" w:rsidR="007059ED" w:rsidRDefault="007059ED">
      <w:pPr>
        <w:pStyle w:val="TOC4"/>
        <w:rPr>
          <w:rFonts w:asciiTheme="minorHAnsi" w:eastAsiaTheme="minorEastAsia" w:hAnsiTheme="minorHAnsi" w:cstheme="minorBidi"/>
          <w:sz w:val="22"/>
          <w:szCs w:val="22"/>
        </w:rPr>
      </w:pPr>
      <w:r w:rsidRPr="00AE6739">
        <w:rPr>
          <w:snapToGrid w:val="0"/>
        </w:rPr>
        <w:t>A.7.3.52.2</w:t>
      </w:r>
      <w:r>
        <w:rPr>
          <w:rFonts w:asciiTheme="minorHAnsi" w:eastAsiaTheme="minorEastAsia" w:hAnsiTheme="minorHAnsi" w:cstheme="minorBidi"/>
          <w:sz w:val="22"/>
          <w:szCs w:val="22"/>
        </w:rPr>
        <w:tab/>
      </w:r>
      <w:r w:rsidRPr="00AE6739">
        <w:rPr>
          <w:snapToGrid w:val="0"/>
        </w:rPr>
        <w:t>Test Requirements</w:t>
      </w:r>
      <w:r>
        <w:tab/>
        <w:t>1551</w:t>
      </w:r>
    </w:p>
    <w:p w14:paraId="45E2D1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A.7.3.53</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FDD Radio Link Monitoring Test for In-Sync</w:t>
      </w:r>
      <w:r>
        <w:rPr>
          <w:lang w:eastAsia="zh-CN"/>
        </w:rPr>
        <w:t xml:space="preserve"> for Cat-M1 UE in CEMode A</w:t>
      </w:r>
      <w:r>
        <w:tab/>
        <w:t>1551</w:t>
      </w:r>
    </w:p>
    <w:p w14:paraId="298E4B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A.7.3.53.1</w:t>
      </w:r>
      <w:r>
        <w:rPr>
          <w:rFonts w:asciiTheme="minorHAnsi" w:eastAsiaTheme="minorEastAsia" w:hAnsiTheme="minorHAnsi" w:cstheme="minorBidi"/>
          <w:sz w:val="22"/>
          <w:szCs w:val="22"/>
        </w:rPr>
        <w:tab/>
      </w:r>
      <w:r w:rsidRPr="00AE6739">
        <w:rPr>
          <w:snapToGrid w:val="0"/>
          <w:lang w:eastAsia="zh-CN"/>
        </w:rPr>
        <w:t>Test Purpose and Environment</w:t>
      </w:r>
      <w:r>
        <w:tab/>
        <w:t>1551</w:t>
      </w:r>
    </w:p>
    <w:p w14:paraId="52ED3420" w14:textId="77777777" w:rsidR="007059ED" w:rsidRDefault="007059ED">
      <w:pPr>
        <w:pStyle w:val="TOC4"/>
        <w:rPr>
          <w:rFonts w:asciiTheme="minorHAnsi" w:eastAsiaTheme="minorEastAsia" w:hAnsiTheme="minorHAnsi" w:cstheme="minorBidi"/>
          <w:sz w:val="22"/>
          <w:szCs w:val="22"/>
        </w:rPr>
      </w:pPr>
      <w:r w:rsidRPr="00AE6739">
        <w:rPr>
          <w:snapToGrid w:val="0"/>
        </w:rPr>
        <w:t>A.7.3.53.2</w:t>
      </w:r>
      <w:r>
        <w:rPr>
          <w:rFonts w:asciiTheme="minorHAnsi" w:eastAsiaTheme="minorEastAsia" w:hAnsiTheme="minorHAnsi" w:cstheme="minorBidi"/>
          <w:sz w:val="22"/>
          <w:szCs w:val="22"/>
        </w:rPr>
        <w:tab/>
      </w:r>
      <w:r w:rsidRPr="00AE6739">
        <w:rPr>
          <w:snapToGrid w:val="0"/>
        </w:rPr>
        <w:t>Test Requirements</w:t>
      </w:r>
      <w:r>
        <w:tab/>
        <w:t>1554</w:t>
      </w:r>
    </w:p>
    <w:p w14:paraId="70F5A290" w14:textId="77777777" w:rsidR="007059ED" w:rsidRDefault="007059ED">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1A6A609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A.7.3.54.1</w:t>
      </w:r>
      <w:r>
        <w:rPr>
          <w:rFonts w:asciiTheme="minorHAnsi" w:eastAsiaTheme="minorEastAsia" w:hAnsiTheme="minorHAnsi" w:cstheme="minorBidi"/>
          <w:sz w:val="22"/>
          <w:szCs w:val="22"/>
        </w:rPr>
        <w:tab/>
      </w:r>
      <w:r w:rsidRPr="00AE6739">
        <w:rPr>
          <w:snapToGrid w:val="0"/>
          <w:lang w:eastAsia="zh-CN"/>
        </w:rPr>
        <w:t>Test Purpose and Environment</w:t>
      </w:r>
      <w:r>
        <w:tab/>
        <w:t>1554</w:t>
      </w:r>
    </w:p>
    <w:p w14:paraId="7E07E7C0" w14:textId="77777777" w:rsidR="007059ED" w:rsidRDefault="007059ED">
      <w:pPr>
        <w:pStyle w:val="TOC4"/>
        <w:rPr>
          <w:rFonts w:asciiTheme="minorHAnsi" w:eastAsiaTheme="minorEastAsia" w:hAnsiTheme="minorHAnsi" w:cstheme="minorBidi"/>
          <w:sz w:val="22"/>
          <w:szCs w:val="22"/>
        </w:rPr>
      </w:pPr>
      <w:r w:rsidRPr="00AE6739">
        <w:rPr>
          <w:snapToGrid w:val="0"/>
        </w:rPr>
        <w:t>A.7.3.54.2</w:t>
      </w:r>
      <w:r>
        <w:rPr>
          <w:rFonts w:asciiTheme="minorHAnsi" w:eastAsiaTheme="minorEastAsia" w:hAnsiTheme="minorHAnsi" w:cstheme="minorBidi"/>
          <w:sz w:val="22"/>
          <w:szCs w:val="22"/>
        </w:rPr>
        <w:tab/>
      </w:r>
      <w:r w:rsidRPr="00AE6739">
        <w:rPr>
          <w:snapToGrid w:val="0"/>
        </w:rPr>
        <w:t>Test Requirements</w:t>
      </w:r>
      <w:r>
        <w:tab/>
        <w:t>1557</w:t>
      </w:r>
    </w:p>
    <w:p w14:paraId="1052B6BA" w14:textId="77777777" w:rsidR="007059ED" w:rsidRDefault="007059ED">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5038A8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A.7.3.55.1</w:t>
      </w:r>
      <w:r>
        <w:rPr>
          <w:rFonts w:asciiTheme="minorHAnsi" w:eastAsiaTheme="minorEastAsia" w:hAnsiTheme="minorHAnsi" w:cstheme="minorBidi"/>
          <w:sz w:val="22"/>
          <w:szCs w:val="22"/>
        </w:rPr>
        <w:tab/>
      </w:r>
      <w:r w:rsidRPr="00AE6739">
        <w:rPr>
          <w:snapToGrid w:val="0"/>
          <w:lang w:eastAsia="zh-CN"/>
        </w:rPr>
        <w:t>Test Purpose and Environment</w:t>
      </w:r>
      <w:r>
        <w:tab/>
        <w:t>1557</w:t>
      </w:r>
    </w:p>
    <w:p w14:paraId="289F7A09" w14:textId="77777777" w:rsidR="007059ED" w:rsidRDefault="007059ED">
      <w:pPr>
        <w:pStyle w:val="TOC4"/>
        <w:rPr>
          <w:rFonts w:asciiTheme="minorHAnsi" w:eastAsiaTheme="minorEastAsia" w:hAnsiTheme="minorHAnsi" w:cstheme="minorBidi"/>
          <w:sz w:val="22"/>
          <w:szCs w:val="22"/>
        </w:rPr>
      </w:pPr>
      <w:r w:rsidRPr="00AE6739">
        <w:rPr>
          <w:snapToGrid w:val="0"/>
        </w:rPr>
        <w:t>A.7.3.55.2</w:t>
      </w:r>
      <w:r>
        <w:rPr>
          <w:rFonts w:asciiTheme="minorHAnsi" w:eastAsiaTheme="minorEastAsia" w:hAnsiTheme="minorHAnsi" w:cstheme="minorBidi"/>
          <w:sz w:val="22"/>
          <w:szCs w:val="22"/>
        </w:rPr>
        <w:tab/>
      </w:r>
      <w:r w:rsidRPr="00AE6739">
        <w:rPr>
          <w:snapToGrid w:val="0"/>
        </w:rPr>
        <w:t>Test Requirements</w:t>
      </w:r>
      <w:r>
        <w:tab/>
        <w:t>1560</w:t>
      </w:r>
    </w:p>
    <w:p w14:paraId="09196FF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Cat-M1 UE in CEMode A</w:t>
      </w:r>
      <w:r>
        <w:tab/>
        <w:t>1560</w:t>
      </w:r>
    </w:p>
    <w:p w14:paraId="2FE9B9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A.7.3.56.1</w:t>
      </w:r>
      <w:r>
        <w:rPr>
          <w:rFonts w:asciiTheme="minorHAnsi" w:eastAsiaTheme="minorEastAsia" w:hAnsiTheme="minorHAnsi" w:cstheme="minorBidi"/>
          <w:sz w:val="22"/>
          <w:szCs w:val="22"/>
        </w:rPr>
        <w:tab/>
      </w:r>
      <w:r w:rsidRPr="00AE6739">
        <w:rPr>
          <w:snapToGrid w:val="0"/>
          <w:lang w:eastAsia="zh-CN"/>
        </w:rPr>
        <w:t>Test Purpose and Environment</w:t>
      </w:r>
      <w:r>
        <w:tab/>
        <w:t>1560</w:t>
      </w:r>
    </w:p>
    <w:p w14:paraId="347716B1" w14:textId="77777777" w:rsidR="007059ED" w:rsidRDefault="007059ED">
      <w:pPr>
        <w:pStyle w:val="TOC4"/>
        <w:rPr>
          <w:rFonts w:asciiTheme="minorHAnsi" w:eastAsiaTheme="minorEastAsia" w:hAnsiTheme="minorHAnsi" w:cstheme="minorBidi"/>
          <w:sz w:val="22"/>
          <w:szCs w:val="22"/>
        </w:rPr>
      </w:pPr>
      <w:r w:rsidRPr="00AE6739">
        <w:rPr>
          <w:snapToGrid w:val="0"/>
        </w:rPr>
        <w:t>A.7.3.56.2</w:t>
      </w:r>
      <w:r>
        <w:rPr>
          <w:rFonts w:asciiTheme="minorHAnsi" w:eastAsiaTheme="minorEastAsia" w:hAnsiTheme="minorHAnsi" w:cstheme="minorBidi"/>
          <w:sz w:val="22"/>
          <w:szCs w:val="22"/>
        </w:rPr>
        <w:tab/>
      </w:r>
      <w:r w:rsidRPr="00AE6739">
        <w:rPr>
          <w:snapToGrid w:val="0"/>
        </w:rPr>
        <w:t>Test Requirements</w:t>
      </w:r>
      <w:r>
        <w:tab/>
        <w:t>1563</w:t>
      </w:r>
    </w:p>
    <w:p w14:paraId="57AE5BF7"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Cat-M1 UE in CEMode A</w:t>
      </w:r>
      <w:r>
        <w:tab/>
        <w:t>1563</w:t>
      </w:r>
    </w:p>
    <w:p w14:paraId="570B008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A.7.3.57.1</w:t>
      </w:r>
      <w:r>
        <w:rPr>
          <w:rFonts w:asciiTheme="minorHAnsi" w:eastAsiaTheme="minorEastAsia" w:hAnsiTheme="minorHAnsi" w:cstheme="minorBidi"/>
          <w:sz w:val="22"/>
          <w:szCs w:val="22"/>
        </w:rPr>
        <w:tab/>
      </w:r>
      <w:r w:rsidRPr="00AE6739">
        <w:rPr>
          <w:snapToGrid w:val="0"/>
          <w:lang w:eastAsia="zh-CN"/>
        </w:rPr>
        <w:t>Test Purpose and Environment</w:t>
      </w:r>
      <w:r>
        <w:tab/>
        <w:t>1563</w:t>
      </w:r>
    </w:p>
    <w:p w14:paraId="5C1F0C4F" w14:textId="77777777" w:rsidR="007059ED" w:rsidRDefault="007059ED">
      <w:pPr>
        <w:pStyle w:val="TOC4"/>
        <w:rPr>
          <w:rFonts w:asciiTheme="minorHAnsi" w:eastAsiaTheme="minorEastAsia" w:hAnsiTheme="minorHAnsi" w:cstheme="minorBidi"/>
          <w:sz w:val="22"/>
          <w:szCs w:val="22"/>
        </w:rPr>
      </w:pPr>
      <w:r w:rsidRPr="00AE6739">
        <w:rPr>
          <w:snapToGrid w:val="0"/>
        </w:rPr>
        <w:t>A.7.3.57.2</w:t>
      </w:r>
      <w:r>
        <w:rPr>
          <w:rFonts w:asciiTheme="minorHAnsi" w:eastAsiaTheme="minorEastAsia" w:hAnsiTheme="minorHAnsi" w:cstheme="minorBidi"/>
          <w:sz w:val="22"/>
          <w:szCs w:val="22"/>
        </w:rPr>
        <w:tab/>
      </w:r>
      <w:r w:rsidRPr="00AE6739">
        <w:rPr>
          <w:snapToGrid w:val="0"/>
        </w:rPr>
        <w:t>Test Requirements</w:t>
      </w:r>
      <w:r>
        <w:tab/>
        <w:t>1566</w:t>
      </w:r>
    </w:p>
    <w:p w14:paraId="2E281C6D" w14:textId="77777777" w:rsidR="007059ED" w:rsidRDefault="007059ED">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53D740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A.7.3.58.1</w:t>
      </w:r>
      <w:r>
        <w:rPr>
          <w:rFonts w:asciiTheme="minorHAnsi" w:eastAsiaTheme="minorEastAsia" w:hAnsiTheme="minorHAnsi" w:cstheme="minorBidi"/>
          <w:sz w:val="22"/>
          <w:szCs w:val="22"/>
        </w:rPr>
        <w:tab/>
      </w:r>
      <w:r w:rsidRPr="00AE6739">
        <w:rPr>
          <w:snapToGrid w:val="0"/>
          <w:lang w:eastAsia="zh-CN"/>
        </w:rPr>
        <w:t>Test Purpose and Environment</w:t>
      </w:r>
      <w:r>
        <w:tab/>
        <w:t>1566</w:t>
      </w:r>
    </w:p>
    <w:p w14:paraId="03CDF80D" w14:textId="77777777" w:rsidR="007059ED" w:rsidRDefault="007059ED">
      <w:pPr>
        <w:pStyle w:val="TOC4"/>
        <w:rPr>
          <w:rFonts w:asciiTheme="minorHAnsi" w:eastAsiaTheme="minorEastAsia" w:hAnsiTheme="minorHAnsi" w:cstheme="minorBidi"/>
          <w:sz w:val="22"/>
          <w:szCs w:val="22"/>
        </w:rPr>
      </w:pPr>
      <w:r w:rsidRPr="00AE6739">
        <w:rPr>
          <w:snapToGrid w:val="0"/>
        </w:rPr>
        <w:t>A.7.3.58.2</w:t>
      </w:r>
      <w:r>
        <w:rPr>
          <w:rFonts w:asciiTheme="minorHAnsi" w:eastAsiaTheme="minorEastAsia" w:hAnsiTheme="minorHAnsi" w:cstheme="minorBidi"/>
          <w:sz w:val="22"/>
          <w:szCs w:val="22"/>
        </w:rPr>
        <w:tab/>
      </w:r>
      <w:r w:rsidRPr="00AE6739">
        <w:rPr>
          <w:snapToGrid w:val="0"/>
        </w:rPr>
        <w:t>Test Requirements</w:t>
      </w:r>
      <w:r>
        <w:tab/>
        <w:t>1569</w:t>
      </w:r>
    </w:p>
    <w:p w14:paraId="0FB1B549" w14:textId="77777777" w:rsidR="007059ED" w:rsidRDefault="007059ED">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2F846B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A.7.3.59.1</w:t>
      </w:r>
      <w:r>
        <w:rPr>
          <w:rFonts w:asciiTheme="minorHAnsi" w:eastAsiaTheme="minorEastAsia" w:hAnsiTheme="minorHAnsi" w:cstheme="minorBidi"/>
          <w:sz w:val="22"/>
          <w:szCs w:val="22"/>
        </w:rPr>
        <w:tab/>
      </w:r>
      <w:r w:rsidRPr="00AE6739">
        <w:rPr>
          <w:snapToGrid w:val="0"/>
          <w:lang w:eastAsia="zh-CN"/>
        </w:rPr>
        <w:t>Test Purpose and Environment</w:t>
      </w:r>
      <w:r>
        <w:tab/>
        <w:t>1569</w:t>
      </w:r>
    </w:p>
    <w:p w14:paraId="062050EF" w14:textId="77777777" w:rsidR="007059ED" w:rsidRDefault="007059ED">
      <w:pPr>
        <w:pStyle w:val="TOC4"/>
        <w:rPr>
          <w:rFonts w:asciiTheme="minorHAnsi" w:eastAsiaTheme="minorEastAsia" w:hAnsiTheme="minorHAnsi" w:cstheme="minorBidi"/>
          <w:sz w:val="22"/>
          <w:szCs w:val="22"/>
        </w:rPr>
      </w:pPr>
      <w:r w:rsidRPr="00AE6739">
        <w:rPr>
          <w:snapToGrid w:val="0"/>
        </w:rPr>
        <w:t>A.7.3.59.2</w:t>
      </w:r>
      <w:r>
        <w:rPr>
          <w:rFonts w:asciiTheme="minorHAnsi" w:eastAsiaTheme="minorEastAsia" w:hAnsiTheme="minorHAnsi" w:cstheme="minorBidi"/>
          <w:sz w:val="22"/>
          <w:szCs w:val="22"/>
        </w:rPr>
        <w:tab/>
      </w:r>
      <w:r w:rsidRPr="00AE6739">
        <w:rPr>
          <w:snapToGrid w:val="0"/>
        </w:rPr>
        <w:t>Test Requirements</w:t>
      </w:r>
      <w:r>
        <w:tab/>
        <w:t>1572</w:t>
      </w:r>
    </w:p>
    <w:p w14:paraId="20CD8278" w14:textId="77777777" w:rsidR="007059ED" w:rsidRDefault="007059ED">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712FE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A.7.3.60.1</w:t>
      </w:r>
      <w:r>
        <w:rPr>
          <w:rFonts w:asciiTheme="minorHAnsi" w:eastAsiaTheme="minorEastAsia" w:hAnsiTheme="minorHAnsi" w:cstheme="minorBidi"/>
          <w:sz w:val="22"/>
          <w:szCs w:val="22"/>
        </w:rPr>
        <w:tab/>
      </w:r>
      <w:r w:rsidRPr="00AE6739">
        <w:rPr>
          <w:snapToGrid w:val="0"/>
          <w:lang w:eastAsia="zh-CN"/>
        </w:rPr>
        <w:t>Test Purpose and Environment</w:t>
      </w:r>
      <w:r>
        <w:tab/>
        <w:t>1572</w:t>
      </w:r>
    </w:p>
    <w:p w14:paraId="7EB76459" w14:textId="77777777" w:rsidR="007059ED" w:rsidRDefault="007059ED">
      <w:pPr>
        <w:pStyle w:val="TOC4"/>
        <w:rPr>
          <w:rFonts w:asciiTheme="minorHAnsi" w:eastAsiaTheme="minorEastAsia" w:hAnsiTheme="minorHAnsi" w:cstheme="minorBidi"/>
          <w:sz w:val="22"/>
          <w:szCs w:val="22"/>
        </w:rPr>
      </w:pPr>
      <w:r w:rsidRPr="00AE6739">
        <w:rPr>
          <w:snapToGrid w:val="0"/>
        </w:rPr>
        <w:t>A.7.3.60.2</w:t>
      </w:r>
      <w:r>
        <w:rPr>
          <w:rFonts w:asciiTheme="minorHAnsi" w:eastAsiaTheme="minorEastAsia" w:hAnsiTheme="minorHAnsi" w:cstheme="minorBidi"/>
          <w:sz w:val="22"/>
          <w:szCs w:val="22"/>
        </w:rPr>
        <w:tab/>
      </w:r>
      <w:r w:rsidRPr="00AE6739">
        <w:rPr>
          <w:snapToGrid w:val="0"/>
        </w:rPr>
        <w:t>Test Requirements</w:t>
      </w:r>
      <w:r>
        <w:tab/>
        <w:t>1576</w:t>
      </w:r>
    </w:p>
    <w:p w14:paraId="5C91B8D8" w14:textId="77777777" w:rsidR="007059ED" w:rsidRDefault="007059ED">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5D6D22E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A.7.3.61.1</w:t>
      </w:r>
      <w:r>
        <w:rPr>
          <w:rFonts w:asciiTheme="minorHAnsi" w:eastAsiaTheme="minorEastAsia" w:hAnsiTheme="minorHAnsi" w:cstheme="minorBidi"/>
          <w:sz w:val="22"/>
          <w:szCs w:val="22"/>
        </w:rPr>
        <w:tab/>
      </w:r>
      <w:r w:rsidRPr="00AE6739">
        <w:rPr>
          <w:snapToGrid w:val="0"/>
          <w:lang w:eastAsia="zh-CN"/>
        </w:rPr>
        <w:t>Test Purpose and Environment</w:t>
      </w:r>
      <w:r>
        <w:tab/>
        <w:t>1576</w:t>
      </w:r>
    </w:p>
    <w:p w14:paraId="3EE0584C" w14:textId="77777777" w:rsidR="007059ED" w:rsidRDefault="007059ED">
      <w:pPr>
        <w:pStyle w:val="TOC4"/>
        <w:rPr>
          <w:rFonts w:asciiTheme="minorHAnsi" w:eastAsiaTheme="minorEastAsia" w:hAnsiTheme="minorHAnsi" w:cstheme="minorBidi"/>
          <w:sz w:val="22"/>
          <w:szCs w:val="22"/>
        </w:rPr>
      </w:pPr>
      <w:r w:rsidRPr="00AE6739">
        <w:rPr>
          <w:snapToGrid w:val="0"/>
        </w:rPr>
        <w:t>A.7.3.61.2</w:t>
      </w:r>
      <w:r>
        <w:rPr>
          <w:rFonts w:asciiTheme="minorHAnsi" w:eastAsiaTheme="minorEastAsia" w:hAnsiTheme="minorHAnsi" w:cstheme="minorBidi"/>
          <w:sz w:val="22"/>
          <w:szCs w:val="22"/>
        </w:rPr>
        <w:tab/>
      </w:r>
      <w:r w:rsidRPr="00AE6739">
        <w:rPr>
          <w:snapToGrid w:val="0"/>
        </w:rPr>
        <w:t>Test Requirements</w:t>
      </w:r>
      <w:r>
        <w:tab/>
        <w:t>1580</w:t>
      </w:r>
    </w:p>
    <w:p w14:paraId="3FA842C9" w14:textId="77777777" w:rsidR="007059ED" w:rsidRDefault="007059ED">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3516F7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A.7.3.62.1</w:t>
      </w:r>
      <w:r>
        <w:rPr>
          <w:rFonts w:asciiTheme="minorHAnsi" w:eastAsiaTheme="minorEastAsia" w:hAnsiTheme="minorHAnsi" w:cstheme="minorBidi"/>
          <w:sz w:val="22"/>
          <w:szCs w:val="22"/>
        </w:rPr>
        <w:tab/>
      </w:r>
      <w:r w:rsidRPr="00AE6739">
        <w:rPr>
          <w:snapToGrid w:val="0"/>
          <w:lang w:eastAsia="zh-CN"/>
        </w:rPr>
        <w:t>Test Purpose and Environment</w:t>
      </w:r>
      <w:r>
        <w:tab/>
        <w:t>1580</w:t>
      </w:r>
    </w:p>
    <w:p w14:paraId="4D1F0BB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1584</w:t>
      </w:r>
    </w:p>
    <w:p w14:paraId="3B10E2F0" w14:textId="77777777" w:rsidR="007059ED" w:rsidRDefault="007059ED">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11DEF645"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A.7.3.63.1</w:t>
      </w:r>
      <w:r>
        <w:rPr>
          <w:rFonts w:asciiTheme="minorHAnsi" w:eastAsiaTheme="minorEastAsia" w:hAnsiTheme="minorHAnsi" w:cstheme="minorBidi"/>
          <w:sz w:val="22"/>
          <w:szCs w:val="22"/>
        </w:rPr>
        <w:tab/>
      </w:r>
      <w:r w:rsidRPr="00AE6739">
        <w:rPr>
          <w:snapToGrid w:val="0"/>
          <w:lang w:eastAsia="sv-SE"/>
        </w:rPr>
        <w:t>Test Purpose and Environment</w:t>
      </w:r>
      <w:r>
        <w:tab/>
        <w:t>1584</w:t>
      </w:r>
    </w:p>
    <w:p w14:paraId="319A69D1"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A.7.3.63.2</w:t>
      </w:r>
      <w:r>
        <w:rPr>
          <w:rFonts w:asciiTheme="minorHAnsi" w:eastAsiaTheme="minorEastAsia" w:hAnsiTheme="minorHAnsi" w:cstheme="minorBidi"/>
          <w:sz w:val="22"/>
          <w:szCs w:val="22"/>
        </w:rPr>
        <w:tab/>
      </w:r>
      <w:r w:rsidRPr="00AE6739">
        <w:rPr>
          <w:snapToGrid w:val="0"/>
          <w:lang w:eastAsia="sv-SE"/>
        </w:rPr>
        <w:t>Test Requirements</w:t>
      </w:r>
      <w:r>
        <w:tab/>
        <w:t>1588</w:t>
      </w:r>
    </w:p>
    <w:p w14:paraId="0BDA4BF9" w14:textId="77777777" w:rsidR="007059ED" w:rsidRDefault="007059ED">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50A14927" w14:textId="77777777" w:rsidR="007059ED" w:rsidRDefault="007059ED">
      <w:pPr>
        <w:pStyle w:val="TOC4"/>
        <w:rPr>
          <w:rFonts w:asciiTheme="minorHAnsi" w:eastAsiaTheme="minorEastAsia" w:hAnsiTheme="minorHAnsi" w:cstheme="minorBidi"/>
          <w:sz w:val="22"/>
          <w:szCs w:val="22"/>
        </w:rPr>
      </w:pPr>
      <w:r w:rsidRPr="00AE6739">
        <w:rPr>
          <w:snapToGrid w:val="0"/>
        </w:rPr>
        <w:t>A.7.3.64.1</w:t>
      </w:r>
      <w:r>
        <w:rPr>
          <w:rFonts w:asciiTheme="minorHAnsi" w:eastAsiaTheme="minorEastAsia" w:hAnsiTheme="minorHAnsi" w:cstheme="minorBidi"/>
          <w:sz w:val="22"/>
          <w:szCs w:val="22"/>
        </w:rPr>
        <w:tab/>
      </w:r>
      <w:r w:rsidRPr="00AE6739">
        <w:rPr>
          <w:snapToGrid w:val="0"/>
        </w:rPr>
        <w:t>Test Purpose and Environment</w:t>
      </w:r>
      <w:r>
        <w:tab/>
        <w:t>1588</w:t>
      </w:r>
    </w:p>
    <w:p w14:paraId="568031C3" w14:textId="77777777" w:rsidR="007059ED" w:rsidRDefault="007059ED">
      <w:pPr>
        <w:pStyle w:val="TOC4"/>
        <w:rPr>
          <w:rFonts w:asciiTheme="minorHAnsi" w:eastAsiaTheme="minorEastAsia" w:hAnsiTheme="minorHAnsi" w:cstheme="minorBidi"/>
          <w:sz w:val="22"/>
          <w:szCs w:val="22"/>
        </w:rPr>
      </w:pPr>
      <w:r w:rsidRPr="00AE6739">
        <w:rPr>
          <w:snapToGrid w:val="0"/>
        </w:rPr>
        <w:t>A.7.3.64.2</w:t>
      </w:r>
      <w:r>
        <w:rPr>
          <w:rFonts w:asciiTheme="minorHAnsi" w:eastAsiaTheme="minorEastAsia" w:hAnsiTheme="minorHAnsi" w:cstheme="minorBidi"/>
          <w:sz w:val="22"/>
          <w:szCs w:val="22"/>
        </w:rPr>
        <w:tab/>
      </w:r>
      <w:r w:rsidRPr="00AE6739">
        <w:rPr>
          <w:snapToGrid w:val="0"/>
        </w:rPr>
        <w:t>Test Requirements</w:t>
      </w:r>
      <w:r>
        <w:tab/>
        <w:t>1591</w:t>
      </w:r>
    </w:p>
    <w:p w14:paraId="0F01E274" w14:textId="77777777" w:rsidR="007059ED" w:rsidRDefault="007059ED">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565943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A.7.3.65.1</w:t>
      </w:r>
      <w:r>
        <w:rPr>
          <w:rFonts w:asciiTheme="minorHAnsi" w:eastAsiaTheme="minorEastAsia" w:hAnsiTheme="minorHAnsi" w:cstheme="minorBidi"/>
          <w:sz w:val="22"/>
          <w:szCs w:val="22"/>
        </w:rPr>
        <w:tab/>
      </w:r>
      <w:r w:rsidRPr="00AE6739">
        <w:rPr>
          <w:snapToGrid w:val="0"/>
          <w:lang w:eastAsia="zh-CN"/>
        </w:rPr>
        <w:t>Test Purpose and Environment</w:t>
      </w:r>
      <w:r>
        <w:tab/>
        <w:t>1592</w:t>
      </w:r>
    </w:p>
    <w:p w14:paraId="396FF0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1595</w:t>
      </w:r>
    </w:p>
    <w:p w14:paraId="1668218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A.7.3.66</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33DA0E6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A.7.3.66.1</w:t>
      </w:r>
      <w:r>
        <w:rPr>
          <w:rFonts w:asciiTheme="minorHAnsi" w:eastAsiaTheme="minorEastAsia" w:hAnsiTheme="minorHAnsi" w:cstheme="minorBidi"/>
          <w:sz w:val="22"/>
          <w:szCs w:val="22"/>
        </w:rPr>
        <w:tab/>
      </w:r>
      <w:r w:rsidRPr="00AE6739">
        <w:rPr>
          <w:snapToGrid w:val="0"/>
          <w:lang w:eastAsia="zh-CN"/>
        </w:rPr>
        <w:t>Test Purpose and Environment</w:t>
      </w:r>
      <w:r>
        <w:tab/>
        <w:t>1596</w:t>
      </w:r>
    </w:p>
    <w:p w14:paraId="4F677CA1" w14:textId="77777777" w:rsidR="007059ED" w:rsidRDefault="007059ED">
      <w:pPr>
        <w:pStyle w:val="TOC4"/>
        <w:rPr>
          <w:rFonts w:asciiTheme="minorHAnsi" w:eastAsiaTheme="minorEastAsia" w:hAnsiTheme="minorHAnsi" w:cstheme="minorBidi"/>
          <w:sz w:val="22"/>
          <w:szCs w:val="22"/>
        </w:rPr>
      </w:pPr>
      <w:r w:rsidRPr="00AE6739">
        <w:rPr>
          <w:snapToGrid w:val="0"/>
        </w:rPr>
        <w:t>A.7.3.66.2</w:t>
      </w:r>
      <w:r>
        <w:rPr>
          <w:rFonts w:asciiTheme="minorHAnsi" w:eastAsiaTheme="minorEastAsia" w:hAnsiTheme="minorHAnsi" w:cstheme="minorBidi"/>
          <w:sz w:val="22"/>
          <w:szCs w:val="22"/>
        </w:rPr>
        <w:tab/>
      </w:r>
      <w:r w:rsidRPr="00AE6739">
        <w:rPr>
          <w:snapToGrid w:val="0"/>
        </w:rPr>
        <w:t>Test Requirements</w:t>
      </w:r>
      <w:r>
        <w:tab/>
        <w:t>1598</w:t>
      </w:r>
    </w:p>
    <w:p w14:paraId="502505F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A.7.3.67</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376236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A.7.3.67.1</w:t>
      </w:r>
      <w:r>
        <w:rPr>
          <w:rFonts w:asciiTheme="minorHAnsi" w:eastAsiaTheme="minorEastAsia" w:hAnsiTheme="minorHAnsi" w:cstheme="minorBidi"/>
          <w:sz w:val="22"/>
          <w:szCs w:val="22"/>
        </w:rPr>
        <w:tab/>
      </w:r>
      <w:r w:rsidRPr="00AE6739">
        <w:rPr>
          <w:snapToGrid w:val="0"/>
          <w:lang w:eastAsia="zh-CN"/>
        </w:rPr>
        <w:t>Test Purpose and Environment</w:t>
      </w:r>
      <w:r>
        <w:tab/>
        <w:t>1599</w:t>
      </w:r>
    </w:p>
    <w:p w14:paraId="4DDE7760" w14:textId="77777777" w:rsidR="007059ED" w:rsidRDefault="007059ED">
      <w:pPr>
        <w:pStyle w:val="TOC4"/>
        <w:rPr>
          <w:rFonts w:asciiTheme="minorHAnsi" w:eastAsiaTheme="minorEastAsia" w:hAnsiTheme="minorHAnsi" w:cstheme="minorBidi"/>
          <w:sz w:val="22"/>
          <w:szCs w:val="22"/>
        </w:rPr>
      </w:pPr>
      <w:r w:rsidRPr="00AE6739">
        <w:rPr>
          <w:snapToGrid w:val="0"/>
        </w:rPr>
        <w:t>A.7.3.67.2</w:t>
      </w:r>
      <w:r>
        <w:rPr>
          <w:rFonts w:asciiTheme="minorHAnsi" w:eastAsiaTheme="minorEastAsia" w:hAnsiTheme="minorHAnsi" w:cstheme="minorBidi"/>
          <w:sz w:val="22"/>
          <w:szCs w:val="22"/>
        </w:rPr>
        <w:tab/>
      </w:r>
      <w:r w:rsidRPr="00AE6739">
        <w:rPr>
          <w:snapToGrid w:val="0"/>
        </w:rPr>
        <w:t>Test Requirements</w:t>
      </w:r>
      <w:r>
        <w:tab/>
        <w:t>1602</w:t>
      </w:r>
    </w:p>
    <w:p w14:paraId="6A966A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 A</w:t>
      </w:r>
      <w:r>
        <w:tab/>
        <w:t>1603</w:t>
      </w:r>
    </w:p>
    <w:p w14:paraId="27761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A.7.3.68.1</w:t>
      </w:r>
      <w:r>
        <w:rPr>
          <w:rFonts w:asciiTheme="minorHAnsi" w:eastAsiaTheme="minorEastAsia" w:hAnsiTheme="minorHAnsi" w:cstheme="minorBidi"/>
          <w:sz w:val="22"/>
          <w:szCs w:val="22"/>
        </w:rPr>
        <w:tab/>
      </w:r>
      <w:r w:rsidRPr="00AE6739">
        <w:rPr>
          <w:snapToGrid w:val="0"/>
          <w:lang w:eastAsia="zh-CN"/>
        </w:rPr>
        <w:t>Test Purpose and Environment</w:t>
      </w:r>
      <w:r>
        <w:tab/>
        <w:t>1603</w:t>
      </w:r>
    </w:p>
    <w:p w14:paraId="7761323C" w14:textId="77777777" w:rsidR="007059ED" w:rsidRDefault="007059ED">
      <w:pPr>
        <w:pStyle w:val="TOC4"/>
        <w:rPr>
          <w:rFonts w:asciiTheme="minorHAnsi" w:eastAsiaTheme="minorEastAsia" w:hAnsiTheme="minorHAnsi" w:cstheme="minorBidi"/>
          <w:sz w:val="22"/>
          <w:szCs w:val="22"/>
        </w:rPr>
      </w:pPr>
      <w:r w:rsidRPr="00AE6739">
        <w:rPr>
          <w:snapToGrid w:val="0"/>
        </w:rPr>
        <w:t>A.7.3.68.2</w:t>
      </w:r>
      <w:r>
        <w:rPr>
          <w:rFonts w:asciiTheme="minorHAnsi" w:eastAsiaTheme="minorEastAsia" w:hAnsiTheme="minorHAnsi" w:cstheme="minorBidi"/>
          <w:sz w:val="22"/>
          <w:szCs w:val="22"/>
        </w:rPr>
        <w:tab/>
      </w:r>
      <w:r w:rsidRPr="00AE6739">
        <w:rPr>
          <w:snapToGrid w:val="0"/>
        </w:rPr>
        <w:t>Test Requirements</w:t>
      </w:r>
      <w:r>
        <w:tab/>
        <w:t>1605</w:t>
      </w:r>
    </w:p>
    <w:p w14:paraId="66D125A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 xml:space="preserve">FDD Early Out-of-sync reporting Test </w:t>
      </w:r>
      <w:r>
        <w:rPr>
          <w:lang w:eastAsia="zh-CN"/>
        </w:rPr>
        <w:t>for Cat-M1 UE in CEMode A</w:t>
      </w:r>
      <w:r>
        <w:tab/>
        <w:t>1605</w:t>
      </w:r>
    </w:p>
    <w:p w14:paraId="009F3DA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A.7.3.69.1</w:t>
      </w:r>
      <w:r>
        <w:rPr>
          <w:rFonts w:asciiTheme="minorHAnsi" w:eastAsiaTheme="minorEastAsia" w:hAnsiTheme="minorHAnsi" w:cstheme="minorBidi"/>
          <w:sz w:val="22"/>
          <w:szCs w:val="22"/>
        </w:rPr>
        <w:tab/>
      </w:r>
      <w:r w:rsidRPr="00AE6739">
        <w:rPr>
          <w:snapToGrid w:val="0"/>
          <w:lang w:eastAsia="zh-CN"/>
        </w:rPr>
        <w:t>Test Purpose and Environment</w:t>
      </w:r>
      <w:r>
        <w:tab/>
        <w:t>1605</w:t>
      </w:r>
    </w:p>
    <w:p w14:paraId="780E2243" w14:textId="77777777" w:rsidR="007059ED" w:rsidRDefault="007059ED">
      <w:pPr>
        <w:pStyle w:val="TOC4"/>
        <w:rPr>
          <w:rFonts w:asciiTheme="minorHAnsi" w:eastAsiaTheme="minorEastAsia" w:hAnsiTheme="minorHAnsi" w:cstheme="minorBidi"/>
          <w:sz w:val="22"/>
          <w:szCs w:val="22"/>
        </w:rPr>
      </w:pPr>
      <w:r w:rsidRPr="00AE6739">
        <w:rPr>
          <w:snapToGrid w:val="0"/>
        </w:rPr>
        <w:t>A.7.3.69.2</w:t>
      </w:r>
      <w:r>
        <w:rPr>
          <w:rFonts w:asciiTheme="minorHAnsi" w:eastAsiaTheme="minorEastAsia" w:hAnsiTheme="minorHAnsi" w:cstheme="minorBidi"/>
          <w:sz w:val="22"/>
          <w:szCs w:val="22"/>
        </w:rPr>
        <w:tab/>
      </w:r>
      <w:r w:rsidRPr="00AE6739">
        <w:rPr>
          <w:snapToGrid w:val="0"/>
        </w:rPr>
        <w:t>Test Requirements</w:t>
      </w:r>
      <w:r>
        <w:tab/>
        <w:t>1607</w:t>
      </w:r>
    </w:p>
    <w:p w14:paraId="51454D5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 A</w:t>
      </w:r>
      <w:r>
        <w:tab/>
        <w:t>1607</w:t>
      </w:r>
    </w:p>
    <w:p w14:paraId="6AB3EDD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A.7.3.70.1</w:t>
      </w:r>
      <w:r>
        <w:rPr>
          <w:rFonts w:asciiTheme="minorHAnsi" w:eastAsiaTheme="minorEastAsia" w:hAnsiTheme="minorHAnsi" w:cstheme="minorBidi"/>
          <w:sz w:val="22"/>
          <w:szCs w:val="22"/>
        </w:rPr>
        <w:tab/>
      </w:r>
      <w:r w:rsidRPr="00AE6739">
        <w:rPr>
          <w:snapToGrid w:val="0"/>
          <w:lang w:eastAsia="zh-CN"/>
        </w:rPr>
        <w:t>Test Purpose and Environment</w:t>
      </w:r>
      <w:r>
        <w:tab/>
        <w:t>1607</w:t>
      </w:r>
    </w:p>
    <w:p w14:paraId="13B96EDD" w14:textId="77777777" w:rsidR="007059ED" w:rsidRDefault="007059ED">
      <w:pPr>
        <w:pStyle w:val="TOC4"/>
        <w:rPr>
          <w:rFonts w:asciiTheme="minorHAnsi" w:eastAsiaTheme="minorEastAsia" w:hAnsiTheme="minorHAnsi" w:cstheme="minorBidi"/>
          <w:sz w:val="22"/>
          <w:szCs w:val="22"/>
        </w:rPr>
      </w:pPr>
      <w:r w:rsidRPr="00AE6739">
        <w:rPr>
          <w:snapToGrid w:val="0"/>
        </w:rPr>
        <w:t>A.7.3.70.2</w:t>
      </w:r>
      <w:r>
        <w:rPr>
          <w:rFonts w:asciiTheme="minorHAnsi" w:eastAsiaTheme="minorEastAsia" w:hAnsiTheme="minorHAnsi" w:cstheme="minorBidi"/>
          <w:sz w:val="22"/>
          <w:szCs w:val="22"/>
        </w:rPr>
        <w:tab/>
      </w:r>
      <w:r w:rsidRPr="00AE6739">
        <w:rPr>
          <w:snapToGrid w:val="0"/>
        </w:rPr>
        <w:t>Test Requirements</w:t>
      </w:r>
      <w:r>
        <w:tab/>
        <w:t>1609</w:t>
      </w:r>
    </w:p>
    <w:p w14:paraId="4BDEC88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A.7.3.71</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CEModeA</w:t>
      </w:r>
      <w:r>
        <w:tab/>
        <w:t>1609</w:t>
      </w:r>
    </w:p>
    <w:p w14:paraId="3CBF143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A.7.3.71.1</w:t>
      </w:r>
      <w:r>
        <w:rPr>
          <w:rFonts w:asciiTheme="minorHAnsi" w:eastAsiaTheme="minorEastAsia" w:hAnsiTheme="minorHAnsi" w:cstheme="minorBidi"/>
          <w:sz w:val="22"/>
          <w:szCs w:val="22"/>
        </w:rPr>
        <w:tab/>
      </w:r>
      <w:r w:rsidRPr="00AE6739">
        <w:rPr>
          <w:snapToGrid w:val="0"/>
          <w:lang w:eastAsia="zh-CN"/>
        </w:rPr>
        <w:t>Test Purpose and Environment</w:t>
      </w:r>
      <w:r>
        <w:tab/>
        <w:t>1609</w:t>
      </w:r>
    </w:p>
    <w:p w14:paraId="09777EE4" w14:textId="77777777" w:rsidR="007059ED" w:rsidRDefault="007059ED">
      <w:pPr>
        <w:pStyle w:val="TOC4"/>
        <w:rPr>
          <w:rFonts w:asciiTheme="minorHAnsi" w:eastAsiaTheme="minorEastAsia" w:hAnsiTheme="minorHAnsi" w:cstheme="minorBidi"/>
          <w:sz w:val="22"/>
          <w:szCs w:val="22"/>
        </w:rPr>
      </w:pPr>
      <w:r w:rsidRPr="00AE6739">
        <w:rPr>
          <w:snapToGrid w:val="0"/>
        </w:rPr>
        <w:t>A.7.3.71.2</w:t>
      </w:r>
      <w:r>
        <w:rPr>
          <w:rFonts w:asciiTheme="minorHAnsi" w:eastAsiaTheme="minorEastAsia" w:hAnsiTheme="minorHAnsi" w:cstheme="minorBidi"/>
          <w:sz w:val="22"/>
          <w:szCs w:val="22"/>
        </w:rPr>
        <w:tab/>
      </w:r>
      <w:r w:rsidRPr="00AE6739">
        <w:rPr>
          <w:snapToGrid w:val="0"/>
        </w:rPr>
        <w:t>Test Requirements</w:t>
      </w:r>
      <w:r>
        <w:tab/>
        <w:t>1612</w:t>
      </w:r>
    </w:p>
    <w:p w14:paraId="484B9C7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A.7.3.72</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CEModeA</w:t>
      </w:r>
      <w:r>
        <w:tab/>
        <w:t>1612</w:t>
      </w:r>
    </w:p>
    <w:p w14:paraId="17BD43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A.7.3.72.1</w:t>
      </w:r>
      <w:r>
        <w:rPr>
          <w:rFonts w:asciiTheme="minorHAnsi" w:eastAsiaTheme="minorEastAsia" w:hAnsiTheme="minorHAnsi" w:cstheme="minorBidi"/>
          <w:sz w:val="22"/>
          <w:szCs w:val="22"/>
        </w:rPr>
        <w:tab/>
      </w:r>
      <w:r w:rsidRPr="00AE6739">
        <w:rPr>
          <w:snapToGrid w:val="0"/>
          <w:lang w:eastAsia="zh-CN"/>
        </w:rPr>
        <w:t>Test Purpose and Environment</w:t>
      </w:r>
      <w:r>
        <w:tab/>
        <w:t>1612</w:t>
      </w:r>
    </w:p>
    <w:p w14:paraId="52D6B598" w14:textId="77777777" w:rsidR="007059ED" w:rsidRDefault="007059ED">
      <w:pPr>
        <w:pStyle w:val="TOC4"/>
        <w:rPr>
          <w:rFonts w:asciiTheme="minorHAnsi" w:eastAsiaTheme="minorEastAsia" w:hAnsiTheme="minorHAnsi" w:cstheme="minorBidi"/>
          <w:sz w:val="22"/>
          <w:szCs w:val="22"/>
        </w:rPr>
      </w:pPr>
      <w:r w:rsidRPr="00AE6739">
        <w:rPr>
          <w:snapToGrid w:val="0"/>
        </w:rPr>
        <w:t>A.7.3.72.2</w:t>
      </w:r>
      <w:r>
        <w:rPr>
          <w:rFonts w:asciiTheme="minorHAnsi" w:eastAsiaTheme="minorEastAsia" w:hAnsiTheme="minorHAnsi" w:cstheme="minorBidi"/>
          <w:sz w:val="22"/>
          <w:szCs w:val="22"/>
        </w:rPr>
        <w:tab/>
      </w:r>
      <w:r w:rsidRPr="00AE6739">
        <w:rPr>
          <w:snapToGrid w:val="0"/>
        </w:rPr>
        <w:t>Test Requirements</w:t>
      </w:r>
      <w:r>
        <w:tab/>
        <w:t>1614</w:t>
      </w:r>
    </w:p>
    <w:p w14:paraId="12017BD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A.7.3.73</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CEModeA</w:t>
      </w:r>
      <w:r>
        <w:tab/>
        <w:t>1614</w:t>
      </w:r>
    </w:p>
    <w:p w14:paraId="5DF87EA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A.7.3.73.1</w:t>
      </w:r>
      <w:r>
        <w:rPr>
          <w:rFonts w:asciiTheme="minorHAnsi" w:eastAsiaTheme="minorEastAsia" w:hAnsiTheme="minorHAnsi" w:cstheme="minorBidi"/>
          <w:sz w:val="22"/>
          <w:szCs w:val="22"/>
        </w:rPr>
        <w:tab/>
      </w:r>
      <w:r w:rsidRPr="00AE6739">
        <w:rPr>
          <w:snapToGrid w:val="0"/>
          <w:lang w:eastAsia="zh-CN"/>
        </w:rPr>
        <w:t>Test Purpose and Environment</w:t>
      </w:r>
      <w:r>
        <w:tab/>
        <w:t>1614</w:t>
      </w:r>
    </w:p>
    <w:p w14:paraId="211EE80B" w14:textId="77777777" w:rsidR="007059ED" w:rsidRDefault="007059ED">
      <w:pPr>
        <w:pStyle w:val="TOC4"/>
        <w:rPr>
          <w:rFonts w:asciiTheme="minorHAnsi" w:eastAsiaTheme="minorEastAsia" w:hAnsiTheme="minorHAnsi" w:cstheme="minorBidi"/>
          <w:sz w:val="22"/>
          <w:szCs w:val="22"/>
        </w:rPr>
      </w:pPr>
      <w:r w:rsidRPr="00AE6739">
        <w:rPr>
          <w:snapToGrid w:val="0"/>
        </w:rPr>
        <w:t>A.7.3.73.2</w:t>
      </w:r>
      <w:r>
        <w:rPr>
          <w:rFonts w:asciiTheme="minorHAnsi" w:eastAsiaTheme="minorEastAsia" w:hAnsiTheme="minorHAnsi" w:cstheme="minorBidi"/>
          <w:sz w:val="22"/>
          <w:szCs w:val="22"/>
        </w:rPr>
        <w:tab/>
      </w:r>
      <w:r w:rsidRPr="00AE6739">
        <w:rPr>
          <w:snapToGrid w:val="0"/>
        </w:rPr>
        <w:t>Test Requirements</w:t>
      </w:r>
      <w:r>
        <w:tab/>
        <w:t>1616</w:t>
      </w:r>
    </w:p>
    <w:p w14:paraId="39B8A3A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non-BL CE UE in CEMode A</w:t>
      </w:r>
      <w:r>
        <w:tab/>
        <w:t>1616</w:t>
      </w:r>
    </w:p>
    <w:p w14:paraId="7B6ACCE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A.7.3.74.1</w:t>
      </w:r>
      <w:r>
        <w:rPr>
          <w:rFonts w:asciiTheme="minorHAnsi" w:eastAsiaTheme="minorEastAsia" w:hAnsiTheme="minorHAnsi" w:cstheme="minorBidi"/>
          <w:sz w:val="22"/>
          <w:szCs w:val="22"/>
        </w:rPr>
        <w:tab/>
      </w:r>
      <w:r w:rsidRPr="00AE6739">
        <w:rPr>
          <w:snapToGrid w:val="0"/>
          <w:lang w:eastAsia="zh-CN"/>
        </w:rPr>
        <w:t>Test Purpose and Environment</w:t>
      </w:r>
      <w:r>
        <w:tab/>
        <w:t>1616</w:t>
      </w:r>
    </w:p>
    <w:p w14:paraId="4B42A8B5" w14:textId="77777777" w:rsidR="007059ED" w:rsidRDefault="007059ED">
      <w:pPr>
        <w:pStyle w:val="TOC4"/>
        <w:rPr>
          <w:rFonts w:asciiTheme="minorHAnsi" w:eastAsiaTheme="minorEastAsia" w:hAnsiTheme="minorHAnsi" w:cstheme="minorBidi"/>
          <w:sz w:val="22"/>
          <w:szCs w:val="22"/>
        </w:rPr>
      </w:pPr>
      <w:r w:rsidRPr="00AE6739">
        <w:rPr>
          <w:snapToGrid w:val="0"/>
        </w:rPr>
        <w:t>A.7.3.74.2</w:t>
      </w:r>
      <w:r>
        <w:rPr>
          <w:rFonts w:asciiTheme="minorHAnsi" w:eastAsiaTheme="minorEastAsia" w:hAnsiTheme="minorHAnsi" w:cstheme="minorBidi"/>
          <w:sz w:val="22"/>
          <w:szCs w:val="22"/>
        </w:rPr>
        <w:tab/>
      </w:r>
      <w:r w:rsidRPr="00AE6739">
        <w:rPr>
          <w:snapToGrid w:val="0"/>
        </w:rPr>
        <w:t>Test Requirements</w:t>
      </w:r>
      <w:r>
        <w:tab/>
        <w:t>1619</w:t>
      </w:r>
    </w:p>
    <w:p w14:paraId="574F00FE"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non-BL CE UE in CEMode A</w:t>
      </w:r>
      <w:r>
        <w:tab/>
        <w:t>1619</w:t>
      </w:r>
    </w:p>
    <w:p w14:paraId="0CE5F6E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A.7.3.75.1</w:t>
      </w:r>
      <w:r>
        <w:rPr>
          <w:rFonts w:asciiTheme="minorHAnsi" w:eastAsiaTheme="minorEastAsia" w:hAnsiTheme="minorHAnsi" w:cstheme="minorBidi"/>
          <w:sz w:val="22"/>
          <w:szCs w:val="22"/>
        </w:rPr>
        <w:tab/>
      </w:r>
      <w:r w:rsidRPr="00AE6739">
        <w:rPr>
          <w:snapToGrid w:val="0"/>
          <w:lang w:eastAsia="zh-CN"/>
        </w:rPr>
        <w:t>Test Purpose and Environment</w:t>
      </w:r>
      <w:r>
        <w:tab/>
        <w:t>1619</w:t>
      </w:r>
    </w:p>
    <w:p w14:paraId="6D3EB617" w14:textId="77777777" w:rsidR="007059ED" w:rsidRDefault="007059ED">
      <w:pPr>
        <w:pStyle w:val="TOC4"/>
        <w:rPr>
          <w:rFonts w:asciiTheme="minorHAnsi" w:eastAsiaTheme="minorEastAsia" w:hAnsiTheme="minorHAnsi" w:cstheme="minorBidi"/>
          <w:sz w:val="22"/>
          <w:szCs w:val="22"/>
        </w:rPr>
      </w:pPr>
      <w:r w:rsidRPr="00AE6739">
        <w:rPr>
          <w:snapToGrid w:val="0"/>
        </w:rPr>
        <w:t>A.7.3.75.2</w:t>
      </w:r>
      <w:r>
        <w:rPr>
          <w:rFonts w:asciiTheme="minorHAnsi" w:eastAsiaTheme="minorEastAsia" w:hAnsiTheme="minorHAnsi" w:cstheme="minorBidi"/>
          <w:sz w:val="22"/>
          <w:szCs w:val="22"/>
        </w:rPr>
        <w:tab/>
      </w:r>
      <w:r w:rsidRPr="00AE6739">
        <w:rPr>
          <w:snapToGrid w:val="0"/>
        </w:rPr>
        <w:t>Test Requirements</w:t>
      </w:r>
      <w:r>
        <w:tab/>
        <w:t>1621</w:t>
      </w:r>
    </w:p>
    <w:p w14:paraId="19DC81F3" w14:textId="77777777" w:rsidR="007059ED" w:rsidRDefault="007059ED">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3B7208D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A.7.3.76.1</w:t>
      </w:r>
      <w:r>
        <w:rPr>
          <w:rFonts w:asciiTheme="minorHAnsi" w:eastAsiaTheme="minorEastAsia" w:hAnsiTheme="minorHAnsi" w:cstheme="minorBidi"/>
          <w:sz w:val="22"/>
          <w:szCs w:val="22"/>
        </w:rPr>
        <w:tab/>
      </w:r>
      <w:r w:rsidRPr="00AE6739">
        <w:rPr>
          <w:snapToGrid w:val="0"/>
          <w:lang w:eastAsia="zh-CN"/>
        </w:rPr>
        <w:t>Test Purpose and Environment</w:t>
      </w:r>
      <w:r>
        <w:tab/>
        <w:t>1622</w:t>
      </w:r>
    </w:p>
    <w:p w14:paraId="20C9F779" w14:textId="77777777" w:rsidR="007059ED" w:rsidRDefault="007059ED">
      <w:pPr>
        <w:pStyle w:val="TOC4"/>
        <w:rPr>
          <w:rFonts w:asciiTheme="minorHAnsi" w:eastAsiaTheme="minorEastAsia" w:hAnsiTheme="minorHAnsi" w:cstheme="minorBidi"/>
          <w:sz w:val="22"/>
          <w:szCs w:val="22"/>
        </w:rPr>
      </w:pPr>
      <w:r w:rsidRPr="00AE6739">
        <w:rPr>
          <w:snapToGrid w:val="0"/>
        </w:rPr>
        <w:t>A.7.3.76.2</w:t>
      </w:r>
      <w:r>
        <w:rPr>
          <w:rFonts w:asciiTheme="minorHAnsi" w:eastAsiaTheme="minorEastAsia" w:hAnsiTheme="minorHAnsi" w:cstheme="minorBidi"/>
          <w:sz w:val="22"/>
          <w:szCs w:val="22"/>
        </w:rPr>
        <w:tab/>
      </w:r>
      <w:r w:rsidRPr="00AE6739">
        <w:rPr>
          <w:snapToGrid w:val="0"/>
        </w:rPr>
        <w:t>Test Requirements</w:t>
      </w:r>
      <w:r>
        <w:tab/>
        <w:t>1625</w:t>
      </w:r>
    </w:p>
    <w:p w14:paraId="7F27AEDA" w14:textId="77777777" w:rsidR="007059ED" w:rsidRDefault="007059ED">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306BC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A.7.3.77.1</w:t>
      </w:r>
      <w:r>
        <w:rPr>
          <w:rFonts w:asciiTheme="minorHAnsi" w:eastAsiaTheme="minorEastAsia" w:hAnsiTheme="minorHAnsi" w:cstheme="minorBidi"/>
          <w:sz w:val="22"/>
          <w:szCs w:val="22"/>
        </w:rPr>
        <w:tab/>
      </w:r>
      <w:r w:rsidRPr="00AE6739">
        <w:rPr>
          <w:snapToGrid w:val="0"/>
          <w:lang w:eastAsia="zh-CN"/>
        </w:rPr>
        <w:t>Test Purpose and Environment</w:t>
      </w:r>
      <w:r>
        <w:tab/>
        <w:t>1625</w:t>
      </w:r>
    </w:p>
    <w:p w14:paraId="3303D6A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1628</w:t>
      </w:r>
    </w:p>
    <w:p w14:paraId="354DF8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non-BL CE UE in CEMode A</w:t>
      </w:r>
      <w:r>
        <w:tab/>
        <w:t>1628</w:t>
      </w:r>
    </w:p>
    <w:p w14:paraId="0B33722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A.7.3.78.1</w:t>
      </w:r>
      <w:r>
        <w:rPr>
          <w:rFonts w:asciiTheme="minorHAnsi" w:eastAsiaTheme="minorEastAsia" w:hAnsiTheme="minorHAnsi" w:cstheme="minorBidi"/>
          <w:sz w:val="22"/>
          <w:szCs w:val="22"/>
        </w:rPr>
        <w:tab/>
      </w:r>
      <w:r w:rsidRPr="00AE6739">
        <w:rPr>
          <w:snapToGrid w:val="0"/>
          <w:lang w:eastAsia="zh-CN"/>
        </w:rPr>
        <w:t>Test Purpose and Environment</w:t>
      </w:r>
      <w:r>
        <w:tab/>
        <w:t>1628</w:t>
      </w:r>
    </w:p>
    <w:p w14:paraId="4FAE4BC8" w14:textId="77777777" w:rsidR="007059ED" w:rsidRDefault="007059ED">
      <w:pPr>
        <w:pStyle w:val="TOC4"/>
        <w:rPr>
          <w:rFonts w:asciiTheme="minorHAnsi" w:eastAsiaTheme="minorEastAsia" w:hAnsiTheme="minorHAnsi" w:cstheme="minorBidi"/>
          <w:sz w:val="22"/>
          <w:szCs w:val="22"/>
        </w:rPr>
      </w:pPr>
      <w:r w:rsidRPr="00AE6739">
        <w:rPr>
          <w:snapToGrid w:val="0"/>
        </w:rPr>
        <w:t>A.7.3.78.2</w:t>
      </w:r>
      <w:r>
        <w:rPr>
          <w:rFonts w:asciiTheme="minorHAnsi" w:eastAsiaTheme="minorEastAsia" w:hAnsiTheme="minorHAnsi" w:cstheme="minorBidi"/>
          <w:sz w:val="22"/>
          <w:szCs w:val="22"/>
        </w:rPr>
        <w:tab/>
      </w:r>
      <w:r w:rsidRPr="00AE6739">
        <w:rPr>
          <w:snapToGrid w:val="0"/>
        </w:rPr>
        <w:t>Test Requirements</w:t>
      </w:r>
      <w:r>
        <w:tab/>
        <w:t>1631</w:t>
      </w:r>
    </w:p>
    <w:p w14:paraId="6C9E11CB"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non-BL CE UE in CEMode A</w:t>
      </w:r>
      <w:r>
        <w:tab/>
        <w:t>1631</w:t>
      </w:r>
    </w:p>
    <w:p w14:paraId="071D864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A.7.3.79.1</w:t>
      </w:r>
      <w:r>
        <w:rPr>
          <w:rFonts w:asciiTheme="minorHAnsi" w:eastAsiaTheme="minorEastAsia" w:hAnsiTheme="minorHAnsi" w:cstheme="minorBidi"/>
          <w:sz w:val="22"/>
          <w:szCs w:val="22"/>
        </w:rPr>
        <w:tab/>
      </w:r>
      <w:r w:rsidRPr="00AE6739">
        <w:rPr>
          <w:snapToGrid w:val="0"/>
          <w:lang w:eastAsia="zh-CN"/>
        </w:rPr>
        <w:t>Test Purpose and Environment</w:t>
      </w:r>
      <w:r>
        <w:tab/>
        <w:t>1631</w:t>
      </w:r>
    </w:p>
    <w:p w14:paraId="12B5B44E" w14:textId="77777777" w:rsidR="007059ED" w:rsidRDefault="007059ED">
      <w:pPr>
        <w:pStyle w:val="TOC4"/>
        <w:rPr>
          <w:rFonts w:asciiTheme="minorHAnsi" w:eastAsiaTheme="minorEastAsia" w:hAnsiTheme="minorHAnsi" w:cstheme="minorBidi"/>
          <w:sz w:val="22"/>
          <w:szCs w:val="22"/>
        </w:rPr>
      </w:pPr>
      <w:r w:rsidRPr="00AE6739">
        <w:rPr>
          <w:snapToGrid w:val="0"/>
        </w:rPr>
        <w:t>A.7.3.79.2</w:t>
      </w:r>
      <w:r>
        <w:rPr>
          <w:rFonts w:asciiTheme="minorHAnsi" w:eastAsiaTheme="minorEastAsia" w:hAnsiTheme="minorHAnsi" w:cstheme="minorBidi"/>
          <w:sz w:val="22"/>
          <w:szCs w:val="22"/>
        </w:rPr>
        <w:tab/>
      </w:r>
      <w:r w:rsidRPr="00AE6739">
        <w:rPr>
          <w:snapToGrid w:val="0"/>
        </w:rPr>
        <w:t>Test Requirements</w:t>
      </w:r>
      <w:r>
        <w:tab/>
        <w:t>1634</w:t>
      </w:r>
    </w:p>
    <w:p w14:paraId="5FD2CBA2" w14:textId="77777777" w:rsidR="007059ED" w:rsidRDefault="007059ED">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34DAE1A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A.7.3.80.1</w:t>
      </w:r>
      <w:r>
        <w:rPr>
          <w:rFonts w:asciiTheme="minorHAnsi" w:eastAsiaTheme="minorEastAsia" w:hAnsiTheme="minorHAnsi" w:cstheme="minorBidi"/>
          <w:sz w:val="22"/>
          <w:szCs w:val="22"/>
        </w:rPr>
        <w:tab/>
      </w:r>
      <w:r w:rsidRPr="00AE6739">
        <w:rPr>
          <w:snapToGrid w:val="0"/>
          <w:lang w:eastAsia="zh-CN"/>
        </w:rPr>
        <w:t>Test Purpose and Environment</w:t>
      </w:r>
      <w:r>
        <w:tab/>
        <w:t>1634</w:t>
      </w:r>
    </w:p>
    <w:p w14:paraId="4C0F179C" w14:textId="77777777" w:rsidR="007059ED" w:rsidRDefault="007059ED">
      <w:pPr>
        <w:pStyle w:val="TOC4"/>
        <w:rPr>
          <w:rFonts w:asciiTheme="minorHAnsi" w:eastAsiaTheme="minorEastAsia" w:hAnsiTheme="minorHAnsi" w:cstheme="minorBidi"/>
          <w:sz w:val="22"/>
          <w:szCs w:val="22"/>
        </w:rPr>
      </w:pPr>
      <w:r w:rsidRPr="00AE6739">
        <w:rPr>
          <w:snapToGrid w:val="0"/>
        </w:rPr>
        <w:t>A.7.3.80.2</w:t>
      </w:r>
      <w:r>
        <w:rPr>
          <w:rFonts w:asciiTheme="minorHAnsi" w:eastAsiaTheme="minorEastAsia" w:hAnsiTheme="minorHAnsi" w:cstheme="minorBidi"/>
          <w:sz w:val="22"/>
          <w:szCs w:val="22"/>
        </w:rPr>
        <w:tab/>
      </w:r>
      <w:r w:rsidRPr="00AE6739">
        <w:rPr>
          <w:snapToGrid w:val="0"/>
        </w:rPr>
        <w:t>Test Requirements</w:t>
      </w:r>
      <w:r>
        <w:tab/>
        <w:t>1637</w:t>
      </w:r>
    </w:p>
    <w:p w14:paraId="7A099D00" w14:textId="77777777" w:rsidR="007059ED" w:rsidRDefault="007059ED">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5DD907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A.7.3.81.1</w:t>
      </w:r>
      <w:r>
        <w:rPr>
          <w:rFonts w:asciiTheme="minorHAnsi" w:eastAsiaTheme="minorEastAsia" w:hAnsiTheme="minorHAnsi" w:cstheme="minorBidi"/>
          <w:sz w:val="22"/>
          <w:szCs w:val="22"/>
        </w:rPr>
        <w:tab/>
      </w:r>
      <w:r w:rsidRPr="00AE6739">
        <w:rPr>
          <w:snapToGrid w:val="0"/>
          <w:lang w:eastAsia="zh-CN"/>
        </w:rPr>
        <w:t>Test Purpose and Environment</w:t>
      </w:r>
      <w:r>
        <w:tab/>
        <w:t>1637</w:t>
      </w:r>
    </w:p>
    <w:p w14:paraId="69FB04F1" w14:textId="77777777" w:rsidR="007059ED" w:rsidRDefault="007059ED">
      <w:pPr>
        <w:pStyle w:val="TOC4"/>
        <w:rPr>
          <w:rFonts w:asciiTheme="minorHAnsi" w:eastAsiaTheme="minorEastAsia" w:hAnsiTheme="minorHAnsi" w:cstheme="minorBidi"/>
          <w:sz w:val="22"/>
          <w:szCs w:val="22"/>
        </w:rPr>
      </w:pPr>
      <w:r w:rsidRPr="00AE6739">
        <w:rPr>
          <w:snapToGrid w:val="0"/>
        </w:rPr>
        <w:t>A.7.3.81.2</w:t>
      </w:r>
      <w:r>
        <w:rPr>
          <w:rFonts w:asciiTheme="minorHAnsi" w:eastAsiaTheme="minorEastAsia" w:hAnsiTheme="minorHAnsi" w:cstheme="minorBidi"/>
          <w:sz w:val="22"/>
          <w:szCs w:val="22"/>
        </w:rPr>
        <w:tab/>
      </w:r>
      <w:r w:rsidRPr="00AE6739">
        <w:rPr>
          <w:snapToGrid w:val="0"/>
        </w:rPr>
        <w:t>Test Requirements</w:t>
      </w:r>
      <w:r>
        <w:tab/>
        <w:t>1640</w:t>
      </w:r>
    </w:p>
    <w:p w14:paraId="5DF993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A.7.3.82</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CEModeB</w:t>
      </w:r>
      <w:r>
        <w:tab/>
        <w:t>1640</w:t>
      </w:r>
    </w:p>
    <w:p w14:paraId="4A9008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A.7.3.82.1</w:t>
      </w:r>
      <w:r>
        <w:rPr>
          <w:rFonts w:asciiTheme="minorHAnsi" w:eastAsiaTheme="minorEastAsia" w:hAnsiTheme="minorHAnsi" w:cstheme="minorBidi"/>
          <w:sz w:val="22"/>
          <w:szCs w:val="22"/>
        </w:rPr>
        <w:tab/>
      </w:r>
      <w:r w:rsidRPr="00AE6739">
        <w:rPr>
          <w:snapToGrid w:val="0"/>
          <w:lang w:eastAsia="zh-CN"/>
        </w:rPr>
        <w:t>Test Purpose and Environment</w:t>
      </w:r>
      <w:r>
        <w:tab/>
        <w:t>1640</w:t>
      </w:r>
    </w:p>
    <w:p w14:paraId="129C5656" w14:textId="77777777" w:rsidR="007059ED" w:rsidRDefault="007059ED">
      <w:pPr>
        <w:pStyle w:val="TOC4"/>
        <w:rPr>
          <w:rFonts w:asciiTheme="minorHAnsi" w:eastAsiaTheme="minorEastAsia" w:hAnsiTheme="minorHAnsi" w:cstheme="minorBidi"/>
          <w:sz w:val="22"/>
          <w:szCs w:val="22"/>
        </w:rPr>
      </w:pPr>
      <w:r w:rsidRPr="00AE6739">
        <w:rPr>
          <w:snapToGrid w:val="0"/>
        </w:rPr>
        <w:t>A.7.3.82.2</w:t>
      </w:r>
      <w:r>
        <w:rPr>
          <w:rFonts w:asciiTheme="minorHAnsi" w:eastAsiaTheme="minorEastAsia" w:hAnsiTheme="minorHAnsi" w:cstheme="minorBidi"/>
          <w:sz w:val="22"/>
          <w:szCs w:val="22"/>
        </w:rPr>
        <w:tab/>
      </w:r>
      <w:r w:rsidRPr="00AE6739">
        <w:rPr>
          <w:snapToGrid w:val="0"/>
        </w:rPr>
        <w:t>Test Requirements</w:t>
      </w:r>
      <w:r>
        <w:tab/>
        <w:t>1643</w:t>
      </w:r>
    </w:p>
    <w:p w14:paraId="12A8D0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A.7.3.83</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CEModeB</w:t>
      </w:r>
      <w:r>
        <w:tab/>
        <w:t>1643</w:t>
      </w:r>
    </w:p>
    <w:p w14:paraId="7148F04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A.7.3.83.1</w:t>
      </w:r>
      <w:r>
        <w:rPr>
          <w:rFonts w:asciiTheme="minorHAnsi" w:eastAsiaTheme="minorEastAsia" w:hAnsiTheme="minorHAnsi" w:cstheme="minorBidi"/>
          <w:sz w:val="22"/>
          <w:szCs w:val="22"/>
        </w:rPr>
        <w:tab/>
      </w:r>
      <w:r w:rsidRPr="00AE6739">
        <w:rPr>
          <w:snapToGrid w:val="0"/>
          <w:lang w:eastAsia="zh-CN"/>
        </w:rPr>
        <w:t>Test Purpose and Environment</w:t>
      </w:r>
      <w:r>
        <w:tab/>
        <w:t>1643</w:t>
      </w:r>
    </w:p>
    <w:p w14:paraId="163697E8" w14:textId="77777777" w:rsidR="007059ED" w:rsidRDefault="007059ED">
      <w:pPr>
        <w:pStyle w:val="TOC4"/>
        <w:rPr>
          <w:rFonts w:asciiTheme="minorHAnsi" w:eastAsiaTheme="minorEastAsia" w:hAnsiTheme="minorHAnsi" w:cstheme="minorBidi"/>
          <w:sz w:val="22"/>
          <w:szCs w:val="22"/>
        </w:rPr>
      </w:pPr>
      <w:r w:rsidRPr="00AE6739">
        <w:rPr>
          <w:snapToGrid w:val="0"/>
        </w:rPr>
        <w:t>A.7.3.83.2</w:t>
      </w:r>
      <w:r>
        <w:rPr>
          <w:rFonts w:asciiTheme="minorHAnsi" w:eastAsiaTheme="minorEastAsia" w:hAnsiTheme="minorHAnsi" w:cstheme="minorBidi"/>
          <w:sz w:val="22"/>
          <w:szCs w:val="22"/>
        </w:rPr>
        <w:tab/>
      </w:r>
      <w:r w:rsidRPr="00AE6739">
        <w:rPr>
          <w:snapToGrid w:val="0"/>
        </w:rPr>
        <w:t>Test Requirements</w:t>
      </w:r>
      <w:r>
        <w:tab/>
        <w:t>1644</w:t>
      </w:r>
    </w:p>
    <w:p w14:paraId="476E571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lastRenderedPageBreak/>
        <w:t>A.7.3.84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Early Out-of-sync reporting Test </w:t>
      </w:r>
      <w:r>
        <w:rPr>
          <w:lang w:eastAsia="zh-CN"/>
        </w:rPr>
        <w:t>for Cat-M1 UE in CEModeB</w:t>
      </w:r>
      <w:r>
        <w:tab/>
        <w:t>1645</w:t>
      </w:r>
    </w:p>
    <w:p w14:paraId="6F1066A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A.7.3.84.1</w:t>
      </w:r>
      <w:r>
        <w:rPr>
          <w:rFonts w:asciiTheme="minorHAnsi" w:eastAsiaTheme="minorEastAsia" w:hAnsiTheme="minorHAnsi" w:cstheme="minorBidi"/>
          <w:sz w:val="22"/>
          <w:szCs w:val="22"/>
        </w:rPr>
        <w:tab/>
      </w:r>
      <w:r w:rsidRPr="00AE6739">
        <w:rPr>
          <w:snapToGrid w:val="0"/>
          <w:lang w:eastAsia="zh-CN"/>
        </w:rPr>
        <w:t>Test Purpose and Environment</w:t>
      </w:r>
      <w:r>
        <w:tab/>
        <w:t>1645</w:t>
      </w:r>
    </w:p>
    <w:p w14:paraId="633EBEDA" w14:textId="77777777" w:rsidR="007059ED" w:rsidRDefault="007059ED">
      <w:pPr>
        <w:pStyle w:val="TOC4"/>
        <w:rPr>
          <w:rFonts w:asciiTheme="minorHAnsi" w:eastAsiaTheme="minorEastAsia" w:hAnsiTheme="minorHAnsi" w:cstheme="minorBidi"/>
          <w:sz w:val="22"/>
          <w:szCs w:val="22"/>
        </w:rPr>
      </w:pPr>
      <w:r w:rsidRPr="00AE6739">
        <w:rPr>
          <w:snapToGrid w:val="0"/>
        </w:rPr>
        <w:t>A.7.3.84.2</w:t>
      </w:r>
      <w:r>
        <w:rPr>
          <w:rFonts w:asciiTheme="minorHAnsi" w:eastAsiaTheme="minorEastAsia" w:hAnsiTheme="minorHAnsi" w:cstheme="minorBidi"/>
          <w:sz w:val="22"/>
          <w:szCs w:val="22"/>
        </w:rPr>
        <w:tab/>
      </w:r>
      <w:r w:rsidRPr="00AE6739">
        <w:rPr>
          <w:snapToGrid w:val="0"/>
        </w:rPr>
        <w:t>Test Requirements</w:t>
      </w:r>
      <w:r>
        <w:tab/>
        <w:t>1647</w:t>
      </w:r>
    </w:p>
    <w:p w14:paraId="792C953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A.7.3.85</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CEModeB</w:t>
      </w:r>
      <w:r>
        <w:tab/>
        <w:t>1647</w:t>
      </w:r>
    </w:p>
    <w:p w14:paraId="3E65985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A.7.3.85.1</w:t>
      </w:r>
      <w:r>
        <w:rPr>
          <w:rFonts w:asciiTheme="minorHAnsi" w:eastAsiaTheme="minorEastAsia" w:hAnsiTheme="minorHAnsi" w:cstheme="minorBidi"/>
          <w:sz w:val="22"/>
          <w:szCs w:val="22"/>
        </w:rPr>
        <w:tab/>
      </w:r>
      <w:r w:rsidRPr="00AE6739">
        <w:rPr>
          <w:snapToGrid w:val="0"/>
          <w:lang w:eastAsia="zh-CN"/>
        </w:rPr>
        <w:t>Test Purpose and Environment</w:t>
      </w:r>
      <w:r>
        <w:tab/>
        <w:t>1647</w:t>
      </w:r>
    </w:p>
    <w:p w14:paraId="5A929D38" w14:textId="77777777" w:rsidR="007059ED" w:rsidRDefault="007059ED">
      <w:pPr>
        <w:pStyle w:val="TOC4"/>
        <w:rPr>
          <w:rFonts w:asciiTheme="minorHAnsi" w:eastAsiaTheme="minorEastAsia" w:hAnsiTheme="minorHAnsi" w:cstheme="minorBidi"/>
          <w:sz w:val="22"/>
          <w:szCs w:val="22"/>
        </w:rPr>
      </w:pPr>
      <w:r w:rsidRPr="00AE6739">
        <w:rPr>
          <w:snapToGrid w:val="0"/>
        </w:rPr>
        <w:t>A.7.3.85.2</w:t>
      </w:r>
      <w:r>
        <w:rPr>
          <w:rFonts w:asciiTheme="minorHAnsi" w:eastAsiaTheme="minorEastAsia" w:hAnsiTheme="minorHAnsi" w:cstheme="minorBidi"/>
          <w:sz w:val="22"/>
          <w:szCs w:val="22"/>
        </w:rPr>
        <w:tab/>
      </w:r>
      <w:r w:rsidRPr="00AE6739">
        <w:rPr>
          <w:snapToGrid w:val="0"/>
        </w:rPr>
        <w:t>Test Requirements</w:t>
      </w:r>
      <w:r>
        <w:tab/>
        <w:t>1648</w:t>
      </w:r>
    </w:p>
    <w:p w14:paraId="45A656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CEModeB</w:t>
      </w:r>
      <w:r>
        <w:tab/>
        <w:t>1649</w:t>
      </w:r>
    </w:p>
    <w:p w14:paraId="1941AE0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A.7.3.86.1</w:t>
      </w:r>
      <w:r>
        <w:rPr>
          <w:rFonts w:asciiTheme="minorHAnsi" w:eastAsiaTheme="minorEastAsia" w:hAnsiTheme="minorHAnsi" w:cstheme="minorBidi"/>
          <w:sz w:val="22"/>
          <w:szCs w:val="22"/>
        </w:rPr>
        <w:tab/>
      </w:r>
      <w:r w:rsidRPr="00AE6739">
        <w:rPr>
          <w:snapToGrid w:val="0"/>
          <w:lang w:eastAsia="zh-CN"/>
        </w:rPr>
        <w:t>Test Purpose and Environment</w:t>
      </w:r>
      <w:r>
        <w:tab/>
        <w:t>1649</w:t>
      </w:r>
    </w:p>
    <w:p w14:paraId="07BD7406" w14:textId="77777777" w:rsidR="007059ED" w:rsidRDefault="007059ED">
      <w:pPr>
        <w:pStyle w:val="TOC4"/>
        <w:rPr>
          <w:rFonts w:asciiTheme="minorHAnsi" w:eastAsiaTheme="minorEastAsia" w:hAnsiTheme="minorHAnsi" w:cstheme="minorBidi"/>
          <w:sz w:val="22"/>
          <w:szCs w:val="22"/>
        </w:rPr>
      </w:pPr>
      <w:r w:rsidRPr="00AE6739">
        <w:rPr>
          <w:snapToGrid w:val="0"/>
        </w:rPr>
        <w:t>A.7.3.86.2</w:t>
      </w:r>
      <w:r>
        <w:rPr>
          <w:rFonts w:asciiTheme="minorHAnsi" w:eastAsiaTheme="minorEastAsia" w:hAnsiTheme="minorHAnsi" w:cstheme="minorBidi"/>
          <w:sz w:val="22"/>
          <w:szCs w:val="22"/>
        </w:rPr>
        <w:tab/>
      </w:r>
      <w:r w:rsidRPr="00AE6739">
        <w:rPr>
          <w:snapToGrid w:val="0"/>
        </w:rPr>
        <w:t>Test Requirements</w:t>
      </w:r>
      <w:r>
        <w:tab/>
        <w:t>1651</w:t>
      </w:r>
    </w:p>
    <w:p w14:paraId="0A18AFD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A.7.3.87</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CEModeB</w:t>
      </w:r>
      <w:r>
        <w:tab/>
        <w:t>1651</w:t>
      </w:r>
    </w:p>
    <w:p w14:paraId="701FBF7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A.7.3.87.1</w:t>
      </w:r>
      <w:r>
        <w:rPr>
          <w:rFonts w:asciiTheme="minorHAnsi" w:eastAsiaTheme="minorEastAsia" w:hAnsiTheme="minorHAnsi" w:cstheme="minorBidi"/>
          <w:sz w:val="22"/>
          <w:szCs w:val="22"/>
        </w:rPr>
        <w:tab/>
      </w:r>
      <w:r w:rsidRPr="00AE6739">
        <w:rPr>
          <w:snapToGrid w:val="0"/>
          <w:lang w:eastAsia="zh-CN"/>
        </w:rPr>
        <w:t>Test Purpose and Environment</w:t>
      </w:r>
      <w:r>
        <w:tab/>
        <w:t>1651</w:t>
      </w:r>
    </w:p>
    <w:p w14:paraId="0D0261E7" w14:textId="77777777" w:rsidR="007059ED" w:rsidRDefault="007059ED">
      <w:pPr>
        <w:pStyle w:val="TOC4"/>
        <w:rPr>
          <w:rFonts w:asciiTheme="minorHAnsi" w:eastAsiaTheme="minorEastAsia" w:hAnsiTheme="minorHAnsi" w:cstheme="minorBidi"/>
          <w:sz w:val="22"/>
          <w:szCs w:val="22"/>
        </w:rPr>
      </w:pPr>
      <w:r w:rsidRPr="00AE6739">
        <w:rPr>
          <w:snapToGrid w:val="0"/>
        </w:rPr>
        <w:t>A.7.3.87.2</w:t>
      </w:r>
      <w:r>
        <w:rPr>
          <w:rFonts w:asciiTheme="minorHAnsi" w:eastAsiaTheme="minorEastAsia" w:hAnsiTheme="minorHAnsi" w:cstheme="minorBidi"/>
          <w:sz w:val="22"/>
          <w:szCs w:val="22"/>
        </w:rPr>
        <w:tab/>
      </w:r>
      <w:r w:rsidRPr="00AE6739">
        <w:rPr>
          <w:snapToGrid w:val="0"/>
        </w:rPr>
        <w:t>Test Requirements</w:t>
      </w:r>
      <w:r>
        <w:tab/>
        <w:t>1653</w:t>
      </w:r>
    </w:p>
    <w:p w14:paraId="2F728AA6" w14:textId="77777777" w:rsidR="007059ED" w:rsidRDefault="007059ED">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583DD0D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A.7.3.88.1</w:t>
      </w:r>
      <w:r>
        <w:rPr>
          <w:rFonts w:asciiTheme="minorHAnsi" w:eastAsiaTheme="minorEastAsia" w:hAnsiTheme="minorHAnsi" w:cstheme="minorBidi"/>
          <w:sz w:val="22"/>
          <w:szCs w:val="22"/>
        </w:rPr>
        <w:tab/>
      </w:r>
      <w:r w:rsidRPr="00AE6739">
        <w:rPr>
          <w:snapToGrid w:val="0"/>
          <w:lang w:eastAsia="zh-CN"/>
        </w:rPr>
        <w:t>Test Purpose and Environment</w:t>
      </w:r>
      <w:r>
        <w:tab/>
        <w:t>1654</w:t>
      </w:r>
    </w:p>
    <w:p w14:paraId="56813CA4" w14:textId="77777777" w:rsidR="007059ED" w:rsidRDefault="007059ED">
      <w:pPr>
        <w:pStyle w:val="TOC4"/>
        <w:rPr>
          <w:rFonts w:asciiTheme="minorHAnsi" w:eastAsiaTheme="minorEastAsia" w:hAnsiTheme="minorHAnsi" w:cstheme="minorBidi"/>
          <w:sz w:val="22"/>
          <w:szCs w:val="22"/>
        </w:rPr>
      </w:pPr>
      <w:r w:rsidRPr="00AE6739">
        <w:rPr>
          <w:snapToGrid w:val="0"/>
        </w:rPr>
        <w:t>A.7.3.88.2</w:t>
      </w:r>
      <w:r>
        <w:rPr>
          <w:rFonts w:asciiTheme="minorHAnsi" w:eastAsiaTheme="minorEastAsia" w:hAnsiTheme="minorHAnsi" w:cstheme="minorBidi"/>
          <w:sz w:val="22"/>
          <w:szCs w:val="22"/>
        </w:rPr>
        <w:tab/>
      </w:r>
      <w:r w:rsidRPr="00AE6739">
        <w:rPr>
          <w:snapToGrid w:val="0"/>
        </w:rPr>
        <w:t>Test Requirements</w:t>
      </w:r>
      <w:r>
        <w:tab/>
        <w:t>1658</w:t>
      </w:r>
    </w:p>
    <w:p w14:paraId="3700416F" w14:textId="77777777" w:rsidR="007059ED" w:rsidRDefault="007059ED">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1FDB21B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A.7.3.89.1</w:t>
      </w:r>
      <w:r>
        <w:rPr>
          <w:rFonts w:asciiTheme="minorHAnsi" w:eastAsiaTheme="minorEastAsia" w:hAnsiTheme="minorHAnsi" w:cstheme="minorBidi"/>
          <w:sz w:val="22"/>
          <w:szCs w:val="22"/>
        </w:rPr>
        <w:tab/>
      </w:r>
      <w:r w:rsidRPr="00AE6739">
        <w:rPr>
          <w:snapToGrid w:val="0"/>
          <w:lang w:eastAsia="zh-CN"/>
        </w:rPr>
        <w:t>Test Purpose and Environment</w:t>
      </w:r>
      <w:r>
        <w:tab/>
        <w:t>1658</w:t>
      </w:r>
    </w:p>
    <w:p w14:paraId="34A8E330" w14:textId="77777777" w:rsidR="007059ED" w:rsidRDefault="007059ED">
      <w:pPr>
        <w:pStyle w:val="TOC4"/>
        <w:rPr>
          <w:rFonts w:asciiTheme="minorHAnsi" w:eastAsiaTheme="minorEastAsia" w:hAnsiTheme="minorHAnsi" w:cstheme="minorBidi"/>
          <w:sz w:val="22"/>
          <w:szCs w:val="22"/>
        </w:rPr>
      </w:pPr>
      <w:r w:rsidRPr="00AE6739">
        <w:rPr>
          <w:snapToGrid w:val="0"/>
        </w:rPr>
        <w:t>A.7.3.89.2</w:t>
      </w:r>
      <w:r>
        <w:rPr>
          <w:rFonts w:asciiTheme="minorHAnsi" w:eastAsiaTheme="minorEastAsia" w:hAnsiTheme="minorHAnsi" w:cstheme="minorBidi"/>
          <w:sz w:val="22"/>
          <w:szCs w:val="22"/>
        </w:rPr>
        <w:tab/>
      </w:r>
      <w:r w:rsidRPr="00AE6739">
        <w:rPr>
          <w:snapToGrid w:val="0"/>
        </w:rPr>
        <w:t>Test Requirements</w:t>
      </w:r>
      <w:r>
        <w:tab/>
        <w:t>1662</w:t>
      </w:r>
    </w:p>
    <w:p w14:paraId="4E207863" w14:textId="77777777" w:rsidR="007059ED" w:rsidRDefault="007059ED">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4EB74089"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A.7.3.90.1</w:t>
      </w:r>
      <w:r>
        <w:rPr>
          <w:rFonts w:asciiTheme="minorHAnsi" w:eastAsiaTheme="minorEastAsia" w:hAnsiTheme="minorHAnsi" w:cstheme="minorBidi"/>
          <w:sz w:val="22"/>
          <w:szCs w:val="22"/>
        </w:rPr>
        <w:tab/>
      </w:r>
      <w:r w:rsidRPr="00AE6739">
        <w:rPr>
          <w:snapToGrid w:val="0"/>
          <w:lang w:eastAsia="sv-SE"/>
        </w:rPr>
        <w:t>Test Purpose and Environment</w:t>
      </w:r>
      <w:r>
        <w:tab/>
        <w:t>1662</w:t>
      </w:r>
    </w:p>
    <w:p w14:paraId="6733A80D"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A.7.3.90.2</w:t>
      </w:r>
      <w:r>
        <w:rPr>
          <w:rFonts w:asciiTheme="minorHAnsi" w:eastAsiaTheme="minorEastAsia" w:hAnsiTheme="minorHAnsi" w:cstheme="minorBidi"/>
          <w:sz w:val="22"/>
          <w:szCs w:val="22"/>
        </w:rPr>
        <w:tab/>
      </w:r>
      <w:r w:rsidRPr="00AE6739">
        <w:rPr>
          <w:snapToGrid w:val="0"/>
          <w:lang w:eastAsia="sv-SE"/>
        </w:rPr>
        <w:t>Test Requirements</w:t>
      </w:r>
      <w:r>
        <w:tab/>
        <w:t>1666</w:t>
      </w:r>
    </w:p>
    <w:p w14:paraId="43C2E439" w14:textId="77777777" w:rsidR="007059ED" w:rsidRDefault="007059ED">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26BA2E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A.7.3.91.1</w:t>
      </w:r>
      <w:r>
        <w:rPr>
          <w:rFonts w:asciiTheme="minorHAnsi" w:eastAsiaTheme="minorEastAsia" w:hAnsiTheme="minorHAnsi" w:cstheme="minorBidi"/>
          <w:sz w:val="22"/>
          <w:szCs w:val="22"/>
        </w:rPr>
        <w:tab/>
      </w:r>
      <w:r w:rsidRPr="00AE6739">
        <w:rPr>
          <w:snapToGrid w:val="0"/>
          <w:lang w:eastAsia="zh-CN"/>
        </w:rPr>
        <w:t>Test Purpose and Environment</w:t>
      </w:r>
      <w:r>
        <w:tab/>
        <w:t>1666</w:t>
      </w:r>
    </w:p>
    <w:p w14:paraId="4FA8351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1670</w:t>
      </w:r>
    </w:p>
    <w:p w14:paraId="03095CCB" w14:textId="77777777" w:rsidR="007059ED" w:rsidRDefault="007059ED">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19399C62" w14:textId="77777777" w:rsidR="007059ED" w:rsidRDefault="007059ED">
      <w:pPr>
        <w:pStyle w:val="TOC4"/>
        <w:rPr>
          <w:rFonts w:asciiTheme="minorHAnsi" w:eastAsiaTheme="minorEastAsia" w:hAnsiTheme="minorHAnsi" w:cstheme="minorBidi"/>
          <w:sz w:val="22"/>
          <w:szCs w:val="22"/>
        </w:rPr>
      </w:pPr>
      <w:r w:rsidRPr="00AE6739">
        <w:rPr>
          <w:snapToGrid w:val="0"/>
        </w:rPr>
        <w:t>A.7.3.92.1</w:t>
      </w:r>
      <w:r>
        <w:rPr>
          <w:rFonts w:asciiTheme="minorHAnsi" w:eastAsiaTheme="minorEastAsia" w:hAnsiTheme="minorHAnsi" w:cstheme="minorBidi"/>
          <w:sz w:val="22"/>
          <w:szCs w:val="22"/>
        </w:rPr>
        <w:tab/>
      </w:r>
      <w:r w:rsidRPr="00AE6739">
        <w:rPr>
          <w:snapToGrid w:val="0"/>
        </w:rPr>
        <w:t>Test Purpose and Environment</w:t>
      </w:r>
      <w:r>
        <w:tab/>
        <w:t>1670</w:t>
      </w:r>
    </w:p>
    <w:p w14:paraId="52311DC4" w14:textId="77777777" w:rsidR="007059ED" w:rsidRDefault="007059ED">
      <w:pPr>
        <w:pStyle w:val="TOC4"/>
        <w:rPr>
          <w:rFonts w:asciiTheme="minorHAnsi" w:eastAsiaTheme="minorEastAsia" w:hAnsiTheme="minorHAnsi" w:cstheme="minorBidi"/>
          <w:sz w:val="22"/>
          <w:szCs w:val="22"/>
        </w:rPr>
      </w:pPr>
      <w:r w:rsidRPr="00AE6739">
        <w:rPr>
          <w:snapToGrid w:val="0"/>
        </w:rPr>
        <w:t>A.7.3.92.2</w:t>
      </w:r>
      <w:r>
        <w:rPr>
          <w:rFonts w:asciiTheme="minorHAnsi" w:eastAsiaTheme="minorEastAsia" w:hAnsiTheme="minorHAnsi" w:cstheme="minorBidi"/>
          <w:sz w:val="22"/>
          <w:szCs w:val="22"/>
        </w:rPr>
        <w:tab/>
      </w:r>
      <w:r w:rsidRPr="00AE6739">
        <w:rPr>
          <w:snapToGrid w:val="0"/>
        </w:rPr>
        <w:t>Test Requirements</w:t>
      </w:r>
      <w:r>
        <w:tab/>
        <w:t>1673</w:t>
      </w:r>
    </w:p>
    <w:p w14:paraId="414FC198" w14:textId="77777777" w:rsidR="007059ED" w:rsidRDefault="007059ED">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BC2B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A.7.3.93.1</w:t>
      </w:r>
      <w:r>
        <w:rPr>
          <w:rFonts w:asciiTheme="minorHAnsi" w:eastAsiaTheme="minorEastAsia" w:hAnsiTheme="minorHAnsi" w:cstheme="minorBidi"/>
          <w:sz w:val="22"/>
          <w:szCs w:val="22"/>
        </w:rPr>
        <w:tab/>
      </w:r>
      <w:r w:rsidRPr="00AE6739">
        <w:rPr>
          <w:snapToGrid w:val="0"/>
          <w:lang w:eastAsia="zh-CN"/>
        </w:rPr>
        <w:t>Test Purpose and Environment</w:t>
      </w:r>
      <w:r>
        <w:tab/>
        <w:t>1674</w:t>
      </w:r>
    </w:p>
    <w:p w14:paraId="67448B2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1677</w:t>
      </w:r>
    </w:p>
    <w:p w14:paraId="4B9BBC9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A.7.3.94</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309F1A7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A.7.3.94.1</w:t>
      </w:r>
      <w:r>
        <w:rPr>
          <w:rFonts w:asciiTheme="minorHAnsi" w:eastAsiaTheme="minorEastAsia" w:hAnsiTheme="minorHAnsi" w:cstheme="minorBidi"/>
          <w:sz w:val="22"/>
          <w:szCs w:val="22"/>
        </w:rPr>
        <w:tab/>
      </w:r>
      <w:r w:rsidRPr="00AE6739">
        <w:rPr>
          <w:snapToGrid w:val="0"/>
          <w:lang w:eastAsia="zh-CN"/>
        </w:rPr>
        <w:t>Test Purpose and Environment</w:t>
      </w:r>
      <w:r>
        <w:tab/>
        <w:t>1678</w:t>
      </w:r>
    </w:p>
    <w:p w14:paraId="62C71BBF" w14:textId="77777777" w:rsidR="007059ED" w:rsidRDefault="007059ED">
      <w:pPr>
        <w:pStyle w:val="TOC4"/>
        <w:rPr>
          <w:rFonts w:asciiTheme="minorHAnsi" w:eastAsiaTheme="minorEastAsia" w:hAnsiTheme="minorHAnsi" w:cstheme="minorBidi"/>
          <w:sz w:val="22"/>
          <w:szCs w:val="22"/>
        </w:rPr>
      </w:pPr>
      <w:r w:rsidRPr="00AE6739">
        <w:rPr>
          <w:snapToGrid w:val="0"/>
        </w:rPr>
        <w:t>A.7.3.94.2</w:t>
      </w:r>
      <w:r>
        <w:rPr>
          <w:rFonts w:asciiTheme="minorHAnsi" w:eastAsiaTheme="minorEastAsia" w:hAnsiTheme="minorHAnsi" w:cstheme="minorBidi"/>
          <w:sz w:val="22"/>
          <w:szCs w:val="22"/>
        </w:rPr>
        <w:tab/>
      </w:r>
      <w:r w:rsidRPr="00AE6739">
        <w:rPr>
          <w:snapToGrid w:val="0"/>
        </w:rPr>
        <w:t>Test Requirements</w:t>
      </w:r>
      <w:r>
        <w:tab/>
        <w:t>1680</w:t>
      </w:r>
    </w:p>
    <w:p w14:paraId="0B806A6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A.7.3.95</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587E6FC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A.7.3.95.1</w:t>
      </w:r>
      <w:r>
        <w:rPr>
          <w:rFonts w:asciiTheme="minorHAnsi" w:eastAsiaTheme="minorEastAsia" w:hAnsiTheme="minorHAnsi" w:cstheme="minorBidi"/>
          <w:sz w:val="22"/>
          <w:szCs w:val="22"/>
        </w:rPr>
        <w:tab/>
      </w:r>
      <w:r w:rsidRPr="00AE6739">
        <w:rPr>
          <w:snapToGrid w:val="0"/>
          <w:lang w:eastAsia="zh-CN"/>
        </w:rPr>
        <w:t>Test Purpose and Environment</w:t>
      </w:r>
      <w:r>
        <w:tab/>
        <w:t>1681</w:t>
      </w:r>
    </w:p>
    <w:p w14:paraId="0592B28F" w14:textId="77777777" w:rsidR="007059ED" w:rsidRDefault="007059ED">
      <w:pPr>
        <w:pStyle w:val="TOC4"/>
        <w:rPr>
          <w:rFonts w:asciiTheme="minorHAnsi" w:eastAsiaTheme="minorEastAsia" w:hAnsiTheme="minorHAnsi" w:cstheme="minorBidi"/>
          <w:sz w:val="22"/>
          <w:szCs w:val="22"/>
        </w:rPr>
      </w:pPr>
      <w:r w:rsidRPr="00AE6739">
        <w:rPr>
          <w:snapToGrid w:val="0"/>
        </w:rPr>
        <w:t>A.7.3.95.2</w:t>
      </w:r>
      <w:r>
        <w:rPr>
          <w:rFonts w:asciiTheme="minorHAnsi" w:eastAsiaTheme="minorEastAsia" w:hAnsiTheme="minorHAnsi" w:cstheme="minorBidi"/>
          <w:sz w:val="22"/>
          <w:szCs w:val="22"/>
        </w:rPr>
        <w:tab/>
      </w:r>
      <w:r w:rsidRPr="00AE6739">
        <w:rPr>
          <w:snapToGrid w:val="0"/>
        </w:rPr>
        <w:t>Test Requirements</w:t>
      </w:r>
      <w:r>
        <w:tab/>
        <w:t>1684</w:t>
      </w:r>
    </w:p>
    <w:p w14:paraId="67D8D131" w14:textId="77777777" w:rsidR="007059ED" w:rsidRDefault="007059ED">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03DE3C51" w14:textId="77777777" w:rsidR="007059ED" w:rsidRDefault="007059ED">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7FBC9809" w14:textId="77777777" w:rsidR="007059ED" w:rsidRDefault="007059ED">
      <w:pPr>
        <w:pStyle w:val="TOC4"/>
        <w:rPr>
          <w:rFonts w:asciiTheme="minorHAnsi" w:eastAsiaTheme="minorEastAsia" w:hAnsiTheme="minorHAnsi" w:cstheme="minorBidi"/>
          <w:sz w:val="22"/>
          <w:szCs w:val="22"/>
        </w:rPr>
      </w:pPr>
      <w:r w:rsidRPr="00AE6739">
        <w:rPr>
          <w:snapToGrid w:val="0"/>
        </w:rPr>
        <w:t>A.7.4.1.1</w:t>
      </w:r>
      <w:r>
        <w:rPr>
          <w:rFonts w:asciiTheme="minorHAnsi" w:eastAsiaTheme="minorEastAsia" w:hAnsiTheme="minorHAnsi" w:cstheme="minorBidi"/>
          <w:sz w:val="22"/>
          <w:szCs w:val="22"/>
        </w:rPr>
        <w:tab/>
      </w:r>
      <w:r w:rsidRPr="00AE6739">
        <w:rPr>
          <w:snapToGrid w:val="0"/>
        </w:rPr>
        <w:t>Test Purpose and Environment</w:t>
      </w:r>
      <w:r>
        <w:tab/>
        <w:t>1685</w:t>
      </w:r>
    </w:p>
    <w:p w14:paraId="01217C59" w14:textId="77777777" w:rsidR="007059ED" w:rsidRDefault="007059ED">
      <w:pPr>
        <w:pStyle w:val="TOC4"/>
        <w:rPr>
          <w:rFonts w:asciiTheme="minorHAnsi" w:eastAsiaTheme="minorEastAsia" w:hAnsiTheme="minorHAnsi" w:cstheme="minorBidi"/>
          <w:sz w:val="22"/>
          <w:szCs w:val="22"/>
        </w:rPr>
      </w:pPr>
      <w:r w:rsidRPr="00AE6739">
        <w:rPr>
          <w:snapToGrid w:val="0"/>
        </w:rPr>
        <w:t>A.7.4.1.2</w:t>
      </w:r>
      <w:r>
        <w:rPr>
          <w:rFonts w:asciiTheme="minorHAnsi" w:eastAsiaTheme="minorEastAsia" w:hAnsiTheme="minorHAnsi" w:cstheme="minorBidi"/>
          <w:sz w:val="22"/>
          <w:szCs w:val="22"/>
        </w:rPr>
        <w:tab/>
      </w:r>
      <w:r w:rsidRPr="00AE6739">
        <w:rPr>
          <w:snapToGrid w:val="0"/>
        </w:rPr>
        <w:t>Test Requirements</w:t>
      </w:r>
      <w:r>
        <w:tab/>
        <w:t>1687</w:t>
      </w:r>
    </w:p>
    <w:p w14:paraId="7CAC052C" w14:textId="77777777" w:rsidR="007059ED" w:rsidRDefault="007059ED">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6E4F5494" w14:textId="77777777" w:rsidR="007059ED" w:rsidRDefault="007059ED">
      <w:pPr>
        <w:pStyle w:val="TOC4"/>
        <w:rPr>
          <w:rFonts w:asciiTheme="minorHAnsi" w:eastAsiaTheme="minorEastAsia" w:hAnsiTheme="minorHAnsi" w:cstheme="minorBidi"/>
          <w:sz w:val="22"/>
          <w:szCs w:val="22"/>
        </w:rPr>
      </w:pPr>
      <w:r w:rsidRPr="00AE6739">
        <w:rPr>
          <w:snapToGrid w:val="0"/>
        </w:rPr>
        <w:t>A.7.4.2.1</w:t>
      </w:r>
      <w:r>
        <w:rPr>
          <w:rFonts w:asciiTheme="minorHAnsi" w:eastAsiaTheme="minorEastAsia" w:hAnsiTheme="minorHAnsi" w:cstheme="minorBidi"/>
          <w:sz w:val="22"/>
          <w:szCs w:val="22"/>
        </w:rPr>
        <w:tab/>
      </w:r>
      <w:r w:rsidRPr="00AE6739">
        <w:rPr>
          <w:snapToGrid w:val="0"/>
        </w:rPr>
        <w:t>Test Purpose and Environment</w:t>
      </w:r>
      <w:r>
        <w:tab/>
        <w:t>1687</w:t>
      </w:r>
    </w:p>
    <w:p w14:paraId="746CB736" w14:textId="77777777" w:rsidR="007059ED" w:rsidRDefault="007059ED">
      <w:pPr>
        <w:pStyle w:val="TOC4"/>
        <w:rPr>
          <w:rFonts w:asciiTheme="minorHAnsi" w:eastAsiaTheme="minorEastAsia" w:hAnsiTheme="minorHAnsi" w:cstheme="minorBidi"/>
          <w:sz w:val="22"/>
          <w:szCs w:val="22"/>
        </w:rPr>
      </w:pPr>
      <w:r w:rsidRPr="00AE6739">
        <w:rPr>
          <w:snapToGrid w:val="0"/>
        </w:rPr>
        <w:t>A.7.4.2.2</w:t>
      </w:r>
      <w:r>
        <w:rPr>
          <w:rFonts w:asciiTheme="minorHAnsi" w:eastAsiaTheme="minorEastAsia" w:hAnsiTheme="minorHAnsi" w:cstheme="minorBidi"/>
          <w:sz w:val="22"/>
          <w:szCs w:val="22"/>
        </w:rPr>
        <w:tab/>
      </w:r>
      <w:r w:rsidRPr="00AE6739">
        <w:rPr>
          <w:snapToGrid w:val="0"/>
        </w:rPr>
        <w:t>Test Requirements</w:t>
      </w:r>
      <w:r>
        <w:tab/>
        <w:t>1689</w:t>
      </w:r>
    </w:p>
    <w:p w14:paraId="09BD7FCB" w14:textId="77777777" w:rsidR="007059ED" w:rsidRDefault="007059ED">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45DC34E2" w14:textId="77777777" w:rsidR="007059ED" w:rsidRDefault="007059ED">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2BE5AD67" w14:textId="77777777" w:rsidR="007059ED" w:rsidRDefault="007059ED">
      <w:pPr>
        <w:pStyle w:val="TOC4"/>
        <w:rPr>
          <w:rFonts w:asciiTheme="minorHAnsi" w:eastAsiaTheme="minorEastAsia" w:hAnsiTheme="minorHAnsi" w:cstheme="minorBidi"/>
          <w:sz w:val="22"/>
          <w:szCs w:val="22"/>
        </w:rPr>
      </w:pPr>
      <w:r w:rsidRPr="00AE6739">
        <w:rPr>
          <w:snapToGrid w:val="0"/>
        </w:rPr>
        <w:t>A.7.4.3.2</w:t>
      </w:r>
      <w:r>
        <w:rPr>
          <w:rFonts w:asciiTheme="minorHAnsi" w:eastAsiaTheme="minorEastAsia" w:hAnsiTheme="minorHAnsi" w:cstheme="minorBidi"/>
          <w:sz w:val="22"/>
          <w:szCs w:val="22"/>
        </w:rPr>
        <w:tab/>
      </w:r>
      <w:r w:rsidRPr="00AE6739">
        <w:rPr>
          <w:snapToGrid w:val="0"/>
        </w:rPr>
        <w:t>Test Requirements</w:t>
      </w:r>
      <w:r>
        <w:tab/>
        <w:t>1691</w:t>
      </w:r>
    </w:p>
    <w:p w14:paraId="253A0017" w14:textId="77777777" w:rsidR="007059ED" w:rsidRDefault="007059ED">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3D224A9F" w14:textId="77777777" w:rsidR="007059ED" w:rsidRDefault="007059ED">
      <w:pPr>
        <w:pStyle w:val="TOC4"/>
        <w:rPr>
          <w:rFonts w:asciiTheme="minorHAnsi" w:eastAsiaTheme="minorEastAsia" w:hAnsiTheme="minorHAnsi" w:cstheme="minorBidi"/>
          <w:sz w:val="22"/>
          <w:szCs w:val="22"/>
        </w:rPr>
      </w:pPr>
      <w:r w:rsidRPr="00AE6739">
        <w:rPr>
          <w:snapToGrid w:val="0"/>
        </w:rPr>
        <w:t>A.7.4.4.1</w:t>
      </w:r>
      <w:r>
        <w:rPr>
          <w:rFonts w:asciiTheme="minorHAnsi" w:eastAsiaTheme="minorEastAsia" w:hAnsiTheme="minorHAnsi" w:cstheme="minorBidi"/>
          <w:sz w:val="22"/>
          <w:szCs w:val="22"/>
        </w:rPr>
        <w:tab/>
      </w:r>
      <w:r w:rsidRPr="00AE6739">
        <w:rPr>
          <w:snapToGrid w:val="0"/>
        </w:rPr>
        <w:t>Test Purpose and Environment</w:t>
      </w:r>
      <w:r>
        <w:tab/>
        <w:t>1691</w:t>
      </w:r>
    </w:p>
    <w:p w14:paraId="67958E8D"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1694</w:t>
      </w:r>
    </w:p>
    <w:p w14:paraId="6F8A9A6D" w14:textId="77777777" w:rsidR="007059ED" w:rsidRDefault="007059ED">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33533452" w14:textId="77777777" w:rsidR="007059ED" w:rsidRDefault="007059ED">
      <w:pPr>
        <w:pStyle w:val="TOC4"/>
        <w:rPr>
          <w:rFonts w:asciiTheme="minorHAnsi" w:eastAsiaTheme="minorEastAsia" w:hAnsiTheme="minorHAnsi" w:cstheme="minorBidi"/>
          <w:sz w:val="22"/>
          <w:szCs w:val="22"/>
        </w:rPr>
      </w:pPr>
      <w:r w:rsidRPr="00AE6739">
        <w:rPr>
          <w:snapToGrid w:val="0"/>
        </w:rPr>
        <w:t>A.7.4.5.1</w:t>
      </w:r>
      <w:r>
        <w:rPr>
          <w:rFonts w:asciiTheme="minorHAnsi" w:eastAsiaTheme="minorEastAsia" w:hAnsiTheme="minorHAnsi" w:cstheme="minorBidi"/>
          <w:sz w:val="22"/>
          <w:szCs w:val="22"/>
        </w:rPr>
        <w:tab/>
      </w:r>
      <w:r w:rsidRPr="00AE6739">
        <w:rPr>
          <w:snapToGrid w:val="0"/>
        </w:rPr>
        <w:t>Test Purpose and Environment</w:t>
      </w:r>
      <w:r>
        <w:tab/>
        <w:t>1694</w:t>
      </w:r>
    </w:p>
    <w:p w14:paraId="1A0AF6D9"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1696</w:t>
      </w:r>
    </w:p>
    <w:p w14:paraId="31AC9A21" w14:textId="77777777" w:rsidR="007059ED" w:rsidRDefault="007059ED">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45A1BFC7" w14:textId="77777777" w:rsidR="007059ED" w:rsidRDefault="007059ED">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6946FC53" w14:textId="77777777" w:rsidR="007059ED" w:rsidRDefault="007059ED">
      <w:pPr>
        <w:pStyle w:val="TOC4"/>
        <w:rPr>
          <w:rFonts w:asciiTheme="minorHAnsi" w:eastAsiaTheme="minorEastAsia" w:hAnsiTheme="minorHAnsi" w:cstheme="minorBidi"/>
          <w:sz w:val="22"/>
          <w:szCs w:val="22"/>
        </w:rPr>
      </w:pPr>
      <w:r w:rsidRPr="00AE6739">
        <w:rPr>
          <w:snapToGrid w:val="0"/>
        </w:rPr>
        <w:t>A.7.</w:t>
      </w:r>
      <w:r w:rsidRPr="00AE6739">
        <w:rPr>
          <w:snapToGrid w:val="0"/>
          <w:lang w:eastAsia="zh-CN"/>
        </w:rPr>
        <w:t>4</w:t>
      </w:r>
      <w:r w:rsidRPr="00AE6739">
        <w:rPr>
          <w:snapToGrid w:val="0"/>
        </w:rPr>
        <w:t>.</w:t>
      </w:r>
      <w:r w:rsidRPr="00AE6739">
        <w:rPr>
          <w:snapToGrid w:val="0"/>
          <w:lang w:eastAsia="zh-CN"/>
        </w:rPr>
        <w:t>6.2</w:t>
      </w:r>
      <w:r>
        <w:rPr>
          <w:rFonts w:asciiTheme="minorHAnsi" w:eastAsiaTheme="minorEastAsia" w:hAnsiTheme="minorHAnsi" w:cstheme="minorBidi"/>
          <w:sz w:val="22"/>
          <w:szCs w:val="22"/>
        </w:rPr>
        <w:tab/>
      </w:r>
      <w:r w:rsidRPr="00AE6739">
        <w:rPr>
          <w:snapToGrid w:val="0"/>
        </w:rPr>
        <w:t>Test Requirements</w:t>
      </w:r>
      <w:r>
        <w:tab/>
        <w:t>1698</w:t>
      </w:r>
    </w:p>
    <w:p w14:paraId="634ADD7B" w14:textId="77777777" w:rsidR="007059ED" w:rsidRDefault="007059ED">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4A1FB603" w14:textId="77777777" w:rsidR="007059ED" w:rsidRDefault="007059ED">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3D96745F" w14:textId="77777777" w:rsidR="007059ED" w:rsidRDefault="007059ED">
      <w:pPr>
        <w:pStyle w:val="TOC4"/>
        <w:rPr>
          <w:rFonts w:asciiTheme="minorHAnsi" w:eastAsiaTheme="minorEastAsia" w:hAnsiTheme="minorHAnsi" w:cstheme="minorBidi"/>
          <w:sz w:val="22"/>
          <w:szCs w:val="22"/>
        </w:rPr>
      </w:pPr>
      <w:r w:rsidRPr="00AE6739">
        <w:rPr>
          <w:snapToGrid w:val="0"/>
        </w:rPr>
        <w:t>A.7.4.7</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1702</w:t>
      </w:r>
    </w:p>
    <w:p w14:paraId="4FFB2DD6" w14:textId="77777777" w:rsidR="007059ED" w:rsidRDefault="007059ED">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721A55F6" w14:textId="77777777" w:rsidR="007059ED" w:rsidRDefault="007059ED">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7760BBCB" w14:textId="77777777" w:rsidR="007059ED" w:rsidRDefault="007059ED">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55115DA5"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1642695F" w14:textId="77777777" w:rsidR="007059ED" w:rsidRDefault="007059ED">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0CD1209B" w14:textId="77777777" w:rsidR="007059ED" w:rsidRDefault="007059ED">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4DDC8B89"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20E1ED93" w14:textId="77777777" w:rsidR="007059ED" w:rsidRDefault="007059ED">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1663DBF9" w14:textId="77777777" w:rsidR="007059ED" w:rsidRDefault="007059ED">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0FFAA272" w14:textId="77777777" w:rsidR="007059ED" w:rsidRDefault="007059ED">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D36B1BA" w14:textId="77777777" w:rsidR="007059ED" w:rsidRDefault="007059ED">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564CFCE4" w14:textId="77777777" w:rsidR="007059ED" w:rsidRDefault="007059ED">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628EAC3D" w14:textId="77777777" w:rsidR="007059ED" w:rsidRDefault="007059ED">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16729234" w14:textId="77777777" w:rsidR="007059ED" w:rsidRDefault="007059ED">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445F99E6" w14:textId="77777777" w:rsidR="007059ED" w:rsidRDefault="007059ED">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229FF18F" w14:textId="77777777" w:rsidR="007059ED" w:rsidRDefault="007059ED">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6D02CF17" w14:textId="77777777" w:rsidR="007059ED" w:rsidRDefault="007059ED">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1FCFA4E3" w14:textId="77777777" w:rsidR="007059ED" w:rsidRDefault="007059ED">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7BF551EE" w14:textId="77777777" w:rsidR="007059ED" w:rsidRDefault="007059ED">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D5523E1" w14:textId="77777777" w:rsidR="007059ED" w:rsidRDefault="007059ED">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164E3181" w14:textId="77777777" w:rsidR="007059ED" w:rsidRDefault="007059ED">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50CDCF45" w14:textId="77777777" w:rsidR="007059ED" w:rsidRDefault="007059ED">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029566C2" w14:textId="77777777" w:rsidR="007059ED" w:rsidRDefault="007059ED">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3893C80A" w14:textId="77777777" w:rsidR="007059ED" w:rsidRDefault="007059ED">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186DFDE1" w14:textId="77777777" w:rsidR="007059ED" w:rsidRDefault="007059ED">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4EB16DD7" w14:textId="77777777" w:rsidR="007059ED" w:rsidRDefault="007059ED">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reception on non-serving </w:t>
      </w:r>
      <w:r>
        <w:t>frequency</w:t>
      </w:r>
      <w:r>
        <w:tab/>
        <w:t>1719</w:t>
      </w:r>
    </w:p>
    <w:p w14:paraId="07CFA76D" w14:textId="77777777" w:rsidR="007059ED" w:rsidRDefault="007059ED">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4456BDAA" w14:textId="77777777" w:rsidR="007059ED" w:rsidRDefault="007059ED">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4EB6FE05" w14:textId="77777777" w:rsidR="007059ED" w:rsidRDefault="007059ED">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transmission on non-serving </w:t>
      </w:r>
      <w:r>
        <w:t>frequency</w:t>
      </w:r>
      <w:r>
        <w:tab/>
        <w:t>1722</w:t>
      </w:r>
    </w:p>
    <w:p w14:paraId="5D3BE8CC" w14:textId="77777777" w:rsidR="007059ED" w:rsidRDefault="007059ED">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5E5EB1EC" w14:textId="77777777" w:rsidR="007059ED" w:rsidRDefault="007059ED">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71DCA670" w14:textId="77777777" w:rsidR="007059ED" w:rsidRDefault="007059ED">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Communication on non-serving </w:t>
      </w:r>
      <w:r>
        <w:t>frequency</w:t>
      </w:r>
      <w:r>
        <w:tab/>
        <w:t>1725</w:t>
      </w:r>
    </w:p>
    <w:p w14:paraId="38EA129F" w14:textId="77777777" w:rsidR="007059ED" w:rsidRDefault="007059ED">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06D92206" w14:textId="77777777" w:rsidR="007059ED" w:rsidRDefault="007059ED">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52FB05DD" w14:textId="77777777" w:rsidR="007059ED" w:rsidRDefault="007059ED">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031CC648" w14:textId="77777777" w:rsidR="007059ED" w:rsidRDefault="007059ED">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01EF6737" w14:textId="77777777" w:rsidR="007059ED" w:rsidRDefault="007059ED">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58575F28" w14:textId="77777777" w:rsidR="007059ED" w:rsidRDefault="007059ED">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2AEA5885" w14:textId="77777777" w:rsidR="007059ED" w:rsidRDefault="007059ED">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7B52B417" w14:textId="77777777" w:rsidR="007059ED" w:rsidRDefault="007059ED">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2ED3C507" w14:textId="77777777" w:rsidR="007059ED" w:rsidRDefault="007059ED">
      <w:pPr>
        <w:pStyle w:val="TOC4"/>
        <w:rPr>
          <w:rFonts w:asciiTheme="minorHAnsi" w:eastAsiaTheme="minorEastAsia" w:hAnsiTheme="minorHAnsi" w:cstheme="minorBidi"/>
          <w:sz w:val="22"/>
          <w:szCs w:val="22"/>
        </w:rPr>
      </w:pPr>
      <w:r w:rsidRPr="00AE6739">
        <w:rPr>
          <w:snapToGrid w:val="0"/>
        </w:rPr>
        <w:t>A.7.6.1.2</w:t>
      </w:r>
      <w:r>
        <w:rPr>
          <w:rFonts w:asciiTheme="minorHAnsi" w:eastAsiaTheme="minorEastAsia" w:hAnsiTheme="minorHAnsi" w:cstheme="minorBidi"/>
          <w:sz w:val="22"/>
          <w:szCs w:val="22"/>
        </w:rPr>
        <w:tab/>
      </w:r>
      <w:r w:rsidRPr="00AE6739">
        <w:rPr>
          <w:snapToGrid w:val="0"/>
        </w:rPr>
        <w:t>Test Requirements</w:t>
      </w:r>
      <w:r>
        <w:tab/>
        <w:t>1735</w:t>
      </w:r>
    </w:p>
    <w:p w14:paraId="0D3A5BF6" w14:textId="77777777" w:rsidR="007059ED" w:rsidRDefault="007059ED">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12E6AB9C" w14:textId="77777777" w:rsidR="007059ED" w:rsidRDefault="007059ED">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36523ED6" w14:textId="77777777" w:rsidR="007059ED" w:rsidRDefault="007059ED">
      <w:pPr>
        <w:pStyle w:val="TOC4"/>
        <w:rPr>
          <w:rFonts w:asciiTheme="minorHAnsi" w:eastAsiaTheme="minorEastAsia" w:hAnsiTheme="minorHAnsi" w:cstheme="minorBidi"/>
          <w:sz w:val="22"/>
          <w:szCs w:val="22"/>
        </w:rPr>
      </w:pPr>
      <w:r w:rsidRPr="00AE6739">
        <w:rPr>
          <w:snapToGrid w:val="0"/>
        </w:rPr>
        <w:t>A.7.6.2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1738</w:t>
      </w:r>
    </w:p>
    <w:p w14:paraId="0C41764E" w14:textId="77777777" w:rsidR="007059ED" w:rsidRDefault="007059ED">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46644AA7" w14:textId="77777777" w:rsidR="007059ED" w:rsidRDefault="007059ED">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1090CAFA" w14:textId="77777777" w:rsidR="007059ED" w:rsidRDefault="007059ED">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1DC7984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w:t>
      </w:r>
      <w:r>
        <w:rPr>
          <w:rFonts w:asciiTheme="minorHAnsi" w:eastAsiaTheme="minorEastAsia" w:hAnsiTheme="minorHAnsi" w:cstheme="minorBidi"/>
          <w:sz w:val="22"/>
          <w:szCs w:val="22"/>
        </w:rPr>
        <w:tab/>
      </w:r>
      <w:r w:rsidRPr="00AE6739">
        <w:rPr>
          <w:rFonts w:cs="v4.2.0"/>
          <w:snapToGrid w:val="0"/>
        </w:rPr>
        <w:t>Test Purpose and Environment</w:t>
      </w:r>
      <w:r>
        <w:tab/>
        <w:t>1738</w:t>
      </w:r>
    </w:p>
    <w:p w14:paraId="0D29F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w:t>
      </w:r>
      <w:r>
        <w:rPr>
          <w:rFonts w:asciiTheme="minorHAnsi" w:eastAsiaTheme="minorEastAsia" w:hAnsiTheme="minorHAnsi" w:cstheme="minorBidi"/>
          <w:sz w:val="22"/>
          <w:szCs w:val="22"/>
        </w:rPr>
        <w:tab/>
      </w:r>
      <w:r w:rsidRPr="00AE6739">
        <w:rPr>
          <w:rFonts w:cs="v4.2.0"/>
          <w:snapToGrid w:val="0"/>
        </w:rPr>
        <w:t>Test Requirements</w:t>
      </w:r>
      <w:r>
        <w:tab/>
        <w:t>1740</w:t>
      </w:r>
    </w:p>
    <w:p w14:paraId="1ECBFF0E" w14:textId="77777777" w:rsidR="007059ED" w:rsidRDefault="007059ED">
      <w:pPr>
        <w:pStyle w:val="TOC3"/>
        <w:rPr>
          <w:rFonts w:asciiTheme="minorHAnsi" w:eastAsiaTheme="minorEastAsia" w:hAnsiTheme="minorHAnsi" w:cstheme="minorBidi"/>
          <w:sz w:val="22"/>
          <w:szCs w:val="22"/>
        </w:rPr>
      </w:pPr>
      <w:r w:rsidRPr="00AE6739">
        <w:rPr>
          <w:rFonts w:cs="v4.2.0"/>
        </w:rPr>
        <w:t>A.8.1.2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w:t>
      </w:r>
      <w:r>
        <w:tab/>
        <w:t>1740</w:t>
      </w:r>
    </w:p>
    <w:p w14:paraId="130479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A.8.1.2.1</w:t>
      </w:r>
      <w:r>
        <w:rPr>
          <w:rFonts w:asciiTheme="minorHAnsi" w:eastAsiaTheme="minorEastAsia" w:hAnsiTheme="minorHAnsi" w:cstheme="minorBidi"/>
          <w:sz w:val="22"/>
          <w:szCs w:val="22"/>
        </w:rPr>
        <w:tab/>
      </w:r>
      <w:r w:rsidRPr="00AE6739">
        <w:rPr>
          <w:rFonts w:cs="v4.2.0"/>
          <w:snapToGrid w:val="0"/>
        </w:rPr>
        <w:t>Test Purpose and Environment</w:t>
      </w:r>
      <w:r>
        <w:tab/>
        <w:t>1740</w:t>
      </w:r>
    </w:p>
    <w:p w14:paraId="2DB707C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A.8.1.2.2</w:t>
      </w:r>
      <w:r>
        <w:rPr>
          <w:rFonts w:asciiTheme="minorHAnsi" w:eastAsiaTheme="minorEastAsia" w:hAnsiTheme="minorHAnsi" w:cstheme="minorBidi"/>
          <w:sz w:val="22"/>
          <w:szCs w:val="22"/>
        </w:rPr>
        <w:tab/>
      </w:r>
      <w:r w:rsidRPr="00AE6739">
        <w:rPr>
          <w:rFonts w:cs="v4.2.0"/>
          <w:snapToGrid w:val="0"/>
        </w:rPr>
        <w:t>Test Requirements</w:t>
      </w:r>
      <w:r>
        <w:tab/>
        <w:t>1742</w:t>
      </w:r>
    </w:p>
    <w:p w14:paraId="61B27865" w14:textId="77777777" w:rsidR="007059ED" w:rsidRDefault="007059ED">
      <w:pPr>
        <w:pStyle w:val="TOC3"/>
        <w:rPr>
          <w:rFonts w:asciiTheme="minorHAnsi" w:eastAsiaTheme="minorEastAsia" w:hAnsiTheme="minorHAnsi" w:cstheme="minorBidi"/>
          <w:sz w:val="22"/>
          <w:szCs w:val="22"/>
        </w:rPr>
      </w:pPr>
      <w:r w:rsidRPr="00AE6739">
        <w:rPr>
          <w:rFonts w:cs="v4.2.0"/>
        </w:rPr>
        <w:t>A.8.1.3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w:t>
      </w:r>
      <w:r>
        <w:tab/>
        <w:t>1742</w:t>
      </w:r>
    </w:p>
    <w:p w14:paraId="16C19462" w14:textId="77777777" w:rsidR="007059ED" w:rsidRDefault="007059ED">
      <w:pPr>
        <w:pStyle w:val="TOC4"/>
        <w:rPr>
          <w:rFonts w:asciiTheme="minorHAnsi" w:eastAsiaTheme="minorEastAsia" w:hAnsiTheme="minorHAnsi" w:cstheme="minorBidi"/>
          <w:sz w:val="22"/>
          <w:szCs w:val="22"/>
        </w:rPr>
      </w:pPr>
      <w:r w:rsidRPr="00AE6739">
        <w:rPr>
          <w:snapToGrid w:val="0"/>
        </w:rPr>
        <w:t>A.8.1.3.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1742</w:t>
      </w:r>
    </w:p>
    <w:p w14:paraId="1B6637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w:t>
      </w:r>
      <w:r>
        <w:rPr>
          <w:rFonts w:asciiTheme="minorHAnsi" w:eastAsiaTheme="minorEastAsia" w:hAnsiTheme="minorHAnsi" w:cstheme="minorBidi"/>
          <w:sz w:val="22"/>
          <w:szCs w:val="22"/>
        </w:rPr>
        <w:tab/>
      </w:r>
      <w:r w:rsidRPr="00AE6739">
        <w:rPr>
          <w:rFonts w:cs="v4.2.0"/>
          <w:snapToGrid w:val="0"/>
        </w:rPr>
        <w:t>Test Requirements</w:t>
      </w:r>
      <w:r>
        <w:tab/>
        <w:t>1745</w:t>
      </w:r>
    </w:p>
    <w:p w14:paraId="3B65BFE0" w14:textId="77777777" w:rsidR="007059ED" w:rsidRDefault="007059ED">
      <w:pPr>
        <w:pStyle w:val="TOC3"/>
        <w:rPr>
          <w:rFonts w:asciiTheme="minorHAnsi" w:eastAsiaTheme="minorEastAsia" w:hAnsiTheme="minorHAnsi" w:cstheme="minorBidi"/>
          <w:sz w:val="22"/>
          <w:szCs w:val="22"/>
        </w:rPr>
      </w:pPr>
      <w:r w:rsidRPr="00AE6739">
        <w:rPr>
          <w:rFonts w:cs="v4.2.0"/>
        </w:rPr>
        <w:t>A.8.1.4</w:t>
      </w:r>
      <w:r>
        <w:rPr>
          <w:rFonts w:asciiTheme="minorHAnsi" w:eastAsiaTheme="minorEastAsia" w:hAnsiTheme="minorHAnsi" w:cstheme="minorBidi"/>
          <w:sz w:val="22"/>
          <w:szCs w:val="22"/>
        </w:rPr>
        <w:tab/>
      </w:r>
      <w:r w:rsidRPr="00AE6739">
        <w:rPr>
          <w:rFonts w:cs="v4.2.0"/>
        </w:rPr>
        <w:t>Void</w:t>
      </w:r>
      <w:r>
        <w:tab/>
        <w:t>1745</w:t>
      </w:r>
    </w:p>
    <w:p w14:paraId="497EC1DA" w14:textId="77777777" w:rsidR="007059ED" w:rsidRDefault="007059ED">
      <w:pPr>
        <w:pStyle w:val="TOC3"/>
        <w:rPr>
          <w:rFonts w:asciiTheme="minorHAnsi" w:eastAsiaTheme="minorEastAsia" w:hAnsiTheme="minorHAnsi" w:cstheme="minorBidi"/>
          <w:sz w:val="22"/>
          <w:szCs w:val="22"/>
        </w:rPr>
      </w:pPr>
      <w:r w:rsidRPr="00AE6739">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1EDF9AFE" w14:textId="77777777" w:rsidR="007059ED" w:rsidRDefault="007059ED">
      <w:pPr>
        <w:pStyle w:val="TOC4"/>
        <w:rPr>
          <w:rFonts w:asciiTheme="minorHAnsi" w:eastAsiaTheme="minorEastAsia" w:hAnsiTheme="minorHAnsi" w:cstheme="minorBidi"/>
          <w:sz w:val="22"/>
          <w:szCs w:val="22"/>
        </w:rPr>
      </w:pPr>
      <w:r w:rsidRPr="00AE6739">
        <w:rPr>
          <w:snapToGrid w:val="0"/>
        </w:rPr>
        <w:t>A.8.1.5.1</w:t>
      </w:r>
      <w:r>
        <w:rPr>
          <w:rFonts w:asciiTheme="minorHAnsi" w:eastAsiaTheme="minorEastAsia" w:hAnsiTheme="minorHAnsi" w:cstheme="minorBidi"/>
          <w:sz w:val="22"/>
          <w:szCs w:val="22"/>
        </w:rPr>
        <w:tab/>
      </w:r>
      <w:r w:rsidRPr="00AE6739">
        <w:rPr>
          <w:snapToGrid w:val="0"/>
        </w:rPr>
        <w:t>Test Purpose and Environment</w:t>
      </w:r>
      <w:r>
        <w:tab/>
        <w:t>1745</w:t>
      </w:r>
    </w:p>
    <w:p w14:paraId="0349D11A" w14:textId="77777777" w:rsidR="007059ED" w:rsidRDefault="007059ED">
      <w:pPr>
        <w:pStyle w:val="TOC4"/>
        <w:rPr>
          <w:rFonts w:asciiTheme="minorHAnsi" w:eastAsiaTheme="minorEastAsia" w:hAnsiTheme="minorHAnsi" w:cstheme="minorBidi"/>
          <w:sz w:val="22"/>
          <w:szCs w:val="22"/>
        </w:rPr>
      </w:pPr>
      <w:r w:rsidRPr="00AE6739">
        <w:rPr>
          <w:snapToGrid w:val="0"/>
        </w:rPr>
        <w:t>A.8.1.5.2</w:t>
      </w:r>
      <w:r>
        <w:rPr>
          <w:rFonts w:asciiTheme="minorHAnsi" w:eastAsiaTheme="minorEastAsia" w:hAnsiTheme="minorHAnsi" w:cstheme="minorBidi"/>
          <w:sz w:val="22"/>
          <w:szCs w:val="22"/>
        </w:rPr>
        <w:tab/>
      </w:r>
      <w:r w:rsidRPr="00AE6739">
        <w:rPr>
          <w:snapToGrid w:val="0"/>
        </w:rPr>
        <w:t>Test Requirements</w:t>
      </w:r>
      <w:r>
        <w:tab/>
        <w:t>1747</w:t>
      </w:r>
    </w:p>
    <w:p w14:paraId="41E78938" w14:textId="77777777" w:rsidR="007059ED" w:rsidRDefault="007059ED">
      <w:pPr>
        <w:pStyle w:val="TOC3"/>
        <w:rPr>
          <w:rFonts w:asciiTheme="minorHAnsi" w:eastAsiaTheme="minorEastAsia" w:hAnsiTheme="minorHAnsi" w:cstheme="minorBidi"/>
          <w:sz w:val="22"/>
          <w:szCs w:val="22"/>
        </w:rPr>
      </w:pPr>
      <w:r w:rsidRPr="00AE6739">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w:t>
      </w:r>
      <w:r>
        <w:tab/>
        <w:t>1747</w:t>
      </w:r>
    </w:p>
    <w:p w14:paraId="6A87FAB7" w14:textId="77777777" w:rsidR="007059ED" w:rsidRDefault="007059ED">
      <w:pPr>
        <w:pStyle w:val="TOC4"/>
        <w:rPr>
          <w:rFonts w:asciiTheme="minorHAnsi" w:eastAsiaTheme="minorEastAsia" w:hAnsiTheme="minorHAnsi" w:cstheme="minorBidi"/>
          <w:sz w:val="22"/>
          <w:szCs w:val="22"/>
        </w:rPr>
      </w:pPr>
      <w:r w:rsidRPr="00AE6739">
        <w:rPr>
          <w:snapToGrid w:val="0"/>
        </w:rPr>
        <w:t>A.8.1.6.1</w:t>
      </w:r>
      <w:r>
        <w:rPr>
          <w:rFonts w:asciiTheme="minorHAnsi" w:eastAsiaTheme="minorEastAsia" w:hAnsiTheme="minorHAnsi" w:cstheme="minorBidi"/>
          <w:sz w:val="22"/>
          <w:szCs w:val="22"/>
        </w:rPr>
        <w:tab/>
      </w:r>
      <w:r w:rsidRPr="00AE6739">
        <w:rPr>
          <w:snapToGrid w:val="0"/>
        </w:rPr>
        <w:t>Test Purpose and Environment</w:t>
      </w:r>
      <w:r>
        <w:tab/>
        <w:t>1747</w:t>
      </w:r>
    </w:p>
    <w:p w14:paraId="7DAA395C" w14:textId="77777777" w:rsidR="007059ED" w:rsidRDefault="007059ED">
      <w:pPr>
        <w:pStyle w:val="TOC4"/>
        <w:rPr>
          <w:rFonts w:asciiTheme="minorHAnsi" w:eastAsiaTheme="minorEastAsia" w:hAnsiTheme="minorHAnsi" w:cstheme="minorBidi"/>
          <w:sz w:val="22"/>
          <w:szCs w:val="22"/>
        </w:rPr>
      </w:pPr>
      <w:r w:rsidRPr="00AE6739">
        <w:rPr>
          <w:snapToGrid w:val="0"/>
        </w:rPr>
        <w:t>A.8.1.6.2</w:t>
      </w:r>
      <w:r>
        <w:rPr>
          <w:rFonts w:asciiTheme="minorHAnsi" w:eastAsiaTheme="minorEastAsia" w:hAnsiTheme="minorHAnsi" w:cstheme="minorBidi"/>
          <w:sz w:val="22"/>
          <w:szCs w:val="22"/>
        </w:rPr>
        <w:tab/>
      </w:r>
      <w:r w:rsidRPr="00AE6739">
        <w:rPr>
          <w:snapToGrid w:val="0"/>
        </w:rPr>
        <w:t>Test Requirements</w:t>
      </w:r>
      <w:r>
        <w:tab/>
        <w:t>1749</w:t>
      </w:r>
    </w:p>
    <w:p w14:paraId="06677A6F" w14:textId="77777777" w:rsidR="007059ED" w:rsidRDefault="007059ED">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4AD0991D" w14:textId="77777777" w:rsidR="007059ED" w:rsidRDefault="007059ED">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3F8ECE7E" w14:textId="77777777" w:rsidR="007059ED" w:rsidRDefault="007059ED">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64949342" w14:textId="77777777" w:rsidR="007059ED" w:rsidRDefault="007059ED">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32E242DD" w14:textId="77777777" w:rsidR="007059ED" w:rsidRDefault="007059ED">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2D2BE3BD" w14:textId="77777777" w:rsidR="007059ED" w:rsidRDefault="007059ED">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07CCA022" w14:textId="77777777" w:rsidR="007059ED" w:rsidRDefault="007059ED">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5027DCFE"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1755</w:t>
      </w:r>
    </w:p>
    <w:p w14:paraId="2455CF4C"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1755</w:t>
      </w:r>
    </w:p>
    <w:p w14:paraId="0AFE53FB" w14:textId="77777777" w:rsidR="007059ED" w:rsidRDefault="007059ED">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59E86E97" w14:textId="77777777" w:rsidR="007059ED" w:rsidRDefault="007059ED">
      <w:pPr>
        <w:pStyle w:val="TOC4"/>
        <w:rPr>
          <w:rFonts w:asciiTheme="minorHAnsi" w:eastAsiaTheme="minorEastAsia" w:hAnsiTheme="minorHAnsi" w:cstheme="minorBidi"/>
          <w:sz w:val="22"/>
          <w:szCs w:val="22"/>
        </w:rPr>
      </w:pPr>
      <w:r w:rsidRPr="00AE6739">
        <w:rPr>
          <w:snapToGrid w:val="0"/>
        </w:rPr>
        <w:t>A.8.1.10.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1755</w:t>
      </w:r>
    </w:p>
    <w:p w14:paraId="44E78FB7" w14:textId="77777777" w:rsidR="007059ED" w:rsidRDefault="007059ED">
      <w:pPr>
        <w:pStyle w:val="TOC4"/>
        <w:rPr>
          <w:rFonts w:asciiTheme="minorHAnsi" w:eastAsiaTheme="minorEastAsia" w:hAnsiTheme="minorHAnsi" w:cstheme="minorBidi"/>
          <w:sz w:val="22"/>
          <w:szCs w:val="22"/>
        </w:rPr>
      </w:pPr>
      <w:r w:rsidRPr="00AE6739">
        <w:rPr>
          <w:snapToGrid w:val="0"/>
        </w:rPr>
        <w:t>A.8.1.10.2</w:t>
      </w:r>
      <w:r>
        <w:rPr>
          <w:rFonts w:asciiTheme="minorHAnsi" w:eastAsiaTheme="minorEastAsia" w:hAnsiTheme="minorHAnsi" w:cstheme="minorBidi"/>
          <w:sz w:val="22"/>
          <w:szCs w:val="22"/>
        </w:rPr>
        <w:tab/>
      </w:r>
      <w:r w:rsidRPr="00AE6739">
        <w:rPr>
          <w:snapToGrid w:val="0"/>
        </w:rPr>
        <w:t>Test Requirements</w:t>
      </w:r>
      <w:r>
        <w:tab/>
        <w:t>1756</w:t>
      </w:r>
    </w:p>
    <w:p w14:paraId="028138C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326CB15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A.8.1.11.1</w:t>
      </w:r>
      <w:r>
        <w:rPr>
          <w:rFonts w:asciiTheme="minorHAnsi" w:eastAsiaTheme="minorEastAsia" w:hAnsiTheme="minorHAnsi" w:cstheme="minorBidi"/>
          <w:sz w:val="22"/>
          <w:szCs w:val="22"/>
        </w:rPr>
        <w:tab/>
      </w:r>
      <w:r w:rsidRPr="00AE6739">
        <w:rPr>
          <w:rFonts w:cs="v4.2.0"/>
          <w:snapToGrid w:val="0"/>
        </w:rPr>
        <w:t>Test Purpose and Environment</w:t>
      </w:r>
      <w:r>
        <w:tab/>
        <w:t>1756</w:t>
      </w:r>
    </w:p>
    <w:p w14:paraId="0EDD330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A.8.1.11.2</w:t>
      </w:r>
      <w:r>
        <w:rPr>
          <w:rFonts w:asciiTheme="minorHAnsi" w:eastAsiaTheme="minorEastAsia" w:hAnsiTheme="minorHAnsi" w:cstheme="minorBidi"/>
          <w:sz w:val="22"/>
          <w:szCs w:val="22"/>
        </w:rPr>
        <w:tab/>
      </w:r>
      <w:r w:rsidRPr="00AE6739">
        <w:rPr>
          <w:rFonts w:cs="v4.2.0"/>
          <w:snapToGrid w:val="0"/>
        </w:rPr>
        <w:t>Test Requirements</w:t>
      </w:r>
      <w:r>
        <w:tab/>
        <w:t>1758</w:t>
      </w:r>
    </w:p>
    <w:p w14:paraId="56FB4FC9" w14:textId="77777777" w:rsidR="007059ED" w:rsidRDefault="007059ED">
      <w:pPr>
        <w:pStyle w:val="TOC3"/>
        <w:rPr>
          <w:rFonts w:asciiTheme="minorHAnsi" w:eastAsiaTheme="minorEastAsia" w:hAnsiTheme="minorHAnsi" w:cstheme="minorBidi"/>
          <w:sz w:val="22"/>
          <w:szCs w:val="22"/>
        </w:rPr>
      </w:pPr>
      <w:r w:rsidRPr="00AE6739">
        <w:rPr>
          <w:rFonts w:cs="v4.2.0"/>
        </w:rPr>
        <w:t>A.8.1.12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for UE category 0</w:t>
      </w:r>
      <w:r>
        <w:tab/>
        <w:t>1759</w:t>
      </w:r>
    </w:p>
    <w:p w14:paraId="0230A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1759</w:t>
      </w:r>
    </w:p>
    <w:p w14:paraId="2077660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1760</w:t>
      </w:r>
    </w:p>
    <w:p w14:paraId="1F912E6D"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 for UE category 0</w:t>
      </w:r>
      <w:r>
        <w:tab/>
        <w:t>1761</w:t>
      </w:r>
    </w:p>
    <w:p w14:paraId="1FAED1F5" w14:textId="77777777" w:rsidR="007059ED" w:rsidRDefault="007059ED">
      <w:pPr>
        <w:pStyle w:val="TOC4"/>
        <w:rPr>
          <w:rFonts w:asciiTheme="minorHAnsi" w:eastAsiaTheme="minorEastAsia" w:hAnsiTheme="minorHAnsi" w:cstheme="minorBidi"/>
          <w:sz w:val="22"/>
          <w:szCs w:val="22"/>
        </w:rPr>
      </w:pPr>
      <w:r w:rsidRPr="00AE6739">
        <w:rPr>
          <w:snapToGrid w:val="0"/>
        </w:rPr>
        <w:t>A.8.1.13.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1761</w:t>
      </w:r>
    </w:p>
    <w:p w14:paraId="10B96CF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1763</w:t>
      </w:r>
    </w:p>
    <w:p w14:paraId="3496D63D" w14:textId="77777777" w:rsidR="007059ED" w:rsidRDefault="007059ED">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19A5C2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A.8.1.14.1</w:t>
      </w:r>
      <w:r>
        <w:rPr>
          <w:rFonts w:asciiTheme="minorHAnsi" w:eastAsiaTheme="minorEastAsia" w:hAnsiTheme="minorHAnsi" w:cstheme="minorBidi"/>
          <w:sz w:val="22"/>
          <w:szCs w:val="22"/>
        </w:rPr>
        <w:tab/>
      </w:r>
      <w:r w:rsidRPr="00AE6739">
        <w:rPr>
          <w:rFonts w:cs="v4.2.0"/>
          <w:snapToGrid w:val="0"/>
        </w:rPr>
        <w:t>Test Purpose and Environment</w:t>
      </w:r>
      <w:r>
        <w:tab/>
        <w:t>1763</w:t>
      </w:r>
    </w:p>
    <w:p w14:paraId="0712F33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A.8.1.14.2</w:t>
      </w:r>
      <w:r>
        <w:rPr>
          <w:rFonts w:asciiTheme="minorHAnsi" w:eastAsiaTheme="minorEastAsia" w:hAnsiTheme="minorHAnsi" w:cstheme="minorBidi"/>
          <w:sz w:val="22"/>
          <w:szCs w:val="22"/>
        </w:rPr>
        <w:tab/>
      </w:r>
      <w:r w:rsidRPr="00AE6739">
        <w:rPr>
          <w:rFonts w:cs="v4.2.0"/>
          <w:snapToGrid w:val="0"/>
        </w:rPr>
        <w:t>Test Requirements</w:t>
      </w:r>
      <w:r>
        <w:tab/>
        <w:t>1765</w:t>
      </w:r>
    </w:p>
    <w:p w14:paraId="7D08AA04"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for UE category 0</w:t>
      </w:r>
      <w:r>
        <w:tab/>
        <w:t>1766</w:t>
      </w:r>
    </w:p>
    <w:p w14:paraId="506F48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1766</w:t>
      </w:r>
    </w:p>
    <w:p w14:paraId="582AEF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1767</w:t>
      </w:r>
    </w:p>
    <w:p w14:paraId="02390C4D"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with DRX for UE category 0</w:t>
      </w:r>
      <w:r>
        <w:tab/>
        <w:t>1768</w:t>
      </w:r>
    </w:p>
    <w:p w14:paraId="61999AA5" w14:textId="77777777" w:rsidR="007059ED" w:rsidRDefault="007059ED">
      <w:pPr>
        <w:pStyle w:val="TOC4"/>
        <w:rPr>
          <w:rFonts w:asciiTheme="minorHAnsi" w:eastAsiaTheme="minorEastAsia" w:hAnsiTheme="minorHAnsi" w:cstheme="minorBidi"/>
          <w:sz w:val="22"/>
          <w:szCs w:val="22"/>
        </w:rPr>
      </w:pPr>
      <w:r w:rsidRPr="00AE6739">
        <w:rPr>
          <w:snapToGrid w:val="0"/>
        </w:rPr>
        <w:t>A.8.1.16.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1768</w:t>
      </w:r>
    </w:p>
    <w:p w14:paraId="5CCEA06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1770</w:t>
      </w:r>
    </w:p>
    <w:p w14:paraId="7DEBA46B" w14:textId="77777777" w:rsidR="007059ED" w:rsidRDefault="007059ED">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540F8E63" w14:textId="77777777" w:rsidR="007059ED" w:rsidRDefault="007059ED">
      <w:pPr>
        <w:pStyle w:val="TOC3"/>
        <w:rPr>
          <w:rFonts w:asciiTheme="minorHAnsi" w:eastAsiaTheme="minorEastAsia" w:hAnsiTheme="minorHAnsi" w:cstheme="minorBidi"/>
          <w:sz w:val="22"/>
          <w:szCs w:val="22"/>
        </w:rPr>
      </w:pPr>
      <w:r w:rsidRPr="00AE6739">
        <w:rPr>
          <w:rFonts w:cs="v4.2.0"/>
        </w:rPr>
        <w:lastRenderedPageBreak/>
        <w:t>A.8.1.18</w:t>
      </w:r>
      <w:r>
        <w:rPr>
          <w:rFonts w:asciiTheme="minorHAnsi" w:eastAsiaTheme="minorEastAsia" w:hAnsiTheme="minorHAnsi" w:cstheme="minorBidi"/>
          <w:sz w:val="22"/>
          <w:szCs w:val="22"/>
        </w:rPr>
        <w:tab/>
      </w:r>
      <w:r w:rsidRPr="00AE6739">
        <w:rPr>
          <w:rFonts w:cs="v4.2.0"/>
        </w:rPr>
        <w:t>Void</w:t>
      </w:r>
      <w:r>
        <w:tab/>
        <w:t>1770</w:t>
      </w:r>
    </w:p>
    <w:p w14:paraId="73D64CFF" w14:textId="77777777" w:rsidR="007059ED" w:rsidRDefault="007059ED">
      <w:pPr>
        <w:pStyle w:val="TOC3"/>
        <w:rPr>
          <w:rFonts w:asciiTheme="minorHAnsi" w:eastAsiaTheme="minorEastAsia" w:hAnsiTheme="minorHAnsi" w:cstheme="minorBidi"/>
          <w:sz w:val="22"/>
          <w:szCs w:val="22"/>
        </w:rPr>
      </w:pPr>
      <w:r w:rsidRPr="00AE6739">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7F54B517" w14:textId="77777777" w:rsidR="007059ED" w:rsidRDefault="007059ED">
      <w:pPr>
        <w:pStyle w:val="TOC4"/>
        <w:rPr>
          <w:rFonts w:asciiTheme="minorHAnsi" w:eastAsiaTheme="minorEastAsia" w:hAnsiTheme="minorHAnsi" w:cstheme="minorBidi"/>
          <w:sz w:val="22"/>
          <w:szCs w:val="22"/>
        </w:rPr>
      </w:pPr>
      <w:r w:rsidRPr="00AE6739">
        <w:rPr>
          <w:snapToGrid w:val="0"/>
        </w:rPr>
        <w:t>A.8.1.19.1</w:t>
      </w:r>
      <w:r>
        <w:rPr>
          <w:rFonts w:asciiTheme="minorHAnsi" w:eastAsiaTheme="minorEastAsia" w:hAnsiTheme="minorHAnsi" w:cstheme="minorBidi"/>
          <w:sz w:val="22"/>
          <w:szCs w:val="22"/>
        </w:rPr>
        <w:tab/>
      </w:r>
      <w:r w:rsidRPr="00AE6739">
        <w:rPr>
          <w:snapToGrid w:val="0"/>
        </w:rPr>
        <w:t>Test Purpose and Environment</w:t>
      </w:r>
      <w:r>
        <w:tab/>
        <w:t>1770</w:t>
      </w:r>
    </w:p>
    <w:p w14:paraId="6FB42744" w14:textId="77777777" w:rsidR="007059ED" w:rsidRDefault="007059ED">
      <w:pPr>
        <w:pStyle w:val="TOC4"/>
        <w:rPr>
          <w:rFonts w:asciiTheme="minorHAnsi" w:eastAsiaTheme="minorEastAsia" w:hAnsiTheme="minorHAnsi" w:cstheme="minorBidi"/>
          <w:sz w:val="22"/>
          <w:szCs w:val="22"/>
        </w:rPr>
      </w:pPr>
      <w:r w:rsidRPr="00AE6739">
        <w:rPr>
          <w:snapToGrid w:val="0"/>
        </w:rPr>
        <w:t>A.8.1.19.2</w:t>
      </w:r>
      <w:r>
        <w:rPr>
          <w:rFonts w:asciiTheme="minorHAnsi" w:eastAsiaTheme="minorEastAsia" w:hAnsiTheme="minorHAnsi" w:cstheme="minorBidi"/>
          <w:sz w:val="22"/>
          <w:szCs w:val="22"/>
        </w:rPr>
        <w:tab/>
      </w:r>
      <w:r w:rsidRPr="00AE6739">
        <w:rPr>
          <w:snapToGrid w:val="0"/>
        </w:rPr>
        <w:t>Test Requirements</w:t>
      </w:r>
      <w:r>
        <w:tab/>
        <w:t>1772</w:t>
      </w:r>
    </w:p>
    <w:p w14:paraId="6D535BE7" w14:textId="77777777" w:rsidR="007059ED" w:rsidRDefault="007059ED">
      <w:pPr>
        <w:pStyle w:val="TOC3"/>
        <w:rPr>
          <w:rFonts w:asciiTheme="minorHAnsi" w:eastAsiaTheme="minorEastAsia" w:hAnsiTheme="minorHAnsi" w:cstheme="minorBidi"/>
          <w:sz w:val="22"/>
          <w:szCs w:val="22"/>
        </w:rPr>
      </w:pPr>
      <w:r w:rsidRPr="00AE6739">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1773</w:t>
      </w:r>
    </w:p>
    <w:p w14:paraId="31F9A507" w14:textId="77777777" w:rsidR="007059ED" w:rsidRDefault="007059ED">
      <w:pPr>
        <w:pStyle w:val="TOC4"/>
        <w:rPr>
          <w:rFonts w:asciiTheme="minorHAnsi" w:eastAsiaTheme="minorEastAsia" w:hAnsiTheme="minorHAnsi" w:cstheme="minorBidi"/>
          <w:sz w:val="22"/>
          <w:szCs w:val="22"/>
        </w:rPr>
      </w:pPr>
      <w:r w:rsidRPr="00AE6739">
        <w:rPr>
          <w:snapToGrid w:val="0"/>
        </w:rPr>
        <w:t>A.8.1.20.1</w:t>
      </w:r>
      <w:r>
        <w:rPr>
          <w:rFonts w:asciiTheme="minorHAnsi" w:eastAsiaTheme="minorEastAsia" w:hAnsiTheme="minorHAnsi" w:cstheme="minorBidi"/>
          <w:sz w:val="22"/>
          <w:szCs w:val="22"/>
        </w:rPr>
        <w:tab/>
      </w:r>
      <w:r w:rsidRPr="00AE6739">
        <w:rPr>
          <w:snapToGrid w:val="0"/>
        </w:rPr>
        <w:t>Test Purpose and Environment</w:t>
      </w:r>
      <w:r>
        <w:tab/>
        <w:t>1773</w:t>
      </w:r>
    </w:p>
    <w:p w14:paraId="513CDDFA" w14:textId="77777777" w:rsidR="007059ED" w:rsidRDefault="007059ED">
      <w:pPr>
        <w:pStyle w:val="TOC4"/>
        <w:rPr>
          <w:rFonts w:asciiTheme="minorHAnsi" w:eastAsiaTheme="minorEastAsia" w:hAnsiTheme="minorHAnsi" w:cstheme="minorBidi"/>
          <w:sz w:val="22"/>
          <w:szCs w:val="22"/>
        </w:rPr>
      </w:pPr>
      <w:r w:rsidRPr="00AE6739">
        <w:rPr>
          <w:snapToGrid w:val="0"/>
        </w:rPr>
        <w:t>A.8.1.20.2</w:t>
      </w:r>
      <w:r>
        <w:rPr>
          <w:rFonts w:asciiTheme="minorHAnsi" w:eastAsiaTheme="minorEastAsia" w:hAnsiTheme="minorHAnsi" w:cstheme="minorBidi"/>
          <w:sz w:val="22"/>
          <w:szCs w:val="22"/>
        </w:rPr>
        <w:tab/>
      </w:r>
      <w:r w:rsidRPr="00AE6739">
        <w:rPr>
          <w:snapToGrid w:val="0"/>
        </w:rPr>
        <w:t>Test Requirements</w:t>
      </w:r>
      <w:r>
        <w:tab/>
        <w:t>1775</w:t>
      </w:r>
    </w:p>
    <w:p w14:paraId="271C90E5" w14:textId="77777777" w:rsidR="007059ED" w:rsidRDefault="007059ED">
      <w:pPr>
        <w:pStyle w:val="TOC3"/>
        <w:rPr>
          <w:rFonts w:asciiTheme="minorHAnsi" w:eastAsiaTheme="minorEastAsia" w:hAnsiTheme="minorHAnsi" w:cstheme="minorBidi"/>
          <w:sz w:val="22"/>
          <w:szCs w:val="22"/>
        </w:rPr>
      </w:pPr>
      <w:r w:rsidRPr="00AE6739">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0DEF6933" w14:textId="77777777" w:rsidR="007059ED" w:rsidRDefault="007059ED">
      <w:pPr>
        <w:pStyle w:val="TOC4"/>
        <w:rPr>
          <w:rFonts w:asciiTheme="minorHAnsi" w:eastAsiaTheme="minorEastAsia" w:hAnsiTheme="minorHAnsi" w:cstheme="minorBidi"/>
          <w:sz w:val="22"/>
          <w:szCs w:val="22"/>
        </w:rPr>
      </w:pPr>
      <w:r w:rsidRPr="00AE6739">
        <w:rPr>
          <w:snapToGrid w:val="0"/>
        </w:rPr>
        <w:t>A.8.1.21.1</w:t>
      </w:r>
      <w:r>
        <w:rPr>
          <w:rFonts w:asciiTheme="minorHAnsi" w:eastAsiaTheme="minorEastAsia" w:hAnsiTheme="minorHAnsi" w:cstheme="minorBidi"/>
          <w:sz w:val="22"/>
          <w:szCs w:val="22"/>
        </w:rPr>
        <w:tab/>
      </w:r>
      <w:r w:rsidRPr="00AE6739">
        <w:rPr>
          <w:snapToGrid w:val="0"/>
        </w:rPr>
        <w:t>Test Purpose and Environment</w:t>
      </w:r>
      <w:r>
        <w:tab/>
        <w:t>1775</w:t>
      </w:r>
    </w:p>
    <w:p w14:paraId="34A3925C" w14:textId="77777777" w:rsidR="007059ED" w:rsidRDefault="007059ED">
      <w:pPr>
        <w:pStyle w:val="TOC4"/>
        <w:rPr>
          <w:rFonts w:asciiTheme="minorHAnsi" w:eastAsiaTheme="minorEastAsia" w:hAnsiTheme="minorHAnsi" w:cstheme="minorBidi"/>
          <w:sz w:val="22"/>
          <w:szCs w:val="22"/>
        </w:rPr>
      </w:pPr>
      <w:r w:rsidRPr="00AE6739">
        <w:rPr>
          <w:snapToGrid w:val="0"/>
        </w:rPr>
        <w:t>A.8.1.21.2</w:t>
      </w:r>
      <w:r>
        <w:rPr>
          <w:rFonts w:asciiTheme="minorHAnsi" w:eastAsiaTheme="minorEastAsia" w:hAnsiTheme="minorHAnsi" w:cstheme="minorBidi"/>
          <w:sz w:val="22"/>
          <w:szCs w:val="22"/>
        </w:rPr>
        <w:tab/>
      </w:r>
      <w:r w:rsidRPr="00AE6739">
        <w:rPr>
          <w:snapToGrid w:val="0"/>
        </w:rPr>
        <w:t>Test Requirements</w:t>
      </w:r>
      <w:r>
        <w:tab/>
        <w:t>1777</w:t>
      </w:r>
    </w:p>
    <w:p w14:paraId="02329C2E" w14:textId="77777777" w:rsidR="007059ED" w:rsidRDefault="007059ED">
      <w:pPr>
        <w:pStyle w:val="TOC3"/>
        <w:rPr>
          <w:rFonts w:asciiTheme="minorHAnsi" w:eastAsiaTheme="minorEastAsia" w:hAnsiTheme="minorHAnsi" w:cstheme="minorBidi"/>
          <w:sz w:val="22"/>
          <w:szCs w:val="22"/>
        </w:rPr>
      </w:pPr>
      <w:r w:rsidRPr="00AE6739">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1778</w:t>
      </w:r>
    </w:p>
    <w:p w14:paraId="6A9E527F" w14:textId="77777777" w:rsidR="007059ED" w:rsidRDefault="007059ED">
      <w:pPr>
        <w:pStyle w:val="TOC4"/>
        <w:rPr>
          <w:rFonts w:asciiTheme="minorHAnsi" w:eastAsiaTheme="minorEastAsia" w:hAnsiTheme="minorHAnsi" w:cstheme="minorBidi"/>
          <w:sz w:val="22"/>
          <w:szCs w:val="22"/>
        </w:rPr>
      </w:pPr>
      <w:r w:rsidRPr="00AE6739">
        <w:rPr>
          <w:snapToGrid w:val="0"/>
        </w:rPr>
        <w:t>A.8.1.22.1</w:t>
      </w:r>
      <w:r>
        <w:rPr>
          <w:rFonts w:asciiTheme="minorHAnsi" w:eastAsiaTheme="minorEastAsia" w:hAnsiTheme="minorHAnsi" w:cstheme="minorBidi"/>
          <w:sz w:val="22"/>
          <w:szCs w:val="22"/>
        </w:rPr>
        <w:tab/>
      </w:r>
      <w:r w:rsidRPr="00AE6739">
        <w:rPr>
          <w:snapToGrid w:val="0"/>
        </w:rPr>
        <w:t>Test Purpose and Environment</w:t>
      </w:r>
      <w:r>
        <w:tab/>
        <w:t>1778</w:t>
      </w:r>
    </w:p>
    <w:p w14:paraId="56CFBE69" w14:textId="77777777" w:rsidR="007059ED" w:rsidRDefault="007059ED">
      <w:pPr>
        <w:pStyle w:val="TOC4"/>
        <w:rPr>
          <w:rFonts w:asciiTheme="minorHAnsi" w:eastAsiaTheme="minorEastAsia" w:hAnsiTheme="minorHAnsi" w:cstheme="minorBidi"/>
          <w:sz w:val="22"/>
          <w:szCs w:val="22"/>
        </w:rPr>
      </w:pPr>
      <w:r w:rsidRPr="00AE6739">
        <w:rPr>
          <w:snapToGrid w:val="0"/>
        </w:rPr>
        <w:t>A.8.1.22.2</w:t>
      </w:r>
      <w:r>
        <w:rPr>
          <w:rFonts w:asciiTheme="minorHAnsi" w:eastAsiaTheme="minorEastAsia" w:hAnsiTheme="minorHAnsi" w:cstheme="minorBidi"/>
          <w:sz w:val="22"/>
          <w:szCs w:val="22"/>
        </w:rPr>
        <w:tab/>
      </w:r>
      <w:r w:rsidRPr="00AE6739">
        <w:rPr>
          <w:snapToGrid w:val="0"/>
        </w:rPr>
        <w:t>Test Requirements</w:t>
      </w:r>
      <w:r>
        <w:tab/>
        <w:t>1780</w:t>
      </w:r>
    </w:p>
    <w:p w14:paraId="7AC89EAD"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7D7C5F8F" w14:textId="77777777" w:rsidR="007059ED" w:rsidRDefault="007059ED">
      <w:pPr>
        <w:pStyle w:val="TOC4"/>
        <w:rPr>
          <w:rFonts w:asciiTheme="minorHAnsi" w:eastAsiaTheme="minorEastAsia" w:hAnsiTheme="minorHAnsi" w:cstheme="minorBidi"/>
          <w:sz w:val="22"/>
          <w:szCs w:val="22"/>
        </w:rPr>
      </w:pPr>
      <w:r w:rsidRPr="00AE6739">
        <w:rPr>
          <w:snapToGrid w:val="0"/>
        </w:rPr>
        <w:t>A.8.1.23.1</w:t>
      </w:r>
      <w:r>
        <w:rPr>
          <w:rFonts w:asciiTheme="minorHAnsi" w:eastAsiaTheme="minorEastAsia" w:hAnsiTheme="minorHAnsi" w:cstheme="minorBidi"/>
          <w:sz w:val="22"/>
          <w:szCs w:val="22"/>
        </w:rPr>
        <w:tab/>
      </w:r>
      <w:r w:rsidRPr="00AE6739">
        <w:rPr>
          <w:snapToGrid w:val="0"/>
        </w:rPr>
        <w:t>Test Purpose and Environment</w:t>
      </w:r>
      <w:r>
        <w:tab/>
        <w:t>1780</w:t>
      </w:r>
    </w:p>
    <w:p w14:paraId="276AF5F3" w14:textId="77777777" w:rsidR="007059ED" w:rsidRDefault="007059ED">
      <w:pPr>
        <w:pStyle w:val="TOC4"/>
        <w:rPr>
          <w:rFonts w:asciiTheme="minorHAnsi" w:eastAsiaTheme="minorEastAsia" w:hAnsiTheme="minorHAnsi" w:cstheme="minorBidi"/>
          <w:sz w:val="22"/>
          <w:szCs w:val="22"/>
        </w:rPr>
      </w:pPr>
      <w:r w:rsidRPr="00AE6739">
        <w:rPr>
          <w:snapToGrid w:val="0"/>
        </w:rPr>
        <w:t>A.8.1.23.2</w:t>
      </w:r>
      <w:r>
        <w:rPr>
          <w:rFonts w:asciiTheme="minorHAnsi" w:eastAsiaTheme="minorEastAsia" w:hAnsiTheme="minorHAnsi" w:cstheme="minorBidi"/>
          <w:sz w:val="22"/>
          <w:szCs w:val="22"/>
        </w:rPr>
        <w:tab/>
      </w:r>
      <w:r w:rsidRPr="00AE6739">
        <w:rPr>
          <w:snapToGrid w:val="0"/>
        </w:rPr>
        <w:t>Test Requirements</w:t>
      </w:r>
      <w:r>
        <w:tab/>
        <w:t>1781</w:t>
      </w:r>
    </w:p>
    <w:p w14:paraId="4D6A2EA3"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7D8C085D" w14:textId="77777777" w:rsidR="007059ED" w:rsidRDefault="007059ED">
      <w:pPr>
        <w:pStyle w:val="TOC4"/>
        <w:rPr>
          <w:rFonts w:asciiTheme="minorHAnsi" w:eastAsiaTheme="minorEastAsia" w:hAnsiTheme="minorHAnsi" w:cstheme="minorBidi"/>
          <w:sz w:val="22"/>
          <w:szCs w:val="22"/>
        </w:rPr>
      </w:pPr>
      <w:r w:rsidRPr="00AE6739">
        <w:rPr>
          <w:snapToGrid w:val="0"/>
        </w:rPr>
        <w:t>A.8.1.24.1</w:t>
      </w:r>
      <w:r>
        <w:rPr>
          <w:rFonts w:asciiTheme="minorHAnsi" w:eastAsiaTheme="minorEastAsia" w:hAnsiTheme="minorHAnsi" w:cstheme="minorBidi"/>
          <w:sz w:val="22"/>
          <w:szCs w:val="22"/>
        </w:rPr>
        <w:tab/>
      </w:r>
      <w:r w:rsidRPr="00AE6739">
        <w:rPr>
          <w:snapToGrid w:val="0"/>
        </w:rPr>
        <w:t>Test Purpose and Environment</w:t>
      </w:r>
      <w:r>
        <w:tab/>
        <w:t>1782</w:t>
      </w:r>
    </w:p>
    <w:p w14:paraId="0029E03C" w14:textId="77777777" w:rsidR="007059ED" w:rsidRDefault="007059ED">
      <w:pPr>
        <w:pStyle w:val="TOC4"/>
        <w:rPr>
          <w:rFonts w:asciiTheme="minorHAnsi" w:eastAsiaTheme="minorEastAsia" w:hAnsiTheme="minorHAnsi" w:cstheme="minorBidi"/>
          <w:sz w:val="22"/>
          <w:szCs w:val="22"/>
        </w:rPr>
      </w:pPr>
      <w:r w:rsidRPr="00AE6739">
        <w:rPr>
          <w:snapToGrid w:val="0"/>
        </w:rPr>
        <w:t>A.8.1.24.2</w:t>
      </w:r>
      <w:r>
        <w:rPr>
          <w:rFonts w:asciiTheme="minorHAnsi" w:eastAsiaTheme="minorEastAsia" w:hAnsiTheme="minorHAnsi" w:cstheme="minorBidi"/>
          <w:sz w:val="22"/>
          <w:szCs w:val="22"/>
        </w:rPr>
        <w:tab/>
      </w:r>
      <w:r w:rsidRPr="00AE6739">
        <w:rPr>
          <w:snapToGrid w:val="0"/>
        </w:rPr>
        <w:t>Test Requirements</w:t>
      </w:r>
      <w:r>
        <w:tab/>
        <w:t>1784</w:t>
      </w:r>
    </w:p>
    <w:p w14:paraId="618C086E"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542C4B5D" w14:textId="77777777" w:rsidR="007059ED" w:rsidRDefault="007059ED">
      <w:pPr>
        <w:pStyle w:val="TOC4"/>
        <w:rPr>
          <w:rFonts w:asciiTheme="minorHAnsi" w:eastAsiaTheme="minorEastAsia" w:hAnsiTheme="minorHAnsi" w:cstheme="minorBidi"/>
          <w:sz w:val="22"/>
          <w:szCs w:val="22"/>
        </w:rPr>
      </w:pPr>
      <w:r w:rsidRPr="00AE6739">
        <w:rPr>
          <w:snapToGrid w:val="0"/>
        </w:rPr>
        <w:t>A.8.1.25.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1784</w:t>
      </w:r>
    </w:p>
    <w:p w14:paraId="42540A1F" w14:textId="77777777" w:rsidR="007059ED" w:rsidRDefault="007059ED">
      <w:pPr>
        <w:pStyle w:val="TOC4"/>
        <w:rPr>
          <w:rFonts w:asciiTheme="minorHAnsi" w:eastAsiaTheme="minorEastAsia" w:hAnsiTheme="minorHAnsi" w:cstheme="minorBidi"/>
          <w:sz w:val="22"/>
          <w:szCs w:val="22"/>
        </w:rPr>
      </w:pPr>
      <w:r w:rsidRPr="00AE6739">
        <w:rPr>
          <w:snapToGrid w:val="0"/>
        </w:rPr>
        <w:t>A.8.1.25.2</w:t>
      </w:r>
      <w:r>
        <w:rPr>
          <w:rFonts w:asciiTheme="minorHAnsi" w:eastAsiaTheme="minorEastAsia" w:hAnsiTheme="minorHAnsi" w:cstheme="minorBidi"/>
          <w:sz w:val="22"/>
          <w:szCs w:val="22"/>
        </w:rPr>
        <w:tab/>
      </w:r>
      <w:r w:rsidRPr="00AE6739">
        <w:rPr>
          <w:snapToGrid w:val="0"/>
        </w:rPr>
        <w:t>Test Requirements</w:t>
      </w:r>
      <w:r>
        <w:tab/>
        <w:t>1786</w:t>
      </w:r>
    </w:p>
    <w:p w14:paraId="2D153136"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210DB850" w14:textId="77777777" w:rsidR="007059ED" w:rsidRDefault="007059ED">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2664AAC8"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7EF88CB3" w14:textId="77777777" w:rsidR="007059ED" w:rsidRDefault="007059ED">
      <w:pPr>
        <w:pStyle w:val="TOC4"/>
        <w:rPr>
          <w:rFonts w:asciiTheme="minorHAnsi" w:eastAsiaTheme="minorEastAsia" w:hAnsiTheme="minorHAnsi" w:cstheme="minorBidi"/>
          <w:sz w:val="22"/>
          <w:szCs w:val="22"/>
        </w:rPr>
      </w:pPr>
      <w:r w:rsidRPr="00AE6739">
        <w:rPr>
          <w:snapToGrid w:val="0"/>
        </w:rPr>
        <w:t>A.8.1.27.1</w:t>
      </w:r>
      <w:r>
        <w:rPr>
          <w:rFonts w:asciiTheme="minorHAnsi" w:eastAsiaTheme="minorEastAsia" w:hAnsiTheme="minorHAnsi" w:cstheme="minorBidi"/>
          <w:sz w:val="22"/>
          <w:szCs w:val="22"/>
        </w:rPr>
        <w:tab/>
      </w:r>
      <w:r w:rsidRPr="00AE6739">
        <w:rPr>
          <w:snapToGrid w:val="0"/>
        </w:rPr>
        <w:t>Test Purpose and Environment</w:t>
      </w:r>
      <w:r>
        <w:tab/>
        <w:t>1789</w:t>
      </w:r>
    </w:p>
    <w:p w14:paraId="203AAB43" w14:textId="77777777" w:rsidR="007059ED" w:rsidRDefault="007059ED">
      <w:pPr>
        <w:pStyle w:val="TOC4"/>
        <w:rPr>
          <w:rFonts w:asciiTheme="minorHAnsi" w:eastAsiaTheme="minorEastAsia" w:hAnsiTheme="minorHAnsi" w:cstheme="minorBidi"/>
          <w:sz w:val="22"/>
          <w:szCs w:val="22"/>
        </w:rPr>
      </w:pPr>
      <w:r w:rsidRPr="00AE6739">
        <w:rPr>
          <w:snapToGrid w:val="0"/>
        </w:rPr>
        <w:t>A.8.1.27.2</w:t>
      </w:r>
      <w:r>
        <w:rPr>
          <w:rFonts w:asciiTheme="minorHAnsi" w:eastAsiaTheme="minorEastAsia" w:hAnsiTheme="minorHAnsi" w:cstheme="minorBidi"/>
          <w:sz w:val="22"/>
          <w:szCs w:val="22"/>
        </w:rPr>
        <w:tab/>
      </w:r>
      <w:r w:rsidRPr="00AE6739">
        <w:rPr>
          <w:snapToGrid w:val="0"/>
        </w:rPr>
        <w:t>Test Requirements</w:t>
      </w:r>
      <w:r>
        <w:tab/>
        <w:t>1791</w:t>
      </w:r>
    </w:p>
    <w:p w14:paraId="05C8E31D"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06BD84BD" w14:textId="77777777" w:rsidR="007059ED" w:rsidRDefault="007059ED">
      <w:pPr>
        <w:pStyle w:val="TOC4"/>
        <w:rPr>
          <w:rFonts w:asciiTheme="minorHAnsi" w:eastAsiaTheme="minorEastAsia" w:hAnsiTheme="minorHAnsi" w:cstheme="minorBidi"/>
          <w:sz w:val="22"/>
          <w:szCs w:val="22"/>
        </w:rPr>
      </w:pPr>
      <w:r w:rsidRPr="00AE6739">
        <w:rPr>
          <w:snapToGrid w:val="0"/>
        </w:rPr>
        <w:t>A.8.1.28.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1791</w:t>
      </w:r>
    </w:p>
    <w:p w14:paraId="2F99F8CA" w14:textId="77777777" w:rsidR="007059ED" w:rsidRDefault="007059ED">
      <w:pPr>
        <w:pStyle w:val="TOC4"/>
        <w:rPr>
          <w:rFonts w:asciiTheme="minorHAnsi" w:eastAsiaTheme="minorEastAsia" w:hAnsiTheme="minorHAnsi" w:cstheme="minorBidi"/>
          <w:sz w:val="22"/>
          <w:szCs w:val="22"/>
        </w:rPr>
      </w:pPr>
      <w:r w:rsidRPr="00AE6739">
        <w:rPr>
          <w:snapToGrid w:val="0"/>
        </w:rPr>
        <w:t>A.8.1.28.2</w:t>
      </w:r>
      <w:r>
        <w:rPr>
          <w:rFonts w:asciiTheme="minorHAnsi" w:eastAsiaTheme="minorEastAsia" w:hAnsiTheme="minorHAnsi" w:cstheme="minorBidi"/>
          <w:sz w:val="22"/>
          <w:szCs w:val="22"/>
        </w:rPr>
        <w:tab/>
      </w:r>
      <w:r w:rsidRPr="00AE6739">
        <w:rPr>
          <w:snapToGrid w:val="0"/>
        </w:rPr>
        <w:t>Test Requirements</w:t>
      </w:r>
      <w:r>
        <w:tab/>
        <w:t>1793</w:t>
      </w:r>
    </w:p>
    <w:p w14:paraId="40EA24B7"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718F5752" w14:textId="77777777" w:rsidR="007059ED" w:rsidRDefault="007059ED">
      <w:pPr>
        <w:pStyle w:val="TOC4"/>
        <w:rPr>
          <w:rFonts w:asciiTheme="minorHAnsi" w:eastAsiaTheme="minorEastAsia" w:hAnsiTheme="minorHAnsi" w:cstheme="minorBidi"/>
          <w:sz w:val="22"/>
          <w:szCs w:val="22"/>
        </w:rPr>
      </w:pPr>
      <w:r w:rsidRPr="00AE6739">
        <w:rPr>
          <w:snapToGrid w:val="0"/>
        </w:rPr>
        <w:t>A.8.1.29.1</w:t>
      </w:r>
      <w:r>
        <w:rPr>
          <w:rFonts w:asciiTheme="minorHAnsi" w:eastAsiaTheme="minorEastAsia" w:hAnsiTheme="minorHAnsi" w:cstheme="minorBidi"/>
          <w:sz w:val="22"/>
          <w:szCs w:val="22"/>
        </w:rPr>
        <w:tab/>
      </w:r>
      <w:r w:rsidRPr="00AE6739">
        <w:rPr>
          <w:snapToGrid w:val="0"/>
        </w:rPr>
        <w:t>Test Purpose and Environment</w:t>
      </w:r>
      <w:r>
        <w:tab/>
        <w:t>1793</w:t>
      </w:r>
    </w:p>
    <w:p w14:paraId="2315D2A3" w14:textId="77777777" w:rsidR="007059ED" w:rsidRDefault="007059ED">
      <w:pPr>
        <w:pStyle w:val="TOC4"/>
        <w:rPr>
          <w:rFonts w:asciiTheme="minorHAnsi" w:eastAsiaTheme="minorEastAsia" w:hAnsiTheme="minorHAnsi" w:cstheme="minorBidi"/>
          <w:sz w:val="22"/>
          <w:szCs w:val="22"/>
        </w:rPr>
      </w:pPr>
      <w:r w:rsidRPr="00AE6739">
        <w:rPr>
          <w:snapToGrid w:val="0"/>
        </w:rPr>
        <w:t>A.8.1.29.2</w:t>
      </w:r>
      <w:r>
        <w:rPr>
          <w:rFonts w:asciiTheme="minorHAnsi" w:eastAsiaTheme="minorEastAsia" w:hAnsiTheme="minorHAnsi" w:cstheme="minorBidi"/>
          <w:sz w:val="22"/>
          <w:szCs w:val="22"/>
        </w:rPr>
        <w:tab/>
      </w:r>
      <w:r w:rsidRPr="00AE6739">
        <w:rPr>
          <w:snapToGrid w:val="0"/>
        </w:rPr>
        <w:t>Test Requirements</w:t>
      </w:r>
      <w:r>
        <w:tab/>
        <w:t>1795</w:t>
      </w:r>
    </w:p>
    <w:p w14:paraId="173E75C8" w14:textId="77777777" w:rsidR="007059ED" w:rsidRDefault="007059ED">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523946D5" w14:textId="77777777" w:rsidR="007059ED" w:rsidRDefault="007059ED">
      <w:pPr>
        <w:pStyle w:val="TOC4"/>
        <w:rPr>
          <w:rFonts w:asciiTheme="minorHAnsi" w:eastAsiaTheme="minorEastAsia" w:hAnsiTheme="minorHAnsi" w:cstheme="minorBidi"/>
          <w:sz w:val="22"/>
          <w:szCs w:val="22"/>
        </w:rPr>
      </w:pPr>
      <w:r w:rsidRPr="00AE6739">
        <w:rPr>
          <w:snapToGrid w:val="0"/>
        </w:rPr>
        <w:t>A.8.1.30.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1796</w:t>
      </w:r>
    </w:p>
    <w:p w14:paraId="7A5F36A9" w14:textId="77777777" w:rsidR="007059ED" w:rsidRDefault="007059ED">
      <w:pPr>
        <w:pStyle w:val="TOC4"/>
        <w:rPr>
          <w:rFonts w:asciiTheme="minorHAnsi" w:eastAsiaTheme="minorEastAsia" w:hAnsiTheme="minorHAnsi" w:cstheme="minorBidi"/>
          <w:sz w:val="22"/>
          <w:szCs w:val="22"/>
        </w:rPr>
      </w:pPr>
      <w:r w:rsidRPr="00AE6739">
        <w:rPr>
          <w:snapToGrid w:val="0"/>
        </w:rPr>
        <w:t>A.8.1.30.2</w:t>
      </w:r>
      <w:r>
        <w:rPr>
          <w:rFonts w:asciiTheme="minorHAnsi" w:eastAsiaTheme="minorEastAsia" w:hAnsiTheme="minorHAnsi" w:cstheme="minorBidi"/>
          <w:sz w:val="22"/>
          <w:szCs w:val="22"/>
        </w:rPr>
        <w:tab/>
      </w:r>
      <w:r w:rsidRPr="00AE6739">
        <w:rPr>
          <w:snapToGrid w:val="0"/>
        </w:rPr>
        <w:t>Test Requirements</w:t>
      </w:r>
      <w:r>
        <w:tab/>
        <w:t>1798</w:t>
      </w:r>
    </w:p>
    <w:p w14:paraId="31C0F711" w14:textId="77777777" w:rsidR="007059ED" w:rsidRDefault="007059ED">
      <w:pPr>
        <w:pStyle w:val="TOC3"/>
        <w:rPr>
          <w:rFonts w:asciiTheme="minorHAnsi" w:eastAsiaTheme="minorEastAsia" w:hAnsiTheme="minorHAnsi" w:cstheme="minorBidi"/>
          <w:sz w:val="22"/>
          <w:szCs w:val="22"/>
        </w:rPr>
      </w:pPr>
      <w:r w:rsidRPr="00AE6739">
        <w:rPr>
          <w:rFonts w:cs="v4.2.0"/>
        </w:rPr>
        <w:t>A.8.1.31 E-UTRAN FDD-FDD intra-frequency event triggered reporting under fading propagation conditions in asynchronous cells for Cat-M1 UE in CEModeB</w:t>
      </w:r>
      <w:r>
        <w:tab/>
        <w:t>1798</w:t>
      </w:r>
    </w:p>
    <w:p w14:paraId="52D322D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A.8.1.31.1</w:t>
      </w:r>
      <w:r>
        <w:rPr>
          <w:rFonts w:asciiTheme="minorHAnsi" w:eastAsiaTheme="minorEastAsia" w:hAnsiTheme="minorHAnsi" w:cstheme="minorBidi"/>
          <w:sz w:val="22"/>
          <w:szCs w:val="22"/>
        </w:rPr>
        <w:tab/>
      </w:r>
      <w:r w:rsidRPr="00AE6739">
        <w:rPr>
          <w:rFonts w:cs="v4.2.0"/>
          <w:snapToGrid w:val="0"/>
        </w:rPr>
        <w:t>Test Purpose and Environment</w:t>
      </w:r>
      <w:r>
        <w:tab/>
        <w:t>1798</w:t>
      </w:r>
    </w:p>
    <w:p w14:paraId="08EB65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A.8.1.31.2</w:t>
      </w:r>
      <w:r>
        <w:rPr>
          <w:rFonts w:asciiTheme="minorHAnsi" w:eastAsiaTheme="minorEastAsia" w:hAnsiTheme="minorHAnsi" w:cstheme="minorBidi"/>
          <w:sz w:val="22"/>
          <w:szCs w:val="22"/>
        </w:rPr>
        <w:tab/>
      </w:r>
      <w:r w:rsidRPr="00AE6739">
        <w:rPr>
          <w:rFonts w:cs="v4.2.0"/>
          <w:snapToGrid w:val="0"/>
        </w:rPr>
        <w:t>Test Requirements</w:t>
      </w:r>
      <w:r>
        <w:tab/>
        <w:t>1800</w:t>
      </w:r>
    </w:p>
    <w:p w14:paraId="498F5A64" w14:textId="77777777" w:rsidR="007059ED" w:rsidRDefault="007059ED">
      <w:pPr>
        <w:pStyle w:val="TOC3"/>
        <w:rPr>
          <w:rFonts w:asciiTheme="minorHAnsi" w:eastAsiaTheme="minorEastAsia" w:hAnsiTheme="minorHAnsi" w:cstheme="minorBidi"/>
          <w:sz w:val="22"/>
          <w:szCs w:val="22"/>
        </w:rPr>
      </w:pPr>
      <w:r w:rsidRPr="00AE6739">
        <w:rPr>
          <w:rFonts w:cs="v4.2.0"/>
        </w:rPr>
        <w:t xml:space="preserve">A.8.1.32 E-UTRAN FDD-FDD intra-frequency event triggered reporting under fading propagation conditions in synchronous cells for Cat-M1 UE in </w:t>
      </w:r>
      <w:r w:rsidRPr="00AE6739">
        <w:rPr>
          <w:rFonts w:cs="v4.2.0"/>
          <w:lang w:eastAsia="zh-CN"/>
        </w:rPr>
        <w:t>CEModeB</w:t>
      </w:r>
      <w:r>
        <w:tab/>
        <w:t>1801</w:t>
      </w:r>
    </w:p>
    <w:p w14:paraId="1B8B85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A.8.1.32.1</w:t>
      </w:r>
      <w:r>
        <w:rPr>
          <w:rFonts w:asciiTheme="minorHAnsi" w:eastAsiaTheme="minorEastAsia" w:hAnsiTheme="minorHAnsi" w:cstheme="minorBidi"/>
          <w:sz w:val="22"/>
          <w:szCs w:val="22"/>
        </w:rPr>
        <w:tab/>
      </w:r>
      <w:r w:rsidRPr="00AE6739">
        <w:rPr>
          <w:rFonts w:cs="v4.2.0"/>
          <w:snapToGrid w:val="0"/>
        </w:rPr>
        <w:t>Test Purpose and Environment</w:t>
      </w:r>
      <w:r>
        <w:tab/>
        <w:t>1801</w:t>
      </w:r>
    </w:p>
    <w:p w14:paraId="528F0F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A.8.1.32.2</w:t>
      </w:r>
      <w:r>
        <w:rPr>
          <w:rFonts w:asciiTheme="minorHAnsi" w:eastAsiaTheme="minorEastAsia" w:hAnsiTheme="minorHAnsi" w:cstheme="minorBidi"/>
          <w:sz w:val="22"/>
          <w:szCs w:val="22"/>
        </w:rPr>
        <w:tab/>
      </w:r>
      <w:r w:rsidRPr="00AE6739">
        <w:rPr>
          <w:rFonts w:cs="v4.2.0"/>
          <w:snapToGrid w:val="0"/>
        </w:rPr>
        <w:t>Test Requirements</w:t>
      </w:r>
      <w:r>
        <w:tab/>
        <w:t>1802</w:t>
      </w:r>
    </w:p>
    <w:p w14:paraId="555EBB76"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2E4A8558" w14:textId="77777777" w:rsidR="007059ED" w:rsidRDefault="007059ED">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7BEA54E3" w14:textId="77777777" w:rsidR="007059ED" w:rsidRDefault="007059ED">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67C77316" w14:textId="77777777" w:rsidR="007059ED" w:rsidRDefault="007059ED">
      <w:pPr>
        <w:pStyle w:val="TOC3"/>
        <w:rPr>
          <w:rFonts w:asciiTheme="minorHAnsi" w:eastAsiaTheme="minorEastAsia" w:hAnsiTheme="minorHAnsi" w:cstheme="minorBidi"/>
          <w:sz w:val="22"/>
          <w:szCs w:val="22"/>
        </w:rPr>
      </w:pPr>
      <w:r w:rsidRPr="00AE6739">
        <w:rPr>
          <w:rFonts w:cs="v4.2.0"/>
        </w:rPr>
        <w:t>A.8.1.34</w:t>
      </w:r>
      <w:r>
        <w:rPr>
          <w:rFonts w:asciiTheme="minorHAnsi" w:eastAsiaTheme="minorEastAsia" w:hAnsiTheme="minorHAnsi" w:cstheme="minorBidi"/>
          <w:sz w:val="22"/>
          <w:szCs w:val="22"/>
        </w:rPr>
        <w:tab/>
      </w:r>
      <w:r w:rsidRPr="00AE6739">
        <w:rPr>
          <w:rFonts w:cs="v4.2.0"/>
        </w:rPr>
        <w:t xml:space="preserve">E-UTRAN HD-FDD intra-frequency event triggered reporting under fading propagation conditions in synchronous cells for Cat-M1 UE in </w:t>
      </w:r>
      <w:r w:rsidRPr="00AE6739">
        <w:rPr>
          <w:rFonts w:cs="v4.2.0"/>
          <w:lang w:eastAsia="zh-CN"/>
        </w:rPr>
        <w:t>CEModeB</w:t>
      </w:r>
      <w:r>
        <w:tab/>
        <w:t>1805</w:t>
      </w:r>
    </w:p>
    <w:p w14:paraId="6996FF1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A.8.1.34.1</w:t>
      </w:r>
      <w:r>
        <w:rPr>
          <w:rFonts w:asciiTheme="minorHAnsi" w:eastAsiaTheme="minorEastAsia" w:hAnsiTheme="minorHAnsi" w:cstheme="minorBidi"/>
          <w:sz w:val="22"/>
          <w:szCs w:val="22"/>
        </w:rPr>
        <w:tab/>
      </w:r>
      <w:r w:rsidRPr="00AE6739">
        <w:rPr>
          <w:rFonts w:cs="v4.2.0"/>
          <w:snapToGrid w:val="0"/>
        </w:rPr>
        <w:t>Test Purpose and Environment</w:t>
      </w:r>
      <w:r>
        <w:tab/>
        <w:t>1805</w:t>
      </w:r>
    </w:p>
    <w:p w14:paraId="60C5D9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A.8.1.34.2</w:t>
      </w:r>
      <w:r>
        <w:rPr>
          <w:rFonts w:asciiTheme="minorHAnsi" w:eastAsiaTheme="minorEastAsia" w:hAnsiTheme="minorHAnsi" w:cstheme="minorBidi"/>
          <w:sz w:val="22"/>
          <w:szCs w:val="22"/>
        </w:rPr>
        <w:tab/>
      </w:r>
      <w:r w:rsidRPr="00AE6739">
        <w:rPr>
          <w:rFonts w:cs="v4.2.0"/>
          <w:snapToGrid w:val="0"/>
        </w:rPr>
        <w:t>Test Requirements</w:t>
      </w:r>
      <w:r>
        <w:tab/>
        <w:t>1806</w:t>
      </w:r>
    </w:p>
    <w:p w14:paraId="2135AE70"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2371B53D" w14:textId="77777777" w:rsidR="007059ED" w:rsidRDefault="007059ED">
      <w:pPr>
        <w:pStyle w:val="TOC4"/>
        <w:rPr>
          <w:rFonts w:asciiTheme="minorHAnsi" w:eastAsiaTheme="minorEastAsia" w:hAnsiTheme="minorHAnsi" w:cstheme="minorBidi"/>
          <w:sz w:val="22"/>
          <w:szCs w:val="22"/>
        </w:rPr>
      </w:pPr>
      <w:r w:rsidRPr="00AE6739">
        <w:rPr>
          <w:snapToGrid w:val="0"/>
        </w:rPr>
        <w:t>A.8.1.35.1</w:t>
      </w:r>
      <w:r>
        <w:rPr>
          <w:rFonts w:asciiTheme="minorHAnsi" w:eastAsiaTheme="minorEastAsia" w:hAnsiTheme="minorHAnsi" w:cstheme="minorBidi"/>
          <w:sz w:val="22"/>
          <w:szCs w:val="22"/>
        </w:rPr>
        <w:tab/>
      </w:r>
      <w:r w:rsidRPr="00AE6739">
        <w:rPr>
          <w:snapToGrid w:val="0"/>
        </w:rPr>
        <w:t>Test Purpose and Environment</w:t>
      </w:r>
      <w:r>
        <w:tab/>
        <w:t>1807</w:t>
      </w:r>
    </w:p>
    <w:p w14:paraId="5C42A1A0" w14:textId="77777777" w:rsidR="007059ED" w:rsidRDefault="007059ED">
      <w:pPr>
        <w:pStyle w:val="TOC4"/>
        <w:rPr>
          <w:rFonts w:asciiTheme="minorHAnsi" w:eastAsiaTheme="minorEastAsia" w:hAnsiTheme="minorHAnsi" w:cstheme="minorBidi"/>
          <w:sz w:val="22"/>
          <w:szCs w:val="22"/>
        </w:rPr>
      </w:pPr>
      <w:r w:rsidRPr="00AE6739">
        <w:rPr>
          <w:snapToGrid w:val="0"/>
        </w:rPr>
        <w:t>A.8.1.35.2</w:t>
      </w:r>
      <w:r>
        <w:rPr>
          <w:rFonts w:asciiTheme="minorHAnsi" w:eastAsiaTheme="minorEastAsia" w:hAnsiTheme="minorHAnsi" w:cstheme="minorBidi"/>
          <w:sz w:val="22"/>
          <w:szCs w:val="22"/>
        </w:rPr>
        <w:tab/>
      </w:r>
      <w:r w:rsidRPr="00AE6739">
        <w:rPr>
          <w:snapToGrid w:val="0"/>
        </w:rPr>
        <w:t>Test Requirements</w:t>
      </w:r>
      <w:r>
        <w:tab/>
        <w:t>1808</w:t>
      </w:r>
    </w:p>
    <w:p w14:paraId="033F675F" w14:textId="77777777" w:rsidR="007059ED" w:rsidRDefault="007059ED">
      <w:pPr>
        <w:pStyle w:val="TOC3"/>
        <w:rPr>
          <w:rFonts w:asciiTheme="minorHAnsi" w:eastAsiaTheme="minorEastAsia" w:hAnsiTheme="minorHAnsi" w:cstheme="minorBidi"/>
          <w:sz w:val="22"/>
          <w:szCs w:val="22"/>
        </w:rPr>
      </w:pPr>
      <w:r w:rsidRPr="00AE6739">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326D5EBC" w14:textId="77777777" w:rsidR="007059ED" w:rsidRDefault="007059ED">
      <w:pPr>
        <w:pStyle w:val="TOC4"/>
        <w:rPr>
          <w:rFonts w:asciiTheme="minorHAnsi" w:eastAsiaTheme="minorEastAsia" w:hAnsiTheme="minorHAnsi" w:cstheme="minorBidi"/>
          <w:sz w:val="22"/>
          <w:szCs w:val="22"/>
        </w:rPr>
      </w:pPr>
      <w:r w:rsidRPr="00AE6739">
        <w:rPr>
          <w:snapToGrid w:val="0"/>
        </w:rPr>
        <w:t>A.8.1.36.1</w:t>
      </w:r>
      <w:r>
        <w:rPr>
          <w:rFonts w:asciiTheme="minorHAnsi" w:eastAsiaTheme="minorEastAsia" w:hAnsiTheme="minorHAnsi" w:cstheme="minorBidi"/>
          <w:sz w:val="22"/>
          <w:szCs w:val="22"/>
        </w:rPr>
        <w:tab/>
      </w:r>
      <w:r w:rsidRPr="00AE6739">
        <w:rPr>
          <w:snapToGrid w:val="0"/>
        </w:rPr>
        <w:t>Test Purpose and Environment</w:t>
      </w:r>
      <w:r>
        <w:tab/>
        <w:t>1809</w:t>
      </w:r>
    </w:p>
    <w:p w14:paraId="28D8271F" w14:textId="77777777" w:rsidR="007059ED" w:rsidRDefault="007059ED">
      <w:pPr>
        <w:pStyle w:val="TOC4"/>
        <w:rPr>
          <w:rFonts w:asciiTheme="minorHAnsi" w:eastAsiaTheme="minorEastAsia" w:hAnsiTheme="minorHAnsi" w:cstheme="minorBidi"/>
          <w:sz w:val="22"/>
          <w:szCs w:val="22"/>
        </w:rPr>
      </w:pPr>
      <w:r w:rsidRPr="00AE6739">
        <w:rPr>
          <w:snapToGrid w:val="0"/>
        </w:rPr>
        <w:t>A.8.1.36.2</w:t>
      </w:r>
      <w:r>
        <w:rPr>
          <w:rFonts w:asciiTheme="minorHAnsi" w:eastAsiaTheme="minorEastAsia" w:hAnsiTheme="minorHAnsi" w:cstheme="minorBidi"/>
          <w:sz w:val="22"/>
          <w:szCs w:val="22"/>
        </w:rPr>
        <w:tab/>
      </w:r>
      <w:r w:rsidRPr="00AE6739">
        <w:rPr>
          <w:snapToGrid w:val="0"/>
        </w:rPr>
        <w:t>Test Requirements</w:t>
      </w:r>
      <w:r>
        <w:tab/>
        <w:t>1810</w:t>
      </w:r>
    </w:p>
    <w:p w14:paraId="07618C0F" w14:textId="77777777" w:rsidR="007059ED" w:rsidRDefault="007059ED">
      <w:pPr>
        <w:pStyle w:val="TOC3"/>
        <w:rPr>
          <w:rFonts w:asciiTheme="minorHAnsi" w:eastAsiaTheme="minorEastAsia" w:hAnsiTheme="minorHAnsi" w:cstheme="minorBidi"/>
          <w:sz w:val="22"/>
          <w:szCs w:val="22"/>
        </w:rPr>
      </w:pPr>
      <w:r w:rsidRPr="00AE6739">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4446CCFA" w14:textId="77777777" w:rsidR="007059ED" w:rsidRDefault="007059ED">
      <w:pPr>
        <w:pStyle w:val="TOC4"/>
        <w:rPr>
          <w:rFonts w:asciiTheme="minorHAnsi" w:eastAsiaTheme="minorEastAsia" w:hAnsiTheme="minorHAnsi" w:cstheme="minorBidi"/>
          <w:sz w:val="22"/>
          <w:szCs w:val="22"/>
        </w:rPr>
      </w:pPr>
      <w:r w:rsidRPr="00AE6739">
        <w:rPr>
          <w:snapToGrid w:val="0"/>
        </w:rPr>
        <w:t>A.8.1.37.1</w:t>
      </w:r>
      <w:r>
        <w:rPr>
          <w:rFonts w:asciiTheme="minorHAnsi" w:eastAsiaTheme="minorEastAsia" w:hAnsiTheme="minorHAnsi" w:cstheme="minorBidi"/>
          <w:sz w:val="22"/>
          <w:szCs w:val="22"/>
        </w:rPr>
        <w:tab/>
      </w:r>
      <w:r w:rsidRPr="00AE6739">
        <w:rPr>
          <w:snapToGrid w:val="0"/>
        </w:rPr>
        <w:t>Test Purpose and Environment</w:t>
      </w:r>
      <w:r>
        <w:tab/>
        <w:t>1811</w:t>
      </w:r>
    </w:p>
    <w:p w14:paraId="6B326F21" w14:textId="77777777" w:rsidR="007059ED" w:rsidRDefault="007059ED">
      <w:pPr>
        <w:pStyle w:val="TOC4"/>
        <w:rPr>
          <w:rFonts w:asciiTheme="minorHAnsi" w:eastAsiaTheme="minorEastAsia" w:hAnsiTheme="minorHAnsi" w:cstheme="minorBidi"/>
          <w:sz w:val="22"/>
          <w:szCs w:val="22"/>
        </w:rPr>
      </w:pPr>
      <w:r w:rsidRPr="00AE6739">
        <w:rPr>
          <w:snapToGrid w:val="0"/>
        </w:rPr>
        <w:t>A.8.1.37.2</w:t>
      </w:r>
      <w:r>
        <w:rPr>
          <w:rFonts w:asciiTheme="minorHAnsi" w:eastAsiaTheme="minorEastAsia" w:hAnsiTheme="minorHAnsi" w:cstheme="minorBidi"/>
          <w:sz w:val="22"/>
          <w:szCs w:val="22"/>
        </w:rPr>
        <w:tab/>
      </w:r>
      <w:r w:rsidRPr="00AE6739">
        <w:rPr>
          <w:snapToGrid w:val="0"/>
        </w:rPr>
        <w:t>Test Requirements</w:t>
      </w:r>
      <w:r>
        <w:tab/>
        <w:t>1813</w:t>
      </w:r>
    </w:p>
    <w:p w14:paraId="08DE3CCD" w14:textId="77777777" w:rsidR="007059ED" w:rsidRDefault="007059ED">
      <w:pPr>
        <w:pStyle w:val="TOC3"/>
        <w:rPr>
          <w:rFonts w:asciiTheme="minorHAnsi" w:eastAsiaTheme="minorEastAsia" w:hAnsiTheme="minorHAnsi" w:cstheme="minorBidi"/>
          <w:sz w:val="22"/>
          <w:szCs w:val="22"/>
        </w:rPr>
      </w:pPr>
      <w:r w:rsidRPr="00AE6739">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50CF4908" w14:textId="77777777" w:rsidR="007059ED" w:rsidRDefault="007059ED">
      <w:pPr>
        <w:pStyle w:val="TOC4"/>
        <w:rPr>
          <w:rFonts w:asciiTheme="minorHAnsi" w:eastAsiaTheme="minorEastAsia" w:hAnsiTheme="minorHAnsi" w:cstheme="minorBidi"/>
          <w:sz w:val="22"/>
          <w:szCs w:val="22"/>
        </w:rPr>
      </w:pPr>
      <w:r w:rsidRPr="00AE6739">
        <w:rPr>
          <w:snapToGrid w:val="0"/>
        </w:rPr>
        <w:t>A.8.1.38.1</w:t>
      </w:r>
      <w:r>
        <w:rPr>
          <w:rFonts w:asciiTheme="minorHAnsi" w:eastAsiaTheme="minorEastAsia" w:hAnsiTheme="minorHAnsi" w:cstheme="minorBidi"/>
          <w:sz w:val="22"/>
          <w:szCs w:val="22"/>
        </w:rPr>
        <w:tab/>
      </w:r>
      <w:r w:rsidRPr="00AE6739">
        <w:rPr>
          <w:snapToGrid w:val="0"/>
        </w:rPr>
        <w:t>Test Purpose and Environment</w:t>
      </w:r>
      <w:r>
        <w:tab/>
        <w:t>1813</w:t>
      </w:r>
    </w:p>
    <w:p w14:paraId="3B319977" w14:textId="77777777" w:rsidR="007059ED" w:rsidRDefault="007059ED">
      <w:pPr>
        <w:pStyle w:val="TOC4"/>
        <w:rPr>
          <w:rFonts w:asciiTheme="minorHAnsi" w:eastAsiaTheme="minorEastAsia" w:hAnsiTheme="minorHAnsi" w:cstheme="minorBidi"/>
          <w:sz w:val="22"/>
          <w:szCs w:val="22"/>
        </w:rPr>
      </w:pPr>
      <w:r w:rsidRPr="00AE6739">
        <w:rPr>
          <w:snapToGrid w:val="0"/>
        </w:rPr>
        <w:t>A.8.1.38.2</w:t>
      </w:r>
      <w:r>
        <w:rPr>
          <w:rFonts w:asciiTheme="minorHAnsi" w:eastAsiaTheme="minorEastAsia" w:hAnsiTheme="minorHAnsi" w:cstheme="minorBidi"/>
          <w:sz w:val="22"/>
          <w:szCs w:val="22"/>
        </w:rPr>
        <w:tab/>
      </w:r>
      <w:r w:rsidRPr="00AE6739">
        <w:rPr>
          <w:snapToGrid w:val="0"/>
        </w:rPr>
        <w:t>Test Requirements</w:t>
      </w:r>
      <w:r>
        <w:tab/>
        <w:t>1814</w:t>
      </w:r>
    </w:p>
    <w:p w14:paraId="78D930BC" w14:textId="77777777" w:rsidR="007059ED" w:rsidRDefault="007059ED">
      <w:pPr>
        <w:pStyle w:val="TOC3"/>
        <w:rPr>
          <w:rFonts w:asciiTheme="minorHAnsi" w:eastAsiaTheme="minorEastAsia" w:hAnsiTheme="minorHAnsi" w:cstheme="minorBidi"/>
          <w:sz w:val="22"/>
          <w:szCs w:val="22"/>
        </w:rPr>
      </w:pPr>
      <w:r w:rsidRPr="00AE6739">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3F2F9994" w14:textId="77777777" w:rsidR="007059ED" w:rsidRDefault="007059ED">
      <w:pPr>
        <w:pStyle w:val="TOC4"/>
        <w:rPr>
          <w:rFonts w:asciiTheme="minorHAnsi" w:eastAsiaTheme="minorEastAsia" w:hAnsiTheme="minorHAnsi" w:cstheme="minorBidi"/>
          <w:sz w:val="22"/>
          <w:szCs w:val="22"/>
        </w:rPr>
      </w:pPr>
      <w:r w:rsidRPr="00AE6739">
        <w:rPr>
          <w:snapToGrid w:val="0"/>
        </w:rPr>
        <w:t>A.8.1.39.1</w:t>
      </w:r>
      <w:r>
        <w:rPr>
          <w:rFonts w:asciiTheme="minorHAnsi" w:eastAsiaTheme="minorEastAsia" w:hAnsiTheme="minorHAnsi" w:cstheme="minorBidi"/>
          <w:sz w:val="22"/>
          <w:szCs w:val="22"/>
        </w:rPr>
        <w:tab/>
      </w:r>
      <w:r w:rsidRPr="00AE6739">
        <w:rPr>
          <w:snapToGrid w:val="0"/>
        </w:rPr>
        <w:t>Test Purpose and Environment</w:t>
      </w:r>
      <w:r>
        <w:tab/>
        <w:t>1815</w:t>
      </w:r>
    </w:p>
    <w:p w14:paraId="20239138" w14:textId="77777777" w:rsidR="007059ED" w:rsidRDefault="007059ED">
      <w:pPr>
        <w:pStyle w:val="TOC4"/>
        <w:rPr>
          <w:rFonts w:asciiTheme="minorHAnsi" w:eastAsiaTheme="minorEastAsia" w:hAnsiTheme="minorHAnsi" w:cstheme="minorBidi"/>
          <w:sz w:val="22"/>
          <w:szCs w:val="22"/>
        </w:rPr>
      </w:pPr>
      <w:r w:rsidRPr="00AE6739">
        <w:rPr>
          <w:snapToGrid w:val="0"/>
        </w:rPr>
        <w:t>A.8.1.39.2</w:t>
      </w:r>
      <w:r>
        <w:rPr>
          <w:rFonts w:asciiTheme="minorHAnsi" w:eastAsiaTheme="minorEastAsia" w:hAnsiTheme="minorHAnsi" w:cstheme="minorBidi"/>
          <w:sz w:val="22"/>
          <w:szCs w:val="22"/>
        </w:rPr>
        <w:tab/>
      </w:r>
      <w:r w:rsidRPr="00AE6739">
        <w:rPr>
          <w:snapToGrid w:val="0"/>
        </w:rPr>
        <w:t>Test Requirements</w:t>
      </w:r>
      <w:r>
        <w:tab/>
        <w:t>1817</w:t>
      </w:r>
    </w:p>
    <w:p w14:paraId="0F86CBA4" w14:textId="77777777" w:rsidR="007059ED" w:rsidRDefault="007059ED">
      <w:pPr>
        <w:pStyle w:val="TOC3"/>
        <w:rPr>
          <w:rFonts w:asciiTheme="minorHAnsi" w:eastAsiaTheme="minorEastAsia" w:hAnsiTheme="minorHAnsi" w:cstheme="minorBidi"/>
          <w:sz w:val="22"/>
          <w:szCs w:val="22"/>
        </w:rPr>
      </w:pPr>
      <w:r w:rsidRPr="00AE6739">
        <w:rPr>
          <w:rFonts w:cs="Arial"/>
        </w:rPr>
        <w:t>A.8.1.40</w:t>
      </w:r>
      <w:r>
        <w:rPr>
          <w:rFonts w:asciiTheme="minorHAnsi" w:eastAsiaTheme="minorEastAsia" w:hAnsiTheme="minorHAnsi" w:cstheme="minorBidi"/>
          <w:sz w:val="22"/>
          <w:szCs w:val="22"/>
        </w:rPr>
        <w:tab/>
      </w:r>
      <w:r w:rsidRPr="00AE6739">
        <w:rPr>
          <w:rFonts w:cs="Arial"/>
        </w:rPr>
        <w:t xml:space="preserve">E-UTRAN FDD-FDD intra-frequency event triggered reporting with DRX for UE configured with </w:t>
      </w:r>
      <w:r w:rsidRPr="00AE6739">
        <w:rPr>
          <w:rFonts w:cs="Arial"/>
          <w:i/>
        </w:rPr>
        <w:t>highSpeedEnhancedMeasFlag</w:t>
      </w:r>
      <w:r>
        <w:tab/>
        <w:t>1817</w:t>
      </w:r>
    </w:p>
    <w:p w14:paraId="413F1231"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w:t>
      </w:r>
      <w:r w:rsidRPr="00AE6739">
        <w:rPr>
          <w:rFonts w:cs="Arial"/>
          <w:snapToGrid w:val="0"/>
          <w:lang w:eastAsia="zh-CN"/>
        </w:rPr>
        <w:t>1</w:t>
      </w:r>
      <w:r>
        <w:rPr>
          <w:rFonts w:asciiTheme="minorHAnsi" w:eastAsiaTheme="minorEastAsia" w:hAnsiTheme="minorHAnsi" w:cstheme="minorBidi"/>
          <w:sz w:val="22"/>
          <w:szCs w:val="22"/>
        </w:rPr>
        <w:tab/>
      </w:r>
      <w:r w:rsidRPr="00AE6739">
        <w:rPr>
          <w:rFonts w:cs="Arial"/>
          <w:snapToGrid w:val="0"/>
        </w:rPr>
        <w:t>Test Purpose and Environment</w:t>
      </w:r>
      <w:r>
        <w:tab/>
        <w:t>1817</w:t>
      </w:r>
    </w:p>
    <w:p w14:paraId="2BA9C3CF"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A.8.1.40.2</w:t>
      </w:r>
      <w:r>
        <w:rPr>
          <w:rFonts w:asciiTheme="minorHAnsi" w:eastAsiaTheme="minorEastAsia" w:hAnsiTheme="minorHAnsi" w:cstheme="minorBidi"/>
          <w:sz w:val="22"/>
          <w:szCs w:val="22"/>
        </w:rPr>
        <w:tab/>
      </w:r>
      <w:r w:rsidRPr="00AE6739">
        <w:rPr>
          <w:rFonts w:cs="Arial"/>
          <w:snapToGrid w:val="0"/>
        </w:rPr>
        <w:t>Test Requirements</w:t>
      </w:r>
      <w:r>
        <w:tab/>
        <w:t>1819</w:t>
      </w:r>
    </w:p>
    <w:p w14:paraId="2AC9A628"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E6739">
        <w:rPr>
          <w:rFonts w:cs="v4.2.0"/>
        </w:rPr>
        <w:t>E-UTRAN FDD intra-frequency event triggered reporting for serving cell under fading propagation conditions for UE category M1 in CEModeA</w:t>
      </w:r>
      <w:r w:rsidRPr="00AE6739">
        <w:rPr>
          <w:rFonts w:cs="v4.2.0"/>
          <w:lang w:eastAsia="zh-CN"/>
        </w:rPr>
        <w:t xml:space="preserve"> without gap</w:t>
      </w:r>
      <w:r>
        <w:tab/>
        <w:t>1819</w:t>
      </w:r>
    </w:p>
    <w:p w14:paraId="14F80ABA" w14:textId="77777777" w:rsidR="007059ED" w:rsidRDefault="007059ED">
      <w:pPr>
        <w:pStyle w:val="TOC4"/>
        <w:rPr>
          <w:rFonts w:asciiTheme="minorHAnsi" w:eastAsiaTheme="minorEastAsia" w:hAnsiTheme="minorHAnsi" w:cstheme="minorBidi"/>
          <w:sz w:val="22"/>
          <w:szCs w:val="22"/>
        </w:rPr>
      </w:pPr>
      <w:r w:rsidRPr="00AE6739">
        <w:rPr>
          <w:snapToGrid w:val="0"/>
        </w:rPr>
        <w:t>A.8.1.41.1</w:t>
      </w:r>
      <w:r>
        <w:rPr>
          <w:rFonts w:asciiTheme="minorHAnsi" w:eastAsiaTheme="minorEastAsia" w:hAnsiTheme="minorHAnsi" w:cstheme="minorBidi"/>
          <w:sz w:val="22"/>
          <w:szCs w:val="22"/>
        </w:rPr>
        <w:tab/>
      </w:r>
      <w:r w:rsidRPr="00AE6739">
        <w:rPr>
          <w:snapToGrid w:val="0"/>
        </w:rPr>
        <w:t>Test Purpose and Environment</w:t>
      </w:r>
      <w:r>
        <w:tab/>
        <w:t>1819</w:t>
      </w:r>
    </w:p>
    <w:p w14:paraId="0AC02BE9"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w:t>
      </w:r>
      <w:r>
        <w:tab/>
        <w:t>1821</w:t>
      </w:r>
    </w:p>
    <w:p w14:paraId="09612ED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E6739">
        <w:rPr>
          <w:rFonts w:cs="v4.2.0"/>
        </w:rPr>
        <w:t>E-UTRAN HD-FDD intra-frequency event triggered reporting for serving cell under fading propagation conditions for UE category M1 in CEModeA</w:t>
      </w:r>
      <w:r w:rsidRPr="00AE6739">
        <w:rPr>
          <w:rFonts w:cs="v4.2.0"/>
          <w:lang w:eastAsia="zh-CN"/>
        </w:rPr>
        <w:t xml:space="preserve"> without gap</w:t>
      </w:r>
      <w:r>
        <w:tab/>
        <w:t>1821</w:t>
      </w:r>
    </w:p>
    <w:p w14:paraId="704D98A2"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1821</w:t>
      </w:r>
    </w:p>
    <w:p w14:paraId="6BE56C18"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w:t>
      </w:r>
      <w:r>
        <w:tab/>
        <w:t>1822</w:t>
      </w:r>
    </w:p>
    <w:p w14:paraId="5B70CEA0" w14:textId="77777777" w:rsidR="007059ED" w:rsidRDefault="007059ED">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1822</w:t>
      </w:r>
    </w:p>
    <w:p w14:paraId="11B3BE59" w14:textId="77777777" w:rsidR="007059ED" w:rsidRDefault="007059ED">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1822</w:t>
      </w:r>
    </w:p>
    <w:p w14:paraId="379A17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A.8.2.1.1</w:t>
      </w:r>
      <w:r>
        <w:rPr>
          <w:rFonts w:asciiTheme="minorHAnsi" w:eastAsiaTheme="minorEastAsia" w:hAnsiTheme="minorHAnsi" w:cstheme="minorBidi"/>
          <w:sz w:val="22"/>
          <w:szCs w:val="22"/>
        </w:rPr>
        <w:tab/>
      </w:r>
      <w:r w:rsidRPr="00AE6739">
        <w:rPr>
          <w:rFonts w:cs="v4.2.0"/>
          <w:snapToGrid w:val="0"/>
        </w:rPr>
        <w:t>Test Purpose and Environment</w:t>
      </w:r>
      <w:r>
        <w:tab/>
        <w:t>1822</w:t>
      </w:r>
    </w:p>
    <w:p w14:paraId="2D79DD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w:t>
      </w:r>
      <w:r>
        <w:rPr>
          <w:rFonts w:asciiTheme="minorHAnsi" w:eastAsiaTheme="minorEastAsia" w:hAnsiTheme="minorHAnsi" w:cstheme="minorBidi"/>
          <w:sz w:val="22"/>
          <w:szCs w:val="22"/>
        </w:rPr>
        <w:tab/>
      </w:r>
      <w:r w:rsidRPr="00AE6739">
        <w:rPr>
          <w:rFonts w:cs="v4.2.0"/>
          <w:snapToGrid w:val="0"/>
        </w:rPr>
        <w:t>Test Requirements</w:t>
      </w:r>
      <w:r>
        <w:tab/>
        <w:t>1824</w:t>
      </w:r>
    </w:p>
    <w:p w14:paraId="3722BC94" w14:textId="77777777" w:rsidR="007059ED" w:rsidRDefault="007059ED">
      <w:pPr>
        <w:pStyle w:val="TOC3"/>
        <w:rPr>
          <w:rFonts w:asciiTheme="minorHAnsi" w:eastAsiaTheme="minorEastAsia" w:hAnsiTheme="minorHAnsi" w:cstheme="minorBidi"/>
          <w:sz w:val="22"/>
          <w:szCs w:val="22"/>
        </w:rPr>
      </w:pPr>
      <w:r w:rsidRPr="00AE6739">
        <w:rPr>
          <w:rFonts w:cs="v4.2.0"/>
        </w:rPr>
        <w:t>A.8.2.2</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w:t>
      </w:r>
      <w:r>
        <w:tab/>
        <w:t>1825</w:t>
      </w:r>
    </w:p>
    <w:p w14:paraId="4AA946B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1825</w:t>
      </w:r>
    </w:p>
    <w:p w14:paraId="5B0AC93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A.8.2.2.2</w:t>
      </w:r>
      <w:r>
        <w:rPr>
          <w:rFonts w:asciiTheme="minorHAnsi" w:eastAsiaTheme="minorEastAsia" w:hAnsiTheme="minorHAnsi" w:cstheme="minorBidi"/>
          <w:sz w:val="22"/>
          <w:szCs w:val="22"/>
        </w:rPr>
        <w:tab/>
      </w:r>
      <w:r w:rsidRPr="00AE6739">
        <w:rPr>
          <w:rFonts w:cs="v4.2.0"/>
          <w:snapToGrid w:val="0"/>
        </w:rPr>
        <w:t>Test Requirements</w:t>
      </w:r>
      <w:r>
        <w:tab/>
        <w:t>1827</w:t>
      </w:r>
    </w:p>
    <w:p w14:paraId="47D67B61" w14:textId="77777777" w:rsidR="007059ED" w:rsidRDefault="007059ED">
      <w:pPr>
        <w:pStyle w:val="TOC3"/>
        <w:rPr>
          <w:rFonts w:asciiTheme="minorHAnsi" w:eastAsiaTheme="minorEastAsia" w:hAnsiTheme="minorHAnsi" w:cstheme="minorBidi"/>
          <w:sz w:val="22"/>
          <w:szCs w:val="22"/>
        </w:rPr>
      </w:pPr>
      <w:r w:rsidRPr="00AE6739">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tab/>
        <w:t>1827</w:t>
      </w:r>
    </w:p>
    <w:p w14:paraId="0A4812C1" w14:textId="77777777" w:rsidR="007059ED" w:rsidRDefault="007059ED">
      <w:pPr>
        <w:pStyle w:val="TOC4"/>
        <w:rPr>
          <w:rFonts w:asciiTheme="minorHAnsi" w:eastAsiaTheme="minorEastAsia" w:hAnsiTheme="minorHAnsi" w:cstheme="minorBidi"/>
          <w:sz w:val="22"/>
          <w:szCs w:val="22"/>
        </w:rPr>
      </w:pPr>
      <w:r w:rsidRPr="00AE6739">
        <w:rPr>
          <w:snapToGrid w:val="0"/>
        </w:rPr>
        <w:t>A.8.2.3.1</w:t>
      </w:r>
      <w:r>
        <w:rPr>
          <w:rFonts w:asciiTheme="minorHAnsi" w:eastAsiaTheme="minorEastAsia" w:hAnsiTheme="minorHAnsi" w:cstheme="minorBidi"/>
          <w:sz w:val="22"/>
          <w:szCs w:val="22"/>
        </w:rPr>
        <w:tab/>
      </w:r>
      <w:r w:rsidRPr="00AE6739">
        <w:rPr>
          <w:snapToGrid w:val="0"/>
        </w:rPr>
        <w:t>Test Purpose and Environment</w:t>
      </w:r>
      <w:r>
        <w:tab/>
        <w:t>1827</w:t>
      </w:r>
    </w:p>
    <w:p w14:paraId="0A0439C7" w14:textId="77777777" w:rsidR="007059ED" w:rsidRDefault="007059ED">
      <w:pPr>
        <w:pStyle w:val="TOC4"/>
        <w:rPr>
          <w:rFonts w:asciiTheme="minorHAnsi" w:eastAsiaTheme="minorEastAsia" w:hAnsiTheme="minorHAnsi" w:cstheme="minorBidi"/>
          <w:sz w:val="22"/>
          <w:szCs w:val="22"/>
        </w:rPr>
      </w:pPr>
      <w:r w:rsidRPr="00AE6739">
        <w:rPr>
          <w:snapToGrid w:val="0"/>
        </w:rPr>
        <w:t>A.8.2.3.2</w:t>
      </w:r>
      <w:r>
        <w:rPr>
          <w:rFonts w:asciiTheme="minorHAnsi" w:eastAsiaTheme="minorEastAsia" w:hAnsiTheme="minorHAnsi" w:cstheme="minorBidi"/>
          <w:sz w:val="22"/>
          <w:szCs w:val="22"/>
        </w:rPr>
        <w:tab/>
      </w:r>
      <w:r w:rsidRPr="00AE6739">
        <w:rPr>
          <w:snapToGrid w:val="0"/>
        </w:rPr>
        <w:t>Test Requirements</w:t>
      </w:r>
      <w:r>
        <w:tab/>
        <w:t>1829</w:t>
      </w:r>
    </w:p>
    <w:p w14:paraId="5F293B97" w14:textId="77777777" w:rsidR="007059ED" w:rsidRDefault="007059ED">
      <w:pPr>
        <w:pStyle w:val="TOC3"/>
        <w:rPr>
          <w:rFonts w:asciiTheme="minorHAnsi" w:eastAsiaTheme="minorEastAsia" w:hAnsiTheme="minorHAnsi" w:cstheme="minorBidi"/>
          <w:sz w:val="22"/>
          <w:szCs w:val="22"/>
        </w:rPr>
      </w:pPr>
      <w:r w:rsidRPr="00AE6739">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1830</w:t>
      </w:r>
    </w:p>
    <w:p w14:paraId="4BE007D1" w14:textId="77777777" w:rsidR="007059ED" w:rsidRDefault="007059ED">
      <w:pPr>
        <w:pStyle w:val="TOC4"/>
        <w:rPr>
          <w:rFonts w:asciiTheme="minorHAnsi" w:eastAsiaTheme="minorEastAsia" w:hAnsiTheme="minorHAnsi" w:cstheme="minorBidi"/>
          <w:sz w:val="22"/>
          <w:szCs w:val="22"/>
        </w:rPr>
      </w:pPr>
      <w:r w:rsidRPr="00AE6739">
        <w:rPr>
          <w:snapToGrid w:val="0"/>
        </w:rPr>
        <w:t>A.8.2.4.1</w:t>
      </w:r>
      <w:r>
        <w:rPr>
          <w:rFonts w:asciiTheme="minorHAnsi" w:eastAsiaTheme="minorEastAsia" w:hAnsiTheme="minorHAnsi" w:cstheme="minorBidi"/>
          <w:sz w:val="22"/>
          <w:szCs w:val="22"/>
        </w:rPr>
        <w:tab/>
      </w:r>
      <w:r w:rsidRPr="00AE6739">
        <w:rPr>
          <w:snapToGrid w:val="0"/>
        </w:rPr>
        <w:t>Test Purpose and Environment</w:t>
      </w:r>
      <w:r>
        <w:tab/>
        <w:t>1830</w:t>
      </w:r>
    </w:p>
    <w:p w14:paraId="6C98AF58" w14:textId="77777777" w:rsidR="007059ED" w:rsidRDefault="007059ED">
      <w:pPr>
        <w:pStyle w:val="TOC4"/>
        <w:rPr>
          <w:rFonts w:asciiTheme="minorHAnsi" w:eastAsiaTheme="minorEastAsia" w:hAnsiTheme="minorHAnsi" w:cstheme="minorBidi"/>
          <w:sz w:val="22"/>
          <w:szCs w:val="22"/>
        </w:rPr>
      </w:pPr>
      <w:r w:rsidRPr="00AE6739">
        <w:rPr>
          <w:snapToGrid w:val="0"/>
        </w:rPr>
        <w:t>A.8.2.4.2</w:t>
      </w:r>
      <w:r>
        <w:rPr>
          <w:rFonts w:asciiTheme="minorHAnsi" w:eastAsiaTheme="minorEastAsia" w:hAnsiTheme="minorHAnsi" w:cstheme="minorBidi"/>
          <w:sz w:val="22"/>
          <w:szCs w:val="22"/>
        </w:rPr>
        <w:tab/>
      </w:r>
      <w:r w:rsidRPr="00AE6739">
        <w:rPr>
          <w:snapToGrid w:val="0"/>
        </w:rPr>
        <w:t>Test Requirements</w:t>
      </w:r>
      <w:r>
        <w:tab/>
        <w:t>1832</w:t>
      </w:r>
    </w:p>
    <w:p w14:paraId="388BBBAE" w14:textId="77777777" w:rsidR="007059ED" w:rsidRDefault="007059ED">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63ABCDA9" w14:textId="77777777" w:rsidR="007059ED" w:rsidRDefault="007059ED">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50FDC939" w14:textId="77777777" w:rsidR="007059ED" w:rsidRDefault="007059ED">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331D8113" w14:textId="77777777" w:rsidR="007059ED" w:rsidRDefault="007059ED">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0DED88ED" w14:textId="77777777" w:rsidR="007059ED" w:rsidRDefault="007059ED">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6CAAA976" w14:textId="77777777" w:rsidR="007059ED" w:rsidRDefault="007059ED">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6A340B00" w14:textId="77777777" w:rsidR="007059ED" w:rsidRDefault="007059ED">
      <w:pPr>
        <w:pStyle w:val="TOC3"/>
        <w:rPr>
          <w:rFonts w:asciiTheme="minorHAnsi" w:eastAsiaTheme="minorEastAsia" w:hAnsiTheme="minorHAnsi" w:cstheme="minorBidi"/>
          <w:sz w:val="22"/>
          <w:szCs w:val="22"/>
        </w:rPr>
      </w:pPr>
      <w:r w:rsidRPr="00AE6739">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tab/>
        <w:t>1839</w:t>
      </w:r>
    </w:p>
    <w:p w14:paraId="6996F802" w14:textId="77777777" w:rsidR="007059ED" w:rsidRDefault="007059ED">
      <w:pPr>
        <w:pStyle w:val="TOC4"/>
        <w:rPr>
          <w:rFonts w:asciiTheme="minorHAnsi" w:eastAsiaTheme="minorEastAsia" w:hAnsiTheme="minorHAnsi" w:cstheme="minorBidi"/>
          <w:sz w:val="22"/>
          <w:szCs w:val="22"/>
        </w:rPr>
      </w:pPr>
      <w:r w:rsidRPr="00AE6739">
        <w:rPr>
          <w:snapToGrid w:val="0"/>
        </w:rPr>
        <w:t>A.8.2.7.1</w:t>
      </w:r>
      <w:r>
        <w:rPr>
          <w:rFonts w:asciiTheme="minorHAnsi" w:eastAsiaTheme="minorEastAsia" w:hAnsiTheme="minorHAnsi" w:cstheme="minorBidi"/>
          <w:sz w:val="22"/>
          <w:szCs w:val="22"/>
        </w:rPr>
        <w:tab/>
      </w:r>
      <w:r w:rsidRPr="00AE6739">
        <w:rPr>
          <w:snapToGrid w:val="0"/>
        </w:rPr>
        <w:t>Test Purpose and Environment</w:t>
      </w:r>
      <w:r>
        <w:tab/>
        <w:t>1839</w:t>
      </w:r>
    </w:p>
    <w:p w14:paraId="5FB54BFA"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A.8.2.7.2</w:t>
      </w:r>
      <w:r>
        <w:rPr>
          <w:rFonts w:asciiTheme="minorHAnsi" w:eastAsiaTheme="minorEastAsia" w:hAnsiTheme="minorHAnsi" w:cstheme="minorBidi"/>
          <w:sz w:val="22"/>
          <w:szCs w:val="22"/>
        </w:rPr>
        <w:tab/>
      </w:r>
      <w:r w:rsidRPr="00AE6739">
        <w:rPr>
          <w:snapToGrid w:val="0"/>
        </w:rPr>
        <w:t>Test Requirements</w:t>
      </w:r>
      <w:r>
        <w:tab/>
        <w:t>1840</w:t>
      </w:r>
    </w:p>
    <w:p w14:paraId="49309B33" w14:textId="77777777" w:rsidR="007059ED" w:rsidRDefault="007059ED">
      <w:pPr>
        <w:pStyle w:val="TOC3"/>
        <w:rPr>
          <w:rFonts w:asciiTheme="minorHAnsi" w:eastAsiaTheme="minorEastAsia" w:hAnsiTheme="minorHAnsi" w:cstheme="minorBidi"/>
          <w:sz w:val="22"/>
          <w:szCs w:val="22"/>
        </w:rPr>
      </w:pPr>
      <w:r w:rsidRPr="00AE6739">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1841</w:t>
      </w:r>
    </w:p>
    <w:p w14:paraId="68BEC426" w14:textId="77777777" w:rsidR="007059ED" w:rsidRDefault="007059ED">
      <w:pPr>
        <w:pStyle w:val="TOC4"/>
        <w:rPr>
          <w:rFonts w:asciiTheme="minorHAnsi" w:eastAsiaTheme="minorEastAsia" w:hAnsiTheme="minorHAnsi" w:cstheme="minorBidi"/>
          <w:sz w:val="22"/>
          <w:szCs w:val="22"/>
        </w:rPr>
      </w:pPr>
      <w:r w:rsidRPr="00AE6739">
        <w:rPr>
          <w:snapToGrid w:val="0"/>
        </w:rPr>
        <w:t>A.8.2.8.1</w:t>
      </w:r>
      <w:r>
        <w:rPr>
          <w:rFonts w:asciiTheme="minorHAnsi" w:eastAsiaTheme="minorEastAsia" w:hAnsiTheme="minorHAnsi" w:cstheme="minorBidi"/>
          <w:sz w:val="22"/>
          <w:szCs w:val="22"/>
        </w:rPr>
        <w:tab/>
      </w:r>
      <w:r w:rsidRPr="00AE6739">
        <w:rPr>
          <w:snapToGrid w:val="0"/>
        </w:rPr>
        <w:t>Test Purpose and Environment</w:t>
      </w:r>
      <w:r>
        <w:tab/>
        <w:t>1841</w:t>
      </w:r>
    </w:p>
    <w:p w14:paraId="7977D0B9" w14:textId="77777777" w:rsidR="007059ED" w:rsidRDefault="007059ED">
      <w:pPr>
        <w:pStyle w:val="TOC4"/>
        <w:rPr>
          <w:rFonts w:asciiTheme="minorHAnsi" w:eastAsiaTheme="minorEastAsia" w:hAnsiTheme="minorHAnsi" w:cstheme="minorBidi"/>
          <w:sz w:val="22"/>
          <w:szCs w:val="22"/>
        </w:rPr>
      </w:pPr>
      <w:r w:rsidRPr="00AE6739">
        <w:rPr>
          <w:snapToGrid w:val="0"/>
        </w:rPr>
        <w:t>A.8.2.8.2</w:t>
      </w:r>
      <w:r>
        <w:rPr>
          <w:rFonts w:asciiTheme="minorHAnsi" w:eastAsiaTheme="minorEastAsia" w:hAnsiTheme="minorHAnsi" w:cstheme="minorBidi"/>
          <w:sz w:val="22"/>
          <w:szCs w:val="22"/>
        </w:rPr>
        <w:tab/>
      </w:r>
      <w:r w:rsidRPr="00AE6739">
        <w:rPr>
          <w:snapToGrid w:val="0"/>
        </w:rPr>
        <w:t>Test Requirements</w:t>
      </w:r>
      <w:r>
        <w:tab/>
        <w:t>1843</w:t>
      </w:r>
    </w:p>
    <w:p w14:paraId="048F5122" w14:textId="77777777" w:rsidR="007059ED" w:rsidRDefault="007059ED">
      <w:pPr>
        <w:pStyle w:val="TOC3"/>
        <w:rPr>
          <w:rFonts w:asciiTheme="minorHAnsi" w:eastAsiaTheme="minorEastAsia" w:hAnsiTheme="minorHAnsi" w:cstheme="minorBidi"/>
          <w:sz w:val="22"/>
          <w:szCs w:val="22"/>
        </w:rPr>
      </w:pPr>
      <w:r w:rsidRPr="00AE6739">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for Cat-M1 UE in CEModeB</w:t>
      </w:r>
      <w:r>
        <w:tab/>
        <w:t>1843</w:t>
      </w:r>
    </w:p>
    <w:p w14:paraId="092825A6" w14:textId="77777777" w:rsidR="007059ED" w:rsidRDefault="007059ED">
      <w:pPr>
        <w:pStyle w:val="TOC4"/>
        <w:rPr>
          <w:rFonts w:asciiTheme="minorHAnsi" w:eastAsiaTheme="minorEastAsia" w:hAnsiTheme="minorHAnsi" w:cstheme="minorBidi"/>
          <w:sz w:val="22"/>
          <w:szCs w:val="22"/>
        </w:rPr>
      </w:pPr>
      <w:r w:rsidRPr="00AE6739">
        <w:rPr>
          <w:snapToGrid w:val="0"/>
        </w:rPr>
        <w:t>A.8.2.9.1</w:t>
      </w:r>
      <w:r>
        <w:rPr>
          <w:rFonts w:asciiTheme="minorHAnsi" w:eastAsiaTheme="minorEastAsia" w:hAnsiTheme="minorHAnsi" w:cstheme="minorBidi"/>
          <w:sz w:val="22"/>
          <w:szCs w:val="22"/>
        </w:rPr>
        <w:tab/>
      </w:r>
      <w:r w:rsidRPr="00AE6739">
        <w:rPr>
          <w:snapToGrid w:val="0"/>
        </w:rPr>
        <w:t>Test Purpose and Environment</w:t>
      </w:r>
      <w:r>
        <w:tab/>
        <w:t>1843</w:t>
      </w:r>
    </w:p>
    <w:p w14:paraId="64390FCB" w14:textId="77777777" w:rsidR="007059ED" w:rsidRDefault="007059ED">
      <w:pPr>
        <w:pStyle w:val="TOC4"/>
        <w:rPr>
          <w:rFonts w:asciiTheme="minorHAnsi" w:eastAsiaTheme="minorEastAsia" w:hAnsiTheme="minorHAnsi" w:cstheme="minorBidi"/>
          <w:sz w:val="22"/>
          <w:szCs w:val="22"/>
        </w:rPr>
      </w:pPr>
      <w:r w:rsidRPr="00AE6739">
        <w:rPr>
          <w:snapToGrid w:val="0"/>
        </w:rPr>
        <w:t>A.8.2.9.2</w:t>
      </w:r>
      <w:r>
        <w:rPr>
          <w:rFonts w:asciiTheme="minorHAnsi" w:eastAsiaTheme="minorEastAsia" w:hAnsiTheme="minorHAnsi" w:cstheme="minorBidi"/>
          <w:sz w:val="22"/>
          <w:szCs w:val="22"/>
        </w:rPr>
        <w:tab/>
      </w:r>
      <w:r w:rsidRPr="00AE6739">
        <w:rPr>
          <w:snapToGrid w:val="0"/>
        </w:rPr>
        <w:t>Test Requirements</w:t>
      </w:r>
      <w:r>
        <w:tab/>
        <w:t>1844</w:t>
      </w:r>
    </w:p>
    <w:p w14:paraId="7C1FCB50" w14:textId="77777777" w:rsidR="007059ED" w:rsidRDefault="007059ED">
      <w:pPr>
        <w:pStyle w:val="TOC3"/>
        <w:rPr>
          <w:rFonts w:asciiTheme="minorHAnsi" w:eastAsiaTheme="minorEastAsia" w:hAnsiTheme="minorHAnsi" w:cstheme="minorBidi"/>
          <w:sz w:val="22"/>
          <w:szCs w:val="22"/>
        </w:rPr>
      </w:pPr>
      <w:r w:rsidRPr="00AE6739">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with DRX for Cat-M1 UE in CEModeB</w:t>
      </w:r>
      <w:r>
        <w:tab/>
        <w:t>1845</w:t>
      </w:r>
    </w:p>
    <w:p w14:paraId="6AC7C3D5" w14:textId="77777777" w:rsidR="007059ED" w:rsidRDefault="007059ED">
      <w:pPr>
        <w:pStyle w:val="TOC4"/>
        <w:rPr>
          <w:rFonts w:asciiTheme="minorHAnsi" w:eastAsiaTheme="minorEastAsia" w:hAnsiTheme="minorHAnsi" w:cstheme="minorBidi"/>
          <w:sz w:val="22"/>
          <w:szCs w:val="22"/>
        </w:rPr>
      </w:pPr>
      <w:r w:rsidRPr="00AE6739">
        <w:rPr>
          <w:snapToGrid w:val="0"/>
        </w:rPr>
        <w:t>A.8.2.10.1</w:t>
      </w:r>
      <w:r>
        <w:rPr>
          <w:rFonts w:asciiTheme="minorHAnsi" w:eastAsiaTheme="minorEastAsia" w:hAnsiTheme="minorHAnsi" w:cstheme="minorBidi"/>
          <w:sz w:val="22"/>
          <w:szCs w:val="22"/>
        </w:rPr>
        <w:tab/>
      </w:r>
      <w:r w:rsidRPr="00AE6739">
        <w:rPr>
          <w:snapToGrid w:val="0"/>
        </w:rPr>
        <w:t>Test Purpose and Environment</w:t>
      </w:r>
      <w:r>
        <w:tab/>
        <w:t>1845</w:t>
      </w:r>
    </w:p>
    <w:p w14:paraId="0CB0A151" w14:textId="77777777" w:rsidR="007059ED" w:rsidRDefault="007059ED">
      <w:pPr>
        <w:pStyle w:val="TOC4"/>
        <w:rPr>
          <w:rFonts w:asciiTheme="minorHAnsi" w:eastAsiaTheme="minorEastAsia" w:hAnsiTheme="minorHAnsi" w:cstheme="minorBidi"/>
          <w:sz w:val="22"/>
          <w:szCs w:val="22"/>
        </w:rPr>
      </w:pPr>
      <w:r w:rsidRPr="00AE6739">
        <w:rPr>
          <w:snapToGrid w:val="0"/>
        </w:rPr>
        <w:t>A.8.2.10.2</w:t>
      </w:r>
      <w:r>
        <w:rPr>
          <w:rFonts w:asciiTheme="minorHAnsi" w:eastAsiaTheme="minorEastAsia" w:hAnsiTheme="minorHAnsi" w:cstheme="minorBidi"/>
          <w:sz w:val="22"/>
          <w:szCs w:val="22"/>
        </w:rPr>
        <w:tab/>
      </w:r>
      <w:r w:rsidRPr="00AE6739">
        <w:rPr>
          <w:snapToGrid w:val="0"/>
        </w:rPr>
        <w:t>Test Requirements</w:t>
      </w:r>
      <w:r>
        <w:tab/>
        <w:t>1847</w:t>
      </w:r>
    </w:p>
    <w:p w14:paraId="6F29594B" w14:textId="77777777" w:rsidR="007059ED" w:rsidRDefault="007059ED">
      <w:pPr>
        <w:pStyle w:val="TOC3"/>
        <w:rPr>
          <w:rFonts w:asciiTheme="minorHAnsi" w:eastAsiaTheme="minorEastAsia" w:hAnsiTheme="minorHAnsi" w:cstheme="minorBidi"/>
          <w:sz w:val="22"/>
          <w:szCs w:val="22"/>
        </w:rPr>
      </w:pPr>
      <w:r w:rsidRPr="00AE6739">
        <w:rPr>
          <w:rFonts w:cs="Arial"/>
        </w:rPr>
        <w:t>A.8.2.11</w:t>
      </w:r>
      <w:r>
        <w:rPr>
          <w:rFonts w:asciiTheme="minorHAnsi" w:eastAsiaTheme="minorEastAsia" w:hAnsiTheme="minorHAnsi" w:cstheme="minorBidi"/>
          <w:sz w:val="22"/>
          <w:szCs w:val="22"/>
        </w:rPr>
        <w:tab/>
      </w:r>
      <w:r w:rsidRPr="00AE6739">
        <w:rPr>
          <w:rFonts w:cs="Arial"/>
        </w:rPr>
        <w:t xml:space="preserve">E-UTRAN TDD-TDD intra-frequency event triggered reporting with DRX for UE configured with </w:t>
      </w:r>
      <w:r w:rsidRPr="00AE6739">
        <w:rPr>
          <w:rFonts w:cs="Arial"/>
          <w:i/>
        </w:rPr>
        <w:t>highSpeedEnhancedMeasFlag</w:t>
      </w:r>
      <w:r>
        <w:tab/>
        <w:t>1847</w:t>
      </w:r>
    </w:p>
    <w:p w14:paraId="20538D48" w14:textId="77777777" w:rsidR="007059ED" w:rsidRDefault="007059ED">
      <w:pPr>
        <w:pStyle w:val="TOC4"/>
        <w:rPr>
          <w:rFonts w:asciiTheme="minorHAnsi" w:eastAsiaTheme="minorEastAsia" w:hAnsiTheme="minorHAnsi" w:cstheme="minorBidi"/>
          <w:sz w:val="22"/>
          <w:szCs w:val="22"/>
        </w:rPr>
      </w:pPr>
      <w:r w:rsidRPr="00AE6739">
        <w:rPr>
          <w:snapToGrid w:val="0"/>
        </w:rPr>
        <w:t>A.8.2.11.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1847</w:t>
      </w:r>
    </w:p>
    <w:p w14:paraId="405FC086"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A.8.2.11.2</w:t>
      </w:r>
      <w:r>
        <w:rPr>
          <w:rFonts w:asciiTheme="minorHAnsi" w:eastAsiaTheme="minorEastAsia" w:hAnsiTheme="minorHAnsi" w:cstheme="minorBidi"/>
          <w:sz w:val="22"/>
          <w:szCs w:val="22"/>
        </w:rPr>
        <w:tab/>
      </w:r>
      <w:r w:rsidRPr="00AE6739">
        <w:rPr>
          <w:rFonts w:cs="Arial"/>
          <w:snapToGrid w:val="0"/>
        </w:rPr>
        <w:t>Test Requirements</w:t>
      </w:r>
      <w:r>
        <w:tab/>
        <w:t>1849</w:t>
      </w:r>
    </w:p>
    <w:p w14:paraId="3469A574" w14:textId="77777777" w:rsidR="007059ED" w:rsidRDefault="007059ED">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53FD25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A.8.2.12.1</w:t>
      </w:r>
      <w:r>
        <w:rPr>
          <w:rFonts w:asciiTheme="minorHAnsi" w:eastAsiaTheme="minorEastAsia" w:hAnsiTheme="minorHAnsi" w:cstheme="minorBidi"/>
          <w:sz w:val="22"/>
          <w:szCs w:val="22"/>
        </w:rPr>
        <w:tab/>
      </w:r>
      <w:r w:rsidRPr="00AE6739">
        <w:rPr>
          <w:rFonts w:cs="v4.2.0"/>
          <w:snapToGrid w:val="0"/>
        </w:rPr>
        <w:t>Test Purpose and Environment</w:t>
      </w:r>
      <w:r>
        <w:tab/>
        <w:t>1849</w:t>
      </w:r>
    </w:p>
    <w:p w14:paraId="3199B7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A.8.2.12.2</w:t>
      </w:r>
      <w:r>
        <w:rPr>
          <w:rFonts w:asciiTheme="minorHAnsi" w:eastAsiaTheme="minorEastAsia" w:hAnsiTheme="minorHAnsi" w:cstheme="minorBidi"/>
          <w:sz w:val="22"/>
          <w:szCs w:val="22"/>
        </w:rPr>
        <w:tab/>
      </w:r>
      <w:r w:rsidRPr="00AE6739">
        <w:rPr>
          <w:rFonts w:cs="v4.2.0"/>
          <w:snapToGrid w:val="0"/>
        </w:rPr>
        <w:t>Test Requirements</w:t>
      </w:r>
      <w:r>
        <w:tab/>
        <w:t>1851</w:t>
      </w:r>
    </w:p>
    <w:p w14:paraId="7122A3A9" w14:textId="77777777" w:rsidR="007059ED" w:rsidRDefault="007059ED">
      <w:pPr>
        <w:pStyle w:val="TOC3"/>
        <w:rPr>
          <w:rFonts w:asciiTheme="minorHAnsi" w:eastAsiaTheme="minorEastAsia" w:hAnsiTheme="minorHAnsi" w:cstheme="minorBidi"/>
          <w:sz w:val="22"/>
          <w:szCs w:val="22"/>
        </w:rPr>
      </w:pPr>
      <w:r w:rsidRPr="00AE6739">
        <w:rPr>
          <w:rFonts w:cs="v4.2.0"/>
        </w:rPr>
        <w:t>A.8.2.13</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 for UE category 0</w:t>
      </w:r>
      <w:r>
        <w:tab/>
        <w:t>1852</w:t>
      </w:r>
    </w:p>
    <w:p w14:paraId="58ED80A1" w14:textId="77777777" w:rsidR="007059ED" w:rsidRDefault="007059ED">
      <w:pPr>
        <w:pStyle w:val="TOC4"/>
        <w:rPr>
          <w:rFonts w:asciiTheme="minorHAnsi" w:eastAsiaTheme="minorEastAsia" w:hAnsiTheme="minorHAnsi" w:cstheme="minorBidi"/>
          <w:sz w:val="22"/>
          <w:szCs w:val="22"/>
        </w:rPr>
      </w:pPr>
      <w:r w:rsidRPr="00AE6739">
        <w:rPr>
          <w:snapToGrid w:val="0"/>
        </w:rPr>
        <w:t>A.8.2.13.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1852</w:t>
      </w:r>
    </w:p>
    <w:p w14:paraId="2A6C929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A.8.2.13.2</w:t>
      </w:r>
      <w:r>
        <w:rPr>
          <w:rFonts w:asciiTheme="minorHAnsi" w:eastAsiaTheme="minorEastAsia" w:hAnsiTheme="minorHAnsi" w:cstheme="minorBidi"/>
          <w:sz w:val="22"/>
          <w:szCs w:val="22"/>
        </w:rPr>
        <w:tab/>
      </w:r>
      <w:r w:rsidRPr="00AE6739">
        <w:rPr>
          <w:rFonts w:cs="v4.2.0"/>
          <w:snapToGrid w:val="0"/>
        </w:rPr>
        <w:t>Test Requirements</w:t>
      </w:r>
      <w:r>
        <w:tab/>
        <w:t>1854</w:t>
      </w:r>
    </w:p>
    <w:p w14:paraId="2241104A" w14:textId="77777777" w:rsidR="007059ED" w:rsidRDefault="007059ED">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E6739">
        <w:rPr>
          <w:rFonts w:cs="v4.2.0"/>
        </w:rPr>
        <w:t>E-UTRAN TDD intra-frequency event triggered reporting for serving cell under fading propagation conditions for UE category M1 in CEModeA</w:t>
      </w:r>
      <w:r w:rsidRPr="00AE6739">
        <w:rPr>
          <w:rFonts w:cs="v4.2.0"/>
          <w:lang w:eastAsia="zh-CN"/>
        </w:rPr>
        <w:t xml:space="preserve"> without gap</w:t>
      </w:r>
      <w:r>
        <w:tab/>
        <w:t>1854</w:t>
      </w:r>
    </w:p>
    <w:p w14:paraId="351AA167" w14:textId="77777777" w:rsidR="007059ED" w:rsidRDefault="007059ED">
      <w:pPr>
        <w:pStyle w:val="TOC4"/>
        <w:rPr>
          <w:rFonts w:asciiTheme="minorHAnsi" w:eastAsiaTheme="minorEastAsia" w:hAnsiTheme="minorHAnsi" w:cstheme="minorBidi"/>
          <w:sz w:val="22"/>
          <w:szCs w:val="22"/>
        </w:rPr>
      </w:pPr>
      <w:r w:rsidRPr="00AE6739">
        <w:rPr>
          <w:snapToGrid w:val="0"/>
        </w:rPr>
        <w:t>A.8.2.14.1</w:t>
      </w:r>
      <w:r>
        <w:rPr>
          <w:rFonts w:asciiTheme="minorHAnsi" w:eastAsiaTheme="minorEastAsia" w:hAnsiTheme="minorHAnsi" w:cstheme="minorBidi"/>
          <w:sz w:val="22"/>
          <w:szCs w:val="22"/>
        </w:rPr>
        <w:tab/>
      </w:r>
      <w:r w:rsidRPr="00AE6739">
        <w:rPr>
          <w:snapToGrid w:val="0"/>
        </w:rPr>
        <w:t>Test Purpose and Environment</w:t>
      </w:r>
      <w:r>
        <w:tab/>
        <w:t>1854</w:t>
      </w:r>
    </w:p>
    <w:p w14:paraId="59AEC0F0" w14:textId="77777777" w:rsidR="007059ED" w:rsidRDefault="007059ED">
      <w:pPr>
        <w:pStyle w:val="TOC4"/>
        <w:rPr>
          <w:rFonts w:asciiTheme="minorHAnsi" w:eastAsiaTheme="minorEastAsia" w:hAnsiTheme="minorHAnsi" w:cstheme="minorBidi"/>
          <w:sz w:val="22"/>
          <w:szCs w:val="22"/>
        </w:rPr>
      </w:pPr>
      <w:r w:rsidRPr="00AE6739">
        <w:rPr>
          <w:snapToGrid w:val="0"/>
        </w:rPr>
        <w:t>A.8.2.14.2</w:t>
      </w:r>
      <w:r>
        <w:rPr>
          <w:rFonts w:asciiTheme="minorHAnsi" w:eastAsiaTheme="minorEastAsia" w:hAnsiTheme="minorHAnsi" w:cstheme="minorBidi"/>
          <w:sz w:val="22"/>
          <w:szCs w:val="22"/>
        </w:rPr>
        <w:tab/>
      </w:r>
      <w:r w:rsidRPr="00AE6739">
        <w:rPr>
          <w:snapToGrid w:val="0"/>
        </w:rPr>
        <w:t>Test Requirement</w:t>
      </w:r>
      <w:r>
        <w:tab/>
        <w:t>1856</w:t>
      </w:r>
    </w:p>
    <w:p w14:paraId="202C8CD5" w14:textId="77777777" w:rsidR="007059ED" w:rsidRDefault="007059E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68239274" w14:textId="77777777" w:rsidR="007059ED" w:rsidRDefault="007059ED">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37B66C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A.8.3.1.1</w:t>
      </w:r>
      <w:r>
        <w:rPr>
          <w:rFonts w:asciiTheme="minorHAnsi" w:eastAsiaTheme="minorEastAsia" w:hAnsiTheme="minorHAnsi" w:cstheme="minorBidi"/>
          <w:sz w:val="22"/>
          <w:szCs w:val="22"/>
        </w:rPr>
        <w:tab/>
      </w:r>
      <w:r w:rsidRPr="00AE6739">
        <w:rPr>
          <w:rFonts w:cs="v4.2.0"/>
          <w:snapToGrid w:val="0"/>
        </w:rPr>
        <w:t>Test Purpose and Environment</w:t>
      </w:r>
      <w:r>
        <w:tab/>
        <w:t>1856</w:t>
      </w:r>
    </w:p>
    <w:p w14:paraId="6C6CFD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A.8.3.1.2</w:t>
      </w:r>
      <w:r>
        <w:rPr>
          <w:rFonts w:asciiTheme="minorHAnsi" w:eastAsiaTheme="minorEastAsia" w:hAnsiTheme="minorHAnsi" w:cstheme="minorBidi"/>
          <w:sz w:val="22"/>
          <w:szCs w:val="22"/>
        </w:rPr>
        <w:tab/>
      </w:r>
      <w:r w:rsidRPr="00AE6739">
        <w:rPr>
          <w:rFonts w:cs="v4.2.0"/>
          <w:snapToGrid w:val="0"/>
        </w:rPr>
        <w:t>Test Requirements</w:t>
      </w:r>
      <w:r>
        <w:tab/>
        <w:t>1857</w:t>
      </w:r>
    </w:p>
    <w:p w14:paraId="2C4169C0" w14:textId="77777777" w:rsidR="007059ED" w:rsidRDefault="007059ED">
      <w:pPr>
        <w:pStyle w:val="TOC3"/>
        <w:rPr>
          <w:rFonts w:asciiTheme="minorHAnsi" w:eastAsiaTheme="minorEastAsia" w:hAnsiTheme="minorHAnsi" w:cstheme="minorBidi"/>
          <w:sz w:val="22"/>
          <w:szCs w:val="22"/>
        </w:rPr>
      </w:pPr>
      <w:r w:rsidRPr="00AE6739">
        <w:rPr>
          <w:rFonts w:cs="v4.2.0"/>
        </w:rPr>
        <w:t>A.8.3.2</w:t>
      </w:r>
      <w:r>
        <w:rPr>
          <w:rFonts w:asciiTheme="minorHAnsi" w:eastAsiaTheme="minorEastAsia" w:hAnsiTheme="minorHAnsi" w:cstheme="minorBidi"/>
          <w:sz w:val="22"/>
          <w:szCs w:val="22"/>
        </w:rPr>
        <w:tab/>
      </w:r>
      <w:r w:rsidRPr="00AE6739">
        <w:rPr>
          <w:rFonts w:cs="v4.2.0"/>
        </w:rPr>
        <w:t>E-UTRAN FDD-FDD Inter-frequency event triggered reporting when DRX is used under fading propagation conditions in asynchronous cells</w:t>
      </w:r>
      <w:r>
        <w:tab/>
        <w:t>1857</w:t>
      </w:r>
    </w:p>
    <w:p w14:paraId="6482B9C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A.8.3.2.1</w:t>
      </w:r>
      <w:r>
        <w:rPr>
          <w:rFonts w:asciiTheme="minorHAnsi" w:eastAsiaTheme="minorEastAsia" w:hAnsiTheme="minorHAnsi" w:cstheme="minorBidi"/>
          <w:sz w:val="22"/>
          <w:szCs w:val="22"/>
        </w:rPr>
        <w:tab/>
      </w:r>
      <w:r w:rsidRPr="00AE6739">
        <w:rPr>
          <w:rFonts w:cs="v4.2.0"/>
          <w:snapToGrid w:val="0"/>
        </w:rPr>
        <w:t>Test Purpose and Environment</w:t>
      </w:r>
      <w:r>
        <w:tab/>
        <w:t>1857</w:t>
      </w:r>
    </w:p>
    <w:p w14:paraId="061EB92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A.8.3.2.2</w:t>
      </w:r>
      <w:r>
        <w:rPr>
          <w:rFonts w:asciiTheme="minorHAnsi" w:eastAsiaTheme="minorEastAsia" w:hAnsiTheme="minorHAnsi" w:cstheme="minorBidi"/>
          <w:sz w:val="22"/>
          <w:szCs w:val="22"/>
        </w:rPr>
        <w:tab/>
      </w:r>
      <w:r w:rsidRPr="00AE6739">
        <w:rPr>
          <w:rFonts w:cs="v4.2.0"/>
          <w:snapToGrid w:val="0"/>
        </w:rPr>
        <w:t>Test Requirements</w:t>
      </w:r>
      <w:r>
        <w:tab/>
        <w:t>1860</w:t>
      </w:r>
    </w:p>
    <w:p w14:paraId="63B1D22D" w14:textId="77777777" w:rsidR="007059ED" w:rsidRDefault="007059ED">
      <w:pPr>
        <w:pStyle w:val="TOC3"/>
        <w:rPr>
          <w:rFonts w:asciiTheme="minorHAnsi" w:eastAsiaTheme="minorEastAsia" w:hAnsiTheme="minorHAnsi" w:cstheme="minorBidi"/>
          <w:sz w:val="22"/>
          <w:szCs w:val="22"/>
        </w:rPr>
      </w:pPr>
      <w:r w:rsidRPr="00AE6739">
        <w:rPr>
          <w:rFonts w:cs="v4.2.0"/>
        </w:rPr>
        <w:t>A.8.3.3</w:t>
      </w:r>
      <w:r>
        <w:rPr>
          <w:rFonts w:asciiTheme="minorHAnsi" w:eastAsiaTheme="minorEastAsia" w:hAnsiTheme="minorHAnsi" w:cstheme="minorBidi"/>
          <w:sz w:val="22"/>
          <w:szCs w:val="22"/>
        </w:rPr>
        <w:tab/>
      </w:r>
      <w:r w:rsidRPr="00AE6739">
        <w:rPr>
          <w:rFonts w:cs="v4.2.0"/>
        </w:rPr>
        <w:t>E-UTRAN FDD-FDD inter-frequency event triggered reporting under AWGN propagation conditions in asynchronous cells with DRX when L3 filtering is used</w:t>
      </w:r>
      <w:r>
        <w:tab/>
        <w:t>1860</w:t>
      </w:r>
    </w:p>
    <w:p w14:paraId="37D8ED5A" w14:textId="77777777" w:rsidR="007059ED" w:rsidRDefault="007059ED">
      <w:pPr>
        <w:pStyle w:val="TOC4"/>
        <w:rPr>
          <w:rFonts w:asciiTheme="minorHAnsi" w:eastAsiaTheme="minorEastAsia" w:hAnsiTheme="minorHAnsi" w:cstheme="minorBidi"/>
          <w:sz w:val="22"/>
          <w:szCs w:val="22"/>
        </w:rPr>
      </w:pPr>
      <w:r w:rsidRPr="00AE6739">
        <w:rPr>
          <w:snapToGrid w:val="0"/>
        </w:rPr>
        <w:t>A.8.3.3.1</w:t>
      </w:r>
      <w:r>
        <w:rPr>
          <w:rFonts w:asciiTheme="minorHAnsi" w:eastAsiaTheme="minorEastAsia" w:hAnsiTheme="minorHAnsi" w:cstheme="minorBidi"/>
          <w:sz w:val="22"/>
          <w:szCs w:val="22"/>
        </w:rPr>
        <w:tab/>
      </w:r>
      <w:r w:rsidRPr="00AE6739">
        <w:rPr>
          <w:snapToGrid w:val="0"/>
        </w:rPr>
        <w:t>Test Purpose and Environment</w:t>
      </w:r>
      <w:r>
        <w:tab/>
        <w:t>1860</w:t>
      </w:r>
    </w:p>
    <w:p w14:paraId="181669D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A.8.3.3.2</w:t>
      </w:r>
      <w:r>
        <w:rPr>
          <w:rFonts w:asciiTheme="minorHAnsi" w:eastAsiaTheme="minorEastAsia" w:hAnsiTheme="minorHAnsi" w:cstheme="minorBidi"/>
          <w:sz w:val="22"/>
          <w:szCs w:val="22"/>
        </w:rPr>
        <w:tab/>
      </w:r>
      <w:r w:rsidRPr="00AE6739">
        <w:rPr>
          <w:rFonts w:cs="v4.2.0"/>
          <w:snapToGrid w:val="0"/>
        </w:rPr>
        <w:t>Test Requirements</w:t>
      </w:r>
      <w:r>
        <w:tab/>
        <w:t>1863</w:t>
      </w:r>
    </w:p>
    <w:p w14:paraId="2EE73646" w14:textId="77777777" w:rsidR="007059ED" w:rsidRDefault="007059ED">
      <w:pPr>
        <w:pStyle w:val="TOC3"/>
        <w:rPr>
          <w:rFonts w:asciiTheme="minorHAnsi" w:eastAsiaTheme="minorEastAsia" w:hAnsiTheme="minorHAnsi" w:cstheme="minorBidi"/>
          <w:sz w:val="22"/>
          <w:szCs w:val="22"/>
        </w:rPr>
      </w:pPr>
      <w:r w:rsidRPr="00AE6739">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7719D4BF" w14:textId="77777777" w:rsidR="007059ED" w:rsidRDefault="007059ED">
      <w:pPr>
        <w:pStyle w:val="TOC4"/>
        <w:rPr>
          <w:rFonts w:asciiTheme="minorHAnsi" w:eastAsiaTheme="minorEastAsia" w:hAnsiTheme="minorHAnsi" w:cstheme="minorBidi"/>
          <w:sz w:val="22"/>
          <w:szCs w:val="22"/>
        </w:rPr>
      </w:pPr>
      <w:r w:rsidRPr="00AE6739">
        <w:rPr>
          <w:snapToGrid w:val="0"/>
        </w:rPr>
        <w:t>A.8.3.4.1</w:t>
      </w:r>
      <w:r>
        <w:rPr>
          <w:rFonts w:asciiTheme="minorHAnsi" w:eastAsiaTheme="minorEastAsia" w:hAnsiTheme="minorHAnsi" w:cstheme="minorBidi"/>
          <w:sz w:val="22"/>
          <w:szCs w:val="22"/>
        </w:rPr>
        <w:tab/>
      </w:r>
      <w:r w:rsidRPr="00AE6739">
        <w:rPr>
          <w:snapToGrid w:val="0"/>
        </w:rPr>
        <w:t>Test Purpose and Environment</w:t>
      </w:r>
      <w:r>
        <w:tab/>
        <w:t>1863</w:t>
      </w:r>
    </w:p>
    <w:p w14:paraId="3503A1DE" w14:textId="77777777" w:rsidR="007059ED" w:rsidRDefault="007059ED">
      <w:pPr>
        <w:pStyle w:val="TOC4"/>
        <w:rPr>
          <w:rFonts w:asciiTheme="minorHAnsi" w:eastAsiaTheme="minorEastAsia" w:hAnsiTheme="minorHAnsi" w:cstheme="minorBidi"/>
          <w:sz w:val="22"/>
          <w:szCs w:val="22"/>
        </w:rPr>
      </w:pPr>
      <w:r w:rsidRPr="00AE6739">
        <w:rPr>
          <w:snapToGrid w:val="0"/>
        </w:rPr>
        <w:t>A.8.3.4.2</w:t>
      </w:r>
      <w:r>
        <w:rPr>
          <w:rFonts w:asciiTheme="minorHAnsi" w:eastAsiaTheme="minorEastAsia" w:hAnsiTheme="minorHAnsi" w:cstheme="minorBidi"/>
          <w:sz w:val="22"/>
          <w:szCs w:val="22"/>
        </w:rPr>
        <w:tab/>
      </w:r>
      <w:r w:rsidRPr="00AE6739">
        <w:rPr>
          <w:snapToGrid w:val="0"/>
        </w:rPr>
        <w:t>Test Requirements</w:t>
      </w:r>
      <w:r>
        <w:tab/>
        <w:t>1865</w:t>
      </w:r>
    </w:p>
    <w:p w14:paraId="67658C80" w14:textId="77777777" w:rsidR="007059ED" w:rsidRDefault="007059ED">
      <w:pPr>
        <w:pStyle w:val="TOC3"/>
        <w:rPr>
          <w:rFonts w:asciiTheme="minorHAnsi" w:eastAsiaTheme="minorEastAsia" w:hAnsiTheme="minorHAnsi" w:cstheme="minorBidi"/>
          <w:sz w:val="22"/>
          <w:szCs w:val="22"/>
        </w:rPr>
      </w:pPr>
      <w:r w:rsidRPr="00AE6739">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3DCBF5F3" w14:textId="77777777" w:rsidR="007059ED" w:rsidRDefault="007059ED">
      <w:pPr>
        <w:pStyle w:val="TOC4"/>
        <w:rPr>
          <w:rFonts w:asciiTheme="minorHAnsi" w:eastAsiaTheme="minorEastAsia" w:hAnsiTheme="minorHAnsi" w:cstheme="minorBidi"/>
          <w:sz w:val="22"/>
          <w:szCs w:val="22"/>
        </w:rPr>
      </w:pPr>
      <w:r w:rsidRPr="00AE6739">
        <w:rPr>
          <w:snapToGrid w:val="0"/>
        </w:rPr>
        <w:t>A.8.3.5.2</w:t>
      </w:r>
      <w:r>
        <w:rPr>
          <w:rFonts w:asciiTheme="minorHAnsi" w:eastAsiaTheme="minorEastAsia" w:hAnsiTheme="minorHAnsi" w:cstheme="minorBidi"/>
          <w:sz w:val="22"/>
          <w:szCs w:val="22"/>
        </w:rPr>
        <w:tab/>
      </w:r>
      <w:r w:rsidRPr="00AE6739">
        <w:rPr>
          <w:snapToGrid w:val="0"/>
        </w:rPr>
        <w:t>Test Requirements</w:t>
      </w:r>
      <w:r>
        <w:tab/>
        <w:t>1867</w:t>
      </w:r>
    </w:p>
    <w:p w14:paraId="54A730E3" w14:textId="77777777" w:rsidR="007059ED" w:rsidRDefault="007059ED">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2D0B447D" w14:textId="77777777" w:rsidR="007059ED" w:rsidRDefault="007059ED">
      <w:pPr>
        <w:pStyle w:val="TOC4"/>
        <w:rPr>
          <w:rFonts w:asciiTheme="minorHAnsi" w:eastAsiaTheme="minorEastAsia" w:hAnsiTheme="minorHAnsi" w:cstheme="minorBidi"/>
          <w:sz w:val="22"/>
          <w:szCs w:val="22"/>
        </w:rPr>
      </w:pPr>
      <w:r w:rsidRPr="00AE6739">
        <w:rPr>
          <w:snapToGrid w:val="0"/>
        </w:rPr>
        <w:t>A.8.3.6.1</w:t>
      </w:r>
      <w:r>
        <w:rPr>
          <w:rFonts w:asciiTheme="minorHAnsi" w:eastAsiaTheme="minorEastAsia" w:hAnsiTheme="minorHAnsi" w:cstheme="minorBidi"/>
          <w:sz w:val="22"/>
          <w:szCs w:val="22"/>
        </w:rPr>
        <w:tab/>
      </w:r>
      <w:r w:rsidRPr="00AE6739">
        <w:rPr>
          <w:snapToGrid w:val="0"/>
        </w:rPr>
        <w:t>Test Purpose and Environment</w:t>
      </w:r>
      <w:r>
        <w:tab/>
        <w:t>1867</w:t>
      </w:r>
    </w:p>
    <w:p w14:paraId="244F48F4" w14:textId="77777777" w:rsidR="007059ED" w:rsidRDefault="007059ED">
      <w:pPr>
        <w:pStyle w:val="TOC4"/>
        <w:rPr>
          <w:rFonts w:asciiTheme="minorHAnsi" w:eastAsiaTheme="minorEastAsia" w:hAnsiTheme="minorHAnsi" w:cstheme="minorBidi"/>
          <w:sz w:val="22"/>
          <w:szCs w:val="22"/>
        </w:rPr>
      </w:pPr>
      <w:r w:rsidRPr="00AE6739">
        <w:rPr>
          <w:snapToGrid w:val="0"/>
        </w:rPr>
        <w:t>A.8.3.6.2</w:t>
      </w:r>
      <w:r>
        <w:rPr>
          <w:rFonts w:asciiTheme="minorHAnsi" w:eastAsiaTheme="minorEastAsia" w:hAnsiTheme="minorHAnsi" w:cstheme="minorBidi"/>
          <w:sz w:val="22"/>
          <w:szCs w:val="22"/>
        </w:rPr>
        <w:tab/>
      </w:r>
      <w:r w:rsidRPr="00AE6739">
        <w:rPr>
          <w:snapToGrid w:val="0"/>
        </w:rPr>
        <w:t>Test Requirements</w:t>
      </w:r>
      <w:r>
        <w:tab/>
        <w:t>1869</w:t>
      </w:r>
    </w:p>
    <w:p w14:paraId="10AE6E71" w14:textId="77777777" w:rsidR="007059ED" w:rsidRDefault="007059ED">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0ECFA891" w14:textId="77777777" w:rsidR="007059ED" w:rsidRDefault="007059ED">
      <w:pPr>
        <w:pStyle w:val="TOC4"/>
        <w:rPr>
          <w:rFonts w:asciiTheme="minorHAnsi" w:eastAsiaTheme="minorEastAsia" w:hAnsiTheme="minorHAnsi" w:cstheme="minorBidi"/>
          <w:sz w:val="22"/>
          <w:szCs w:val="22"/>
        </w:rPr>
      </w:pPr>
      <w:r w:rsidRPr="00AE6739">
        <w:rPr>
          <w:snapToGrid w:val="0"/>
        </w:rPr>
        <w:t>A.8.3.7.1</w:t>
      </w:r>
      <w:r>
        <w:rPr>
          <w:rFonts w:asciiTheme="minorHAnsi" w:eastAsiaTheme="minorEastAsia" w:hAnsiTheme="minorHAnsi" w:cstheme="minorBidi"/>
          <w:sz w:val="22"/>
          <w:szCs w:val="22"/>
        </w:rPr>
        <w:tab/>
      </w:r>
      <w:r w:rsidRPr="00AE6739">
        <w:rPr>
          <w:snapToGrid w:val="0"/>
        </w:rPr>
        <w:t>Test Purpose and Environment</w:t>
      </w:r>
      <w:r>
        <w:tab/>
        <w:t>1870</w:t>
      </w:r>
    </w:p>
    <w:p w14:paraId="4F82690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A.8.3.7.2</w:t>
      </w:r>
      <w:r>
        <w:rPr>
          <w:rFonts w:asciiTheme="minorHAnsi" w:eastAsiaTheme="minorEastAsia" w:hAnsiTheme="minorHAnsi" w:cstheme="minorBidi"/>
          <w:sz w:val="22"/>
          <w:szCs w:val="22"/>
        </w:rPr>
        <w:tab/>
      </w:r>
      <w:r w:rsidRPr="00AE6739">
        <w:rPr>
          <w:rFonts w:cs="v4.2.0"/>
          <w:snapToGrid w:val="0"/>
        </w:rPr>
        <w:t>Test Requirements</w:t>
      </w:r>
      <w:r>
        <w:tab/>
        <w:t>1872</w:t>
      </w:r>
    </w:p>
    <w:p w14:paraId="59047E78" w14:textId="77777777" w:rsidR="007059ED" w:rsidRDefault="007059ED">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1C74B9A2"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1873</w:t>
      </w:r>
    </w:p>
    <w:p w14:paraId="45022EE1"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1876</w:t>
      </w:r>
    </w:p>
    <w:p w14:paraId="7FCD3BF6" w14:textId="77777777" w:rsidR="007059ED" w:rsidRDefault="007059ED">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7F823E7B" w14:textId="77777777" w:rsidR="007059ED" w:rsidRDefault="007059ED">
      <w:pPr>
        <w:pStyle w:val="TOC4"/>
        <w:rPr>
          <w:rFonts w:asciiTheme="minorHAnsi" w:eastAsiaTheme="minorEastAsia" w:hAnsiTheme="minorHAnsi" w:cstheme="minorBidi"/>
          <w:sz w:val="22"/>
          <w:szCs w:val="22"/>
        </w:rPr>
      </w:pPr>
      <w:r w:rsidRPr="00AE6739">
        <w:rPr>
          <w:snapToGrid w:val="0"/>
        </w:rPr>
        <w:t>A.8.3.9.1</w:t>
      </w:r>
      <w:r>
        <w:rPr>
          <w:rFonts w:asciiTheme="minorHAnsi" w:eastAsiaTheme="minorEastAsia" w:hAnsiTheme="minorHAnsi" w:cstheme="minorBidi"/>
          <w:sz w:val="22"/>
          <w:szCs w:val="22"/>
        </w:rPr>
        <w:tab/>
      </w:r>
      <w:r w:rsidRPr="00AE6739">
        <w:rPr>
          <w:snapToGrid w:val="0"/>
        </w:rPr>
        <w:t>Test Purpose and Environment</w:t>
      </w:r>
      <w:r>
        <w:tab/>
        <w:t>1876</w:t>
      </w:r>
    </w:p>
    <w:p w14:paraId="42A3E719" w14:textId="77777777" w:rsidR="007059ED" w:rsidRDefault="007059ED">
      <w:pPr>
        <w:pStyle w:val="TOC4"/>
        <w:rPr>
          <w:rFonts w:asciiTheme="minorHAnsi" w:eastAsiaTheme="minorEastAsia" w:hAnsiTheme="minorHAnsi" w:cstheme="minorBidi"/>
          <w:sz w:val="22"/>
          <w:szCs w:val="22"/>
        </w:rPr>
      </w:pPr>
      <w:r w:rsidRPr="00AE6739">
        <w:rPr>
          <w:snapToGrid w:val="0"/>
        </w:rPr>
        <w:t>A.8.3.9.2</w:t>
      </w:r>
      <w:r>
        <w:rPr>
          <w:rFonts w:asciiTheme="minorHAnsi" w:eastAsiaTheme="minorEastAsia" w:hAnsiTheme="minorHAnsi" w:cstheme="minorBidi"/>
          <w:sz w:val="22"/>
          <w:szCs w:val="22"/>
        </w:rPr>
        <w:tab/>
      </w:r>
      <w:r w:rsidRPr="00AE6739">
        <w:rPr>
          <w:snapToGrid w:val="0"/>
        </w:rPr>
        <w:t>Test Requirements</w:t>
      </w:r>
      <w:r>
        <w:tab/>
        <w:t>1880</w:t>
      </w:r>
    </w:p>
    <w:p w14:paraId="24E59202" w14:textId="77777777" w:rsidR="007059ED" w:rsidRDefault="007059ED">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161F2E1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A.8.3.10.1</w:t>
      </w:r>
      <w:r>
        <w:rPr>
          <w:rFonts w:asciiTheme="minorHAnsi" w:eastAsiaTheme="minorEastAsia" w:hAnsiTheme="minorHAnsi" w:cstheme="minorBidi"/>
          <w:sz w:val="22"/>
          <w:szCs w:val="22"/>
        </w:rPr>
        <w:tab/>
      </w:r>
      <w:r w:rsidRPr="00AE6739">
        <w:rPr>
          <w:rFonts w:cs="v4.2.0"/>
          <w:snapToGrid w:val="0"/>
        </w:rPr>
        <w:t>Test Purpose and Environment</w:t>
      </w:r>
      <w:r>
        <w:tab/>
        <w:t>1881</w:t>
      </w:r>
    </w:p>
    <w:p w14:paraId="4538209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A.8.3.10.2</w:t>
      </w:r>
      <w:r>
        <w:rPr>
          <w:rFonts w:asciiTheme="minorHAnsi" w:eastAsiaTheme="minorEastAsia" w:hAnsiTheme="minorHAnsi" w:cstheme="minorBidi"/>
          <w:sz w:val="22"/>
          <w:szCs w:val="22"/>
        </w:rPr>
        <w:tab/>
      </w:r>
      <w:r w:rsidRPr="00AE6739">
        <w:rPr>
          <w:rFonts w:cs="v4.2.0"/>
          <w:snapToGrid w:val="0"/>
        </w:rPr>
        <w:t>Test Requirements</w:t>
      </w:r>
      <w:r>
        <w:tab/>
        <w:t>1882</w:t>
      </w:r>
    </w:p>
    <w:p w14:paraId="15481555" w14:textId="77777777" w:rsidR="007059ED" w:rsidRDefault="007059ED">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09671FBF" w14:textId="77777777" w:rsidR="007059ED" w:rsidRDefault="007059ED">
      <w:pPr>
        <w:pStyle w:val="TOC4"/>
        <w:rPr>
          <w:rFonts w:asciiTheme="minorHAnsi" w:eastAsiaTheme="minorEastAsia" w:hAnsiTheme="minorHAnsi" w:cstheme="minorBidi"/>
          <w:sz w:val="22"/>
          <w:szCs w:val="22"/>
        </w:rPr>
      </w:pPr>
      <w:r w:rsidRPr="00AE6739">
        <w:rPr>
          <w:snapToGrid w:val="0"/>
        </w:rPr>
        <w:t>A.8.3.11.1</w:t>
      </w:r>
      <w:r>
        <w:rPr>
          <w:rFonts w:asciiTheme="minorHAnsi" w:eastAsiaTheme="minorEastAsia" w:hAnsiTheme="minorHAnsi" w:cstheme="minorBidi"/>
          <w:sz w:val="22"/>
          <w:szCs w:val="22"/>
        </w:rPr>
        <w:tab/>
      </w:r>
      <w:r w:rsidRPr="00AE6739">
        <w:rPr>
          <w:snapToGrid w:val="0"/>
        </w:rPr>
        <w:t>Test Purpose and Environment</w:t>
      </w:r>
      <w:r>
        <w:tab/>
        <w:t>1882</w:t>
      </w:r>
    </w:p>
    <w:p w14:paraId="543988E6" w14:textId="77777777" w:rsidR="007059ED" w:rsidRDefault="007059ED">
      <w:pPr>
        <w:pStyle w:val="TOC4"/>
        <w:rPr>
          <w:rFonts w:asciiTheme="minorHAnsi" w:eastAsiaTheme="minorEastAsia" w:hAnsiTheme="minorHAnsi" w:cstheme="minorBidi"/>
          <w:sz w:val="22"/>
          <w:szCs w:val="22"/>
        </w:rPr>
      </w:pPr>
      <w:r w:rsidRPr="00AE6739">
        <w:rPr>
          <w:snapToGrid w:val="0"/>
        </w:rPr>
        <w:t>A.8.3.11.2</w:t>
      </w:r>
      <w:r>
        <w:rPr>
          <w:rFonts w:asciiTheme="minorHAnsi" w:eastAsiaTheme="minorEastAsia" w:hAnsiTheme="minorHAnsi" w:cstheme="minorBidi"/>
          <w:sz w:val="22"/>
          <w:szCs w:val="22"/>
        </w:rPr>
        <w:tab/>
      </w:r>
      <w:r w:rsidRPr="00AE6739">
        <w:rPr>
          <w:snapToGrid w:val="0"/>
        </w:rPr>
        <w:t>Test Requirement</w:t>
      </w:r>
      <w:r>
        <w:tab/>
        <w:t>1884</w:t>
      </w:r>
    </w:p>
    <w:p w14:paraId="3E45C755" w14:textId="77777777" w:rsidR="007059ED" w:rsidRDefault="007059ED">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15FCD150" w14:textId="77777777" w:rsidR="007059ED" w:rsidRDefault="007059ED">
      <w:pPr>
        <w:pStyle w:val="TOC4"/>
        <w:rPr>
          <w:rFonts w:asciiTheme="minorHAnsi" w:eastAsiaTheme="minorEastAsia" w:hAnsiTheme="minorHAnsi" w:cstheme="minorBidi"/>
          <w:sz w:val="22"/>
          <w:szCs w:val="22"/>
        </w:rPr>
      </w:pPr>
      <w:r w:rsidRPr="00AE6739">
        <w:rPr>
          <w:snapToGrid w:val="0"/>
        </w:rPr>
        <w:t>A.8.3.12.1</w:t>
      </w:r>
      <w:r>
        <w:rPr>
          <w:rFonts w:asciiTheme="minorHAnsi" w:eastAsiaTheme="minorEastAsia" w:hAnsiTheme="minorHAnsi" w:cstheme="minorBidi"/>
          <w:sz w:val="22"/>
          <w:szCs w:val="22"/>
        </w:rPr>
        <w:tab/>
      </w:r>
      <w:r w:rsidRPr="00AE6739">
        <w:rPr>
          <w:snapToGrid w:val="0"/>
        </w:rPr>
        <w:t>Test Purpose and Environment</w:t>
      </w:r>
      <w:r>
        <w:tab/>
        <w:t>1885</w:t>
      </w:r>
    </w:p>
    <w:p w14:paraId="1EF69DD7" w14:textId="77777777" w:rsidR="007059ED" w:rsidRDefault="007059ED">
      <w:pPr>
        <w:pStyle w:val="TOC4"/>
        <w:rPr>
          <w:rFonts w:asciiTheme="minorHAnsi" w:eastAsiaTheme="minorEastAsia" w:hAnsiTheme="minorHAnsi" w:cstheme="minorBidi"/>
          <w:sz w:val="22"/>
          <w:szCs w:val="22"/>
        </w:rPr>
      </w:pPr>
      <w:r w:rsidRPr="00AE6739">
        <w:rPr>
          <w:snapToGrid w:val="0"/>
        </w:rPr>
        <w:t>A.8.3.12.2</w:t>
      </w:r>
      <w:r>
        <w:rPr>
          <w:rFonts w:asciiTheme="minorHAnsi" w:eastAsiaTheme="minorEastAsia" w:hAnsiTheme="minorHAnsi" w:cstheme="minorBidi"/>
          <w:sz w:val="22"/>
          <w:szCs w:val="22"/>
        </w:rPr>
        <w:tab/>
      </w:r>
      <w:r w:rsidRPr="00AE6739">
        <w:rPr>
          <w:snapToGrid w:val="0"/>
        </w:rPr>
        <w:t>Test Requirement</w:t>
      </w:r>
      <w:r>
        <w:tab/>
        <w:t>1886</w:t>
      </w:r>
    </w:p>
    <w:p w14:paraId="76120849" w14:textId="77777777" w:rsidR="007059ED" w:rsidRDefault="007059ED">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2CD4C7CA" w14:textId="77777777" w:rsidR="007059ED" w:rsidRDefault="007059ED">
      <w:pPr>
        <w:pStyle w:val="TOC4"/>
        <w:rPr>
          <w:rFonts w:asciiTheme="minorHAnsi" w:eastAsiaTheme="minorEastAsia" w:hAnsiTheme="minorHAnsi" w:cstheme="minorBidi"/>
          <w:sz w:val="22"/>
          <w:szCs w:val="22"/>
        </w:rPr>
      </w:pPr>
      <w:r w:rsidRPr="00AE6739">
        <w:rPr>
          <w:snapToGrid w:val="0"/>
        </w:rPr>
        <w:t>A.8.3.13.1</w:t>
      </w:r>
      <w:r>
        <w:rPr>
          <w:rFonts w:asciiTheme="minorHAnsi" w:eastAsiaTheme="minorEastAsia" w:hAnsiTheme="minorHAnsi" w:cstheme="minorBidi"/>
          <w:sz w:val="22"/>
          <w:szCs w:val="22"/>
        </w:rPr>
        <w:tab/>
      </w:r>
      <w:r w:rsidRPr="00AE6739">
        <w:rPr>
          <w:snapToGrid w:val="0"/>
        </w:rPr>
        <w:t>Test Purpose and Environment</w:t>
      </w:r>
      <w:r>
        <w:tab/>
        <w:t>1887</w:t>
      </w:r>
    </w:p>
    <w:p w14:paraId="7A01602E" w14:textId="77777777" w:rsidR="007059ED" w:rsidRDefault="007059ED">
      <w:pPr>
        <w:pStyle w:val="TOC4"/>
        <w:rPr>
          <w:rFonts w:asciiTheme="minorHAnsi" w:eastAsiaTheme="minorEastAsia" w:hAnsiTheme="minorHAnsi" w:cstheme="minorBidi"/>
          <w:sz w:val="22"/>
          <w:szCs w:val="22"/>
        </w:rPr>
      </w:pPr>
      <w:r w:rsidRPr="00AE6739">
        <w:rPr>
          <w:snapToGrid w:val="0"/>
        </w:rPr>
        <w:t>A.8.3.13.2</w:t>
      </w:r>
      <w:r>
        <w:rPr>
          <w:rFonts w:asciiTheme="minorHAnsi" w:eastAsiaTheme="minorEastAsia" w:hAnsiTheme="minorHAnsi" w:cstheme="minorBidi"/>
          <w:sz w:val="22"/>
          <w:szCs w:val="22"/>
        </w:rPr>
        <w:tab/>
      </w:r>
      <w:r w:rsidRPr="00AE6739">
        <w:rPr>
          <w:snapToGrid w:val="0"/>
        </w:rPr>
        <w:t>Test Requirement</w:t>
      </w:r>
      <w:r>
        <w:tab/>
        <w:t>1888</w:t>
      </w:r>
    </w:p>
    <w:p w14:paraId="21D3AFB6" w14:textId="77777777" w:rsidR="007059ED" w:rsidRDefault="007059ED">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51089B47" w14:textId="77777777" w:rsidR="007059ED" w:rsidRDefault="007059ED">
      <w:pPr>
        <w:pStyle w:val="TOC4"/>
        <w:rPr>
          <w:rFonts w:asciiTheme="minorHAnsi" w:eastAsiaTheme="minorEastAsia" w:hAnsiTheme="minorHAnsi" w:cstheme="minorBidi"/>
          <w:sz w:val="22"/>
          <w:szCs w:val="22"/>
        </w:rPr>
      </w:pPr>
      <w:r w:rsidRPr="00AE6739">
        <w:rPr>
          <w:snapToGrid w:val="0"/>
        </w:rPr>
        <w:t>A.8.3.14.1</w:t>
      </w:r>
      <w:r>
        <w:rPr>
          <w:rFonts w:asciiTheme="minorHAnsi" w:eastAsiaTheme="minorEastAsia" w:hAnsiTheme="minorHAnsi" w:cstheme="minorBidi"/>
          <w:sz w:val="22"/>
          <w:szCs w:val="22"/>
        </w:rPr>
        <w:tab/>
      </w:r>
      <w:r w:rsidRPr="00AE6739">
        <w:rPr>
          <w:snapToGrid w:val="0"/>
        </w:rPr>
        <w:t>Test Purpose and Environment</w:t>
      </w:r>
      <w:r>
        <w:tab/>
        <w:t>1889</w:t>
      </w:r>
    </w:p>
    <w:p w14:paraId="5239DB8B" w14:textId="77777777" w:rsidR="007059ED" w:rsidRDefault="007059ED">
      <w:pPr>
        <w:pStyle w:val="TOC4"/>
        <w:rPr>
          <w:rFonts w:asciiTheme="minorHAnsi" w:eastAsiaTheme="minorEastAsia" w:hAnsiTheme="minorHAnsi" w:cstheme="minorBidi"/>
          <w:sz w:val="22"/>
          <w:szCs w:val="22"/>
        </w:rPr>
      </w:pPr>
      <w:r w:rsidRPr="00AE6739">
        <w:rPr>
          <w:snapToGrid w:val="0"/>
        </w:rPr>
        <w:t>A.8.3.14.2</w:t>
      </w:r>
      <w:r>
        <w:rPr>
          <w:rFonts w:asciiTheme="minorHAnsi" w:eastAsiaTheme="minorEastAsia" w:hAnsiTheme="minorHAnsi" w:cstheme="minorBidi"/>
          <w:sz w:val="22"/>
          <w:szCs w:val="22"/>
        </w:rPr>
        <w:tab/>
      </w:r>
      <w:r w:rsidRPr="00AE6739">
        <w:rPr>
          <w:snapToGrid w:val="0"/>
        </w:rPr>
        <w:t>Test Requirement</w:t>
      </w:r>
      <w:r>
        <w:tab/>
        <w:t>1890</w:t>
      </w:r>
    </w:p>
    <w:p w14:paraId="10A83ACA" w14:textId="77777777" w:rsidR="007059ED" w:rsidRDefault="007059ED">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20E42250" w14:textId="77777777" w:rsidR="007059ED" w:rsidRDefault="007059ED">
      <w:pPr>
        <w:pStyle w:val="TOC4"/>
        <w:rPr>
          <w:rFonts w:asciiTheme="minorHAnsi" w:eastAsiaTheme="minorEastAsia" w:hAnsiTheme="minorHAnsi" w:cstheme="minorBidi"/>
          <w:sz w:val="22"/>
          <w:szCs w:val="22"/>
        </w:rPr>
      </w:pPr>
      <w:r w:rsidRPr="00AE6739">
        <w:rPr>
          <w:snapToGrid w:val="0"/>
        </w:rPr>
        <w:t>A.8.3.15.1</w:t>
      </w:r>
      <w:r>
        <w:rPr>
          <w:rFonts w:asciiTheme="minorHAnsi" w:eastAsiaTheme="minorEastAsia" w:hAnsiTheme="minorHAnsi" w:cstheme="minorBidi"/>
          <w:sz w:val="22"/>
          <w:szCs w:val="22"/>
        </w:rPr>
        <w:tab/>
      </w:r>
      <w:r w:rsidRPr="00AE6739">
        <w:rPr>
          <w:snapToGrid w:val="0"/>
        </w:rPr>
        <w:t>Test Purpose and Environment</w:t>
      </w:r>
      <w:r>
        <w:tab/>
        <w:t>1891</w:t>
      </w:r>
    </w:p>
    <w:p w14:paraId="6B05231D" w14:textId="77777777" w:rsidR="007059ED" w:rsidRDefault="007059ED">
      <w:pPr>
        <w:pStyle w:val="TOC4"/>
        <w:rPr>
          <w:rFonts w:asciiTheme="minorHAnsi" w:eastAsiaTheme="minorEastAsia" w:hAnsiTheme="minorHAnsi" w:cstheme="minorBidi"/>
          <w:sz w:val="22"/>
          <w:szCs w:val="22"/>
        </w:rPr>
      </w:pPr>
      <w:r w:rsidRPr="00AE6739">
        <w:rPr>
          <w:snapToGrid w:val="0"/>
        </w:rPr>
        <w:t>A.8.3.15.2</w:t>
      </w:r>
      <w:r>
        <w:rPr>
          <w:rFonts w:asciiTheme="minorHAnsi" w:eastAsiaTheme="minorEastAsia" w:hAnsiTheme="minorHAnsi" w:cstheme="minorBidi"/>
          <w:sz w:val="22"/>
          <w:szCs w:val="22"/>
        </w:rPr>
        <w:tab/>
      </w:r>
      <w:r w:rsidRPr="00AE6739">
        <w:rPr>
          <w:snapToGrid w:val="0"/>
        </w:rPr>
        <w:t>Test Requirement</w:t>
      </w:r>
      <w:r>
        <w:tab/>
        <w:t>1892</w:t>
      </w:r>
    </w:p>
    <w:p w14:paraId="3F20F763" w14:textId="77777777" w:rsidR="007059ED" w:rsidRDefault="007059ED">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6EBF6183" w14:textId="77777777" w:rsidR="007059ED" w:rsidRDefault="007059ED">
      <w:pPr>
        <w:pStyle w:val="TOC4"/>
        <w:rPr>
          <w:rFonts w:asciiTheme="minorHAnsi" w:eastAsiaTheme="minorEastAsia" w:hAnsiTheme="minorHAnsi" w:cstheme="minorBidi"/>
          <w:sz w:val="22"/>
          <w:szCs w:val="22"/>
        </w:rPr>
      </w:pPr>
      <w:r w:rsidRPr="00AE6739">
        <w:rPr>
          <w:snapToGrid w:val="0"/>
        </w:rPr>
        <w:t>A.8.3.16.1</w:t>
      </w:r>
      <w:r>
        <w:rPr>
          <w:rFonts w:asciiTheme="minorHAnsi" w:eastAsiaTheme="minorEastAsia" w:hAnsiTheme="minorHAnsi" w:cstheme="minorBidi"/>
          <w:sz w:val="22"/>
          <w:szCs w:val="22"/>
        </w:rPr>
        <w:tab/>
      </w:r>
      <w:r w:rsidRPr="00AE6739">
        <w:rPr>
          <w:snapToGrid w:val="0"/>
        </w:rPr>
        <w:t>Test Purpose and Environment</w:t>
      </w:r>
      <w:r>
        <w:tab/>
        <w:t>1893</w:t>
      </w:r>
    </w:p>
    <w:p w14:paraId="3F0CC28B" w14:textId="77777777" w:rsidR="007059ED" w:rsidRDefault="007059ED">
      <w:pPr>
        <w:pStyle w:val="TOC4"/>
        <w:rPr>
          <w:rFonts w:asciiTheme="minorHAnsi" w:eastAsiaTheme="minorEastAsia" w:hAnsiTheme="minorHAnsi" w:cstheme="minorBidi"/>
          <w:sz w:val="22"/>
          <w:szCs w:val="22"/>
        </w:rPr>
      </w:pPr>
      <w:r w:rsidRPr="00AE6739">
        <w:rPr>
          <w:snapToGrid w:val="0"/>
        </w:rPr>
        <w:t>A.8.3.16.2</w:t>
      </w:r>
      <w:r>
        <w:rPr>
          <w:rFonts w:asciiTheme="minorHAnsi" w:eastAsiaTheme="minorEastAsia" w:hAnsiTheme="minorHAnsi" w:cstheme="minorBidi"/>
          <w:sz w:val="22"/>
          <w:szCs w:val="22"/>
        </w:rPr>
        <w:tab/>
      </w:r>
      <w:r w:rsidRPr="00AE6739">
        <w:rPr>
          <w:snapToGrid w:val="0"/>
        </w:rPr>
        <w:t>Test Requirement</w:t>
      </w:r>
      <w:r>
        <w:tab/>
        <w:t>1895</w:t>
      </w:r>
    </w:p>
    <w:p w14:paraId="67903452" w14:textId="77777777" w:rsidR="007059ED" w:rsidRDefault="007059ED">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22342839" w14:textId="77777777" w:rsidR="007059ED" w:rsidRDefault="007059ED">
      <w:pPr>
        <w:pStyle w:val="TOC4"/>
        <w:rPr>
          <w:rFonts w:asciiTheme="minorHAnsi" w:eastAsiaTheme="minorEastAsia" w:hAnsiTheme="minorHAnsi" w:cstheme="minorBidi"/>
          <w:sz w:val="22"/>
          <w:szCs w:val="22"/>
        </w:rPr>
      </w:pPr>
      <w:r w:rsidRPr="00AE6739">
        <w:rPr>
          <w:snapToGrid w:val="0"/>
        </w:rPr>
        <w:t>A.8.3.17.1</w:t>
      </w:r>
      <w:r>
        <w:rPr>
          <w:rFonts w:asciiTheme="minorHAnsi" w:eastAsiaTheme="minorEastAsia" w:hAnsiTheme="minorHAnsi" w:cstheme="minorBidi"/>
          <w:sz w:val="22"/>
          <w:szCs w:val="22"/>
        </w:rPr>
        <w:tab/>
      </w:r>
      <w:r w:rsidRPr="00AE6739">
        <w:rPr>
          <w:snapToGrid w:val="0"/>
        </w:rPr>
        <w:t>Test Purpose and Environment</w:t>
      </w:r>
      <w:r>
        <w:tab/>
        <w:t>1895</w:t>
      </w:r>
    </w:p>
    <w:p w14:paraId="45F7E4E7" w14:textId="77777777" w:rsidR="007059ED" w:rsidRDefault="007059ED">
      <w:pPr>
        <w:pStyle w:val="TOC4"/>
        <w:rPr>
          <w:rFonts w:asciiTheme="minorHAnsi" w:eastAsiaTheme="minorEastAsia" w:hAnsiTheme="minorHAnsi" w:cstheme="minorBidi"/>
          <w:sz w:val="22"/>
          <w:szCs w:val="22"/>
        </w:rPr>
      </w:pPr>
      <w:r w:rsidRPr="00AE6739">
        <w:rPr>
          <w:snapToGrid w:val="0"/>
        </w:rPr>
        <w:t>A.8.3.17.2</w:t>
      </w:r>
      <w:r>
        <w:rPr>
          <w:rFonts w:asciiTheme="minorHAnsi" w:eastAsiaTheme="minorEastAsia" w:hAnsiTheme="minorHAnsi" w:cstheme="minorBidi"/>
          <w:sz w:val="22"/>
          <w:szCs w:val="22"/>
        </w:rPr>
        <w:tab/>
      </w:r>
      <w:r w:rsidRPr="00AE6739">
        <w:rPr>
          <w:snapToGrid w:val="0"/>
        </w:rPr>
        <w:t>Test Requirement</w:t>
      </w:r>
      <w:r>
        <w:tab/>
        <w:t>1898</w:t>
      </w:r>
    </w:p>
    <w:p w14:paraId="521555B9" w14:textId="77777777" w:rsidR="007059ED" w:rsidRDefault="007059ED">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178671F3" w14:textId="77777777" w:rsidR="007059ED" w:rsidRDefault="007059ED">
      <w:pPr>
        <w:pStyle w:val="TOC4"/>
        <w:rPr>
          <w:rFonts w:asciiTheme="minorHAnsi" w:eastAsiaTheme="minorEastAsia" w:hAnsiTheme="minorHAnsi" w:cstheme="minorBidi"/>
          <w:sz w:val="22"/>
          <w:szCs w:val="22"/>
        </w:rPr>
      </w:pPr>
      <w:r w:rsidRPr="00AE6739">
        <w:rPr>
          <w:snapToGrid w:val="0"/>
        </w:rPr>
        <w:t>A.8.3.18.1</w:t>
      </w:r>
      <w:r>
        <w:rPr>
          <w:rFonts w:asciiTheme="minorHAnsi" w:eastAsiaTheme="minorEastAsia" w:hAnsiTheme="minorHAnsi" w:cstheme="minorBidi"/>
          <w:sz w:val="22"/>
          <w:szCs w:val="22"/>
        </w:rPr>
        <w:tab/>
      </w:r>
      <w:r w:rsidRPr="00AE6739">
        <w:rPr>
          <w:snapToGrid w:val="0"/>
        </w:rPr>
        <w:t>Test Purpose and Environment</w:t>
      </w:r>
      <w:r>
        <w:tab/>
        <w:t>1898</w:t>
      </w:r>
    </w:p>
    <w:p w14:paraId="1BCE45A8" w14:textId="77777777" w:rsidR="007059ED" w:rsidRDefault="007059ED">
      <w:pPr>
        <w:pStyle w:val="TOC4"/>
        <w:rPr>
          <w:rFonts w:asciiTheme="minorHAnsi" w:eastAsiaTheme="minorEastAsia" w:hAnsiTheme="minorHAnsi" w:cstheme="minorBidi"/>
          <w:sz w:val="22"/>
          <w:szCs w:val="22"/>
        </w:rPr>
      </w:pPr>
      <w:r w:rsidRPr="00AE6739">
        <w:rPr>
          <w:snapToGrid w:val="0"/>
        </w:rPr>
        <w:t>A.8.3.18.2</w:t>
      </w:r>
      <w:r>
        <w:rPr>
          <w:rFonts w:asciiTheme="minorHAnsi" w:eastAsiaTheme="minorEastAsia" w:hAnsiTheme="minorHAnsi" w:cstheme="minorBidi"/>
          <w:sz w:val="22"/>
          <w:szCs w:val="22"/>
        </w:rPr>
        <w:tab/>
      </w:r>
      <w:r w:rsidRPr="00AE6739">
        <w:rPr>
          <w:snapToGrid w:val="0"/>
        </w:rPr>
        <w:t>Test Requirement</w:t>
      </w:r>
      <w:r>
        <w:tab/>
        <w:t>1901</w:t>
      </w:r>
    </w:p>
    <w:p w14:paraId="5352F15B" w14:textId="77777777" w:rsidR="007059ED" w:rsidRDefault="007059ED">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30021A29" w14:textId="77777777" w:rsidR="007059ED" w:rsidRDefault="007059ED">
      <w:pPr>
        <w:pStyle w:val="TOC4"/>
        <w:rPr>
          <w:rFonts w:asciiTheme="minorHAnsi" w:eastAsiaTheme="minorEastAsia" w:hAnsiTheme="minorHAnsi" w:cstheme="minorBidi"/>
          <w:sz w:val="22"/>
          <w:szCs w:val="22"/>
        </w:rPr>
      </w:pPr>
      <w:r w:rsidRPr="00AE6739">
        <w:rPr>
          <w:snapToGrid w:val="0"/>
        </w:rPr>
        <w:t>A.8.3.19.1</w:t>
      </w:r>
      <w:r>
        <w:rPr>
          <w:rFonts w:asciiTheme="minorHAnsi" w:eastAsiaTheme="minorEastAsia" w:hAnsiTheme="minorHAnsi" w:cstheme="minorBidi"/>
          <w:sz w:val="22"/>
          <w:szCs w:val="22"/>
        </w:rPr>
        <w:tab/>
      </w:r>
      <w:r w:rsidRPr="00AE6739">
        <w:rPr>
          <w:snapToGrid w:val="0"/>
        </w:rPr>
        <w:t>Test Purpose and Environment</w:t>
      </w:r>
      <w:r>
        <w:tab/>
        <w:t>1901</w:t>
      </w:r>
    </w:p>
    <w:p w14:paraId="5BB25229" w14:textId="77777777" w:rsidR="007059ED" w:rsidRDefault="007059ED">
      <w:pPr>
        <w:pStyle w:val="TOC4"/>
        <w:rPr>
          <w:rFonts w:asciiTheme="minorHAnsi" w:eastAsiaTheme="minorEastAsia" w:hAnsiTheme="minorHAnsi" w:cstheme="minorBidi"/>
          <w:sz w:val="22"/>
          <w:szCs w:val="22"/>
        </w:rPr>
      </w:pPr>
      <w:r w:rsidRPr="00AE6739">
        <w:rPr>
          <w:snapToGrid w:val="0"/>
        </w:rPr>
        <w:t>A.8.3.19.2</w:t>
      </w:r>
      <w:r>
        <w:rPr>
          <w:rFonts w:asciiTheme="minorHAnsi" w:eastAsiaTheme="minorEastAsia" w:hAnsiTheme="minorHAnsi" w:cstheme="minorBidi"/>
          <w:sz w:val="22"/>
          <w:szCs w:val="22"/>
        </w:rPr>
        <w:tab/>
      </w:r>
      <w:r w:rsidRPr="00AE6739">
        <w:rPr>
          <w:snapToGrid w:val="0"/>
        </w:rPr>
        <w:t>Test Requirement</w:t>
      </w:r>
      <w:r>
        <w:tab/>
        <w:t>1904</w:t>
      </w:r>
    </w:p>
    <w:p w14:paraId="6306E2BB" w14:textId="77777777" w:rsidR="007059ED" w:rsidRDefault="007059E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1A351918" w14:textId="77777777" w:rsidR="007059ED" w:rsidRDefault="007059ED">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02107C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A.8.4.1.1</w:t>
      </w:r>
      <w:r>
        <w:rPr>
          <w:rFonts w:asciiTheme="minorHAnsi" w:eastAsiaTheme="minorEastAsia" w:hAnsiTheme="minorHAnsi" w:cstheme="minorBidi"/>
          <w:sz w:val="22"/>
          <w:szCs w:val="22"/>
        </w:rPr>
        <w:tab/>
      </w:r>
      <w:r w:rsidRPr="00AE6739">
        <w:rPr>
          <w:rFonts w:cs="v4.2.0"/>
          <w:snapToGrid w:val="0"/>
        </w:rPr>
        <w:t>Test Purpose and Environment</w:t>
      </w:r>
      <w:r>
        <w:tab/>
        <w:t>1904</w:t>
      </w:r>
    </w:p>
    <w:p w14:paraId="4D86BDA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A.8.4.1.2</w:t>
      </w:r>
      <w:r>
        <w:rPr>
          <w:rFonts w:asciiTheme="minorHAnsi" w:eastAsiaTheme="minorEastAsia" w:hAnsiTheme="minorHAnsi" w:cstheme="minorBidi"/>
          <w:sz w:val="22"/>
          <w:szCs w:val="22"/>
        </w:rPr>
        <w:tab/>
      </w:r>
      <w:r w:rsidRPr="00AE6739">
        <w:rPr>
          <w:rFonts w:cs="v4.2.0"/>
          <w:snapToGrid w:val="0"/>
        </w:rPr>
        <w:t>Test Requirements</w:t>
      </w:r>
      <w:r>
        <w:tab/>
        <w:t>1906</w:t>
      </w:r>
    </w:p>
    <w:p w14:paraId="4525C13A" w14:textId="77777777" w:rsidR="007059ED" w:rsidRDefault="007059ED">
      <w:pPr>
        <w:pStyle w:val="TOC3"/>
        <w:rPr>
          <w:rFonts w:asciiTheme="minorHAnsi" w:eastAsiaTheme="minorEastAsia" w:hAnsiTheme="minorHAnsi" w:cstheme="minorBidi"/>
          <w:sz w:val="22"/>
          <w:szCs w:val="22"/>
        </w:rPr>
      </w:pPr>
      <w:r w:rsidRPr="00AE6739">
        <w:rPr>
          <w:rFonts w:cs="v4.2.0"/>
        </w:rPr>
        <w:t>A.8.4.2</w:t>
      </w:r>
      <w:r>
        <w:rPr>
          <w:rFonts w:asciiTheme="minorHAnsi" w:eastAsiaTheme="minorEastAsia" w:hAnsiTheme="minorHAnsi" w:cstheme="minorBidi"/>
          <w:sz w:val="22"/>
          <w:szCs w:val="22"/>
        </w:rPr>
        <w:tab/>
      </w:r>
      <w:r w:rsidRPr="00AE6739">
        <w:rPr>
          <w:rFonts w:cs="v4.2.0"/>
        </w:rPr>
        <w:t>E-UTRAN TDD-TDD Inter-frequency event triggered reporting when DRX is used under fading propagation conditions in synchronous cells</w:t>
      </w:r>
      <w:r>
        <w:tab/>
        <w:t>1906</w:t>
      </w:r>
    </w:p>
    <w:p w14:paraId="5472A29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A.8.4.2.1</w:t>
      </w:r>
      <w:r>
        <w:rPr>
          <w:rFonts w:asciiTheme="minorHAnsi" w:eastAsiaTheme="minorEastAsia" w:hAnsiTheme="minorHAnsi" w:cstheme="minorBidi"/>
          <w:sz w:val="22"/>
          <w:szCs w:val="22"/>
        </w:rPr>
        <w:tab/>
      </w:r>
      <w:r w:rsidRPr="00AE6739">
        <w:rPr>
          <w:rFonts w:cs="v4.2.0"/>
          <w:snapToGrid w:val="0"/>
        </w:rPr>
        <w:t>Test Purpose and Environment</w:t>
      </w:r>
      <w:r>
        <w:tab/>
        <w:t>1906</w:t>
      </w:r>
    </w:p>
    <w:p w14:paraId="4CD4508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A.8.4.2.2</w:t>
      </w:r>
      <w:r>
        <w:rPr>
          <w:rFonts w:asciiTheme="minorHAnsi" w:eastAsiaTheme="minorEastAsia" w:hAnsiTheme="minorHAnsi" w:cstheme="minorBidi"/>
          <w:sz w:val="22"/>
          <w:szCs w:val="22"/>
        </w:rPr>
        <w:tab/>
      </w:r>
      <w:r w:rsidRPr="00AE6739">
        <w:rPr>
          <w:rFonts w:cs="v4.2.0"/>
          <w:snapToGrid w:val="0"/>
        </w:rPr>
        <w:t>Test Requirements</w:t>
      </w:r>
      <w:r>
        <w:tab/>
        <w:t>1909</w:t>
      </w:r>
    </w:p>
    <w:p w14:paraId="08210995" w14:textId="77777777" w:rsidR="007059ED" w:rsidRDefault="007059ED">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76794CC0" w14:textId="77777777" w:rsidR="007059ED" w:rsidRDefault="007059ED">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268267B9" w14:textId="77777777" w:rsidR="007059ED" w:rsidRDefault="007059ED">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73D1F55A" w14:textId="77777777" w:rsidR="007059ED" w:rsidRDefault="007059ED">
      <w:pPr>
        <w:pStyle w:val="TOC3"/>
        <w:rPr>
          <w:rFonts w:asciiTheme="minorHAnsi" w:eastAsiaTheme="minorEastAsia" w:hAnsiTheme="minorHAnsi" w:cstheme="minorBidi"/>
          <w:sz w:val="22"/>
          <w:szCs w:val="22"/>
        </w:rPr>
      </w:pPr>
      <w:r w:rsidRPr="00AE6739">
        <w:rPr>
          <w:snapToGrid w:val="0"/>
        </w:rPr>
        <w:t>A.8.4.</w:t>
      </w:r>
      <w:r w:rsidRPr="00AE6739">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E6739">
        <w:rPr>
          <w:lang w:val="en-US"/>
        </w:rPr>
        <w:t>using autonomous gaps</w:t>
      </w:r>
      <w:r>
        <w:tab/>
        <w:t>1912</w:t>
      </w:r>
    </w:p>
    <w:p w14:paraId="58BE730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1912</w:t>
      </w:r>
    </w:p>
    <w:p w14:paraId="1D4FE522"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1914</w:t>
      </w:r>
    </w:p>
    <w:p w14:paraId="1D15FA0F"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A.8.4.</w:t>
      </w:r>
      <w:r w:rsidRPr="00AE6739">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E6739">
        <w:rPr>
          <w:lang w:val="en-US"/>
        </w:rPr>
        <w:t>using autonomous gaps</w:t>
      </w:r>
      <w:r w:rsidRPr="00AE6739">
        <w:rPr>
          <w:lang w:val="en-US" w:eastAsia="zh-CN"/>
        </w:rPr>
        <w:t xml:space="preserve"> with DRX</w:t>
      </w:r>
      <w:r>
        <w:tab/>
        <w:t>1915</w:t>
      </w:r>
    </w:p>
    <w:p w14:paraId="6F26C77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1915</w:t>
      </w:r>
    </w:p>
    <w:p w14:paraId="3DBF455F"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1917</w:t>
      </w:r>
    </w:p>
    <w:p w14:paraId="6DD5343C" w14:textId="77777777" w:rsidR="007059ED" w:rsidRDefault="007059ED">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2741E32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1917</w:t>
      </w:r>
    </w:p>
    <w:p w14:paraId="25B309E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.2</w:t>
      </w:r>
      <w:r>
        <w:rPr>
          <w:rFonts w:asciiTheme="minorHAnsi" w:eastAsiaTheme="minorEastAsia" w:hAnsiTheme="minorHAnsi" w:cstheme="minorBidi"/>
          <w:sz w:val="22"/>
          <w:szCs w:val="22"/>
        </w:rPr>
        <w:tab/>
      </w:r>
      <w:r w:rsidRPr="00AE6739">
        <w:rPr>
          <w:rFonts w:cs="v4.2.0"/>
          <w:snapToGrid w:val="0"/>
        </w:rPr>
        <w:t>Test Requirements</w:t>
      </w:r>
      <w:r>
        <w:tab/>
        <w:t>1918</w:t>
      </w:r>
    </w:p>
    <w:p w14:paraId="608EF2F9" w14:textId="77777777" w:rsidR="007059ED" w:rsidRDefault="007059ED">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670C2C6C" w14:textId="77777777" w:rsidR="007059ED" w:rsidRDefault="007059ED">
      <w:pPr>
        <w:pStyle w:val="TOC4"/>
        <w:rPr>
          <w:rFonts w:asciiTheme="minorHAnsi" w:eastAsiaTheme="minorEastAsia" w:hAnsiTheme="minorHAnsi" w:cstheme="minorBidi"/>
          <w:sz w:val="22"/>
          <w:szCs w:val="22"/>
        </w:rPr>
      </w:pPr>
      <w:r w:rsidRPr="00AE6739">
        <w:rPr>
          <w:snapToGrid w:val="0"/>
        </w:rPr>
        <w:t>A.8.4.7.1</w:t>
      </w:r>
      <w:r>
        <w:rPr>
          <w:rFonts w:asciiTheme="minorHAnsi" w:eastAsiaTheme="minorEastAsia" w:hAnsiTheme="minorHAnsi" w:cstheme="minorBidi"/>
          <w:sz w:val="22"/>
          <w:szCs w:val="22"/>
        </w:rPr>
        <w:tab/>
      </w:r>
      <w:r w:rsidRPr="00AE6739">
        <w:rPr>
          <w:snapToGrid w:val="0"/>
        </w:rPr>
        <w:t>Test Purpose and Environment</w:t>
      </w:r>
      <w:r>
        <w:tab/>
        <w:t>1918</w:t>
      </w:r>
    </w:p>
    <w:p w14:paraId="59110F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A.8.4.7.2</w:t>
      </w:r>
      <w:r>
        <w:rPr>
          <w:rFonts w:asciiTheme="minorHAnsi" w:eastAsiaTheme="minorEastAsia" w:hAnsiTheme="minorHAnsi" w:cstheme="minorBidi"/>
          <w:sz w:val="22"/>
          <w:szCs w:val="22"/>
        </w:rPr>
        <w:tab/>
      </w:r>
      <w:r w:rsidRPr="00AE6739">
        <w:rPr>
          <w:rFonts w:cs="v4.2.0"/>
          <w:snapToGrid w:val="0"/>
        </w:rPr>
        <w:t>Test Requirements</w:t>
      </w:r>
      <w:r>
        <w:tab/>
        <w:t>1922</w:t>
      </w:r>
    </w:p>
    <w:p w14:paraId="7E91C956" w14:textId="77777777" w:rsidR="007059ED" w:rsidRDefault="007059ED">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39E5E260"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1922</w:t>
      </w:r>
    </w:p>
    <w:p w14:paraId="432A59B6"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1925</w:t>
      </w:r>
    </w:p>
    <w:p w14:paraId="4AC076FB" w14:textId="77777777" w:rsidR="007059ED" w:rsidRDefault="007059ED">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54A1492F" w14:textId="77777777" w:rsidR="007059ED" w:rsidRDefault="007059ED">
      <w:pPr>
        <w:pStyle w:val="TOC4"/>
        <w:rPr>
          <w:rFonts w:asciiTheme="minorHAnsi" w:eastAsiaTheme="minorEastAsia" w:hAnsiTheme="minorHAnsi" w:cstheme="minorBidi"/>
          <w:sz w:val="22"/>
          <w:szCs w:val="22"/>
        </w:rPr>
      </w:pPr>
      <w:r w:rsidRPr="00AE6739">
        <w:rPr>
          <w:snapToGrid w:val="0"/>
        </w:rPr>
        <w:t>A.8.4.9.1</w:t>
      </w:r>
      <w:r>
        <w:rPr>
          <w:rFonts w:asciiTheme="minorHAnsi" w:eastAsiaTheme="minorEastAsia" w:hAnsiTheme="minorHAnsi" w:cstheme="minorBidi"/>
          <w:sz w:val="22"/>
          <w:szCs w:val="22"/>
        </w:rPr>
        <w:tab/>
      </w:r>
      <w:r w:rsidRPr="00AE6739">
        <w:rPr>
          <w:snapToGrid w:val="0"/>
        </w:rPr>
        <w:t>Test Purpose and Environment</w:t>
      </w:r>
      <w:r>
        <w:tab/>
        <w:t>1925</w:t>
      </w:r>
    </w:p>
    <w:p w14:paraId="4A816D49" w14:textId="77777777" w:rsidR="007059ED" w:rsidRDefault="007059ED">
      <w:pPr>
        <w:pStyle w:val="TOC4"/>
        <w:rPr>
          <w:rFonts w:asciiTheme="minorHAnsi" w:eastAsiaTheme="minorEastAsia" w:hAnsiTheme="minorHAnsi" w:cstheme="minorBidi"/>
          <w:sz w:val="22"/>
          <w:szCs w:val="22"/>
        </w:rPr>
      </w:pPr>
      <w:r w:rsidRPr="00AE6739">
        <w:rPr>
          <w:snapToGrid w:val="0"/>
        </w:rPr>
        <w:t>A.8.4.9.2</w:t>
      </w:r>
      <w:r>
        <w:rPr>
          <w:rFonts w:asciiTheme="minorHAnsi" w:eastAsiaTheme="minorEastAsia" w:hAnsiTheme="minorHAnsi" w:cstheme="minorBidi"/>
          <w:sz w:val="22"/>
          <w:szCs w:val="22"/>
        </w:rPr>
        <w:tab/>
      </w:r>
      <w:r w:rsidRPr="00AE6739">
        <w:rPr>
          <w:snapToGrid w:val="0"/>
        </w:rPr>
        <w:t>Test Requirements</w:t>
      </w:r>
      <w:r>
        <w:tab/>
        <w:t>1930</w:t>
      </w:r>
    </w:p>
    <w:p w14:paraId="624A61DC" w14:textId="77777777" w:rsidR="007059ED" w:rsidRDefault="007059ED">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5A9914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A.8.4.10.1</w:t>
      </w:r>
      <w:r>
        <w:rPr>
          <w:rFonts w:asciiTheme="minorHAnsi" w:eastAsiaTheme="minorEastAsia" w:hAnsiTheme="minorHAnsi" w:cstheme="minorBidi"/>
          <w:sz w:val="22"/>
          <w:szCs w:val="22"/>
        </w:rPr>
        <w:tab/>
      </w:r>
      <w:r w:rsidRPr="00AE6739">
        <w:rPr>
          <w:rFonts w:cs="v4.2.0"/>
          <w:snapToGrid w:val="0"/>
        </w:rPr>
        <w:t>Test Purpose and Environment</w:t>
      </w:r>
      <w:r>
        <w:tab/>
        <w:t>1930</w:t>
      </w:r>
    </w:p>
    <w:p w14:paraId="3DBB364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A.8.4.10.2</w:t>
      </w:r>
      <w:r>
        <w:rPr>
          <w:rFonts w:asciiTheme="minorHAnsi" w:eastAsiaTheme="minorEastAsia" w:hAnsiTheme="minorHAnsi" w:cstheme="minorBidi"/>
          <w:sz w:val="22"/>
          <w:szCs w:val="22"/>
        </w:rPr>
        <w:tab/>
      </w:r>
      <w:r w:rsidRPr="00AE6739">
        <w:rPr>
          <w:rFonts w:cs="v4.2.0"/>
          <w:snapToGrid w:val="0"/>
        </w:rPr>
        <w:t>Test Requirements</w:t>
      </w:r>
      <w:r>
        <w:tab/>
        <w:t>1932</w:t>
      </w:r>
    </w:p>
    <w:p w14:paraId="521EC857" w14:textId="77777777" w:rsidR="007059ED" w:rsidRDefault="007059ED">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01F89D6E" w14:textId="77777777" w:rsidR="007059ED" w:rsidRDefault="007059ED">
      <w:pPr>
        <w:pStyle w:val="TOC4"/>
        <w:rPr>
          <w:rFonts w:asciiTheme="minorHAnsi" w:eastAsiaTheme="minorEastAsia" w:hAnsiTheme="minorHAnsi" w:cstheme="minorBidi"/>
          <w:sz w:val="22"/>
          <w:szCs w:val="22"/>
        </w:rPr>
      </w:pPr>
      <w:r w:rsidRPr="00AE6739">
        <w:rPr>
          <w:snapToGrid w:val="0"/>
        </w:rPr>
        <w:t>A.8.4.11.1</w:t>
      </w:r>
      <w:r>
        <w:rPr>
          <w:rFonts w:asciiTheme="minorHAnsi" w:eastAsiaTheme="minorEastAsia" w:hAnsiTheme="minorHAnsi" w:cstheme="minorBidi"/>
          <w:sz w:val="22"/>
          <w:szCs w:val="22"/>
        </w:rPr>
        <w:tab/>
      </w:r>
      <w:r w:rsidRPr="00AE6739">
        <w:rPr>
          <w:snapToGrid w:val="0"/>
        </w:rPr>
        <w:t>Test Purpose and Environment</w:t>
      </w:r>
      <w:r>
        <w:tab/>
        <w:t>1932</w:t>
      </w:r>
    </w:p>
    <w:p w14:paraId="39BC470C" w14:textId="77777777" w:rsidR="007059ED" w:rsidRDefault="007059ED">
      <w:pPr>
        <w:pStyle w:val="TOC4"/>
        <w:rPr>
          <w:rFonts w:asciiTheme="minorHAnsi" w:eastAsiaTheme="minorEastAsia" w:hAnsiTheme="minorHAnsi" w:cstheme="minorBidi"/>
          <w:sz w:val="22"/>
          <w:szCs w:val="22"/>
        </w:rPr>
      </w:pPr>
      <w:r w:rsidRPr="00AE6739">
        <w:rPr>
          <w:snapToGrid w:val="0"/>
        </w:rPr>
        <w:t>A.8.4.11.2</w:t>
      </w:r>
      <w:r>
        <w:rPr>
          <w:rFonts w:asciiTheme="minorHAnsi" w:eastAsiaTheme="minorEastAsia" w:hAnsiTheme="minorHAnsi" w:cstheme="minorBidi"/>
          <w:sz w:val="22"/>
          <w:szCs w:val="22"/>
        </w:rPr>
        <w:tab/>
      </w:r>
      <w:r w:rsidRPr="00AE6739">
        <w:rPr>
          <w:snapToGrid w:val="0"/>
        </w:rPr>
        <w:t>Test Requirement</w:t>
      </w:r>
      <w:r>
        <w:tab/>
        <w:t>1934</w:t>
      </w:r>
    </w:p>
    <w:p w14:paraId="06FE7926" w14:textId="77777777" w:rsidR="007059ED" w:rsidRDefault="007059ED">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6B7A4C7E" w14:textId="77777777" w:rsidR="007059ED" w:rsidRDefault="007059ED">
      <w:pPr>
        <w:pStyle w:val="TOC4"/>
        <w:rPr>
          <w:rFonts w:asciiTheme="minorHAnsi" w:eastAsiaTheme="minorEastAsia" w:hAnsiTheme="minorHAnsi" w:cstheme="minorBidi"/>
          <w:sz w:val="22"/>
          <w:szCs w:val="22"/>
        </w:rPr>
      </w:pPr>
      <w:r w:rsidRPr="00AE6739">
        <w:rPr>
          <w:snapToGrid w:val="0"/>
        </w:rPr>
        <w:t>A.8.4.12.1</w:t>
      </w:r>
      <w:r>
        <w:rPr>
          <w:rFonts w:asciiTheme="minorHAnsi" w:eastAsiaTheme="minorEastAsia" w:hAnsiTheme="minorHAnsi" w:cstheme="minorBidi"/>
          <w:sz w:val="22"/>
          <w:szCs w:val="22"/>
        </w:rPr>
        <w:tab/>
      </w:r>
      <w:r w:rsidRPr="00AE6739">
        <w:rPr>
          <w:snapToGrid w:val="0"/>
        </w:rPr>
        <w:t>Test Purpose and Environment</w:t>
      </w:r>
      <w:r>
        <w:tab/>
        <w:t>1934</w:t>
      </w:r>
    </w:p>
    <w:p w14:paraId="4DD565A0" w14:textId="77777777" w:rsidR="007059ED" w:rsidRDefault="007059ED">
      <w:pPr>
        <w:pStyle w:val="TOC4"/>
        <w:rPr>
          <w:rFonts w:asciiTheme="minorHAnsi" w:eastAsiaTheme="minorEastAsia" w:hAnsiTheme="minorHAnsi" w:cstheme="minorBidi"/>
          <w:sz w:val="22"/>
          <w:szCs w:val="22"/>
        </w:rPr>
      </w:pPr>
      <w:r w:rsidRPr="00AE6739">
        <w:rPr>
          <w:snapToGrid w:val="0"/>
        </w:rPr>
        <w:t>A.8.4.12.2</w:t>
      </w:r>
      <w:r>
        <w:rPr>
          <w:rFonts w:asciiTheme="minorHAnsi" w:eastAsiaTheme="minorEastAsia" w:hAnsiTheme="minorHAnsi" w:cstheme="minorBidi"/>
          <w:sz w:val="22"/>
          <w:szCs w:val="22"/>
        </w:rPr>
        <w:tab/>
      </w:r>
      <w:r w:rsidRPr="00AE6739">
        <w:rPr>
          <w:snapToGrid w:val="0"/>
        </w:rPr>
        <w:t>Test Requirement</w:t>
      </w:r>
      <w:r>
        <w:tab/>
        <w:t>1936</w:t>
      </w:r>
    </w:p>
    <w:p w14:paraId="0EA87BAD" w14:textId="77777777" w:rsidR="007059ED" w:rsidRDefault="007059ED">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09D5970" w14:textId="77777777" w:rsidR="007059ED" w:rsidRDefault="007059ED">
      <w:pPr>
        <w:pStyle w:val="TOC4"/>
        <w:rPr>
          <w:rFonts w:asciiTheme="minorHAnsi" w:eastAsiaTheme="minorEastAsia" w:hAnsiTheme="minorHAnsi" w:cstheme="minorBidi"/>
          <w:sz w:val="22"/>
          <w:szCs w:val="22"/>
        </w:rPr>
      </w:pPr>
      <w:r w:rsidRPr="00AE6739">
        <w:rPr>
          <w:snapToGrid w:val="0"/>
        </w:rPr>
        <w:t>A.8.4.13.1</w:t>
      </w:r>
      <w:r>
        <w:rPr>
          <w:rFonts w:asciiTheme="minorHAnsi" w:eastAsiaTheme="minorEastAsia" w:hAnsiTheme="minorHAnsi" w:cstheme="minorBidi"/>
          <w:sz w:val="22"/>
          <w:szCs w:val="22"/>
        </w:rPr>
        <w:tab/>
      </w:r>
      <w:r w:rsidRPr="00AE6739">
        <w:rPr>
          <w:snapToGrid w:val="0"/>
        </w:rPr>
        <w:t>Test Purpose and Environment</w:t>
      </w:r>
      <w:r>
        <w:tab/>
        <w:t>1937</w:t>
      </w:r>
    </w:p>
    <w:p w14:paraId="5F7D035D" w14:textId="77777777" w:rsidR="007059ED" w:rsidRDefault="007059ED">
      <w:pPr>
        <w:pStyle w:val="TOC4"/>
        <w:rPr>
          <w:rFonts w:asciiTheme="minorHAnsi" w:eastAsiaTheme="minorEastAsia" w:hAnsiTheme="minorHAnsi" w:cstheme="minorBidi"/>
          <w:sz w:val="22"/>
          <w:szCs w:val="22"/>
        </w:rPr>
      </w:pPr>
      <w:r w:rsidRPr="00AE6739">
        <w:rPr>
          <w:snapToGrid w:val="0"/>
        </w:rPr>
        <w:t>A.8.4.13.2</w:t>
      </w:r>
      <w:r>
        <w:rPr>
          <w:rFonts w:asciiTheme="minorHAnsi" w:eastAsiaTheme="minorEastAsia" w:hAnsiTheme="minorHAnsi" w:cstheme="minorBidi"/>
          <w:sz w:val="22"/>
          <w:szCs w:val="22"/>
        </w:rPr>
        <w:tab/>
      </w:r>
      <w:r w:rsidRPr="00AE6739">
        <w:rPr>
          <w:snapToGrid w:val="0"/>
        </w:rPr>
        <w:t>Test Requirement</w:t>
      </w:r>
      <w:r>
        <w:tab/>
        <w:t>1938</w:t>
      </w:r>
    </w:p>
    <w:p w14:paraId="59F6F35B" w14:textId="77777777" w:rsidR="007059ED" w:rsidRDefault="007059ED">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71E2CB76" w14:textId="77777777" w:rsidR="007059ED" w:rsidRDefault="007059ED">
      <w:pPr>
        <w:pStyle w:val="TOC4"/>
        <w:rPr>
          <w:rFonts w:asciiTheme="minorHAnsi" w:eastAsiaTheme="minorEastAsia" w:hAnsiTheme="minorHAnsi" w:cstheme="minorBidi"/>
          <w:sz w:val="22"/>
          <w:szCs w:val="22"/>
        </w:rPr>
      </w:pPr>
      <w:r w:rsidRPr="00AE6739">
        <w:rPr>
          <w:snapToGrid w:val="0"/>
        </w:rPr>
        <w:t>A.8.4.14.1</w:t>
      </w:r>
      <w:r>
        <w:rPr>
          <w:rFonts w:asciiTheme="minorHAnsi" w:eastAsiaTheme="minorEastAsia" w:hAnsiTheme="minorHAnsi" w:cstheme="minorBidi"/>
          <w:sz w:val="22"/>
          <w:szCs w:val="22"/>
        </w:rPr>
        <w:tab/>
      </w:r>
      <w:r w:rsidRPr="00AE6739">
        <w:rPr>
          <w:snapToGrid w:val="0"/>
        </w:rPr>
        <w:t>Test Purpose and Environment</w:t>
      </w:r>
      <w:r>
        <w:tab/>
        <w:t>1939</w:t>
      </w:r>
    </w:p>
    <w:p w14:paraId="24A4732B" w14:textId="77777777" w:rsidR="007059ED" w:rsidRDefault="007059ED">
      <w:pPr>
        <w:pStyle w:val="TOC4"/>
        <w:rPr>
          <w:rFonts w:asciiTheme="minorHAnsi" w:eastAsiaTheme="minorEastAsia" w:hAnsiTheme="minorHAnsi" w:cstheme="minorBidi"/>
          <w:sz w:val="22"/>
          <w:szCs w:val="22"/>
        </w:rPr>
      </w:pPr>
      <w:r w:rsidRPr="00AE6739">
        <w:rPr>
          <w:snapToGrid w:val="0"/>
        </w:rPr>
        <w:t>A.8.4.14.2</w:t>
      </w:r>
      <w:r>
        <w:rPr>
          <w:rFonts w:asciiTheme="minorHAnsi" w:eastAsiaTheme="minorEastAsia" w:hAnsiTheme="minorHAnsi" w:cstheme="minorBidi"/>
          <w:sz w:val="22"/>
          <w:szCs w:val="22"/>
        </w:rPr>
        <w:tab/>
      </w:r>
      <w:r w:rsidRPr="00AE6739">
        <w:rPr>
          <w:snapToGrid w:val="0"/>
        </w:rPr>
        <w:t>Test Requirement</w:t>
      </w:r>
      <w:r>
        <w:tab/>
        <w:t>1941</w:t>
      </w:r>
    </w:p>
    <w:p w14:paraId="53E2F17E" w14:textId="77777777" w:rsidR="007059ED" w:rsidRDefault="007059ED">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44574371" w14:textId="77777777" w:rsidR="007059ED" w:rsidRDefault="007059ED">
      <w:pPr>
        <w:pStyle w:val="TOC4"/>
        <w:rPr>
          <w:rFonts w:asciiTheme="minorHAnsi" w:eastAsiaTheme="minorEastAsia" w:hAnsiTheme="minorHAnsi" w:cstheme="minorBidi"/>
          <w:sz w:val="22"/>
          <w:szCs w:val="22"/>
        </w:rPr>
      </w:pPr>
      <w:r w:rsidRPr="00AE6739">
        <w:rPr>
          <w:snapToGrid w:val="0"/>
        </w:rPr>
        <w:t>A.8.4.15.1</w:t>
      </w:r>
      <w:r>
        <w:rPr>
          <w:rFonts w:asciiTheme="minorHAnsi" w:eastAsiaTheme="minorEastAsia" w:hAnsiTheme="minorHAnsi" w:cstheme="minorBidi"/>
          <w:sz w:val="22"/>
          <w:szCs w:val="22"/>
        </w:rPr>
        <w:tab/>
      </w:r>
      <w:r w:rsidRPr="00AE6739">
        <w:rPr>
          <w:snapToGrid w:val="0"/>
        </w:rPr>
        <w:t>Test Purpose and Environment</w:t>
      </w:r>
      <w:r>
        <w:tab/>
        <w:t>1941</w:t>
      </w:r>
    </w:p>
    <w:p w14:paraId="62C329A1" w14:textId="77777777" w:rsidR="007059ED" w:rsidRDefault="007059ED">
      <w:pPr>
        <w:pStyle w:val="TOC4"/>
        <w:rPr>
          <w:rFonts w:asciiTheme="minorHAnsi" w:eastAsiaTheme="minorEastAsia" w:hAnsiTheme="minorHAnsi" w:cstheme="minorBidi"/>
          <w:sz w:val="22"/>
          <w:szCs w:val="22"/>
        </w:rPr>
      </w:pPr>
      <w:r w:rsidRPr="00AE6739">
        <w:rPr>
          <w:snapToGrid w:val="0"/>
        </w:rPr>
        <w:t>A.8.4.15.2</w:t>
      </w:r>
      <w:r>
        <w:rPr>
          <w:rFonts w:asciiTheme="minorHAnsi" w:eastAsiaTheme="minorEastAsia" w:hAnsiTheme="minorHAnsi" w:cstheme="minorBidi"/>
          <w:sz w:val="22"/>
          <w:szCs w:val="22"/>
        </w:rPr>
        <w:tab/>
      </w:r>
      <w:r w:rsidRPr="00AE6739">
        <w:rPr>
          <w:snapToGrid w:val="0"/>
        </w:rPr>
        <w:t>Test Requirement</w:t>
      </w:r>
      <w:r>
        <w:tab/>
        <w:t>1944</w:t>
      </w:r>
    </w:p>
    <w:p w14:paraId="7420EEAF" w14:textId="77777777" w:rsidR="007059ED" w:rsidRDefault="007059ED">
      <w:pPr>
        <w:pStyle w:val="TOC2"/>
        <w:rPr>
          <w:rFonts w:asciiTheme="minorHAnsi" w:eastAsiaTheme="minorEastAsia" w:hAnsiTheme="minorHAnsi" w:cstheme="minorBidi"/>
          <w:sz w:val="22"/>
          <w:szCs w:val="22"/>
        </w:rPr>
      </w:pPr>
      <w:r w:rsidRPr="00AE6739">
        <w:rPr>
          <w:lang w:val="sv-SE"/>
        </w:rPr>
        <w:t>A.8.5</w:t>
      </w:r>
      <w:r>
        <w:rPr>
          <w:rFonts w:asciiTheme="minorHAnsi" w:eastAsiaTheme="minorEastAsia" w:hAnsiTheme="minorHAnsi" w:cstheme="minorBidi"/>
          <w:sz w:val="22"/>
          <w:szCs w:val="22"/>
        </w:rPr>
        <w:tab/>
      </w:r>
      <w:r w:rsidRPr="00AE6739">
        <w:rPr>
          <w:lang w:val="sv-SE"/>
        </w:rPr>
        <w:t>E-UTRAN FDD - UTRAN FDD Measurements</w:t>
      </w:r>
      <w:r>
        <w:tab/>
        <w:t>1944</w:t>
      </w:r>
    </w:p>
    <w:p w14:paraId="2E71B0AD" w14:textId="77777777" w:rsidR="007059ED" w:rsidRDefault="007059ED">
      <w:pPr>
        <w:pStyle w:val="TOC3"/>
        <w:rPr>
          <w:rFonts w:asciiTheme="minorHAnsi" w:eastAsiaTheme="minorEastAsia" w:hAnsiTheme="minorHAnsi" w:cstheme="minorBidi"/>
          <w:sz w:val="22"/>
          <w:szCs w:val="22"/>
        </w:rPr>
      </w:pPr>
      <w:r w:rsidRPr="00AE6739">
        <w:rPr>
          <w:rFonts w:cs="v4.2.0"/>
        </w:rPr>
        <w:t>A.8.5.1</w:t>
      </w:r>
      <w:r>
        <w:rPr>
          <w:rFonts w:asciiTheme="minorHAnsi" w:eastAsiaTheme="minorEastAsia" w:hAnsiTheme="minorHAnsi" w:cstheme="minorBidi"/>
          <w:sz w:val="22"/>
          <w:szCs w:val="22"/>
        </w:rPr>
        <w:tab/>
      </w:r>
      <w:r w:rsidRPr="00AE6739">
        <w:rPr>
          <w:rFonts w:cs="v4.2.0"/>
        </w:rPr>
        <w:t>E-UTRAN FDD - UTRAN FDD event triggered reporting under fading propagation conditions</w:t>
      </w:r>
      <w:r>
        <w:tab/>
        <w:t>1944</w:t>
      </w:r>
    </w:p>
    <w:p w14:paraId="5A93B57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A.8.5.1.1</w:t>
      </w:r>
      <w:r>
        <w:rPr>
          <w:rFonts w:asciiTheme="minorHAnsi" w:eastAsiaTheme="minorEastAsia" w:hAnsiTheme="minorHAnsi" w:cstheme="minorBidi"/>
          <w:sz w:val="22"/>
          <w:szCs w:val="22"/>
        </w:rPr>
        <w:tab/>
      </w:r>
      <w:r w:rsidRPr="00AE6739">
        <w:rPr>
          <w:rFonts w:cs="v4.2.0"/>
          <w:snapToGrid w:val="0"/>
        </w:rPr>
        <w:t>Test Purpose and Environment</w:t>
      </w:r>
      <w:r>
        <w:tab/>
        <w:t>1944</w:t>
      </w:r>
    </w:p>
    <w:p w14:paraId="6FA651A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A.8.5.1.2</w:t>
      </w:r>
      <w:r>
        <w:rPr>
          <w:rFonts w:asciiTheme="minorHAnsi" w:eastAsiaTheme="minorEastAsia" w:hAnsiTheme="minorHAnsi" w:cstheme="minorBidi"/>
          <w:sz w:val="22"/>
          <w:szCs w:val="22"/>
        </w:rPr>
        <w:tab/>
      </w:r>
      <w:r w:rsidRPr="00AE6739">
        <w:rPr>
          <w:rFonts w:cs="v4.2.0"/>
          <w:snapToGrid w:val="0"/>
        </w:rPr>
        <w:t>Test Requirements</w:t>
      </w:r>
      <w:r>
        <w:tab/>
        <w:t>1946</w:t>
      </w:r>
    </w:p>
    <w:p w14:paraId="5A984ECF" w14:textId="77777777" w:rsidR="007059ED" w:rsidRDefault="007059ED">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201449D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A.8.5.2.1</w:t>
      </w:r>
      <w:r>
        <w:rPr>
          <w:rFonts w:asciiTheme="minorHAnsi" w:eastAsiaTheme="minorEastAsia" w:hAnsiTheme="minorHAnsi" w:cstheme="minorBidi"/>
          <w:sz w:val="22"/>
          <w:szCs w:val="22"/>
        </w:rPr>
        <w:tab/>
      </w:r>
      <w:r w:rsidRPr="00AE6739">
        <w:rPr>
          <w:rFonts w:cs="v4.2.0"/>
          <w:snapToGrid w:val="0"/>
        </w:rPr>
        <w:t>Test Purpose and Environment</w:t>
      </w:r>
      <w:r>
        <w:tab/>
        <w:t>1946</w:t>
      </w:r>
    </w:p>
    <w:p w14:paraId="4562AE5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A.8.5.2.2</w:t>
      </w:r>
      <w:r>
        <w:rPr>
          <w:rFonts w:asciiTheme="minorHAnsi" w:eastAsiaTheme="minorEastAsia" w:hAnsiTheme="minorHAnsi" w:cstheme="minorBidi"/>
          <w:sz w:val="22"/>
          <w:szCs w:val="22"/>
        </w:rPr>
        <w:tab/>
      </w:r>
      <w:r w:rsidRPr="00AE6739">
        <w:rPr>
          <w:rFonts w:cs="v4.2.0"/>
          <w:snapToGrid w:val="0"/>
        </w:rPr>
        <w:t>Test Requirements</w:t>
      </w:r>
      <w:r>
        <w:tab/>
        <w:t>1948</w:t>
      </w:r>
    </w:p>
    <w:p w14:paraId="75C79154" w14:textId="77777777" w:rsidR="007059ED" w:rsidRDefault="007059ED">
      <w:pPr>
        <w:pStyle w:val="TOC3"/>
        <w:rPr>
          <w:rFonts w:asciiTheme="minorHAnsi" w:eastAsiaTheme="minorEastAsia" w:hAnsiTheme="minorHAnsi" w:cstheme="minorBidi"/>
          <w:sz w:val="22"/>
          <w:szCs w:val="22"/>
        </w:rPr>
      </w:pPr>
      <w:r w:rsidRPr="00AE6739">
        <w:rPr>
          <w:rFonts w:cs="v4.2.0"/>
        </w:rPr>
        <w:t>A.8.5.3</w:t>
      </w:r>
      <w:r>
        <w:rPr>
          <w:rFonts w:asciiTheme="minorHAnsi" w:eastAsiaTheme="minorEastAsia" w:hAnsiTheme="minorHAnsi" w:cstheme="minorBidi"/>
          <w:sz w:val="22"/>
          <w:szCs w:val="22"/>
        </w:rPr>
        <w:tab/>
      </w:r>
      <w:r w:rsidRPr="00AE6739">
        <w:rPr>
          <w:rFonts w:cs="v4.2.0"/>
        </w:rPr>
        <w:t>E-UTRAN FDD-UTRAN FDD event triggered reporting when DRX is used under fading propagation conditions</w:t>
      </w:r>
      <w:r>
        <w:tab/>
        <w:t>1948</w:t>
      </w:r>
    </w:p>
    <w:p w14:paraId="041F2D2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A.8.5.3.1</w:t>
      </w:r>
      <w:r>
        <w:rPr>
          <w:rFonts w:asciiTheme="minorHAnsi" w:eastAsiaTheme="minorEastAsia" w:hAnsiTheme="minorHAnsi" w:cstheme="minorBidi"/>
          <w:sz w:val="22"/>
          <w:szCs w:val="22"/>
        </w:rPr>
        <w:tab/>
      </w:r>
      <w:r w:rsidRPr="00AE6739">
        <w:rPr>
          <w:rFonts w:cs="v4.2.0"/>
          <w:snapToGrid w:val="0"/>
        </w:rPr>
        <w:t>Test Purpose and Environment</w:t>
      </w:r>
      <w:r>
        <w:tab/>
        <w:t>1948</w:t>
      </w:r>
    </w:p>
    <w:p w14:paraId="3B1482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A.8.5.3.2</w:t>
      </w:r>
      <w:r>
        <w:rPr>
          <w:rFonts w:asciiTheme="minorHAnsi" w:eastAsiaTheme="minorEastAsia" w:hAnsiTheme="minorHAnsi" w:cstheme="minorBidi"/>
          <w:sz w:val="22"/>
          <w:szCs w:val="22"/>
        </w:rPr>
        <w:tab/>
      </w:r>
      <w:r w:rsidRPr="00AE6739">
        <w:rPr>
          <w:rFonts w:cs="v4.2.0"/>
          <w:snapToGrid w:val="0"/>
        </w:rPr>
        <w:t>Test Requirements</w:t>
      </w:r>
      <w:r>
        <w:tab/>
        <w:t>1951</w:t>
      </w:r>
    </w:p>
    <w:p w14:paraId="1CE2CEFF" w14:textId="77777777" w:rsidR="007059ED" w:rsidRDefault="007059ED">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442BD4F1" w14:textId="77777777" w:rsidR="007059ED" w:rsidRDefault="007059ED">
      <w:pPr>
        <w:pStyle w:val="TOC4"/>
        <w:rPr>
          <w:rFonts w:asciiTheme="minorHAnsi" w:eastAsiaTheme="minorEastAsia" w:hAnsiTheme="minorHAnsi" w:cstheme="minorBidi"/>
          <w:sz w:val="22"/>
          <w:szCs w:val="22"/>
        </w:rPr>
      </w:pPr>
      <w:r w:rsidRPr="00AE6739">
        <w:rPr>
          <w:snapToGrid w:val="0"/>
        </w:rPr>
        <w:t>A.8.5.4.1</w:t>
      </w:r>
      <w:r>
        <w:rPr>
          <w:rFonts w:asciiTheme="minorHAnsi" w:eastAsiaTheme="minorEastAsia" w:hAnsiTheme="minorHAnsi" w:cstheme="minorBidi"/>
          <w:sz w:val="22"/>
          <w:szCs w:val="22"/>
        </w:rPr>
        <w:tab/>
      </w:r>
      <w:r w:rsidRPr="00AE6739">
        <w:rPr>
          <w:snapToGrid w:val="0"/>
        </w:rPr>
        <w:t>Test Purpose and Environment</w:t>
      </w:r>
      <w:r>
        <w:tab/>
        <w:t>1951</w:t>
      </w:r>
    </w:p>
    <w:p w14:paraId="60950641" w14:textId="77777777" w:rsidR="007059ED" w:rsidRDefault="007059ED">
      <w:pPr>
        <w:pStyle w:val="TOC4"/>
        <w:rPr>
          <w:rFonts w:asciiTheme="minorHAnsi" w:eastAsiaTheme="minorEastAsia" w:hAnsiTheme="minorHAnsi" w:cstheme="minorBidi"/>
          <w:sz w:val="22"/>
          <w:szCs w:val="22"/>
        </w:rPr>
      </w:pPr>
      <w:r w:rsidRPr="00AE6739">
        <w:rPr>
          <w:snapToGrid w:val="0"/>
        </w:rPr>
        <w:t>A.8.5.4.2</w:t>
      </w:r>
      <w:r>
        <w:rPr>
          <w:rFonts w:asciiTheme="minorHAnsi" w:eastAsiaTheme="minorEastAsia" w:hAnsiTheme="minorHAnsi" w:cstheme="minorBidi"/>
          <w:sz w:val="22"/>
          <w:szCs w:val="22"/>
        </w:rPr>
        <w:tab/>
      </w:r>
      <w:r w:rsidRPr="00AE6739">
        <w:rPr>
          <w:snapToGrid w:val="0"/>
        </w:rPr>
        <w:t>Test Requirements</w:t>
      </w:r>
      <w:r>
        <w:tab/>
        <w:t>1953</w:t>
      </w:r>
    </w:p>
    <w:p w14:paraId="501DCA3F" w14:textId="77777777" w:rsidR="007059ED" w:rsidRDefault="007059ED">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21E4BC8A"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1953</w:t>
      </w:r>
    </w:p>
    <w:p w14:paraId="5F21B1F4"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1956</w:t>
      </w:r>
    </w:p>
    <w:p w14:paraId="2AB4C3D8" w14:textId="77777777" w:rsidR="007059ED" w:rsidRDefault="007059ED">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73CA0604" w14:textId="77777777" w:rsidR="007059ED" w:rsidRDefault="007059ED">
      <w:pPr>
        <w:pStyle w:val="TOC4"/>
        <w:rPr>
          <w:rFonts w:asciiTheme="minorHAnsi" w:eastAsiaTheme="minorEastAsia" w:hAnsiTheme="minorHAnsi" w:cstheme="minorBidi"/>
          <w:sz w:val="22"/>
          <w:szCs w:val="22"/>
        </w:rPr>
      </w:pPr>
      <w:r w:rsidRPr="00AE6739">
        <w:rPr>
          <w:snapToGrid w:val="0"/>
        </w:rPr>
        <w:t>A.8.5.6.1</w:t>
      </w:r>
      <w:r>
        <w:rPr>
          <w:rFonts w:asciiTheme="minorHAnsi" w:eastAsiaTheme="minorEastAsia" w:hAnsiTheme="minorHAnsi" w:cstheme="minorBidi"/>
          <w:sz w:val="22"/>
          <w:szCs w:val="22"/>
        </w:rPr>
        <w:tab/>
      </w:r>
      <w:r w:rsidRPr="00AE6739">
        <w:rPr>
          <w:snapToGrid w:val="0"/>
        </w:rPr>
        <w:t>Test Purpose and Environment</w:t>
      </w:r>
      <w:r>
        <w:tab/>
        <w:t>1956</w:t>
      </w:r>
    </w:p>
    <w:p w14:paraId="2855AB69" w14:textId="77777777" w:rsidR="007059ED" w:rsidRDefault="007059ED">
      <w:pPr>
        <w:pStyle w:val="TOC4"/>
        <w:rPr>
          <w:rFonts w:asciiTheme="minorHAnsi" w:eastAsiaTheme="minorEastAsia" w:hAnsiTheme="minorHAnsi" w:cstheme="minorBidi"/>
          <w:sz w:val="22"/>
          <w:szCs w:val="22"/>
        </w:rPr>
      </w:pPr>
      <w:r w:rsidRPr="00AE6739">
        <w:rPr>
          <w:snapToGrid w:val="0"/>
        </w:rPr>
        <w:t>A.8.5.6.2</w:t>
      </w:r>
      <w:r>
        <w:rPr>
          <w:rFonts w:asciiTheme="minorHAnsi" w:eastAsiaTheme="minorEastAsia" w:hAnsiTheme="minorHAnsi" w:cstheme="minorBidi"/>
          <w:sz w:val="22"/>
          <w:szCs w:val="22"/>
        </w:rPr>
        <w:tab/>
      </w:r>
      <w:r w:rsidRPr="00AE6739">
        <w:rPr>
          <w:snapToGrid w:val="0"/>
        </w:rPr>
        <w:t>Test Requirements</w:t>
      </w:r>
      <w:r>
        <w:tab/>
        <w:t>1957</w:t>
      </w:r>
    </w:p>
    <w:p w14:paraId="799D9A9B" w14:textId="77777777" w:rsidR="007059ED" w:rsidRDefault="007059ED">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2E4126BE" w14:textId="77777777" w:rsidR="007059ED" w:rsidRDefault="007059ED">
      <w:pPr>
        <w:pStyle w:val="TOC4"/>
        <w:rPr>
          <w:rFonts w:asciiTheme="minorHAnsi" w:eastAsiaTheme="minorEastAsia" w:hAnsiTheme="minorHAnsi" w:cstheme="minorBidi"/>
          <w:sz w:val="22"/>
          <w:szCs w:val="22"/>
        </w:rPr>
      </w:pPr>
      <w:r w:rsidRPr="00AE6739">
        <w:rPr>
          <w:snapToGrid w:val="0"/>
        </w:rPr>
        <w:t>A.8.5.7.1</w:t>
      </w:r>
      <w:r>
        <w:rPr>
          <w:rFonts w:asciiTheme="minorHAnsi" w:eastAsiaTheme="minorEastAsia" w:hAnsiTheme="minorHAnsi" w:cstheme="minorBidi"/>
          <w:sz w:val="22"/>
          <w:szCs w:val="22"/>
        </w:rPr>
        <w:tab/>
      </w:r>
      <w:r w:rsidRPr="00AE6739">
        <w:rPr>
          <w:snapToGrid w:val="0"/>
        </w:rPr>
        <w:t>Test Purpose and Environment</w:t>
      </w:r>
      <w:r>
        <w:tab/>
        <w:t>1958</w:t>
      </w:r>
    </w:p>
    <w:p w14:paraId="1478195F" w14:textId="77777777" w:rsidR="007059ED" w:rsidRDefault="007059ED">
      <w:pPr>
        <w:pStyle w:val="TOC4"/>
        <w:rPr>
          <w:rFonts w:asciiTheme="minorHAnsi" w:eastAsiaTheme="minorEastAsia" w:hAnsiTheme="minorHAnsi" w:cstheme="minorBidi"/>
          <w:sz w:val="22"/>
          <w:szCs w:val="22"/>
        </w:rPr>
      </w:pPr>
      <w:r w:rsidRPr="00AE6739">
        <w:rPr>
          <w:snapToGrid w:val="0"/>
        </w:rPr>
        <w:t>A.8.5.7.2</w:t>
      </w:r>
      <w:r>
        <w:rPr>
          <w:rFonts w:asciiTheme="minorHAnsi" w:eastAsiaTheme="minorEastAsia" w:hAnsiTheme="minorHAnsi" w:cstheme="minorBidi"/>
          <w:sz w:val="22"/>
          <w:szCs w:val="22"/>
        </w:rPr>
        <w:tab/>
      </w:r>
      <w:r w:rsidRPr="00AE6739">
        <w:rPr>
          <w:snapToGrid w:val="0"/>
        </w:rPr>
        <w:t>Test Requirements</w:t>
      </w:r>
      <w:r>
        <w:tab/>
        <w:t>1958</w:t>
      </w:r>
    </w:p>
    <w:p w14:paraId="5E721CE3" w14:textId="77777777" w:rsidR="007059ED" w:rsidRDefault="007059ED">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5ACB2653" w14:textId="77777777" w:rsidR="007059ED" w:rsidRDefault="007059ED">
      <w:pPr>
        <w:pStyle w:val="TOC4"/>
        <w:rPr>
          <w:rFonts w:asciiTheme="minorHAnsi" w:eastAsiaTheme="minorEastAsia" w:hAnsiTheme="minorHAnsi" w:cstheme="minorBidi"/>
          <w:sz w:val="22"/>
          <w:szCs w:val="22"/>
        </w:rPr>
      </w:pPr>
      <w:r w:rsidRPr="00AE6739">
        <w:rPr>
          <w:snapToGrid w:val="0"/>
        </w:rPr>
        <w:t>A.8.5.8.1</w:t>
      </w:r>
      <w:r>
        <w:rPr>
          <w:rFonts w:asciiTheme="minorHAnsi" w:eastAsiaTheme="minorEastAsia" w:hAnsiTheme="minorHAnsi" w:cstheme="minorBidi"/>
          <w:sz w:val="22"/>
          <w:szCs w:val="22"/>
        </w:rPr>
        <w:tab/>
      </w:r>
      <w:r w:rsidRPr="00AE6739">
        <w:rPr>
          <w:snapToGrid w:val="0"/>
        </w:rPr>
        <w:t>Test Purpose and Environment</w:t>
      </w:r>
      <w:r>
        <w:tab/>
        <w:t>1958</w:t>
      </w:r>
    </w:p>
    <w:p w14:paraId="3E8A33A4" w14:textId="77777777" w:rsidR="007059ED" w:rsidRDefault="007059ED">
      <w:pPr>
        <w:pStyle w:val="TOC4"/>
        <w:rPr>
          <w:rFonts w:asciiTheme="minorHAnsi" w:eastAsiaTheme="minorEastAsia" w:hAnsiTheme="minorHAnsi" w:cstheme="minorBidi"/>
          <w:sz w:val="22"/>
          <w:szCs w:val="22"/>
        </w:rPr>
      </w:pPr>
      <w:r w:rsidRPr="00AE6739">
        <w:rPr>
          <w:snapToGrid w:val="0"/>
        </w:rPr>
        <w:t>A.8.5.8.2</w:t>
      </w:r>
      <w:r>
        <w:rPr>
          <w:rFonts w:asciiTheme="minorHAnsi" w:eastAsiaTheme="minorEastAsia" w:hAnsiTheme="minorHAnsi" w:cstheme="minorBidi"/>
          <w:sz w:val="22"/>
          <w:szCs w:val="22"/>
        </w:rPr>
        <w:tab/>
      </w:r>
      <w:r w:rsidRPr="00AE6739">
        <w:rPr>
          <w:snapToGrid w:val="0"/>
        </w:rPr>
        <w:t>Test Requirements</w:t>
      </w:r>
      <w:r>
        <w:tab/>
        <w:t>1961</w:t>
      </w:r>
    </w:p>
    <w:p w14:paraId="56EBED39" w14:textId="77777777" w:rsidR="007059ED" w:rsidRDefault="007059ED">
      <w:pPr>
        <w:pStyle w:val="TOC2"/>
        <w:rPr>
          <w:rFonts w:asciiTheme="minorHAnsi" w:eastAsiaTheme="minorEastAsia" w:hAnsiTheme="minorHAnsi" w:cstheme="minorBidi"/>
          <w:sz w:val="22"/>
          <w:szCs w:val="22"/>
        </w:rPr>
      </w:pPr>
      <w:r w:rsidRPr="00AE6739">
        <w:rPr>
          <w:lang w:val="sv-SE"/>
        </w:rPr>
        <w:t>A.8.6</w:t>
      </w:r>
      <w:r>
        <w:rPr>
          <w:rFonts w:asciiTheme="minorHAnsi" w:eastAsiaTheme="minorEastAsia" w:hAnsiTheme="minorHAnsi" w:cstheme="minorBidi"/>
          <w:sz w:val="22"/>
          <w:szCs w:val="22"/>
        </w:rPr>
        <w:tab/>
      </w:r>
      <w:r w:rsidRPr="00AE6739">
        <w:rPr>
          <w:lang w:val="sv-SE"/>
        </w:rPr>
        <w:t>E-UTRAN TDD - UTRAN FDD Measurements</w:t>
      </w:r>
      <w:r>
        <w:tab/>
        <w:t>1961</w:t>
      </w:r>
    </w:p>
    <w:p w14:paraId="33F88AF6" w14:textId="77777777" w:rsidR="007059ED" w:rsidRDefault="007059ED">
      <w:pPr>
        <w:pStyle w:val="TOC3"/>
        <w:rPr>
          <w:rFonts w:asciiTheme="minorHAnsi" w:eastAsiaTheme="minorEastAsia" w:hAnsiTheme="minorHAnsi" w:cstheme="minorBidi"/>
          <w:sz w:val="22"/>
          <w:szCs w:val="22"/>
        </w:rPr>
      </w:pPr>
      <w:r w:rsidRPr="00AE6739">
        <w:rPr>
          <w:rFonts w:cs="v4.2.0"/>
        </w:rPr>
        <w:t>A.8.6.1</w:t>
      </w:r>
      <w:r>
        <w:rPr>
          <w:rFonts w:asciiTheme="minorHAnsi" w:eastAsiaTheme="minorEastAsia" w:hAnsiTheme="minorHAnsi" w:cstheme="minorBidi"/>
          <w:sz w:val="22"/>
          <w:szCs w:val="22"/>
        </w:rPr>
        <w:tab/>
      </w:r>
      <w:r w:rsidRPr="00AE6739">
        <w:rPr>
          <w:rFonts w:cs="v4.2.0"/>
        </w:rPr>
        <w:t>E-UTRAN TDD - UTRAN FDD event triggered reporting under fading propagation conditions</w:t>
      </w:r>
      <w:r>
        <w:tab/>
        <w:t>1961</w:t>
      </w:r>
    </w:p>
    <w:p w14:paraId="60F7BE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A.8.6.1.1</w:t>
      </w:r>
      <w:r>
        <w:rPr>
          <w:rFonts w:asciiTheme="minorHAnsi" w:eastAsiaTheme="minorEastAsia" w:hAnsiTheme="minorHAnsi" w:cstheme="minorBidi"/>
          <w:sz w:val="22"/>
          <w:szCs w:val="22"/>
        </w:rPr>
        <w:tab/>
      </w:r>
      <w:r w:rsidRPr="00AE6739">
        <w:rPr>
          <w:rFonts w:cs="v4.2.0"/>
          <w:snapToGrid w:val="0"/>
        </w:rPr>
        <w:t>Test Purpose and Environment</w:t>
      </w:r>
      <w:r>
        <w:tab/>
        <w:t>1961</w:t>
      </w:r>
    </w:p>
    <w:p w14:paraId="1B4F86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A.8.6.1.2</w:t>
      </w:r>
      <w:r>
        <w:rPr>
          <w:rFonts w:asciiTheme="minorHAnsi" w:eastAsiaTheme="minorEastAsia" w:hAnsiTheme="minorHAnsi" w:cstheme="minorBidi"/>
          <w:sz w:val="22"/>
          <w:szCs w:val="22"/>
        </w:rPr>
        <w:tab/>
      </w:r>
      <w:r w:rsidRPr="00AE6739">
        <w:rPr>
          <w:rFonts w:cs="v4.2.0"/>
          <w:snapToGrid w:val="0"/>
        </w:rPr>
        <w:t>Test Requirements</w:t>
      </w:r>
      <w:r>
        <w:tab/>
        <w:t>1963</w:t>
      </w:r>
    </w:p>
    <w:p w14:paraId="54DD23A1" w14:textId="77777777" w:rsidR="007059ED" w:rsidRDefault="007059ED">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42ACB90C"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w:t>
      </w:r>
      <w:r w:rsidRPr="00AE6739">
        <w:rPr>
          <w:snapToGrid w:val="0"/>
        </w:rPr>
        <w:t>.</w:t>
      </w:r>
      <w:r w:rsidRPr="00AE6739">
        <w:rPr>
          <w:snapToGrid w:val="0"/>
          <w:lang w:eastAsia="zh-CN"/>
        </w:rPr>
        <w:t>2</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1963</w:t>
      </w:r>
    </w:p>
    <w:p w14:paraId="7743C7DD"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1966</w:t>
      </w:r>
    </w:p>
    <w:p w14:paraId="7E576690" w14:textId="77777777" w:rsidR="007059ED" w:rsidRDefault="007059ED">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7A06971F" w14:textId="77777777" w:rsidR="007059ED" w:rsidRDefault="007059ED">
      <w:pPr>
        <w:pStyle w:val="TOC4"/>
        <w:rPr>
          <w:rFonts w:asciiTheme="minorHAnsi" w:eastAsiaTheme="minorEastAsia" w:hAnsiTheme="minorHAnsi" w:cstheme="minorBidi"/>
          <w:sz w:val="22"/>
          <w:szCs w:val="22"/>
        </w:rPr>
      </w:pPr>
      <w:r w:rsidRPr="00AE6739">
        <w:rPr>
          <w:snapToGrid w:val="0"/>
        </w:rPr>
        <w:t>A.8.6.3.1</w:t>
      </w:r>
      <w:r>
        <w:rPr>
          <w:rFonts w:asciiTheme="minorHAnsi" w:eastAsiaTheme="minorEastAsia" w:hAnsiTheme="minorHAnsi" w:cstheme="minorBidi"/>
          <w:sz w:val="22"/>
          <w:szCs w:val="22"/>
        </w:rPr>
        <w:tab/>
      </w:r>
      <w:r w:rsidRPr="00AE6739">
        <w:rPr>
          <w:snapToGrid w:val="0"/>
        </w:rPr>
        <w:t>Test Purpose and Environment</w:t>
      </w:r>
      <w:r>
        <w:tab/>
        <w:t>1966</w:t>
      </w:r>
    </w:p>
    <w:p w14:paraId="69E0875B" w14:textId="77777777" w:rsidR="007059ED" w:rsidRDefault="007059ED">
      <w:pPr>
        <w:pStyle w:val="TOC4"/>
        <w:rPr>
          <w:rFonts w:asciiTheme="minorHAnsi" w:eastAsiaTheme="minorEastAsia" w:hAnsiTheme="minorHAnsi" w:cstheme="minorBidi"/>
          <w:sz w:val="22"/>
          <w:szCs w:val="22"/>
        </w:rPr>
      </w:pPr>
      <w:r w:rsidRPr="00AE6739">
        <w:rPr>
          <w:snapToGrid w:val="0"/>
        </w:rPr>
        <w:t>A.8.6.3.2</w:t>
      </w:r>
      <w:r>
        <w:rPr>
          <w:rFonts w:asciiTheme="minorHAnsi" w:eastAsiaTheme="minorEastAsia" w:hAnsiTheme="minorHAnsi" w:cstheme="minorBidi"/>
          <w:sz w:val="22"/>
          <w:szCs w:val="22"/>
        </w:rPr>
        <w:tab/>
      </w:r>
      <w:r w:rsidRPr="00AE6739">
        <w:rPr>
          <w:snapToGrid w:val="0"/>
        </w:rPr>
        <w:t>Test Requirements</w:t>
      </w:r>
      <w:r>
        <w:tab/>
        <w:t>1969</w:t>
      </w:r>
    </w:p>
    <w:p w14:paraId="65B59B14" w14:textId="77777777" w:rsidR="007059ED" w:rsidRDefault="007059ED">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030B3320"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w:t>
      </w:r>
      <w:r w:rsidRPr="00AE6739">
        <w:rPr>
          <w:rFonts w:cs="v4.2.0"/>
          <w:lang w:eastAsia="zh-CN"/>
        </w:rPr>
        <w:t>1</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TDD to UTRA</w:t>
      </w:r>
      <w:r w:rsidRPr="00AE6739">
        <w:rPr>
          <w:rFonts w:cs="v4.2.0"/>
          <w:lang w:eastAsia="zh-CN"/>
        </w:rPr>
        <w:t>N</w:t>
      </w:r>
      <w:r w:rsidRPr="00AE6739">
        <w:rPr>
          <w:rFonts w:cs="v4.2.0"/>
        </w:rPr>
        <w:t xml:space="preserve"> TDD cell search under fading propagation conditions</w:t>
      </w:r>
      <w:r>
        <w:tab/>
        <w:t>1969</w:t>
      </w:r>
    </w:p>
    <w:p w14:paraId="5FB4F278"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w:t>
      </w:r>
      <w:r>
        <w:rPr>
          <w:rFonts w:asciiTheme="minorHAnsi" w:eastAsiaTheme="minorEastAsia" w:hAnsiTheme="minorHAnsi" w:cstheme="minorBidi"/>
          <w:sz w:val="22"/>
          <w:szCs w:val="22"/>
        </w:rPr>
        <w:tab/>
      </w:r>
      <w:r w:rsidRPr="00AE6739">
        <w:rPr>
          <w:rFonts w:cs="v4.2.0"/>
        </w:rPr>
        <w:t>Test Purpose and Environment</w:t>
      </w:r>
      <w:r>
        <w:tab/>
        <w:t>1969</w:t>
      </w:r>
    </w:p>
    <w:p w14:paraId="3BC6C701"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.1.1.1</w:t>
      </w:r>
      <w:r>
        <w:rPr>
          <w:rFonts w:asciiTheme="minorHAnsi" w:eastAsiaTheme="minorEastAsia" w:hAnsiTheme="minorHAnsi" w:cstheme="minorBidi"/>
          <w:sz w:val="22"/>
          <w:szCs w:val="22"/>
        </w:rPr>
        <w:tab/>
      </w:r>
      <w:r w:rsidRPr="00AE6739">
        <w:rPr>
          <w:rFonts w:cs="v4.2.0"/>
        </w:rPr>
        <w:t>Void</w:t>
      </w:r>
      <w:r>
        <w:tab/>
        <w:t>1969</w:t>
      </w:r>
    </w:p>
    <w:p w14:paraId="53CD40F0" w14:textId="77777777" w:rsidR="007059ED" w:rsidRDefault="007059ED">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04410D49" w14:textId="77777777" w:rsidR="007059ED" w:rsidRDefault="007059ED">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4EA751AE"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.1.2</w:t>
      </w:r>
      <w:r>
        <w:rPr>
          <w:rFonts w:asciiTheme="minorHAnsi" w:eastAsiaTheme="minorEastAsia" w:hAnsiTheme="minorHAnsi" w:cstheme="minorBidi"/>
          <w:sz w:val="22"/>
          <w:szCs w:val="22"/>
        </w:rPr>
        <w:tab/>
      </w:r>
      <w:r w:rsidRPr="00AE6739">
        <w:rPr>
          <w:rFonts w:cs="v4.2.0"/>
        </w:rPr>
        <w:t>Test Requirements</w:t>
      </w:r>
      <w:r>
        <w:tab/>
        <w:t>1971</w:t>
      </w:r>
    </w:p>
    <w:p w14:paraId="03F567D7"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rsidRPr="00AE6739">
        <w:rPr>
          <w:rFonts w:cs="v4.2.0"/>
        </w:rPr>
        <w:t>Void</w:t>
      </w:r>
      <w:r>
        <w:tab/>
        <w:t>1971</w:t>
      </w:r>
    </w:p>
    <w:p w14:paraId="789D5E98" w14:textId="77777777" w:rsidR="007059ED" w:rsidRDefault="007059ED">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4842F5F6"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w:t>
      </w:r>
      <w:r w:rsidRPr="00AE6739">
        <w:rPr>
          <w:rFonts w:cs="v4.2.0"/>
          <w:lang w:eastAsia="zh-CN"/>
        </w:rPr>
        <w:t>3</w:t>
      </w:r>
      <w:r>
        <w:rPr>
          <w:rFonts w:asciiTheme="minorHAnsi" w:eastAsiaTheme="minorEastAsia" w:hAnsiTheme="minorHAnsi" w:cstheme="minorBidi"/>
          <w:sz w:val="22"/>
          <w:szCs w:val="22"/>
        </w:rPr>
        <w:tab/>
      </w:r>
      <w:r w:rsidRPr="00AE6739">
        <w:rPr>
          <w:rFonts w:cs="v4.2.0"/>
          <w:lang w:eastAsia="zh-CN"/>
        </w:rPr>
        <w:t>Void</w:t>
      </w:r>
      <w:r>
        <w:tab/>
        <w:t>1971</w:t>
      </w:r>
    </w:p>
    <w:p w14:paraId="4BE2CB3D" w14:textId="77777777" w:rsidR="007059ED" w:rsidRDefault="007059ED">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569BBA13" w14:textId="77777777" w:rsidR="007059ED" w:rsidRDefault="007059ED">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2F3E5FB8" w14:textId="77777777" w:rsidR="007059ED" w:rsidRDefault="007059ED">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06EAD024" w14:textId="77777777" w:rsidR="007059ED" w:rsidRDefault="007059ED">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793FB4B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1975</w:t>
      </w:r>
    </w:p>
    <w:p w14:paraId="1C03CC4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2</w:t>
      </w:r>
      <w:r>
        <w:rPr>
          <w:rFonts w:asciiTheme="minorHAnsi" w:eastAsiaTheme="minorEastAsia" w:hAnsiTheme="minorHAnsi" w:cstheme="minorBidi"/>
          <w:sz w:val="22"/>
          <w:szCs w:val="22"/>
        </w:rPr>
        <w:tab/>
      </w:r>
      <w:r w:rsidRPr="00AE6739">
        <w:rPr>
          <w:rFonts w:cs="v4.2.0"/>
          <w:snapToGrid w:val="0"/>
        </w:rPr>
        <w:t>Test P</w:t>
      </w:r>
      <w:r w:rsidRPr="00AE6739">
        <w:rPr>
          <w:rFonts w:cs="v4.2.0"/>
          <w:snapToGrid w:val="0"/>
          <w:lang w:eastAsia="zh-CN"/>
        </w:rPr>
        <w:t>arameters</w:t>
      </w:r>
      <w:r>
        <w:tab/>
        <w:t>1975</w:t>
      </w:r>
    </w:p>
    <w:p w14:paraId="58C1BCA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3</w:t>
      </w:r>
      <w:r>
        <w:rPr>
          <w:rFonts w:asciiTheme="minorHAnsi" w:eastAsiaTheme="minorEastAsia" w:hAnsiTheme="minorHAnsi" w:cstheme="minorBidi"/>
          <w:sz w:val="22"/>
          <w:szCs w:val="22"/>
        </w:rPr>
        <w:tab/>
      </w:r>
      <w:r w:rsidRPr="00AE6739">
        <w:rPr>
          <w:rFonts w:cs="v4.2.0"/>
          <w:snapToGrid w:val="0"/>
        </w:rPr>
        <w:t>Test Requirements</w:t>
      </w:r>
      <w:r>
        <w:tab/>
        <w:t>1976</w:t>
      </w:r>
    </w:p>
    <w:p w14:paraId="1B6F3739" w14:textId="77777777" w:rsidR="007059ED" w:rsidRDefault="007059ED">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14A6566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.4.1</w:t>
      </w:r>
      <w:r>
        <w:rPr>
          <w:rFonts w:asciiTheme="minorHAnsi" w:eastAsiaTheme="minorEastAsia" w:hAnsiTheme="minorHAnsi" w:cstheme="minorBidi"/>
          <w:sz w:val="22"/>
          <w:szCs w:val="22"/>
        </w:rPr>
        <w:tab/>
      </w:r>
      <w:r w:rsidRPr="00AE6739">
        <w:rPr>
          <w:snapToGrid w:val="0"/>
        </w:rPr>
        <w:t>Test Purpose and Environment</w:t>
      </w:r>
      <w:r>
        <w:tab/>
        <w:t>1977</w:t>
      </w:r>
    </w:p>
    <w:p w14:paraId="4C4D9F4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1979</w:t>
      </w:r>
    </w:p>
    <w:p w14:paraId="58E57722" w14:textId="77777777" w:rsidR="007059ED" w:rsidRDefault="007059ED">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7618409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1979</w:t>
      </w:r>
    </w:p>
    <w:p w14:paraId="1B7300FB"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25F9571B" w14:textId="77777777" w:rsidR="007059ED" w:rsidRDefault="007059ED">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698F69F1" w14:textId="77777777" w:rsidR="007059ED" w:rsidRDefault="007059ED">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3DE0392A" w14:textId="77777777" w:rsidR="007059ED" w:rsidRDefault="007059ED">
      <w:pPr>
        <w:pStyle w:val="TOC4"/>
        <w:rPr>
          <w:rFonts w:asciiTheme="minorHAnsi" w:eastAsiaTheme="minorEastAsia" w:hAnsiTheme="minorHAnsi" w:cstheme="minorBidi"/>
          <w:sz w:val="22"/>
          <w:szCs w:val="22"/>
        </w:rPr>
      </w:pPr>
      <w:r w:rsidRPr="00AE6739">
        <w:rPr>
          <w:snapToGrid w:val="0"/>
        </w:rPr>
        <w:t>A.8.7A.1.1</w:t>
      </w:r>
      <w:r>
        <w:rPr>
          <w:rFonts w:asciiTheme="minorHAnsi" w:eastAsiaTheme="minorEastAsia" w:hAnsiTheme="minorHAnsi" w:cstheme="minorBidi"/>
          <w:sz w:val="22"/>
          <w:szCs w:val="22"/>
        </w:rPr>
        <w:tab/>
      </w:r>
      <w:r w:rsidRPr="00AE6739">
        <w:rPr>
          <w:snapToGrid w:val="0"/>
        </w:rPr>
        <w:t>Test Purpose and Environment</w:t>
      </w:r>
      <w:r>
        <w:tab/>
        <w:t>1981</w:t>
      </w:r>
    </w:p>
    <w:p w14:paraId="5DFDC856" w14:textId="77777777" w:rsidR="007059ED" w:rsidRDefault="007059ED">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6BFB8167" w14:textId="77777777" w:rsidR="007059ED" w:rsidRDefault="007059ED">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2AA0376B" w14:textId="77777777" w:rsidR="007059ED" w:rsidRDefault="007059ED">
      <w:pPr>
        <w:pStyle w:val="TOC3"/>
        <w:rPr>
          <w:rFonts w:asciiTheme="minorHAnsi" w:eastAsiaTheme="minorEastAsia" w:hAnsiTheme="minorHAnsi" w:cstheme="minorBidi"/>
          <w:sz w:val="22"/>
          <w:szCs w:val="22"/>
        </w:rPr>
      </w:pPr>
      <w:r w:rsidRPr="00AE6739">
        <w:rPr>
          <w:rFonts w:cs="v4.2.0"/>
        </w:rPr>
        <w:t>A.8.8.1</w:t>
      </w:r>
      <w:r>
        <w:rPr>
          <w:rFonts w:asciiTheme="minorHAnsi" w:eastAsiaTheme="minorEastAsia" w:hAnsiTheme="minorHAnsi" w:cstheme="minorBidi"/>
          <w:sz w:val="22"/>
          <w:szCs w:val="22"/>
        </w:rPr>
        <w:tab/>
      </w:r>
      <w:r w:rsidRPr="00AE6739">
        <w:rPr>
          <w:rFonts w:cs="v4.2.0"/>
        </w:rPr>
        <w:t>E-UTRAN FDD – GSM event triggered reporting in AWGN</w:t>
      </w:r>
      <w:r>
        <w:tab/>
        <w:t>1984</w:t>
      </w:r>
    </w:p>
    <w:p w14:paraId="5F7AC60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A.8.8.1.1</w:t>
      </w:r>
      <w:r>
        <w:rPr>
          <w:rFonts w:asciiTheme="minorHAnsi" w:eastAsiaTheme="minorEastAsia" w:hAnsiTheme="minorHAnsi" w:cstheme="minorBidi"/>
          <w:sz w:val="22"/>
          <w:szCs w:val="22"/>
        </w:rPr>
        <w:tab/>
      </w:r>
      <w:r w:rsidRPr="00AE6739">
        <w:rPr>
          <w:rFonts w:cs="v4.2.0"/>
          <w:snapToGrid w:val="0"/>
        </w:rPr>
        <w:t>Test Purpose and Environment</w:t>
      </w:r>
      <w:r>
        <w:tab/>
        <w:t>1984</w:t>
      </w:r>
    </w:p>
    <w:p w14:paraId="040C09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A.8.8.1.2</w:t>
      </w:r>
      <w:r>
        <w:rPr>
          <w:rFonts w:asciiTheme="minorHAnsi" w:eastAsiaTheme="minorEastAsia" w:hAnsiTheme="minorHAnsi" w:cstheme="minorBidi"/>
          <w:sz w:val="22"/>
          <w:szCs w:val="22"/>
        </w:rPr>
        <w:tab/>
      </w:r>
      <w:r w:rsidRPr="00AE6739">
        <w:rPr>
          <w:rFonts w:cs="v4.2.0"/>
          <w:snapToGrid w:val="0"/>
        </w:rPr>
        <w:t>Test Requirements</w:t>
      </w:r>
      <w:r>
        <w:tab/>
        <w:t>1986</w:t>
      </w:r>
    </w:p>
    <w:p w14:paraId="5CDB4952" w14:textId="77777777" w:rsidR="007059ED" w:rsidRDefault="007059ED">
      <w:pPr>
        <w:pStyle w:val="TOC3"/>
        <w:rPr>
          <w:rFonts w:asciiTheme="minorHAnsi" w:eastAsiaTheme="minorEastAsia" w:hAnsiTheme="minorHAnsi" w:cstheme="minorBidi"/>
          <w:sz w:val="22"/>
          <w:szCs w:val="22"/>
        </w:rPr>
      </w:pPr>
      <w:r w:rsidRPr="00AE6739">
        <w:rPr>
          <w:rFonts w:cs="v4.2.0"/>
        </w:rPr>
        <w:t>A.8.8.2</w:t>
      </w:r>
      <w:r>
        <w:rPr>
          <w:rFonts w:asciiTheme="minorHAnsi" w:eastAsiaTheme="minorEastAsia" w:hAnsiTheme="minorHAnsi" w:cstheme="minorBidi"/>
          <w:sz w:val="22"/>
          <w:szCs w:val="22"/>
        </w:rPr>
        <w:tab/>
      </w:r>
      <w:r w:rsidRPr="00AE6739">
        <w:rPr>
          <w:rFonts w:cs="v4.2.0"/>
        </w:rPr>
        <w:t>E-UTRAN FDD-GSM event triggered reporting when DRX is used in AWGN</w:t>
      </w:r>
      <w:r>
        <w:tab/>
        <w:t>1986</w:t>
      </w:r>
    </w:p>
    <w:p w14:paraId="6398C01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A.8.8.2.1</w:t>
      </w:r>
      <w:r>
        <w:rPr>
          <w:rFonts w:asciiTheme="minorHAnsi" w:eastAsiaTheme="minorEastAsia" w:hAnsiTheme="minorHAnsi" w:cstheme="minorBidi"/>
          <w:sz w:val="22"/>
          <w:szCs w:val="22"/>
        </w:rPr>
        <w:tab/>
      </w:r>
      <w:r w:rsidRPr="00AE6739">
        <w:rPr>
          <w:rFonts w:cs="v4.2.0"/>
          <w:snapToGrid w:val="0"/>
        </w:rPr>
        <w:t>Test Purpose and Environment</w:t>
      </w:r>
      <w:r>
        <w:tab/>
        <w:t>1986</w:t>
      </w:r>
    </w:p>
    <w:p w14:paraId="760DB1AE" w14:textId="77777777" w:rsidR="007059ED" w:rsidRDefault="007059ED">
      <w:pPr>
        <w:pStyle w:val="TOC4"/>
        <w:rPr>
          <w:rFonts w:asciiTheme="minorHAnsi" w:eastAsiaTheme="minorEastAsia" w:hAnsiTheme="minorHAnsi" w:cstheme="minorBidi"/>
          <w:sz w:val="22"/>
          <w:szCs w:val="22"/>
        </w:rPr>
      </w:pPr>
      <w:r w:rsidRPr="00AE6739">
        <w:rPr>
          <w:snapToGrid w:val="0"/>
        </w:rPr>
        <w:t>A.8.8.2.2</w:t>
      </w:r>
      <w:r>
        <w:rPr>
          <w:rFonts w:asciiTheme="minorHAnsi" w:eastAsiaTheme="minorEastAsia" w:hAnsiTheme="minorHAnsi" w:cstheme="minorBidi"/>
          <w:sz w:val="22"/>
          <w:szCs w:val="22"/>
        </w:rPr>
        <w:tab/>
      </w:r>
      <w:r w:rsidRPr="00AE6739">
        <w:rPr>
          <w:snapToGrid w:val="0"/>
        </w:rPr>
        <w:t>Test Requirements</w:t>
      </w:r>
      <w:r>
        <w:tab/>
        <w:t>1988</w:t>
      </w:r>
    </w:p>
    <w:p w14:paraId="06664811" w14:textId="77777777" w:rsidR="007059ED" w:rsidRDefault="007059ED">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1CE75E5D" w14:textId="77777777" w:rsidR="007059ED" w:rsidRDefault="007059ED">
      <w:pPr>
        <w:pStyle w:val="TOC4"/>
        <w:rPr>
          <w:rFonts w:asciiTheme="minorHAnsi" w:eastAsiaTheme="minorEastAsia" w:hAnsiTheme="minorHAnsi" w:cstheme="minorBidi"/>
          <w:sz w:val="22"/>
          <w:szCs w:val="22"/>
        </w:rPr>
      </w:pPr>
      <w:r w:rsidRPr="00AE6739">
        <w:rPr>
          <w:snapToGrid w:val="0"/>
        </w:rPr>
        <w:t>A.8.8.3.1</w:t>
      </w:r>
      <w:r>
        <w:rPr>
          <w:rFonts w:asciiTheme="minorHAnsi" w:eastAsiaTheme="minorEastAsia" w:hAnsiTheme="minorHAnsi" w:cstheme="minorBidi"/>
          <w:sz w:val="22"/>
          <w:szCs w:val="22"/>
        </w:rPr>
        <w:tab/>
      </w:r>
      <w:r w:rsidRPr="00AE6739">
        <w:rPr>
          <w:snapToGrid w:val="0"/>
        </w:rPr>
        <w:t>Test Purpose and Environment</w:t>
      </w:r>
      <w:r>
        <w:tab/>
        <w:t>1989</w:t>
      </w:r>
    </w:p>
    <w:p w14:paraId="731BD360" w14:textId="77777777" w:rsidR="007059ED" w:rsidRDefault="007059ED">
      <w:pPr>
        <w:pStyle w:val="TOC4"/>
        <w:rPr>
          <w:rFonts w:asciiTheme="minorHAnsi" w:eastAsiaTheme="minorEastAsia" w:hAnsiTheme="minorHAnsi" w:cstheme="minorBidi"/>
          <w:sz w:val="22"/>
          <w:szCs w:val="22"/>
        </w:rPr>
      </w:pPr>
      <w:r w:rsidRPr="00AE6739">
        <w:rPr>
          <w:snapToGrid w:val="0"/>
        </w:rPr>
        <w:t>A.8.8.3.2</w:t>
      </w:r>
      <w:r>
        <w:rPr>
          <w:rFonts w:asciiTheme="minorHAnsi" w:eastAsiaTheme="minorEastAsia" w:hAnsiTheme="minorHAnsi" w:cstheme="minorBidi"/>
          <w:sz w:val="22"/>
          <w:szCs w:val="22"/>
        </w:rPr>
        <w:tab/>
      </w:r>
      <w:r w:rsidRPr="00AE6739">
        <w:rPr>
          <w:snapToGrid w:val="0"/>
        </w:rPr>
        <w:t>Test Requirements</w:t>
      </w:r>
      <w:r>
        <w:tab/>
        <w:t>1990</w:t>
      </w:r>
    </w:p>
    <w:p w14:paraId="0D88EF8E" w14:textId="77777777" w:rsidR="007059ED" w:rsidRDefault="007059ED">
      <w:pPr>
        <w:pStyle w:val="TOC2"/>
        <w:rPr>
          <w:rFonts w:asciiTheme="minorHAnsi" w:eastAsiaTheme="minorEastAsia" w:hAnsiTheme="minorHAnsi" w:cstheme="minorBidi"/>
          <w:sz w:val="22"/>
          <w:szCs w:val="22"/>
        </w:rPr>
      </w:pPr>
      <w:r w:rsidRPr="00AE6739">
        <w:rPr>
          <w:snapToGrid w:val="0"/>
          <w:lang w:val="sv-SE"/>
        </w:rPr>
        <w:t>A.8</w:t>
      </w:r>
      <w:r w:rsidRPr="00AE6739">
        <w:rPr>
          <w:lang w:val="sv-SE"/>
        </w:rPr>
        <w:t>.</w:t>
      </w:r>
      <w:r w:rsidRPr="00AE6739">
        <w:rPr>
          <w:lang w:val="sv-SE" w:eastAsia="zh-CN"/>
        </w:rPr>
        <w:t>9</w:t>
      </w:r>
      <w:r>
        <w:rPr>
          <w:rFonts w:asciiTheme="minorHAnsi" w:eastAsiaTheme="minorEastAsia" w:hAnsiTheme="minorHAnsi" w:cstheme="minorBidi"/>
          <w:sz w:val="22"/>
          <w:szCs w:val="22"/>
        </w:rPr>
        <w:tab/>
      </w:r>
      <w:r w:rsidRPr="00AE6739">
        <w:rPr>
          <w:lang w:val="sv-SE" w:eastAsia="zh-CN"/>
        </w:rPr>
        <w:t>E-UTRAN F</w:t>
      </w:r>
      <w:r w:rsidRPr="00AE6739">
        <w:rPr>
          <w:lang w:val="sv-SE"/>
        </w:rPr>
        <w:t>DD</w:t>
      </w:r>
      <w:r w:rsidRPr="00AE6739">
        <w:rPr>
          <w:lang w:val="sv-SE" w:eastAsia="zh-CN"/>
        </w:rPr>
        <w:t xml:space="preserve"> </w:t>
      </w:r>
      <w:r w:rsidRPr="00AE6739">
        <w:rPr>
          <w:lang w:val="sv-SE"/>
        </w:rPr>
        <w:t>-</w:t>
      </w:r>
      <w:r w:rsidRPr="00AE6739">
        <w:rPr>
          <w:lang w:val="sv-SE" w:eastAsia="zh-CN"/>
        </w:rPr>
        <w:t xml:space="preserve"> UTRAN T</w:t>
      </w:r>
      <w:r w:rsidRPr="00AE6739">
        <w:rPr>
          <w:lang w:val="sv-SE"/>
        </w:rPr>
        <w:t>DD measurements</w:t>
      </w:r>
      <w:r>
        <w:tab/>
        <w:t>1991</w:t>
      </w:r>
    </w:p>
    <w:p w14:paraId="595AE0CB"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E6739">
        <w:rPr>
          <w:rFonts w:cs="v4.2.0"/>
        </w:rPr>
        <w:t xml:space="preserve"> </w:t>
      </w:r>
      <w:r w:rsidRPr="00AE6739">
        <w:rPr>
          <w:rFonts w:cs="v4.2.0"/>
          <w:lang w:eastAsia="zh-CN"/>
        </w:rPr>
        <w:t>e</w:t>
      </w:r>
      <w:r w:rsidRPr="00AE6739">
        <w:rPr>
          <w:rFonts w:cs="v4.2.0"/>
        </w:rPr>
        <w:t>vent triggered reporting in fading propagation conditions</w:t>
      </w:r>
      <w:r>
        <w:tab/>
        <w:t>1991</w:t>
      </w:r>
    </w:p>
    <w:p w14:paraId="0E6EAD2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.1.1</w:t>
      </w:r>
      <w:r>
        <w:rPr>
          <w:rFonts w:asciiTheme="minorHAnsi" w:eastAsiaTheme="minorEastAsia" w:hAnsiTheme="minorHAnsi" w:cstheme="minorBidi"/>
          <w:sz w:val="22"/>
          <w:szCs w:val="22"/>
        </w:rPr>
        <w:tab/>
      </w:r>
      <w:r w:rsidRPr="00AE6739">
        <w:rPr>
          <w:rFonts w:cs="v4.2.0"/>
          <w:snapToGrid w:val="0"/>
        </w:rPr>
        <w:t>Test Purpose and Environment</w:t>
      </w:r>
      <w:r>
        <w:tab/>
        <w:t>1991</w:t>
      </w:r>
    </w:p>
    <w:p w14:paraId="46F5901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.1.2</w:t>
      </w:r>
      <w:r>
        <w:rPr>
          <w:rFonts w:asciiTheme="minorHAnsi" w:eastAsiaTheme="minorEastAsia" w:hAnsiTheme="minorHAnsi" w:cstheme="minorBidi"/>
          <w:sz w:val="22"/>
          <w:szCs w:val="22"/>
        </w:rPr>
        <w:tab/>
      </w:r>
      <w:r w:rsidRPr="00AE6739">
        <w:rPr>
          <w:rFonts w:cs="v4.2.0"/>
          <w:snapToGrid w:val="0"/>
        </w:rPr>
        <w:t>Test Requirements</w:t>
      </w:r>
      <w:r>
        <w:tab/>
        <w:t>1992</w:t>
      </w:r>
    </w:p>
    <w:p w14:paraId="55A6149A"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w:t>
      </w:r>
      <w:r w:rsidRPr="00AE6739">
        <w:rPr>
          <w:rFonts w:cs="v4.2.0"/>
          <w:lang w:eastAsia="zh-CN"/>
        </w:rPr>
        <w:t>F</w:t>
      </w:r>
      <w:r w:rsidRPr="00AE6739">
        <w:rPr>
          <w:rFonts w:cs="v4.2.0"/>
        </w:rPr>
        <w:t xml:space="preserve">DD </w:t>
      </w:r>
      <w:r w:rsidRPr="00AE6739">
        <w:rPr>
          <w:rFonts w:cs="v4.2.0"/>
          <w:lang w:eastAsia="zh-CN"/>
        </w:rPr>
        <w:t xml:space="preserve">- </w:t>
      </w:r>
      <w:r w:rsidRPr="00AE6739">
        <w:rPr>
          <w:rFonts w:cs="v4.2.0"/>
        </w:rPr>
        <w:t>UTRA</w:t>
      </w:r>
      <w:r w:rsidRPr="00AE6739">
        <w:rPr>
          <w:rFonts w:cs="v4.2.0"/>
          <w:lang w:eastAsia="zh-CN"/>
        </w:rPr>
        <w:t>N</w:t>
      </w:r>
      <w:r w:rsidRPr="00AE6739">
        <w:rPr>
          <w:rFonts w:cs="v4.2.0"/>
        </w:rPr>
        <w:t xml:space="preserve"> TDD </w:t>
      </w:r>
      <w:r>
        <w:t>enhanced cell identification under AWGN propagation conditions</w:t>
      </w:r>
      <w:r>
        <w:tab/>
        <w:t>1993</w:t>
      </w:r>
    </w:p>
    <w:p w14:paraId="5F714C02"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187DD06E"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2DB1CE6C" w14:textId="77777777" w:rsidR="007059ED" w:rsidRDefault="007059ED">
      <w:pPr>
        <w:pStyle w:val="TOC3"/>
        <w:rPr>
          <w:rFonts w:asciiTheme="minorHAnsi" w:eastAsiaTheme="minorEastAsia" w:hAnsiTheme="minorHAnsi" w:cstheme="minorBidi"/>
          <w:sz w:val="22"/>
          <w:szCs w:val="22"/>
        </w:rPr>
      </w:pPr>
      <w:r w:rsidRPr="00AE6739">
        <w:rPr>
          <w:rFonts w:cs="v4.2.0"/>
        </w:rPr>
        <w:t>A.8.10</w:t>
      </w:r>
      <w:r>
        <w:rPr>
          <w:rFonts w:asciiTheme="minorHAnsi" w:eastAsiaTheme="minorEastAsia" w:hAnsiTheme="minorHAnsi" w:cstheme="minorBidi"/>
          <w:sz w:val="22"/>
          <w:szCs w:val="22"/>
        </w:rPr>
        <w:tab/>
      </w:r>
      <w:r w:rsidRPr="00AE6739">
        <w:rPr>
          <w:rFonts w:cs="v4.2.0"/>
        </w:rPr>
        <w:t>E-UTRAN TDD – GSM Measurements</w:t>
      </w:r>
      <w:r>
        <w:tab/>
        <w:t>1995</w:t>
      </w:r>
    </w:p>
    <w:p w14:paraId="1948E37F" w14:textId="77777777" w:rsidR="007059ED" w:rsidRDefault="007059ED">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1C4C45F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A.8.10.1.1</w:t>
      </w:r>
      <w:r>
        <w:rPr>
          <w:rFonts w:asciiTheme="minorHAnsi" w:eastAsiaTheme="minorEastAsia" w:hAnsiTheme="minorHAnsi" w:cstheme="minorBidi"/>
          <w:sz w:val="22"/>
          <w:szCs w:val="22"/>
        </w:rPr>
        <w:tab/>
      </w:r>
      <w:r w:rsidRPr="00AE6739">
        <w:rPr>
          <w:rFonts w:cs="v4.2.0"/>
          <w:snapToGrid w:val="0"/>
        </w:rPr>
        <w:t>Test Purpose and Environment</w:t>
      </w:r>
      <w:r>
        <w:tab/>
        <w:t>1995</w:t>
      </w:r>
    </w:p>
    <w:p w14:paraId="3524215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A.8.10.1.2</w:t>
      </w:r>
      <w:r>
        <w:rPr>
          <w:rFonts w:asciiTheme="minorHAnsi" w:eastAsiaTheme="minorEastAsia" w:hAnsiTheme="minorHAnsi" w:cstheme="minorBidi"/>
          <w:sz w:val="22"/>
          <w:szCs w:val="22"/>
        </w:rPr>
        <w:tab/>
      </w:r>
      <w:r w:rsidRPr="00AE6739">
        <w:rPr>
          <w:rFonts w:cs="v4.2.0"/>
          <w:snapToGrid w:val="0"/>
        </w:rPr>
        <w:t>Test Requirements</w:t>
      </w:r>
      <w:r>
        <w:tab/>
        <w:t>1996</w:t>
      </w:r>
    </w:p>
    <w:p w14:paraId="461FEAEF" w14:textId="77777777" w:rsidR="007059ED" w:rsidRDefault="007059ED">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5184B4F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A.8.10.2.1</w:t>
      </w:r>
      <w:r>
        <w:rPr>
          <w:rFonts w:asciiTheme="minorHAnsi" w:eastAsiaTheme="minorEastAsia" w:hAnsiTheme="minorHAnsi" w:cstheme="minorBidi"/>
          <w:sz w:val="22"/>
          <w:szCs w:val="22"/>
        </w:rPr>
        <w:tab/>
      </w:r>
      <w:r w:rsidRPr="00AE6739">
        <w:rPr>
          <w:rFonts w:cs="v4.2.0"/>
          <w:snapToGrid w:val="0"/>
        </w:rPr>
        <w:t>Test Purpose and Environment</w:t>
      </w:r>
      <w:r>
        <w:tab/>
        <w:t>1997</w:t>
      </w:r>
    </w:p>
    <w:p w14:paraId="6B1FD9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A.8.10.2.2</w:t>
      </w:r>
      <w:r>
        <w:rPr>
          <w:rFonts w:asciiTheme="minorHAnsi" w:eastAsiaTheme="minorEastAsia" w:hAnsiTheme="minorHAnsi" w:cstheme="minorBidi"/>
          <w:sz w:val="22"/>
          <w:szCs w:val="22"/>
        </w:rPr>
        <w:tab/>
      </w:r>
      <w:r w:rsidRPr="00AE6739">
        <w:rPr>
          <w:rFonts w:cs="v4.2.0"/>
          <w:snapToGrid w:val="0"/>
        </w:rPr>
        <w:t>Test Requirements</w:t>
      </w:r>
      <w:r>
        <w:tab/>
        <w:t>1999</w:t>
      </w:r>
    </w:p>
    <w:p w14:paraId="3FD78A37" w14:textId="77777777" w:rsidR="007059ED" w:rsidRDefault="007059ED">
      <w:pPr>
        <w:pStyle w:val="TOC2"/>
        <w:rPr>
          <w:rFonts w:asciiTheme="minorHAnsi" w:eastAsiaTheme="minorEastAsia" w:hAnsiTheme="minorHAnsi" w:cstheme="minorBidi"/>
          <w:sz w:val="22"/>
          <w:szCs w:val="22"/>
        </w:rPr>
      </w:pPr>
      <w:r w:rsidRPr="00AE6739">
        <w:rPr>
          <w:rFonts w:eastAsia="SimSun"/>
        </w:rPr>
        <w:t>A.</w:t>
      </w:r>
      <w:r>
        <w:t>8.</w:t>
      </w:r>
      <w:r w:rsidRPr="00AE6739">
        <w:rPr>
          <w:rFonts w:eastAsia="SimSun"/>
        </w:rPr>
        <w:t>11</w:t>
      </w:r>
      <w:r>
        <w:rPr>
          <w:rFonts w:asciiTheme="minorHAnsi" w:eastAsiaTheme="minorEastAsia" w:hAnsiTheme="minorHAnsi" w:cstheme="minorBidi"/>
          <w:sz w:val="22"/>
          <w:szCs w:val="22"/>
        </w:rPr>
        <w:tab/>
      </w:r>
      <w:r w:rsidRPr="00AE6739">
        <w:rPr>
          <w:rFonts w:eastAsia="SimSun"/>
        </w:rPr>
        <w:t>Monitoring of Multiple Layers</w:t>
      </w:r>
      <w:r>
        <w:tab/>
        <w:t>1999</w:t>
      </w:r>
    </w:p>
    <w:p w14:paraId="4ADE316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491B0D72" w14:textId="77777777" w:rsidR="007059ED" w:rsidRDefault="007059ED">
      <w:pPr>
        <w:pStyle w:val="TOC4"/>
        <w:rPr>
          <w:rFonts w:asciiTheme="minorHAnsi" w:eastAsiaTheme="minorEastAsia" w:hAnsiTheme="minorHAnsi" w:cstheme="minorBidi"/>
          <w:sz w:val="22"/>
          <w:szCs w:val="22"/>
        </w:rPr>
      </w:pPr>
      <w:r w:rsidRPr="00AE6739">
        <w:rPr>
          <w:snapToGrid w:val="0"/>
        </w:rPr>
        <w:t>A.8.11.1.1</w:t>
      </w:r>
      <w:r>
        <w:rPr>
          <w:rFonts w:asciiTheme="minorHAnsi" w:eastAsiaTheme="minorEastAsia" w:hAnsiTheme="minorHAnsi" w:cstheme="minorBidi"/>
          <w:sz w:val="22"/>
          <w:szCs w:val="22"/>
        </w:rPr>
        <w:tab/>
      </w:r>
      <w:r w:rsidRPr="00AE6739">
        <w:rPr>
          <w:snapToGrid w:val="0"/>
        </w:rPr>
        <w:t>Test Purpose and Environment</w:t>
      </w:r>
      <w:r>
        <w:tab/>
        <w:t>1999</w:t>
      </w:r>
    </w:p>
    <w:p w14:paraId="2DDFA901" w14:textId="77777777" w:rsidR="007059ED" w:rsidRDefault="007059ED">
      <w:pPr>
        <w:pStyle w:val="TOC4"/>
        <w:rPr>
          <w:rFonts w:asciiTheme="minorHAnsi" w:eastAsiaTheme="minorEastAsia" w:hAnsiTheme="minorHAnsi" w:cstheme="minorBidi"/>
          <w:sz w:val="22"/>
          <w:szCs w:val="22"/>
        </w:rPr>
      </w:pPr>
      <w:r w:rsidRPr="00AE6739">
        <w:rPr>
          <w:snapToGrid w:val="0"/>
        </w:rPr>
        <w:t>A.8.11.1.2</w:t>
      </w:r>
      <w:r>
        <w:rPr>
          <w:rFonts w:asciiTheme="minorHAnsi" w:eastAsiaTheme="minorEastAsia" w:hAnsiTheme="minorHAnsi" w:cstheme="minorBidi"/>
          <w:sz w:val="22"/>
          <w:szCs w:val="22"/>
        </w:rPr>
        <w:tab/>
      </w:r>
      <w:r w:rsidRPr="00AE6739">
        <w:rPr>
          <w:snapToGrid w:val="0"/>
        </w:rPr>
        <w:t>Test Requirements</w:t>
      </w:r>
      <w:r>
        <w:tab/>
        <w:t>2001</w:t>
      </w:r>
    </w:p>
    <w:p w14:paraId="786355FD" w14:textId="77777777" w:rsidR="007059ED" w:rsidRDefault="007059ED">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15E6C7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2002</w:t>
      </w:r>
    </w:p>
    <w:p w14:paraId="518C6E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2003</w:t>
      </w:r>
    </w:p>
    <w:p w14:paraId="138A1C54"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Inter-frequency and UTRAN FDD event triggered reporting under fading propagation conditions</w:t>
      </w:r>
      <w:r>
        <w:tab/>
        <w:t>2003</w:t>
      </w:r>
    </w:p>
    <w:p w14:paraId="346D7C2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A.8.11.3.1</w:t>
      </w:r>
      <w:r>
        <w:rPr>
          <w:rFonts w:asciiTheme="minorHAnsi" w:eastAsiaTheme="minorEastAsia" w:hAnsiTheme="minorHAnsi" w:cstheme="minorBidi"/>
          <w:sz w:val="22"/>
          <w:szCs w:val="22"/>
        </w:rPr>
        <w:tab/>
      </w:r>
      <w:r w:rsidRPr="00AE6739">
        <w:rPr>
          <w:rFonts w:cs="v4.2.0"/>
          <w:snapToGrid w:val="0"/>
        </w:rPr>
        <w:t>Test Purpose and Environment</w:t>
      </w:r>
      <w:r>
        <w:tab/>
        <w:t>2003</w:t>
      </w:r>
    </w:p>
    <w:p w14:paraId="674018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2006</w:t>
      </w:r>
    </w:p>
    <w:p w14:paraId="20F2A257" w14:textId="77777777" w:rsidR="007059ED" w:rsidRDefault="007059ED">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174AAA31"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266FD153"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2ABE277C"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Combined E-UTRAN FDD – E-UTRA FDD and GSM cell search. E-UTRA cells in fading; GSM cell in static propagation conditions</w:t>
      </w:r>
      <w:r>
        <w:tab/>
        <w:t>2009</w:t>
      </w:r>
    </w:p>
    <w:p w14:paraId="5BFD7AB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2009</w:t>
      </w:r>
    </w:p>
    <w:p w14:paraId="2659A0F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2011</w:t>
      </w:r>
    </w:p>
    <w:p w14:paraId="577FE496"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Combined E-UTRAN TDD – E-UTRA TDD and GSM cell search. E-UTRA cells in fading; GSM cell in static propagation conditions</w:t>
      </w:r>
      <w:r>
        <w:tab/>
        <w:t>2012</w:t>
      </w:r>
    </w:p>
    <w:p w14:paraId="607140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A.8.11.6.1</w:t>
      </w:r>
      <w:r>
        <w:rPr>
          <w:rFonts w:asciiTheme="minorHAnsi" w:eastAsiaTheme="minorEastAsia" w:hAnsiTheme="minorHAnsi" w:cstheme="minorBidi"/>
          <w:sz w:val="22"/>
          <w:szCs w:val="22"/>
        </w:rPr>
        <w:tab/>
      </w:r>
      <w:r w:rsidRPr="00AE6739">
        <w:rPr>
          <w:rFonts w:cs="v4.2.0"/>
          <w:snapToGrid w:val="0"/>
        </w:rPr>
        <w:t>Test Purpose and Environment</w:t>
      </w:r>
      <w:r>
        <w:tab/>
        <w:t>2012</w:t>
      </w:r>
    </w:p>
    <w:p w14:paraId="73CB4C8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2014</w:t>
      </w:r>
    </w:p>
    <w:p w14:paraId="59436714" w14:textId="77777777" w:rsidR="007059ED" w:rsidRDefault="007059ED">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09D63F50" w14:textId="77777777" w:rsidR="007059ED" w:rsidRDefault="007059ED">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7B4799C1" w14:textId="77777777" w:rsidR="007059ED" w:rsidRDefault="007059ED">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04E27C13" w14:textId="77777777" w:rsidR="007059ED" w:rsidRDefault="007059ED">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7FBE9B39" w14:textId="77777777" w:rsidR="007059ED" w:rsidRDefault="007059ED">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4E55CDFF" w14:textId="77777777" w:rsidR="007059ED" w:rsidRDefault="007059ED">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4CCC85E1" w14:textId="77777777" w:rsidR="007059ED" w:rsidRDefault="007059ED">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5D38E533" w14:textId="77777777" w:rsidR="007059ED" w:rsidRDefault="007059ED">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6ABDB4E9" w14:textId="77777777" w:rsidR="007059ED" w:rsidRDefault="007059ED">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0AD23141"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3CB83F97" w14:textId="77777777" w:rsidR="007059ED" w:rsidRDefault="007059ED">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036C4772" w14:textId="77777777" w:rsidR="007059ED" w:rsidRDefault="007059ED">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6BFD8DBE"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7933AE1A" w14:textId="77777777" w:rsidR="007059ED" w:rsidRDefault="007059ED">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4EAB13DB" w14:textId="77777777" w:rsidR="007059ED" w:rsidRDefault="007059ED">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14258E81"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7FD8AB73" w14:textId="77777777" w:rsidR="007059ED" w:rsidRDefault="007059ED">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36364AA5" w14:textId="77777777" w:rsidR="007059ED" w:rsidRDefault="007059ED">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5BDA7D1F"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67FEFEA7" w14:textId="77777777" w:rsidR="007059ED" w:rsidRDefault="007059ED">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3C7C3831" w14:textId="77777777" w:rsidR="007059ED" w:rsidRDefault="007059ED">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04847C62"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69A46123" w14:textId="77777777" w:rsidR="007059ED" w:rsidRDefault="007059ED">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622F7BFE" w14:textId="77777777" w:rsidR="007059ED" w:rsidRDefault="007059ED">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52B497EA"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7534C146" w14:textId="77777777" w:rsidR="007059ED" w:rsidRDefault="007059ED">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03E78F66" w14:textId="77777777" w:rsidR="007059ED" w:rsidRDefault="007059ED">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6574DDFF"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4F756457" w14:textId="77777777" w:rsidR="007059ED" w:rsidRDefault="007059ED">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65973C3D" w14:textId="77777777" w:rsidR="007059ED" w:rsidRDefault="007059ED">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75EED9CE" w14:textId="77777777" w:rsidR="007059ED" w:rsidRDefault="007059ED">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6726B862" w14:textId="77777777" w:rsidR="007059ED" w:rsidRDefault="007059ED">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537C6DE1" w14:textId="77777777" w:rsidR="007059ED" w:rsidRDefault="007059ED">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67902841" w14:textId="77777777" w:rsidR="007059ED" w:rsidRDefault="007059ED">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20652573" w14:textId="77777777" w:rsidR="007059ED" w:rsidRDefault="007059ED">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635A6C77" w14:textId="77777777" w:rsidR="007059ED" w:rsidRDefault="007059ED">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1EFFFA35" w14:textId="77777777" w:rsidR="007059ED" w:rsidRDefault="007059ED">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5D2E8916" w14:textId="77777777" w:rsidR="007059ED" w:rsidRDefault="007059ED">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5D4DF5EB" w14:textId="77777777" w:rsidR="007059ED" w:rsidRDefault="007059ED">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2E02BEA" w14:textId="77777777" w:rsidR="007059ED" w:rsidRDefault="007059ED">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3D0166EE" w14:textId="77777777" w:rsidR="007059ED" w:rsidRDefault="007059ED">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79D697C4" w14:textId="77777777" w:rsidR="007059ED" w:rsidRDefault="007059ED">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38893C34" w14:textId="77777777" w:rsidR="007059ED" w:rsidRDefault="007059ED">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03D7766E" w14:textId="77777777" w:rsidR="007059ED" w:rsidRDefault="007059ED">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7BE6FDC6" w14:textId="77777777" w:rsidR="007059ED" w:rsidRDefault="007059ED">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67A28E63" w14:textId="77777777" w:rsidR="007059ED" w:rsidRDefault="007059ED">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623D56BC" w14:textId="77777777" w:rsidR="007059ED" w:rsidRDefault="007059ED">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66356447" w14:textId="77777777" w:rsidR="007059ED" w:rsidRDefault="007059ED">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2954ECE8" w14:textId="77777777" w:rsidR="007059ED" w:rsidRDefault="007059ED">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3A115673" w14:textId="77777777" w:rsidR="007059ED" w:rsidRDefault="007059ED">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462E4F45" w14:textId="77777777" w:rsidR="007059ED" w:rsidRDefault="007059ED">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79A3ED91" w14:textId="77777777" w:rsidR="007059ED" w:rsidRDefault="007059ED">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20DDDC46" w14:textId="77777777" w:rsidR="007059ED" w:rsidRDefault="007059ED">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7A5821FF" w14:textId="77777777" w:rsidR="007059ED" w:rsidRDefault="007059ED">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221D3929"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5626A7BE" w14:textId="77777777" w:rsidR="007059ED" w:rsidRDefault="007059ED">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23FE19AA" w14:textId="77777777" w:rsidR="007059ED" w:rsidRDefault="007059ED">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662B48FA" w14:textId="77777777" w:rsidR="007059ED" w:rsidRDefault="007059ED">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259B7DD5" w14:textId="77777777" w:rsidR="007059ED" w:rsidRDefault="007059ED">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59371424" w14:textId="77777777" w:rsidR="007059ED" w:rsidRDefault="007059ED">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310C9906"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4B573CE4" w14:textId="77777777" w:rsidR="007059ED" w:rsidRDefault="007059ED">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6CC7DC21" w14:textId="77777777" w:rsidR="007059ED" w:rsidRDefault="007059ED">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4A54CE01" w14:textId="77777777" w:rsidR="007059ED" w:rsidRDefault="007059ED">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326FEB7C" w14:textId="77777777" w:rsidR="007059ED" w:rsidRDefault="007059ED">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0AA9B5D6" w14:textId="77777777" w:rsidR="007059ED" w:rsidRDefault="007059ED">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2BB198A7" w14:textId="77777777" w:rsidR="007059ED" w:rsidRDefault="007059ED">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573A0433" w14:textId="77777777" w:rsidR="007059ED" w:rsidRDefault="007059ED">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67C007F2" w14:textId="77777777" w:rsidR="007059ED" w:rsidRDefault="007059ED">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4CFDAC93" w14:textId="77777777" w:rsidR="007059ED" w:rsidRDefault="007059ED">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3AD25F31" w14:textId="77777777" w:rsidR="007059ED" w:rsidRDefault="007059ED">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339AA1D5" w14:textId="77777777" w:rsidR="007059ED" w:rsidRDefault="007059ED">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4E3F49B6" w14:textId="77777777" w:rsidR="007059ED" w:rsidRDefault="007059ED">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6CFBA315" w14:textId="77777777" w:rsidR="007059ED" w:rsidRDefault="007059ED">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0CAC3FEA" w14:textId="77777777" w:rsidR="007059ED" w:rsidRDefault="007059ED">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471C9B0C" w14:textId="77777777" w:rsidR="007059ED" w:rsidRDefault="007059ED">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2F74E730" w14:textId="77777777" w:rsidR="007059ED" w:rsidRDefault="007059ED">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32D5EF62" w14:textId="77777777" w:rsidR="007059ED" w:rsidRDefault="007059ED">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544D5F5D" w14:textId="77777777" w:rsidR="007059ED" w:rsidRDefault="007059ED">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375047AE" w14:textId="77777777" w:rsidR="007059ED" w:rsidRDefault="007059ED">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1DDAB056" w14:textId="77777777" w:rsidR="007059ED" w:rsidRDefault="007059ED">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69AB89B6" w14:textId="77777777" w:rsidR="007059ED" w:rsidRDefault="007059ED">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74CF0D57" w14:textId="77777777" w:rsidR="007059ED" w:rsidRDefault="007059ED">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463FB6F8" w14:textId="77777777" w:rsidR="007059ED" w:rsidRDefault="007059ED">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155B2562" w14:textId="77777777" w:rsidR="007059ED" w:rsidRDefault="007059ED">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64B5D98C" w14:textId="77777777" w:rsidR="007059ED" w:rsidRDefault="007059ED">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2F67AB7F" w14:textId="77777777" w:rsidR="007059ED" w:rsidRDefault="007059ED">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372B0699" w14:textId="77777777" w:rsidR="007059ED" w:rsidRDefault="007059ED">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08A8DECC" w14:textId="77777777" w:rsidR="007059ED" w:rsidRDefault="007059ED">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5177E8F6" w14:textId="77777777" w:rsidR="007059ED" w:rsidRDefault="007059ED">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00310FB2" w14:textId="77777777" w:rsidR="007059ED" w:rsidRDefault="007059ED">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7533C979"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5EC50E6F" w14:textId="77777777" w:rsidR="007059ED" w:rsidRDefault="007059ED">
      <w:pPr>
        <w:pStyle w:val="TOC4"/>
        <w:rPr>
          <w:rFonts w:asciiTheme="minorHAnsi" w:eastAsiaTheme="minorEastAsia" w:hAnsiTheme="minorHAnsi" w:cstheme="minorBidi"/>
          <w:sz w:val="22"/>
          <w:szCs w:val="22"/>
        </w:rPr>
      </w:pPr>
      <w:r w:rsidRPr="00AE6739">
        <w:rPr>
          <w:snapToGrid w:val="0"/>
        </w:rPr>
        <w:t>A.8.14.1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2169</w:t>
      </w:r>
    </w:p>
    <w:p w14:paraId="48C79AB4"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Requirements</w:t>
      </w:r>
      <w:r>
        <w:tab/>
        <w:t>2171</w:t>
      </w:r>
    </w:p>
    <w:p w14:paraId="2C86D83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4C207963"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2171</w:t>
      </w:r>
    </w:p>
    <w:p w14:paraId="14DD9D8A"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Requirements</w:t>
      </w:r>
      <w:r>
        <w:tab/>
        <w:t>2174</w:t>
      </w:r>
    </w:p>
    <w:p w14:paraId="14F1710E" w14:textId="77777777" w:rsidR="007059ED" w:rsidRDefault="007059ED">
      <w:pPr>
        <w:pStyle w:val="TOC3"/>
        <w:rPr>
          <w:rFonts w:asciiTheme="minorHAnsi" w:eastAsiaTheme="minorEastAsia" w:hAnsiTheme="minorHAnsi" w:cstheme="minorBidi"/>
          <w:sz w:val="22"/>
          <w:szCs w:val="22"/>
        </w:rPr>
      </w:pPr>
      <w:r w:rsidRPr="00AE6739">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0D8AE93A" w14:textId="77777777" w:rsidR="007059ED" w:rsidRDefault="007059ED">
      <w:pPr>
        <w:pStyle w:val="TOC4"/>
        <w:rPr>
          <w:rFonts w:asciiTheme="minorHAnsi" w:eastAsiaTheme="minorEastAsia" w:hAnsiTheme="minorHAnsi" w:cstheme="minorBidi"/>
          <w:sz w:val="22"/>
          <w:szCs w:val="22"/>
        </w:rPr>
      </w:pPr>
      <w:r w:rsidRPr="00AE6739">
        <w:rPr>
          <w:snapToGrid w:val="0"/>
        </w:rPr>
        <w:t>A.8.14.3.</w:t>
      </w:r>
      <w:r w:rsidRPr="00AE6739">
        <w:rPr>
          <w:snapToGrid w:val="0"/>
          <w:lang w:eastAsia="zh-CN"/>
        </w:rPr>
        <w:t>1</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Purpose and Environment</w:t>
      </w:r>
      <w:r>
        <w:tab/>
        <w:t>2174</w:t>
      </w:r>
    </w:p>
    <w:p w14:paraId="2521FFF5" w14:textId="77777777" w:rsidR="007059ED" w:rsidRDefault="007059ED">
      <w:pPr>
        <w:pStyle w:val="TOC4"/>
        <w:rPr>
          <w:rFonts w:asciiTheme="minorHAnsi" w:eastAsiaTheme="minorEastAsia" w:hAnsiTheme="minorHAnsi" w:cstheme="minorBidi"/>
          <w:sz w:val="22"/>
          <w:szCs w:val="22"/>
        </w:rPr>
      </w:pPr>
      <w:r w:rsidRPr="00AE6739">
        <w:rPr>
          <w:snapToGrid w:val="0"/>
        </w:rPr>
        <w:t>A.8.14.3.2</w:t>
      </w:r>
      <w:r>
        <w:rPr>
          <w:rFonts w:asciiTheme="minorHAnsi" w:eastAsiaTheme="minorEastAsia" w:hAnsiTheme="minorHAnsi" w:cstheme="minorBidi"/>
          <w:sz w:val="22"/>
          <w:szCs w:val="22"/>
        </w:rPr>
        <w:tab/>
      </w:r>
      <w:r w:rsidRPr="00AE6739">
        <w:rPr>
          <w:snapToGrid w:val="0"/>
        </w:rPr>
        <w:t>Test Requirements</w:t>
      </w:r>
      <w:r>
        <w:tab/>
        <w:t>2176</w:t>
      </w:r>
    </w:p>
    <w:p w14:paraId="24652216" w14:textId="77777777" w:rsidR="007059ED" w:rsidRDefault="007059ED">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56D975CA" w14:textId="77777777" w:rsidR="007059ED" w:rsidRDefault="007059ED">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6F88B161" w14:textId="77777777" w:rsidR="007059ED" w:rsidRDefault="007059ED">
      <w:pPr>
        <w:pStyle w:val="TOC4"/>
        <w:rPr>
          <w:rFonts w:asciiTheme="minorHAnsi" w:eastAsiaTheme="minorEastAsia" w:hAnsiTheme="minorHAnsi" w:cstheme="minorBidi"/>
          <w:sz w:val="22"/>
          <w:szCs w:val="22"/>
        </w:rPr>
      </w:pPr>
      <w:r w:rsidRPr="00AE6739">
        <w:rPr>
          <w:snapToGrid w:val="0"/>
        </w:rPr>
        <w:t>A.8.15.1.1</w:t>
      </w:r>
      <w:r>
        <w:rPr>
          <w:rFonts w:asciiTheme="minorHAnsi" w:eastAsiaTheme="minorEastAsia" w:hAnsiTheme="minorHAnsi" w:cstheme="minorBidi"/>
          <w:sz w:val="22"/>
          <w:szCs w:val="22"/>
        </w:rPr>
        <w:tab/>
      </w:r>
      <w:r w:rsidRPr="00AE6739">
        <w:rPr>
          <w:snapToGrid w:val="0"/>
        </w:rPr>
        <w:t>Test Purpose and Environment</w:t>
      </w:r>
      <w:r>
        <w:tab/>
        <w:t>2177</w:t>
      </w:r>
    </w:p>
    <w:p w14:paraId="6A09BEC3" w14:textId="77777777" w:rsidR="007059ED" w:rsidRDefault="007059ED">
      <w:pPr>
        <w:pStyle w:val="TOC4"/>
        <w:rPr>
          <w:rFonts w:asciiTheme="minorHAnsi" w:eastAsiaTheme="minorEastAsia" w:hAnsiTheme="minorHAnsi" w:cstheme="minorBidi"/>
          <w:sz w:val="22"/>
          <w:szCs w:val="22"/>
        </w:rPr>
      </w:pPr>
      <w:r w:rsidRPr="00AE6739">
        <w:rPr>
          <w:snapToGrid w:val="0"/>
        </w:rPr>
        <w:t>A.8.15.1.2</w:t>
      </w:r>
      <w:r>
        <w:rPr>
          <w:rFonts w:asciiTheme="minorHAnsi" w:eastAsiaTheme="minorEastAsia" w:hAnsiTheme="minorHAnsi" w:cstheme="minorBidi"/>
          <w:sz w:val="22"/>
          <w:szCs w:val="22"/>
        </w:rPr>
        <w:tab/>
      </w:r>
      <w:r w:rsidRPr="00AE6739">
        <w:rPr>
          <w:snapToGrid w:val="0"/>
        </w:rPr>
        <w:t>Test Requirements</w:t>
      </w:r>
      <w:r>
        <w:tab/>
        <w:t>2178</w:t>
      </w:r>
    </w:p>
    <w:p w14:paraId="12E827AB" w14:textId="77777777" w:rsidR="007059ED" w:rsidRDefault="007059ED">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6F46830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.2.1</w:t>
      </w:r>
      <w:r>
        <w:rPr>
          <w:rFonts w:asciiTheme="minorHAnsi" w:eastAsiaTheme="minorEastAsia" w:hAnsiTheme="minorHAnsi" w:cstheme="minorBidi"/>
          <w:sz w:val="22"/>
          <w:szCs w:val="22"/>
        </w:rPr>
        <w:tab/>
      </w:r>
      <w:r w:rsidRPr="00AE6739">
        <w:rPr>
          <w:snapToGrid w:val="0"/>
        </w:rPr>
        <w:t>Test Purpose and Environment</w:t>
      </w:r>
      <w:r>
        <w:tab/>
        <w:t>2178</w:t>
      </w:r>
    </w:p>
    <w:p w14:paraId="7F1D1D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.2.2</w:t>
      </w:r>
      <w:r>
        <w:rPr>
          <w:rFonts w:asciiTheme="minorHAnsi" w:eastAsiaTheme="minorEastAsia" w:hAnsiTheme="minorHAnsi" w:cstheme="minorBidi"/>
          <w:sz w:val="22"/>
          <w:szCs w:val="22"/>
        </w:rPr>
        <w:tab/>
      </w:r>
      <w:r w:rsidRPr="00AE6739">
        <w:rPr>
          <w:snapToGrid w:val="0"/>
        </w:rPr>
        <w:t>Test Requirements</w:t>
      </w:r>
      <w:r>
        <w:tab/>
        <w:t>2181</w:t>
      </w:r>
    </w:p>
    <w:p w14:paraId="1B064FA1" w14:textId="77777777" w:rsidR="007059ED" w:rsidRDefault="007059ED">
      <w:pPr>
        <w:pStyle w:val="TOC3"/>
        <w:rPr>
          <w:rFonts w:asciiTheme="minorHAnsi" w:eastAsiaTheme="minorEastAsia" w:hAnsiTheme="minorHAnsi" w:cstheme="minorBidi"/>
          <w:sz w:val="22"/>
          <w:szCs w:val="22"/>
        </w:rPr>
      </w:pPr>
      <w:r w:rsidRPr="00AE6739">
        <w:rPr>
          <w:snapToGrid w:val="0"/>
        </w:rPr>
        <w:t>A.8.</w:t>
      </w:r>
      <w:r w:rsidRPr="00AE6739">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5C29987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2181</w:t>
      </w:r>
    </w:p>
    <w:p w14:paraId="42CC252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2183</w:t>
      </w:r>
    </w:p>
    <w:p w14:paraId="2CB9AA39" w14:textId="77777777" w:rsidR="007059ED" w:rsidRDefault="007059ED">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69C425DF" w14:textId="77777777" w:rsidR="007059ED" w:rsidRDefault="007059ED">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24EDBBB2" w14:textId="77777777" w:rsidR="007059ED" w:rsidRDefault="007059ED">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4F4673C7" w14:textId="77777777" w:rsidR="007059ED" w:rsidRDefault="007059ED">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5CD48A82" w14:textId="77777777" w:rsidR="007059ED" w:rsidRDefault="007059ED">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60D288AC" w14:textId="77777777" w:rsidR="007059ED" w:rsidRDefault="007059ED">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07D21A76" w14:textId="77777777" w:rsidR="007059ED" w:rsidRDefault="007059ED">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224DCA88" w14:textId="77777777" w:rsidR="007059ED" w:rsidRDefault="007059ED">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1D5F7696" w14:textId="77777777" w:rsidR="007059ED" w:rsidRDefault="007059ED">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72550E4A"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2190</w:t>
      </w:r>
    </w:p>
    <w:p w14:paraId="441216C2" w14:textId="77777777" w:rsidR="007059ED" w:rsidRDefault="007059ED">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04FFDD48" w14:textId="77777777" w:rsidR="007059ED" w:rsidRDefault="007059ED">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66D8CD99"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3A.2</w:t>
      </w:r>
      <w:r>
        <w:rPr>
          <w:rFonts w:asciiTheme="minorHAnsi" w:eastAsiaTheme="minorEastAsia" w:hAnsiTheme="minorHAnsi" w:cstheme="minorBidi"/>
          <w:sz w:val="22"/>
          <w:szCs w:val="22"/>
        </w:rPr>
        <w:tab/>
      </w:r>
      <w:r w:rsidRPr="00AE6739">
        <w:rPr>
          <w:snapToGrid w:val="0"/>
        </w:rPr>
        <w:t>Test Requirements</w:t>
      </w:r>
      <w:r>
        <w:tab/>
        <w:t>2192</w:t>
      </w:r>
    </w:p>
    <w:p w14:paraId="26545A7F" w14:textId="77777777" w:rsidR="007059ED" w:rsidRDefault="007059ED">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0D2093E7" w14:textId="77777777" w:rsidR="007059ED" w:rsidRDefault="007059ED">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35D6CF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2194</w:t>
      </w:r>
    </w:p>
    <w:p w14:paraId="0CE7E447" w14:textId="77777777" w:rsidR="007059ED" w:rsidRDefault="007059ED">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372D1F48" w14:textId="77777777" w:rsidR="007059ED" w:rsidRDefault="007059ED">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5915DC6E"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4A.2</w:t>
      </w:r>
      <w:r>
        <w:rPr>
          <w:rFonts w:asciiTheme="minorHAnsi" w:eastAsiaTheme="minorEastAsia" w:hAnsiTheme="minorHAnsi" w:cstheme="minorBidi"/>
          <w:sz w:val="22"/>
          <w:szCs w:val="22"/>
        </w:rPr>
        <w:tab/>
      </w:r>
      <w:r w:rsidRPr="00AE6739">
        <w:rPr>
          <w:snapToGrid w:val="0"/>
        </w:rPr>
        <w:t>Test Requirements</w:t>
      </w:r>
      <w:r>
        <w:tab/>
        <w:t>2197</w:t>
      </w:r>
    </w:p>
    <w:p w14:paraId="36B6488B" w14:textId="77777777" w:rsidR="007059ED" w:rsidRDefault="007059ED">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0A09DB82" w14:textId="77777777" w:rsidR="007059ED" w:rsidRDefault="007059ED">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3736C9FE" w14:textId="77777777" w:rsidR="007059ED" w:rsidRDefault="007059ED">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4BEFDEDA" w14:textId="77777777" w:rsidR="007059ED" w:rsidRDefault="007059ED">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4C453945" w14:textId="77777777" w:rsidR="007059ED" w:rsidRDefault="007059ED">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16B2F15F" w14:textId="77777777" w:rsidR="007059ED" w:rsidRDefault="007059ED">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9E2932A" w14:textId="77777777" w:rsidR="007059ED" w:rsidRDefault="007059ED">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3434A14D" w14:textId="77777777" w:rsidR="007059ED" w:rsidRDefault="007059ED">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621CE827"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0A031090" w14:textId="77777777" w:rsidR="007059ED" w:rsidRDefault="007059ED">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329F2979" w14:textId="77777777" w:rsidR="007059ED" w:rsidRDefault="007059ED">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1F06D389" w14:textId="77777777" w:rsidR="007059ED" w:rsidRDefault="007059ED">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63EDFAAC"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3BB67266" w14:textId="77777777" w:rsidR="007059ED" w:rsidRDefault="007059ED">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614F8BB1" w14:textId="77777777" w:rsidR="007059ED" w:rsidRDefault="007059ED">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43AF00EF"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2BC39F6D" w14:textId="77777777" w:rsidR="007059ED" w:rsidRDefault="007059ED">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0AC7E0D5" w14:textId="77777777" w:rsidR="007059ED" w:rsidRDefault="007059ED">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310902C1" w14:textId="77777777" w:rsidR="007059ED" w:rsidRDefault="007059ED">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41BB6281" w14:textId="77777777" w:rsidR="007059ED" w:rsidRDefault="007059ED">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4CBED823" w14:textId="77777777" w:rsidR="007059ED" w:rsidRDefault="007059ED">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5076986C" w14:textId="77777777" w:rsidR="007059ED" w:rsidRDefault="007059ED">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70C23BAD" w14:textId="77777777" w:rsidR="007059ED" w:rsidRDefault="007059ED">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667850E2" w14:textId="77777777" w:rsidR="007059ED" w:rsidRDefault="007059ED">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30C3E3D1" w14:textId="77777777" w:rsidR="007059ED" w:rsidRDefault="007059ED">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66078A1D" w14:textId="77777777" w:rsidR="007059ED" w:rsidRDefault="007059ED">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A4A556C" w14:textId="77777777" w:rsidR="007059ED" w:rsidRDefault="007059ED">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20BBF6BD" w14:textId="77777777" w:rsidR="007059ED" w:rsidRDefault="007059ED">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65F576B7" w14:textId="77777777" w:rsidR="007059ED" w:rsidRDefault="007059ED">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14D84451" w14:textId="77777777" w:rsidR="007059ED" w:rsidRDefault="007059ED">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47C1983D" w14:textId="77777777" w:rsidR="007059ED" w:rsidRDefault="007059ED">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68FA3A91" w14:textId="77777777" w:rsidR="007059ED" w:rsidRDefault="007059ED">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62A5C7C8"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0CEE2E35" w14:textId="77777777" w:rsidR="007059ED" w:rsidRDefault="007059ED">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286F65F8" w14:textId="77777777" w:rsidR="007059ED" w:rsidRDefault="007059ED">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54A7B635" w14:textId="77777777" w:rsidR="007059ED" w:rsidRDefault="007059ED">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4105E44C" w14:textId="77777777" w:rsidR="007059ED" w:rsidRDefault="007059ED">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1A1417AC" w14:textId="77777777" w:rsidR="007059ED" w:rsidRDefault="007059ED">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0FDCCFB8" w14:textId="77777777" w:rsidR="007059ED" w:rsidRDefault="007059ED">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25197C18" w14:textId="77777777" w:rsidR="007059ED" w:rsidRDefault="007059ED">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5DBA6BAD" w14:textId="77777777" w:rsidR="007059ED" w:rsidRDefault="007059ED">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53C1A636" w14:textId="77777777" w:rsidR="007059ED" w:rsidRDefault="007059ED">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471241B4" w14:textId="77777777" w:rsidR="007059ED" w:rsidRDefault="007059ED">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226F794C" w14:textId="77777777" w:rsidR="007059ED" w:rsidRDefault="007059ED">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298D2975" w14:textId="77777777" w:rsidR="007059ED" w:rsidRDefault="007059ED">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277C46F8" w14:textId="77777777" w:rsidR="007059ED" w:rsidRDefault="007059ED">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65BB6D49" w14:textId="77777777" w:rsidR="007059ED" w:rsidRDefault="007059ED">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625C7783" w14:textId="77777777" w:rsidR="007059ED" w:rsidRDefault="007059ED">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1061CF4F" w14:textId="77777777" w:rsidR="007059ED" w:rsidRDefault="007059ED">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135AC0B3" w14:textId="77777777" w:rsidR="007059ED" w:rsidRDefault="007059ED">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1B9F52F2" w14:textId="77777777" w:rsidR="007059ED" w:rsidRDefault="007059ED">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4A3DBF11" w14:textId="77777777" w:rsidR="007059ED" w:rsidRDefault="007059ED">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3DD7CF02" w14:textId="77777777" w:rsidR="007059ED" w:rsidRDefault="007059ED">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1B2D65C8" w14:textId="77777777" w:rsidR="007059ED" w:rsidRDefault="007059ED">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37A66C45" w14:textId="77777777" w:rsidR="007059ED" w:rsidRDefault="007059ED">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069458E7" w14:textId="77777777" w:rsidR="007059ED" w:rsidRDefault="007059ED">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0423547D" w14:textId="77777777" w:rsidR="007059ED" w:rsidRDefault="007059ED">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5A6CE639" w14:textId="77777777" w:rsidR="007059ED" w:rsidRDefault="007059ED">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1EC8F5FF" w14:textId="77777777" w:rsidR="007059ED" w:rsidRDefault="007059ED">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1E91F096" w14:textId="77777777" w:rsidR="007059ED" w:rsidRDefault="007059ED">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5FC75FC4" w14:textId="77777777" w:rsidR="007059ED" w:rsidRDefault="007059ED">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7EB1C1A9" w14:textId="77777777" w:rsidR="007059ED" w:rsidRDefault="007059ED">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045F59F9" w14:textId="77777777" w:rsidR="007059ED" w:rsidRDefault="007059ED">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590B5662" w14:textId="77777777" w:rsidR="007059ED" w:rsidRDefault="007059ED">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22FDDEE5" w14:textId="77777777" w:rsidR="007059ED" w:rsidRDefault="007059ED">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005CC33F" w14:textId="77777777" w:rsidR="007059ED" w:rsidRDefault="007059ED">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01BB0961" w14:textId="77777777" w:rsidR="007059ED" w:rsidRDefault="007059ED">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7F637845" w14:textId="77777777" w:rsidR="007059ED" w:rsidRDefault="007059ED">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2609F9D3" w14:textId="77777777" w:rsidR="007059ED" w:rsidRDefault="007059ED">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67C1D690" w14:textId="77777777" w:rsidR="007059ED" w:rsidRDefault="007059ED">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2513406" w14:textId="77777777" w:rsidR="007059ED" w:rsidRDefault="007059ED">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50457843" w14:textId="77777777" w:rsidR="007059ED" w:rsidRDefault="007059ED">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14237104" w14:textId="77777777" w:rsidR="007059ED" w:rsidRDefault="007059ED">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2EB375A7" w14:textId="77777777" w:rsidR="007059ED" w:rsidRDefault="007059ED">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35B56148" w14:textId="77777777" w:rsidR="007059ED" w:rsidRDefault="007059ED">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0A61EA4A" w14:textId="77777777" w:rsidR="007059ED" w:rsidRDefault="007059ED">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6965D845" w14:textId="77777777" w:rsidR="007059ED" w:rsidRDefault="007059ED">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0326C289" w14:textId="77777777" w:rsidR="007059ED" w:rsidRDefault="007059ED">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0101B1BA" w14:textId="77777777" w:rsidR="007059ED" w:rsidRDefault="007059ED">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390BE9A4" w14:textId="77777777" w:rsidR="007059ED" w:rsidRDefault="007059ED">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190F047A" w14:textId="77777777" w:rsidR="007059ED" w:rsidRDefault="007059ED">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702B8320" w14:textId="77777777" w:rsidR="007059ED" w:rsidRDefault="007059ED">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5052556A" w14:textId="77777777" w:rsidR="007059ED" w:rsidRDefault="007059ED">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01A3A7D7" w14:textId="77777777" w:rsidR="007059ED" w:rsidRDefault="007059ED">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7E6A9EE5" w14:textId="77777777" w:rsidR="007059ED" w:rsidRDefault="007059ED">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5B5EB572" w14:textId="77777777" w:rsidR="007059ED" w:rsidRDefault="007059ED">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5B63BE57" w14:textId="77777777" w:rsidR="007059ED" w:rsidRDefault="007059ED">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1C89E6F9" w14:textId="77777777" w:rsidR="007059ED" w:rsidRDefault="007059ED">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716EB05A" w14:textId="77777777" w:rsidR="007059ED" w:rsidRDefault="007059ED">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E705AFD" w14:textId="77777777" w:rsidR="007059ED" w:rsidRDefault="007059ED">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775F8422" w14:textId="77777777" w:rsidR="007059ED" w:rsidRDefault="007059ED">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265CFF98" w14:textId="77777777" w:rsidR="007059ED" w:rsidRDefault="007059ED">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58C62BC8" w14:textId="77777777" w:rsidR="007059ED" w:rsidRDefault="007059ED">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458A6F06" w14:textId="77777777" w:rsidR="007059ED" w:rsidRDefault="007059ED">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6AD20B13" w14:textId="77777777" w:rsidR="007059ED" w:rsidRDefault="007059ED">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16FFC633" w14:textId="77777777" w:rsidR="007059ED" w:rsidRDefault="007059ED">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6D635463" w14:textId="77777777" w:rsidR="007059ED" w:rsidRDefault="007059ED">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16A94D35" w14:textId="77777777" w:rsidR="007059ED" w:rsidRDefault="007059ED">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7803ABD0" w14:textId="77777777" w:rsidR="007059ED" w:rsidRDefault="007059ED">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3FE3484B" w14:textId="77777777" w:rsidR="007059ED" w:rsidRDefault="007059ED">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D59374C" w14:textId="77777777" w:rsidR="007059ED" w:rsidRDefault="007059ED">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32AB0E1D" w14:textId="77777777" w:rsidR="007059ED" w:rsidRDefault="007059ED">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67494E84" w14:textId="77777777" w:rsidR="007059ED" w:rsidRDefault="007059ED">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025611F2" w14:textId="77777777" w:rsidR="007059ED" w:rsidRDefault="007059ED">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3AFB2B49" w14:textId="77777777" w:rsidR="007059ED" w:rsidRDefault="007059ED">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50B8561B" w14:textId="77777777" w:rsidR="007059ED" w:rsidRDefault="007059ED">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4ACC1855" w14:textId="77777777" w:rsidR="007059ED" w:rsidRDefault="007059ED">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12CE5C82" w14:textId="77777777" w:rsidR="007059ED" w:rsidRDefault="007059ED">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11BFA2B9" w14:textId="77777777" w:rsidR="007059ED" w:rsidRDefault="007059ED">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7FD24F39" w14:textId="77777777" w:rsidR="007059ED" w:rsidRDefault="007059ED">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42362A8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A.8.16.27.2</w:t>
      </w:r>
      <w:r>
        <w:rPr>
          <w:rFonts w:asciiTheme="minorHAnsi" w:eastAsiaTheme="minorEastAsia" w:hAnsiTheme="minorHAnsi" w:cstheme="minorBidi"/>
          <w:sz w:val="22"/>
          <w:szCs w:val="22"/>
        </w:rPr>
        <w:tab/>
      </w:r>
      <w:r w:rsidRPr="00AE6739">
        <w:rPr>
          <w:rFonts w:eastAsia="SimSun"/>
          <w:lang w:eastAsia="zh-CN"/>
        </w:rPr>
        <w:t>Test Requirements</w:t>
      </w:r>
      <w:r>
        <w:tab/>
        <w:t>2246</w:t>
      </w:r>
    </w:p>
    <w:p w14:paraId="330966D0" w14:textId="77777777" w:rsidR="007059ED" w:rsidRDefault="007059ED">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0ABA0C23" w14:textId="77777777" w:rsidR="007059ED" w:rsidRDefault="007059ED">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E7054A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A.8.16.28.2</w:t>
      </w:r>
      <w:r>
        <w:rPr>
          <w:rFonts w:asciiTheme="minorHAnsi" w:eastAsiaTheme="minorEastAsia" w:hAnsiTheme="minorHAnsi" w:cstheme="minorBidi"/>
          <w:sz w:val="22"/>
          <w:szCs w:val="22"/>
        </w:rPr>
        <w:tab/>
      </w:r>
      <w:r w:rsidRPr="00AE6739">
        <w:rPr>
          <w:rFonts w:eastAsia="SimSun"/>
          <w:lang w:eastAsia="zh-CN"/>
        </w:rPr>
        <w:t>Test Requirements</w:t>
      </w:r>
      <w:r>
        <w:tab/>
        <w:t>2251</w:t>
      </w:r>
    </w:p>
    <w:p w14:paraId="566BB459" w14:textId="77777777" w:rsidR="007059ED" w:rsidRDefault="007059ED">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7CF2B0F1" w14:textId="77777777" w:rsidR="007059ED" w:rsidRDefault="007059ED">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057AFC00" w14:textId="77777777" w:rsidR="007059ED" w:rsidRDefault="007059ED">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5A223595" w14:textId="77777777" w:rsidR="007059ED" w:rsidRDefault="007059ED">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6D6E8E10" w14:textId="77777777" w:rsidR="007059ED" w:rsidRDefault="007059ED">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454CDC18" w14:textId="77777777" w:rsidR="007059ED" w:rsidRDefault="007059ED">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30A46E4B" w14:textId="77777777" w:rsidR="007059ED" w:rsidRDefault="007059ED">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2F280A77" w14:textId="77777777" w:rsidR="007059ED" w:rsidRDefault="007059ED">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2E263B31" w14:textId="77777777" w:rsidR="007059ED" w:rsidRDefault="007059ED">
      <w:pPr>
        <w:pStyle w:val="TOC4"/>
        <w:rPr>
          <w:rFonts w:asciiTheme="minorHAnsi" w:eastAsiaTheme="minorEastAsia" w:hAnsiTheme="minorHAnsi" w:cstheme="minorBidi"/>
          <w:sz w:val="22"/>
          <w:szCs w:val="22"/>
        </w:rPr>
      </w:pPr>
      <w:r w:rsidRPr="00AE6739">
        <w:rPr>
          <w:snapToGrid w:val="0"/>
        </w:rPr>
        <w:t>A.8.16.31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2266</w:t>
      </w:r>
    </w:p>
    <w:p w14:paraId="0BB996FA" w14:textId="77777777" w:rsidR="007059ED" w:rsidRDefault="007059ED">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69E1B5EE" w14:textId="77777777" w:rsidR="007059ED" w:rsidRDefault="007059ED">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130D65BF" w14:textId="77777777" w:rsidR="007059ED" w:rsidRDefault="007059ED">
      <w:pPr>
        <w:pStyle w:val="TOC4"/>
        <w:rPr>
          <w:rFonts w:asciiTheme="minorHAnsi" w:eastAsiaTheme="minorEastAsia" w:hAnsiTheme="minorHAnsi" w:cstheme="minorBidi"/>
          <w:sz w:val="22"/>
          <w:szCs w:val="22"/>
        </w:rPr>
      </w:pPr>
      <w:r w:rsidRPr="00AE6739">
        <w:rPr>
          <w:snapToGrid w:val="0"/>
        </w:rPr>
        <w:t>A.8.16.32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2271</w:t>
      </w:r>
    </w:p>
    <w:p w14:paraId="040514A6" w14:textId="77777777" w:rsidR="007059ED" w:rsidRDefault="007059ED">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51F5E9FD" w14:textId="77777777" w:rsidR="007059ED" w:rsidRDefault="007059ED">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621E65E6" w14:textId="77777777" w:rsidR="007059ED" w:rsidRDefault="007059ED">
      <w:pPr>
        <w:pStyle w:val="TOC4"/>
        <w:rPr>
          <w:rFonts w:asciiTheme="minorHAnsi" w:eastAsiaTheme="minorEastAsia" w:hAnsiTheme="minorHAnsi" w:cstheme="minorBidi"/>
          <w:sz w:val="22"/>
          <w:szCs w:val="22"/>
        </w:rPr>
      </w:pPr>
      <w:r w:rsidRPr="00AE6739">
        <w:rPr>
          <w:snapToGrid w:val="0"/>
        </w:rPr>
        <w:t>A.8.16.33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2276</w:t>
      </w:r>
    </w:p>
    <w:p w14:paraId="43382456" w14:textId="77777777" w:rsidR="007059ED" w:rsidRDefault="007059ED">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5BD6D3C7" w14:textId="77777777" w:rsidR="007059ED" w:rsidRDefault="007059ED">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5B875FA5" w14:textId="77777777" w:rsidR="007059ED" w:rsidRDefault="007059ED">
      <w:pPr>
        <w:pStyle w:val="TOC4"/>
        <w:rPr>
          <w:rFonts w:asciiTheme="minorHAnsi" w:eastAsiaTheme="minorEastAsia" w:hAnsiTheme="minorHAnsi" w:cstheme="minorBidi"/>
          <w:sz w:val="22"/>
          <w:szCs w:val="22"/>
        </w:rPr>
      </w:pPr>
      <w:r w:rsidRPr="00AE6739">
        <w:rPr>
          <w:snapToGrid w:val="0"/>
        </w:rPr>
        <w:t>A.8.16.34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2281</w:t>
      </w:r>
    </w:p>
    <w:p w14:paraId="736D1B6C" w14:textId="77777777" w:rsidR="007059ED" w:rsidRDefault="007059ED">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3BC2004F" w14:textId="77777777" w:rsidR="007059ED" w:rsidRDefault="007059ED">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1C92BD21" w14:textId="77777777" w:rsidR="007059ED" w:rsidRDefault="007059ED">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46E5A14" w14:textId="77777777" w:rsidR="007059ED" w:rsidRDefault="007059ED">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588288DB" w14:textId="77777777" w:rsidR="007059ED" w:rsidRDefault="007059ED">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22C9205D" w14:textId="77777777" w:rsidR="007059ED" w:rsidRDefault="007059ED">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18EB4B5B" w14:textId="77777777" w:rsidR="007059ED" w:rsidRDefault="007059ED">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15B6A50C" w14:textId="77777777" w:rsidR="007059ED" w:rsidRDefault="007059ED">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1AE67FAC" w14:textId="77777777" w:rsidR="007059ED" w:rsidRDefault="007059ED">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17BCB9CF" w14:textId="77777777" w:rsidR="007059ED" w:rsidRDefault="007059ED">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3E310940" w14:textId="77777777" w:rsidR="007059ED" w:rsidRDefault="007059ED">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7A3CA7ED" w14:textId="77777777" w:rsidR="007059ED" w:rsidRDefault="007059ED">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04031A79" w14:textId="77777777" w:rsidR="007059ED" w:rsidRDefault="007059ED">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061B52AD" w14:textId="77777777" w:rsidR="007059ED" w:rsidRDefault="007059ED">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613F6B98" w14:textId="77777777" w:rsidR="007059ED" w:rsidRDefault="007059ED">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590FA1A0" w14:textId="77777777" w:rsidR="007059ED" w:rsidRDefault="007059ED">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47B8572F" w14:textId="77777777" w:rsidR="007059ED" w:rsidRDefault="007059ED">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05F57AAC" w14:textId="77777777" w:rsidR="007059ED" w:rsidRDefault="007059ED">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356FCEBC" w14:textId="77777777" w:rsidR="007059ED" w:rsidRDefault="007059ED">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1D5AC942"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3EE79CFA" w14:textId="77777777" w:rsidR="007059ED" w:rsidRDefault="007059ED">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567DFEE8" w14:textId="77777777" w:rsidR="007059ED" w:rsidRDefault="007059ED">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3AA8ED30" w14:textId="77777777" w:rsidR="007059ED" w:rsidRDefault="007059ED">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7DA01B48" w14:textId="77777777" w:rsidR="007059ED" w:rsidRDefault="007059ED">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024398FD" w14:textId="77777777" w:rsidR="007059ED" w:rsidRDefault="007059ED">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7650D0E3" w14:textId="77777777" w:rsidR="007059ED" w:rsidRDefault="007059ED">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156A9067" w14:textId="77777777" w:rsidR="007059ED" w:rsidRDefault="007059ED">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3432743E" w14:textId="77777777" w:rsidR="007059ED" w:rsidRDefault="007059ED">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0EA24A8A" w14:textId="77777777" w:rsidR="007059ED" w:rsidRDefault="007059ED">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031245B6" w14:textId="77777777" w:rsidR="007059ED" w:rsidRDefault="007059ED">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6F0905B8" w14:textId="77777777" w:rsidR="007059ED" w:rsidRDefault="007059ED">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482D634D" w14:textId="77777777" w:rsidR="007059ED" w:rsidRDefault="007059ED">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10474A55" w14:textId="77777777" w:rsidR="007059ED" w:rsidRDefault="007059ED">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19FB4BB0" w14:textId="77777777" w:rsidR="007059ED" w:rsidRDefault="007059ED">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58936A3D" w14:textId="77777777" w:rsidR="007059ED" w:rsidRDefault="007059ED">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2A5F950E" w14:textId="77777777" w:rsidR="007059ED" w:rsidRDefault="007059ED">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2FE60D55" w14:textId="77777777" w:rsidR="007059ED" w:rsidRDefault="007059ED">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279A4827" w14:textId="77777777" w:rsidR="007059ED" w:rsidRDefault="007059ED">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64CEC493" w14:textId="77777777" w:rsidR="007059ED" w:rsidRDefault="007059ED">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6B58356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A.8.16.48</w:t>
      </w:r>
      <w:r>
        <w:rPr>
          <w:rFonts w:asciiTheme="minorHAnsi" w:eastAsiaTheme="minorEastAsia" w:hAnsiTheme="minorHAnsi" w:cstheme="minorBidi"/>
          <w:sz w:val="22"/>
          <w:szCs w:val="22"/>
        </w:rPr>
        <w:tab/>
      </w:r>
      <w:r w:rsidRPr="00AE6739">
        <w:rPr>
          <w:rFonts w:eastAsia="MS Mincho"/>
          <w:lang w:eastAsia="zh-CN"/>
        </w:rPr>
        <w:t>2DL/2UL TDD CA activation and deactivation of known PUCCH SCell without valid TA in non-DRX</w:t>
      </w:r>
      <w:r>
        <w:tab/>
        <w:t>2320</w:t>
      </w:r>
    </w:p>
    <w:p w14:paraId="3204E5B7"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w:t>
      </w:r>
      <w:r w:rsidRPr="00AE6739">
        <w:rPr>
          <w:rFonts w:eastAsia="MS Mincho"/>
          <w:lang w:eastAsia="zh-CN"/>
        </w:rPr>
        <w:t>.1</w:t>
      </w:r>
      <w:r>
        <w:rPr>
          <w:rFonts w:asciiTheme="minorHAnsi" w:eastAsiaTheme="minorEastAsia" w:hAnsiTheme="minorHAnsi" w:cstheme="minorBidi"/>
          <w:sz w:val="22"/>
          <w:szCs w:val="22"/>
        </w:rPr>
        <w:tab/>
      </w:r>
      <w:r w:rsidRPr="00AE6739">
        <w:rPr>
          <w:rFonts w:eastAsia="MS Mincho"/>
        </w:rPr>
        <w:t xml:space="preserve">Test </w:t>
      </w:r>
      <w:r w:rsidRPr="00AE6739">
        <w:rPr>
          <w:rFonts w:eastAsia="MS Mincho"/>
          <w:lang w:eastAsia="zh-CN"/>
        </w:rPr>
        <w:t>Purpose and Environment</w:t>
      </w:r>
      <w:r>
        <w:tab/>
        <w:t>2320</w:t>
      </w:r>
    </w:p>
    <w:p w14:paraId="00ED73BA"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A.8.16.48.2</w:t>
      </w:r>
      <w:r>
        <w:rPr>
          <w:rFonts w:asciiTheme="minorHAnsi" w:eastAsiaTheme="minorEastAsia" w:hAnsiTheme="minorHAnsi" w:cstheme="minorBidi"/>
          <w:sz w:val="22"/>
          <w:szCs w:val="22"/>
        </w:rPr>
        <w:tab/>
      </w:r>
      <w:r w:rsidRPr="00AE6739">
        <w:rPr>
          <w:rFonts w:eastAsia="MS Mincho"/>
        </w:rPr>
        <w:t>Test Requirements</w:t>
      </w:r>
      <w:r>
        <w:tab/>
        <w:t>2322</w:t>
      </w:r>
    </w:p>
    <w:p w14:paraId="307D5CAB" w14:textId="77777777" w:rsidR="007059ED" w:rsidRDefault="007059ED">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E6739">
        <w:rPr>
          <w:lang w:val="en-US"/>
        </w:rPr>
        <w:t>2DL/2UL TDD-FDD CA (FDD PCell) activation and deactivation of known PUCCH SCell without valid TA in non-DRX</w:t>
      </w:r>
      <w:r>
        <w:tab/>
        <w:t>2323</w:t>
      </w:r>
    </w:p>
    <w:p w14:paraId="5458EB81" w14:textId="77777777" w:rsidR="007059ED" w:rsidRDefault="007059ED">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724FA1F8" w14:textId="77777777" w:rsidR="007059ED" w:rsidRDefault="007059ED">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7405910A" w14:textId="77777777" w:rsidR="007059ED" w:rsidRDefault="007059ED">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149A26D8" w14:textId="77777777" w:rsidR="007059ED" w:rsidRDefault="007059ED">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78D0E9D5" w14:textId="77777777" w:rsidR="007059ED" w:rsidRDefault="007059ED">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01A78785" w14:textId="77777777" w:rsidR="007059ED" w:rsidRDefault="007059ED">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1306A59A" w14:textId="77777777" w:rsidR="007059ED" w:rsidRDefault="007059ED">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010BC5D7" w14:textId="77777777" w:rsidR="007059ED" w:rsidRDefault="007059ED">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3BB16D42" w14:textId="77777777" w:rsidR="007059ED" w:rsidRDefault="007059ED">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20B95C40" w14:textId="77777777" w:rsidR="007059ED" w:rsidRDefault="007059ED">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0214D3BA" w14:textId="77777777" w:rsidR="007059ED" w:rsidRDefault="007059ED">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740B3D31" w14:textId="77777777" w:rsidR="007059ED" w:rsidRDefault="007059ED">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6E376A99" w14:textId="77777777" w:rsidR="007059ED" w:rsidRDefault="007059ED">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5F0172C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A.8.16.53.2</w:t>
      </w:r>
      <w:r>
        <w:rPr>
          <w:rFonts w:asciiTheme="minorHAnsi" w:eastAsiaTheme="minorEastAsia" w:hAnsiTheme="minorHAnsi" w:cstheme="minorBidi"/>
          <w:sz w:val="22"/>
          <w:szCs w:val="22"/>
        </w:rPr>
        <w:tab/>
      </w:r>
      <w:r w:rsidRPr="00AE6739">
        <w:rPr>
          <w:rFonts w:eastAsia="SimSun"/>
          <w:lang w:eastAsia="zh-CN"/>
        </w:rPr>
        <w:t>Test Requirements</w:t>
      </w:r>
      <w:r>
        <w:tab/>
        <w:t>2343</w:t>
      </w:r>
    </w:p>
    <w:p w14:paraId="559D3E98" w14:textId="77777777" w:rsidR="007059ED" w:rsidRDefault="007059ED">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0C772231" w14:textId="77777777" w:rsidR="007059ED" w:rsidRDefault="007059ED">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51676487"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A.8.16.54.2</w:t>
      </w:r>
      <w:r>
        <w:rPr>
          <w:rFonts w:asciiTheme="minorHAnsi" w:eastAsiaTheme="minorEastAsia" w:hAnsiTheme="minorHAnsi" w:cstheme="minorBidi"/>
          <w:sz w:val="22"/>
          <w:szCs w:val="22"/>
        </w:rPr>
        <w:tab/>
      </w:r>
      <w:r w:rsidRPr="00AE6739">
        <w:rPr>
          <w:rFonts w:eastAsia="SimSun"/>
          <w:lang w:eastAsia="zh-CN"/>
        </w:rPr>
        <w:t>Test Requirements</w:t>
      </w:r>
      <w:r>
        <w:tab/>
        <w:t>2347</w:t>
      </w:r>
    </w:p>
    <w:p w14:paraId="068867C3" w14:textId="77777777" w:rsidR="007059ED" w:rsidRDefault="007059ED">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3A0159B7" w14:textId="77777777" w:rsidR="007059ED" w:rsidRDefault="007059ED">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60DB8BF5" w14:textId="77777777" w:rsidR="007059ED" w:rsidRDefault="007059ED">
      <w:pPr>
        <w:pStyle w:val="TOC4"/>
        <w:rPr>
          <w:rFonts w:asciiTheme="minorHAnsi" w:eastAsiaTheme="minorEastAsia" w:hAnsiTheme="minorHAnsi" w:cstheme="minorBidi"/>
          <w:sz w:val="22"/>
          <w:szCs w:val="22"/>
        </w:rPr>
      </w:pPr>
      <w:r w:rsidRPr="00AE6739">
        <w:rPr>
          <w:snapToGrid w:val="0"/>
        </w:rPr>
        <w:t>A.8.16.55</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2353</w:t>
      </w:r>
    </w:p>
    <w:p w14:paraId="619524F9" w14:textId="77777777" w:rsidR="007059ED" w:rsidRDefault="007059ED">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31B83EAC" w14:textId="77777777" w:rsidR="007059ED" w:rsidRDefault="007059ED">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04491AA3" w14:textId="77777777" w:rsidR="007059ED" w:rsidRDefault="007059ED">
      <w:pPr>
        <w:pStyle w:val="TOC4"/>
        <w:rPr>
          <w:rFonts w:asciiTheme="minorHAnsi" w:eastAsiaTheme="minorEastAsia" w:hAnsiTheme="minorHAnsi" w:cstheme="minorBidi"/>
          <w:sz w:val="22"/>
          <w:szCs w:val="22"/>
        </w:rPr>
      </w:pPr>
      <w:r w:rsidRPr="00AE6739">
        <w:rPr>
          <w:snapToGrid w:val="0"/>
        </w:rPr>
        <w:t>A.8.16.56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2359</w:t>
      </w:r>
    </w:p>
    <w:p w14:paraId="038FA401" w14:textId="77777777" w:rsidR="007059ED" w:rsidRDefault="007059ED">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38936419" w14:textId="77777777" w:rsidR="007059ED" w:rsidRDefault="007059ED">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0973F398" w14:textId="77777777" w:rsidR="007059ED" w:rsidRDefault="007059ED">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4054BFE6" w14:textId="77777777" w:rsidR="007059ED" w:rsidRDefault="007059ED">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0E529E71" w14:textId="77777777" w:rsidR="007059ED" w:rsidRDefault="007059ED">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12951E42" w14:textId="77777777" w:rsidR="007059ED" w:rsidRDefault="007059ED">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7DB68F35" w14:textId="77777777" w:rsidR="007059ED" w:rsidRDefault="007059ED">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5FA0DE29" w14:textId="77777777" w:rsidR="007059ED" w:rsidRDefault="007059ED">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3977B91D" w14:textId="77777777" w:rsidR="007059ED" w:rsidRDefault="007059ED">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41056ECB" w14:textId="77777777" w:rsidR="007059ED" w:rsidRDefault="007059ED">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87832BF" w14:textId="77777777" w:rsidR="007059ED" w:rsidRDefault="007059ED">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063F8A6E" w14:textId="77777777" w:rsidR="007059ED" w:rsidRDefault="007059ED">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4EAE448C" w14:textId="77777777" w:rsidR="007059ED" w:rsidRDefault="007059ED">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0E889D9B" w14:textId="77777777" w:rsidR="007059ED" w:rsidRDefault="007059ED">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2A13089E" w14:textId="77777777" w:rsidR="007059ED" w:rsidRDefault="007059ED">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373E6FEA" w14:textId="77777777" w:rsidR="007059ED" w:rsidRDefault="007059ED">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715827AA" w14:textId="77777777" w:rsidR="007059ED" w:rsidRDefault="007059ED">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5DF6A5C8" w14:textId="77777777" w:rsidR="007059ED" w:rsidRDefault="007059ED">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5A42E1C4" w14:textId="77777777" w:rsidR="007059ED" w:rsidRDefault="007059ED">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52DBFC8F" w14:textId="77777777" w:rsidR="007059ED" w:rsidRDefault="007059ED">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5C74EA6A" w14:textId="77777777" w:rsidR="007059ED" w:rsidRDefault="007059ED">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0C51D700" w14:textId="77777777" w:rsidR="007059ED" w:rsidRDefault="007059ED">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3AB1E375" w14:textId="77777777" w:rsidR="007059ED" w:rsidRDefault="007059ED">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556FCBC8" w14:textId="77777777" w:rsidR="007059ED" w:rsidRDefault="007059ED">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3CE98E0D" w14:textId="77777777" w:rsidR="007059ED" w:rsidRDefault="007059ED">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66FB4CC1" w14:textId="77777777" w:rsidR="007059ED" w:rsidRDefault="007059ED">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51BC859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A.8.16.65.2</w:t>
      </w:r>
      <w:r>
        <w:rPr>
          <w:rFonts w:asciiTheme="minorHAnsi" w:eastAsiaTheme="minorEastAsia" w:hAnsiTheme="minorHAnsi" w:cstheme="minorBidi"/>
          <w:sz w:val="22"/>
          <w:szCs w:val="22"/>
        </w:rPr>
        <w:tab/>
      </w:r>
      <w:r w:rsidRPr="00AE6739">
        <w:rPr>
          <w:rFonts w:eastAsia="SimSun"/>
          <w:lang w:eastAsia="zh-CN"/>
        </w:rPr>
        <w:t>Test Requirements</w:t>
      </w:r>
      <w:r>
        <w:tab/>
        <w:t>2393</w:t>
      </w:r>
    </w:p>
    <w:p w14:paraId="485EE1C1" w14:textId="77777777" w:rsidR="007059ED" w:rsidRDefault="007059ED">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7B077D68" w14:textId="77777777" w:rsidR="007059ED" w:rsidRDefault="007059ED">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6962E5E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A.8.16.66.2</w:t>
      </w:r>
      <w:r>
        <w:rPr>
          <w:rFonts w:asciiTheme="minorHAnsi" w:eastAsiaTheme="minorEastAsia" w:hAnsiTheme="minorHAnsi" w:cstheme="minorBidi"/>
          <w:sz w:val="22"/>
          <w:szCs w:val="22"/>
        </w:rPr>
        <w:tab/>
      </w:r>
      <w:r w:rsidRPr="00AE6739">
        <w:rPr>
          <w:rFonts w:eastAsia="SimSun"/>
          <w:lang w:eastAsia="zh-CN"/>
        </w:rPr>
        <w:t>Test Requirements</w:t>
      </w:r>
      <w:r>
        <w:tab/>
        <w:t>2398</w:t>
      </w:r>
    </w:p>
    <w:p w14:paraId="1219E68C" w14:textId="77777777" w:rsidR="007059ED" w:rsidRDefault="007059ED">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06AE3B5D" w14:textId="77777777" w:rsidR="007059ED" w:rsidRDefault="007059ED">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65282298" w14:textId="77777777" w:rsidR="007059ED" w:rsidRDefault="007059ED">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4FC409D1" w14:textId="77777777" w:rsidR="007059ED" w:rsidRDefault="007059ED">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2EB986A5" w14:textId="77777777" w:rsidR="007059ED" w:rsidRDefault="007059ED">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E6F3B1D" w14:textId="77777777" w:rsidR="007059ED" w:rsidRDefault="007059ED">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2C3B92D7" w14:textId="77777777" w:rsidR="007059ED" w:rsidRDefault="007059ED">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047D0AA4" w14:textId="77777777" w:rsidR="007059ED" w:rsidRDefault="007059ED">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4C0DE276" w14:textId="77777777" w:rsidR="007059ED" w:rsidRDefault="007059ED">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4BB59B23" w14:textId="77777777" w:rsidR="007059ED" w:rsidRDefault="007059ED">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110D787E" w14:textId="77777777" w:rsidR="007059ED" w:rsidRDefault="007059ED">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4CD42708" w14:textId="77777777" w:rsidR="007059ED" w:rsidRDefault="007059ED">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01EA2CA9" w14:textId="77777777" w:rsidR="007059ED" w:rsidRDefault="007059ED">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0FBFFF34" w14:textId="77777777" w:rsidR="007059ED" w:rsidRDefault="007059ED">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53AE1D06" w14:textId="77777777" w:rsidR="007059ED" w:rsidRDefault="007059ED">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599C4353" w14:textId="77777777" w:rsidR="007059ED" w:rsidRDefault="007059ED">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5ACFA051" w14:textId="77777777" w:rsidR="007059ED" w:rsidRDefault="007059ED">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6A46231B" w14:textId="77777777" w:rsidR="007059ED" w:rsidRDefault="007059ED">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1FBDC14A" w14:textId="77777777" w:rsidR="007059ED" w:rsidRDefault="007059ED">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4DACFEBC" w14:textId="77777777" w:rsidR="007059ED" w:rsidRDefault="007059ED">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00B55DC0" w14:textId="77777777" w:rsidR="007059ED" w:rsidRDefault="007059ED">
      <w:pPr>
        <w:pStyle w:val="TOC4"/>
        <w:rPr>
          <w:rFonts w:asciiTheme="minorHAnsi" w:eastAsiaTheme="minorEastAsia" w:hAnsiTheme="minorHAnsi" w:cstheme="minorBidi"/>
          <w:sz w:val="22"/>
          <w:szCs w:val="22"/>
        </w:rPr>
      </w:pPr>
      <w:r w:rsidRPr="00AE6739">
        <w:rPr>
          <w:snapToGrid w:val="0"/>
        </w:rPr>
        <w:t>A.8.16.73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2433</w:t>
      </w:r>
    </w:p>
    <w:p w14:paraId="48DA2DFF" w14:textId="77777777" w:rsidR="007059ED" w:rsidRDefault="007059ED">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75235FA9" w14:textId="77777777" w:rsidR="007059ED" w:rsidRDefault="007059ED">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6919BB65" w14:textId="77777777" w:rsidR="007059ED" w:rsidRDefault="007059ED">
      <w:pPr>
        <w:pStyle w:val="TOC4"/>
        <w:rPr>
          <w:rFonts w:asciiTheme="minorHAnsi" w:eastAsiaTheme="minorEastAsia" w:hAnsiTheme="minorHAnsi" w:cstheme="minorBidi"/>
          <w:sz w:val="22"/>
          <w:szCs w:val="22"/>
        </w:rPr>
      </w:pPr>
      <w:r w:rsidRPr="00AE6739">
        <w:rPr>
          <w:snapToGrid w:val="0"/>
        </w:rPr>
        <w:t>A.8.16.74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2440</w:t>
      </w:r>
    </w:p>
    <w:p w14:paraId="1B370C34" w14:textId="77777777" w:rsidR="007059ED" w:rsidRDefault="007059ED">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29DBD9B2" w14:textId="77777777" w:rsidR="007059ED" w:rsidRDefault="007059ED">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723B3AFB" w14:textId="77777777" w:rsidR="007059ED" w:rsidRDefault="007059ED">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6552ADA9" w14:textId="77777777" w:rsidR="007059ED" w:rsidRDefault="007059ED">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2FDD1D9D" w14:textId="77777777" w:rsidR="007059ED" w:rsidRDefault="007059ED">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50C5D51E" w14:textId="77777777" w:rsidR="007059ED" w:rsidRDefault="007059ED">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508DCBDF" w14:textId="77777777" w:rsidR="007059ED" w:rsidRDefault="007059ED">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6AD2FA08" w14:textId="77777777" w:rsidR="007059ED" w:rsidRDefault="007059ED">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3ACF04CF" w14:textId="77777777" w:rsidR="007059ED" w:rsidRDefault="007059ED">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32F85570" w14:textId="77777777" w:rsidR="007059ED" w:rsidRDefault="007059ED">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7BF2742A" w14:textId="77777777" w:rsidR="007059ED" w:rsidRDefault="007059ED">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1F5F5E3B" w14:textId="77777777" w:rsidR="007059ED" w:rsidRDefault="007059ED">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28AEB15C" w14:textId="77777777" w:rsidR="007059ED" w:rsidRDefault="007059ED">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50D6EB8A" w14:textId="77777777" w:rsidR="007059ED" w:rsidRDefault="007059ED">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6016F428" w14:textId="77777777" w:rsidR="007059ED" w:rsidRDefault="007059ED">
      <w:pPr>
        <w:pStyle w:val="TOC4"/>
        <w:rPr>
          <w:rFonts w:asciiTheme="minorHAnsi" w:eastAsiaTheme="minorEastAsia" w:hAnsiTheme="minorHAnsi" w:cstheme="minorBidi"/>
          <w:sz w:val="22"/>
          <w:szCs w:val="22"/>
        </w:rPr>
      </w:pPr>
      <w:r w:rsidRPr="00AE6739">
        <w:rPr>
          <w:snapToGrid w:val="0"/>
        </w:rPr>
        <w:t>A.8.16.79</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2465</w:t>
      </w:r>
    </w:p>
    <w:p w14:paraId="6BA1995D" w14:textId="77777777" w:rsidR="007059ED" w:rsidRDefault="007059ED">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2465</w:t>
      </w:r>
    </w:p>
    <w:p w14:paraId="31858823" w14:textId="77777777" w:rsidR="007059ED" w:rsidRDefault="007059ED">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2465</w:t>
      </w:r>
    </w:p>
    <w:p w14:paraId="6AC46A39" w14:textId="77777777" w:rsidR="007059ED" w:rsidRDefault="007059ED">
      <w:pPr>
        <w:pStyle w:val="TOC4"/>
        <w:rPr>
          <w:rFonts w:asciiTheme="minorHAnsi" w:eastAsiaTheme="minorEastAsia" w:hAnsiTheme="minorHAnsi" w:cstheme="minorBidi"/>
          <w:sz w:val="22"/>
          <w:szCs w:val="22"/>
        </w:rPr>
      </w:pPr>
      <w:r w:rsidRPr="00AE6739">
        <w:rPr>
          <w:snapToGrid w:val="0"/>
        </w:rPr>
        <w:t>A.8.16.80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2471</w:t>
      </w:r>
    </w:p>
    <w:p w14:paraId="0C2BFFCD" w14:textId="77777777" w:rsidR="007059ED" w:rsidRDefault="007059ED">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2471</w:t>
      </w:r>
    </w:p>
    <w:p w14:paraId="0F010EF4" w14:textId="77777777" w:rsidR="007059ED" w:rsidRDefault="007059ED">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2471</w:t>
      </w:r>
    </w:p>
    <w:p w14:paraId="36A751F3" w14:textId="77777777" w:rsidR="007059ED" w:rsidRDefault="007059ED">
      <w:pPr>
        <w:pStyle w:val="TOC4"/>
        <w:rPr>
          <w:rFonts w:asciiTheme="minorHAnsi" w:eastAsiaTheme="minorEastAsia" w:hAnsiTheme="minorHAnsi" w:cstheme="minorBidi"/>
          <w:sz w:val="22"/>
          <w:szCs w:val="22"/>
        </w:rPr>
      </w:pPr>
      <w:r w:rsidRPr="00AE6739">
        <w:rPr>
          <w:snapToGrid w:val="0"/>
        </w:rPr>
        <w:t>A.8.16.81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2477</w:t>
      </w:r>
    </w:p>
    <w:p w14:paraId="4BFFB0AB" w14:textId="77777777" w:rsidR="007059ED" w:rsidRDefault="007059ED">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2477</w:t>
      </w:r>
    </w:p>
    <w:p w14:paraId="2B295E59" w14:textId="77777777" w:rsidR="007059ED" w:rsidRDefault="007059ED">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2477</w:t>
      </w:r>
    </w:p>
    <w:p w14:paraId="6D154815" w14:textId="77777777" w:rsidR="007059ED" w:rsidRDefault="007059ED">
      <w:pPr>
        <w:pStyle w:val="TOC4"/>
        <w:rPr>
          <w:rFonts w:asciiTheme="minorHAnsi" w:eastAsiaTheme="minorEastAsia" w:hAnsiTheme="minorHAnsi" w:cstheme="minorBidi"/>
          <w:sz w:val="22"/>
          <w:szCs w:val="22"/>
        </w:rPr>
      </w:pPr>
      <w:r w:rsidRPr="00AE6739">
        <w:rPr>
          <w:snapToGrid w:val="0"/>
        </w:rPr>
        <w:t>A.8.16.82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2483</w:t>
      </w:r>
    </w:p>
    <w:p w14:paraId="647B3FF8" w14:textId="77777777" w:rsidR="007059ED" w:rsidRDefault="007059ED">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2483</w:t>
      </w:r>
    </w:p>
    <w:p w14:paraId="6751EE20" w14:textId="77777777" w:rsidR="007059ED" w:rsidRDefault="007059ED">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2483</w:t>
      </w:r>
    </w:p>
    <w:p w14:paraId="4D292415"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A.8.16.83.2</w:t>
      </w:r>
      <w:r>
        <w:rPr>
          <w:rFonts w:asciiTheme="minorHAnsi" w:eastAsiaTheme="minorEastAsia" w:hAnsiTheme="minorHAnsi" w:cstheme="minorBidi"/>
          <w:sz w:val="22"/>
          <w:szCs w:val="22"/>
        </w:rPr>
        <w:tab/>
      </w:r>
      <w:r w:rsidRPr="00AE6739">
        <w:rPr>
          <w:rFonts w:eastAsia="SimSun"/>
          <w:lang w:eastAsia="zh-CN"/>
        </w:rPr>
        <w:t>Test Requirements</w:t>
      </w:r>
      <w:r>
        <w:tab/>
        <w:t>2488</w:t>
      </w:r>
    </w:p>
    <w:p w14:paraId="3E5A0708" w14:textId="77777777" w:rsidR="007059ED" w:rsidRDefault="007059ED">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2488</w:t>
      </w:r>
    </w:p>
    <w:p w14:paraId="1ECC89BC" w14:textId="77777777" w:rsidR="007059ED" w:rsidRDefault="007059ED">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2488</w:t>
      </w:r>
    </w:p>
    <w:p w14:paraId="27CCC43F" w14:textId="77777777" w:rsidR="007059ED" w:rsidRDefault="007059ED">
      <w:pPr>
        <w:pStyle w:val="TOC4"/>
        <w:rPr>
          <w:rFonts w:asciiTheme="minorHAnsi" w:eastAsiaTheme="minorEastAsia" w:hAnsiTheme="minorHAnsi" w:cstheme="minorBidi"/>
          <w:sz w:val="22"/>
          <w:szCs w:val="22"/>
        </w:rPr>
      </w:pPr>
      <w:r w:rsidRPr="00AE6739">
        <w:rPr>
          <w:snapToGrid w:val="0"/>
        </w:rPr>
        <w:t>A.8.16.84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2494</w:t>
      </w:r>
    </w:p>
    <w:p w14:paraId="75915B48" w14:textId="77777777" w:rsidR="007059ED" w:rsidRDefault="007059ED">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2494</w:t>
      </w:r>
    </w:p>
    <w:p w14:paraId="6467D469" w14:textId="77777777" w:rsidR="007059ED" w:rsidRDefault="007059ED">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2494</w:t>
      </w:r>
    </w:p>
    <w:p w14:paraId="7E4CB8B3" w14:textId="77777777" w:rsidR="007059ED" w:rsidRDefault="007059ED">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2498</w:t>
      </w:r>
    </w:p>
    <w:p w14:paraId="6056B532" w14:textId="77777777" w:rsidR="007059ED" w:rsidRDefault="007059ED">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2498</w:t>
      </w:r>
    </w:p>
    <w:p w14:paraId="797216E7" w14:textId="77777777" w:rsidR="007059ED" w:rsidRDefault="007059ED">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14:paraId="28E590A8" w14:textId="77777777" w:rsidR="007059ED" w:rsidRDefault="007059ED">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2501</w:t>
      </w:r>
    </w:p>
    <w:p w14:paraId="09EB56E0" w14:textId="77777777" w:rsidR="007059ED" w:rsidRDefault="007059ED">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2501</w:t>
      </w:r>
    </w:p>
    <w:p w14:paraId="24707AB0" w14:textId="77777777" w:rsidR="007059ED" w:rsidRDefault="007059ED">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A1F64F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A.8.16.87.2</w:t>
      </w:r>
      <w:r>
        <w:rPr>
          <w:rFonts w:asciiTheme="minorHAnsi" w:eastAsiaTheme="minorEastAsia" w:hAnsiTheme="minorHAnsi" w:cstheme="minorBidi"/>
          <w:sz w:val="22"/>
          <w:szCs w:val="22"/>
        </w:rPr>
        <w:tab/>
      </w:r>
      <w:r w:rsidRPr="00AE6739">
        <w:rPr>
          <w:rFonts w:eastAsia="SimSun"/>
          <w:lang w:eastAsia="zh-CN"/>
        </w:rPr>
        <w:t>Test Requirements</w:t>
      </w:r>
      <w:r>
        <w:tab/>
        <w:t>2507</w:t>
      </w:r>
    </w:p>
    <w:p w14:paraId="717125F4" w14:textId="77777777" w:rsidR="007059ED" w:rsidRDefault="007059ED">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AE6739">
        <w:rPr>
          <w:rFonts w:cs="Arial"/>
          <w:lang w:eastAsia="ja-JP"/>
        </w:rPr>
        <w:t>4 DL CA Event Triggered Reporting on Deactivated SCell with PCell and SCell Interruptions in Non-DRX with generic duplex modes</w:t>
      </w:r>
      <w:r>
        <w:tab/>
        <w:t>2507</w:t>
      </w:r>
    </w:p>
    <w:p w14:paraId="1CC9F3C2" w14:textId="77777777" w:rsidR="007059ED" w:rsidRDefault="007059ED">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2507</w:t>
      </w:r>
    </w:p>
    <w:p w14:paraId="0A992588" w14:textId="77777777" w:rsidR="007059ED" w:rsidRDefault="007059ED">
      <w:pPr>
        <w:pStyle w:val="TOC4"/>
        <w:rPr>
          <w:rFonts w:asciiTheme="minorHAnsi" w:eastAsiaTheme="minorEastAsia" w:hAnsiTheme="minorHAnsi" w:cstheme="minorBidi"/>
          <w:sz w:val="22"/>
          <w:szCs w:val="22"/>
        </w:rPr>
      </w:pPr>
      <w:r w:rsidRPr="00AE6739">
        <w:rPr>
          <w:snapToGrid w:val="0"/>
        </w:rPr>
        <w:t>A.8.16.88</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2515</w:t>
      </w:r>
    </w:p>
    <w:p w14:paraId="304193E5" w14:textId="77777777" w:rsidR="007059ED" w:rsidRDefault="007059ED">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2515</w:t>
      </w:r>
    </w:p>
    <w:p w14:paraId="5ED38897" w14:textId="77777777" w:rsidR="007059ED" w:rsidRDefault="007059ED">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2515</w:t>
      </w:r>
    </w:p>
    <w:p w14:paraId="742BDEDF" w14:textId="77777777" w:rsidR="007059ED" w:rsidRDefault="007059ED">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2522</w:t>
      </w:r>
    </w:p>
    <w:p w14:paraId="5211FEEE" w14:textId="77777777" w:rsidR="007059ED" w:rsidRDefault="007059ED">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2522</w:t>
      </w:r>
    </w:p>
    <w:p w14:paraId="176DDC49" w14:textId="77777777" w:rsidR="007059ED" w:rsidRDefault="007059ED">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2522</w:t>
      </w:r>
    </w:p>
    <w:p w14:paraId="6CA89E9B" w14:textId="77777777" w:rsidR="007059ED" w:rsidRDefault="007059ED">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2529</w:t>
      </w:r>
    </w:p>
    <w:p w14:paraId="1BD98218" w14:textId="77777777" w:rsidR="007059ED" w:rsidRDefault="007059ED">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2529</w:t>
      </w:r>
    </w:p>
    <w:p w14:paraId="026087D9" w14:textId="77777777" w:rsidR="007059ED" w:rsidRDefault="007059ED">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2529</w:t>
      </w:r>
    </w:p>
    <w:p w14:paraId="4C483AF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A.8.16.91.2</w:t>
      </w:r>
      <w:r>
        <w:rPr>
          <w:rFonts w:asciiTheme="minorHAnsi" w:eastAsiaTheme="minorEastAsia" w:hAnsiTheme="minorHAnsi" w:cstheme="minorBidi"/>
          <w:sz w:val="22"/>
          <w:szCs w:val="22"/>
        </w:rPr>
        <w:tab/>
      </w:r>
      <w:r w:rsidRPr="00AE6739">
        <w:rPr>
          <w:rFonts w:eastAsia="SimSun"/>
          <w:lang w:eastAsia="zh-CN"/>
        </w:rPr>
        <w:t>Test Requirements</w:t>
      </w:r>
      <w:r>
        <w:tab/>
        <w:t>2535</w:t>
      </w:r>
    </w:p>
    <w:p w14:paraId="0A0BEDBB" w14:textId="77777777" w:rsidR="007059ED" w:rsidRDefault="007059ED">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2535</w:t>
      </w:r>
    </w:p>
    <w:p w14:paraId="06ABE60B" w14:textId="77777777" w:rsidR="007059ED" w:rsidRDefault="007059ED">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2535</w:t>
      </w:r>
    </w:p>
    <w:p w14:paraId="0BA4F5F0" w14:textId="77777777" w:rsidR="007059ED" w:rsidRDefault="007059ED">
      <w:pPr>
        <w:pStyle w:val="TOC4"/>
        <w:rPr>
          <w:rFonts w:asciiTheme="minorHAnsi" w:eastAsiaTheme="minorEastAsia" w:hAnsiTheme="minorHAnsi" w:cstheme="minorBidi"/>
          <w:sz w:val="22"/>
          <w:szCs w:val="22"/>
        </w:rPr>
      </w:pPr>
      <w:r w:rsidRPr="00AE6739">
        <w:rPr>
          <w:snapToGrid w:val="0"/>
        </w:rPr>
        <w:t>A.8.16.92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2543</w:t>
      </w:r>
    </w:p>
    <w:p w14:paraId="527BA5AB" w14:textId="77777777" w:rsidR="007059ED" w:rsidRDefault="007059ED">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2543</w:t>
      </w:r>
    </w:p>
    <w:p w14:paraId="6C8F74C6" w14:textId="77777777" w:rsidR="007059ED" w:rsidRDefault="007059ED">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2543</w:t>
      </w:r>
    </w:p>
    <w:p w14:paraId="567FC019" w14:textId="77777777" w:rsidR="007059ED" w:rsidRDefault="007059ED">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2550</w:t>
      </w:r>
    </w:p>
    <w:p w14:paraId="7DF955C5" w14:textId="77777777" w:rsidR="007059ED" w:rsidRDefault="007059ED">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2550</w:t>
      </w:r>
    </w:p>
    <w:p w14:paraId="615C6CD6" w14:textId="77777777" w:rsidR="007059ED" w:rsidRDefault="007059ED">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2550</w:t>
      </w:r>
    </w:p>
    <w:p w14:paraId="31C83AC4" w14:textId="77777777" w:rsidR="007059ED" w:rsidRDefault="007059ED">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2557</w:t>
      </w:r>
    </w:p>
    <w:p w14:paraId="69832FB1" w14:textId="77777777" w:rsidR="007059ED" w:rsidRDefault="007059ED">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2557</w:t>
      </w:r>
    </w:p>
    <w:p w14:paraId="68C985DF" w14:textId="77777777" w:rsidR="007059ED" w:rsidRDefault="007059ED">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2557</w:t>
      </w:r>
    </w:p>
    <w:p w14:paraId="16219D6C" w14:textId="77777777" w:rsidR="007059ED" w:rsidRDefault="007059ED">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2565</w:t>
      </w:r>
    </w:p>
    <w:p w14:paraId="22A0F0CF" w14:textId="77777777" w:rsidR="007059ED" w:rsidRDefault="007059ED">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2565</w:t>
      </w:r>
    </w:p>
    <w:p w14:paraId="1342EDFF" w14:textId="77777777" w:rsidR="007059ED" w:rsidRDefault="007059ED">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2565</w:t>
      </w:r>
    </w:p>
    <w:p w14:paraId="09B11D57" w14:textId="77777777" w:rsidR="007059ED" w:rsidRDefault="007059ED">
      <w:pPr>
        <w:pStyle w:val="TOC4"/>
        <w:rPr>
          <w:rFonts w:asciiTheme="minorHAnsi" w:eastAsiaTheme="minorEastAsia" w:hAnsiTheme="minorHAnsi" w:cstheme="minorBidi"/>
          <w:sz w:val="22"/>
          <w:szCs w:val="22"/>
        </w:rPr>
      </w:pPr>
      <w:r w:rsidRPr="00AE6739">
        <w:rPr>
          <w:snapToGrid w:val="0"/>
        </w:rPr>
        <w:t>A.8.16.96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2574</w:t>
      </w:r>
    </w:p>
    <w:p w14:paraId="6ABF53F1" w14:textId="77777777" w:rsidR="007059ED" w:rsidRDefault="007059ED">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2574</w:t>
      </w:r>
    </w:p>
    <w:p w14:paraId="49042D60" w14:textId="77777777" w:rsidR="007059ED" w:rsidRDefault="007059ED">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2574</w:t>
      </w:r>
    </w:p>
    <w:p w14:paraId="404D9A23" w14:textId="77777777" w:rsidR="007059ED" w:rsidRDefault="007059ED">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2581</w:t>
      </w:r>
    </w:p>
    <w:p w14:paraId="7C1EF785" w14:textId="77777777" w:rsidR="007059ED" w:rsidRDefault="007059ED">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2581</w:t>
      </w:r>
    </w:p>
    <w:p w14:paraId="4B0A9C1B" w14:textId="77777777" w:rsidR="007059ED" w:rsidRDefault="007059ED">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2581</w:t>
      </w:r>
    </w:p>
    <w:p w14:paraId="71139C23" w14:textId="77777777" w:rsidR="007059ED" w:rsidRDefault="007059ED">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2589</w:t>
      </w:r>
    </w:p>
    <w:p w14:paraId="1859CCE0" w14:textId="77777777" w:rsidR="007059ED" w:rsidRDefault="007059ED">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2589</w:t>
      </w:r>
    </w:p>
    <w:p w14:paraId="48155F0D" w14:textId="77777777" w:rsidR="007059ED" w:rsidRDefault="007059ED">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2589</w:t>
      </w:r>
    </w:p>
    <w:p w14:paraId="76EC5FF8" w14:textId="77777777" w:rsidR="007059ED" w:rsidRDefault="007059ED">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2599</w:t>
      </w:r>
    </w:p>
    <w:p w14:paraId="652A9CA9" w14:textId="77777777" w:rsidR="007059ED" w:rsidRDefault="007059ED">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2599</w:t>
      </w:r>
    </w:p>
    <w:p w14:paraId="2EC8EB11" w14:textId="77777777" w:rsidR="007059ED" w:rsidRDefault="007059ED">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2599</w:t>
      </w:r>
    </w:p>
    <w:p w14:paraId="6CEEC5B0" w14:textId="77777777" w:rsidR="007059ED" w:rsidRDefault="007059ED">
      <w:pPr>
        <w:pStyle w:val="TOC4"/>
        <w:rPr>
          <w:rFonts w:asciiTheme="minorHAnsi" w:eastAsiaTheme="minorEastAsia" w:hAnsiTheme="minorHAnsi" w:cstheme="minorBidi"/>
          <w:sz w:val="22"/>
          <w:szCs w:val="22"/>
        </w:rPr>
      </w:pPr>
      <w:r w:rsidRPr="00AE6739">
        <w:rPr>
          <w:snapToGrid w:val="0"/>
        </w:rPr>
        <w:t>A.8.16.100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2609</w:t>
      </w:r>
    </w:p>
    <w:p w14:paraId="1F22DAF7" w14:textId="77777777" w:rsidR="007059ED" w:rsidRDefault="007059ED">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2609</w:t>
      </w:r>
    </w:p>
    <w:p w14:paraId="1736EA1C" w14:textId="77777777" w:rsidR="007059ED" w:rsidRDefault="007059ED">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14:paraId="30BFE660" w14:textId="77777777" w:rsidR="007059ED" w:rsidRDefault="007059ED">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2619</w:t>
      </w:r>
    </w:p>
    <w:p w14:paraId="4CF5BF2D" w14:textId="77777777" w:rsidR="007059ED" w:rsidRDefault="007059ED">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2619</w:t>
      </w:r>
    </w:p>
    <w:p w14:paraId="0AB3F412" w14:textId="77777777" w:rsidR="007059ED" w:rsidRDefault="007059ED">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2619</w:t>
      </w:r>
    </w:p>
    <w:p w14:paraId="34A71E65" w14:textId="77777777" w:rsidR="007059ED" w:rsidRDefault="007059ED">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2630</w:t>
      </w:r>
    </w:p>
    <w:p w14:paraId="0A45E9F4" w14:textId="77777777" w:rsidR="007059ED" w:rsidRDefault="007059ED">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2630</w:t>
      </w:r>
    </w:p>
    <w:p w14:paraId="372CE047" w14:textId="77777777" w:rsidR="007059ED" w:rsidRDefault="007059ED">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14:paraId="4FA4C4D5" w14:textId="77777777" w:rsidR="007059ED" w:rsidRDefault="007059ED">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2635</w:t>
      </w:r>
    </w:p>
    <w:p w14:paraId="7F1FEC54" w14:textId="77777777" w:rsidR="007059ED" w:rsidRDefault="007059ED">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2636</w:t>
      </w:r>
    </w:p>
    <w:p w14:paraId="06BA4143" w14:textId="77777777" w:rsidR="007059ED" w:rsidRDefault="007059ED">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2636</w:t>
      </w:r>
    </w:p>
    <w:p w14:paraId="32666CCD" w14:textId="77777777" w:rsidR="007059ED" w:rsidRDefault="007059ED">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2640</w:t>
      </w:r>
    </w:p>
    <w:p w14:paraId="1E68B690" w14:textId="77777777" w:rsidR="007059ED" w:rsidRDefault="007059ED">
      <w:pPr>
        <w:pStyle w:val="TOC3"/>
        <w:rPr>
          <w:rFonts w:asciiTheme="minorHAnsi" w:eastAsiaTheme="minorEastAsia" w:hAnsiTheme="minorHAnsi" w:cstheme="minorBidi"/>
          <w:sz w:val="22"/>
          <w:szCs w:val="22"/>
        </w:rPr>
      </w:pPr>
      <w:r w:rsidRPr="00AE6739">
        <w:rPr>
          <w:rFonts w:eastAsia="MS Mincho"/>
        </w:rPr>
        <w:t>A.8.16.105</w:t>
      </w:r>
      <w:r>
        <w:rPr>
          <w:rFonts w:asciiTheme="minorHAnsi" w:eastAsiaTheme="minorEastAsia" w:hAnsiTheme="minorHAnsi" w:cstheme="minorBidi"/>
          <w:sz w:val="22"/>
          <w:szCs w:val="22"/>
        </w:rPr>
        <w:tab/>
      </w:r>
      <w:r w:rsidRPr="00AE6739">
        <w:rPr>
          <w:rFonts w:eastAsia="MS Mincho"/>
        </w:rPr>
        <w:t>Idle Mode measurements of inter-frequency CA candidate cells for early reporting</w:t>
      </w:r>
      <w:r>
        <w:tab/>
        <w:t>2641</w:t>
      </w:r>
    </w:p>
    <w:p w14:paraId="32306D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A.8.16.105.1</w:t>
      </w:r>
      <w:r>
        <w:rPr>
          <w:rFonts w:asciiTheme="minorHAnsi" w:eastAsiaTheme="minorEastAsia" w:hAnsiTheme="minorHAnsi" w:cstheme="minorBidi"/>
          <w:sz w:val="22"/>
          <w:szCs w:val="22"/>
        </w:rPr>
        <w:tab/>
      </w:r>
      <w:r w:rsidRPr="00AE6739">
        <w:rPr>
          <w:snapToGrid w:val="0"/>
          <w:lang w:eastAsia="zh-CN"/>
        </w:rPr>
        <w:t>Test Purpose and Environment</w:t>
      </w:r>
      <w:r>
        <w:tab/>
        <w:t>2641</w:t>
      </w:r>
    </w:p>
    <w:p w14:paraId="06EE7A5A" w14:textId="77777777" w:rsidR="007059ED" w:rsidRDefault="007059ED">
      <w:pPr>
        <w:pStyle w:val="TOC4"/>
        <w:rPr>
          <w:rFonts w:asciiTheme="minorHAnsi" w:eastAsiaTheme="minorEastAsia" w:hAnsiTheme="minorHAnsi" w:cstheme="minorBidi"/>
          <w:sz w:val="22"/>
          <w:szCs w:val="22"/>
        </w:rPr>
      </w:pPr>
      <w:r w:rsidRPr="00AE6739">
        <w:rPr>
          <w:snapToGrid w:val="0"/>
        </w:rPr>
        <w:t>A.</w:t>
      </w:r>
      <w:r>
        <w:t>8.16.105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2645</w:t>
      </w:r>
    </w:p>
    <w:p w14:paraId="05D872E4" w14:textId="77777777" w:rsidR="007059ED" w:rsidRDefault="007059ED">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2646</w:t>
      </w:r>
    </w:p>
    <w:p w14:paraId="5BBC3E0A" w14:textId="77777777" w:rsidR="007059ED" w:rsidRDefault="007059ED">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2646</w:t>
      </w:r>
    </w:p>
    <w:p w14:paraId="5FA4DBB9" w14:textId="77777777" w:rsidR="007059ED" w:rsidRDefault="007059ED">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2650</w:t>
      </w:r>
    </w:p>
    <w:p w14:paraId="528E3D18" w14:textId="77777777" w:rsidR="007059ED" w:rsidRDefault="007059ED">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2650</w:t>
      </w:r>
    </w:p>
    <w:p w14:paraId="35CAA958" w14:textId="77777777" w:rsidR="007059ED" w:rsidRDefault="007059ED">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2650</w:t>
      </w:r>
    </w:p>
    <w:p w14:paraId="3ACF76D3" w14:textId="77777777" w:rsidR="007059ED" w:rsidRDefault="007059ED">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2650</w:t>
      </w:r>
    </w:p>
    <w:p w14:paraId="440E5F09" w14:textId="77777777" w:rsidR="007059ED" w:rsidRDefault="007059ED">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2657</w:t>
      </w:r>
    </w:p>
    <w:p w14:paraId="7660A2B3" w14:textId="77777777" w:rsidR="007059ED" w:rsidRDefault="007059ED">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2657</w:t>
      </w:r>
    </w:p>
    <w:p w14:paraId="744EA356" w14:textId="77777777" w:rsidR="007059ED" w:rsidRDefault="007059ED">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2657</w:t>
      </w:r>
    </w:p>
    <w:p w14:paraId="07DD1341" w14:textId="77777777" w:rsidR="007059ED" w:rsidRDefault="007059ED">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2664</w:t>
      </w:r>
    </w:p>
    <w:p w14:paraId="47386593" w14:textId="77777777" w:rsidR="007059ED" w:rsidRDefault="007059ED">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2664</w:t>
      </w:r>
    </w:p>
    <w:p w14:paraId="599DA4BF" w14:textId="77777777" w:rsidR="007059ED" w:rsidRDefault="007059ED">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2664</w:t>
      </w:r>
    </w:p>
    <w:p w14:paraId="0FC62641" w14:textId="77777777" w:rsidR="007059ED" w:rsidRDefault="007059ED">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2665</w:t>
      </w:r>
    </w:p>
    <w:p w14:paraId="3FB6508C" w14:textId="77777777" w:rsidR="007059ED" w:rsidRDefault="007059ED">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2665</w:t>
      </w:r>
    </w:p>
    <w:p w14:paraId="503CE8E5" w14:textId="77777777" w:rsidR="007059ED" w:rsidRDefault="007059ED">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2665</w:t>
      </w:r>
    </w:p>
    <w:p w14:paraId="4BBF7175" w14:textId="77777777" w:rsidR="007059ED" w:rsidRDefault="007059ED">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2666</w:t>
      </w:r>
    </w:p>
    <w:p w14:paraId="0A706E4C" w14:textId="77777777" w:rsidR="007059ED" w:rsidRDefault="007059ED">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2666</w:t>
      </w:r>
    </w:p>
    <w:p w14:paraId="16441674" w14:textId="77777777" w:rsidR="007059ED" w:rsidRDefault="007059ED">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2666</w:t>
      </w:r>
    </w:p>
    <w:p w14:paraId="4D1E267F" w14:textId="77777777" w:rsidR="007059ED" w:rsidRDefault="007059ED">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2667</w:t>
      </w:r>
    </w:p>
    <w:p w14:paraId="18B7C57C" w14:textId="77777777" w:rsidR="007059ED" w:rsidRDefault="007059ED">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2667</w:t>
      </w:r>
    </w:p>
    <w:p w14:paraId="5D1FD660" w14:textId="77777777" w:rsidR="007059ED" w:rsidRDefault="007059ED">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2667</w:t>
      </w:r>
    </w:p>
    <w:p w14:paraId="297000C9" w14:textId="77777777" w:rsidR="007059ED" w:rsidRDefault="007059ED">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2668</w:t>
      </w:r>
    </w:p>
    <w:p w14:paraId="48DAE5AD" w14:textId="77777777" w:rsidR="007059ED" w:rsidRDefault="007059ED">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2669</w:t>
      </w:r>
    </w:p>
    <w:p w14:paraId="10AA02B4" w14:textId="77777777" w:rsidR="007059ED" w:rsidRDefault="007059ED">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2669</w:t>
      </w:r>
    </w:p>
    <w:p w14:paraId="65367999" w14:textId="77777777" w:rsidR="007059ED" w:rsidRDefault="007059ED">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2669</w:t>
      </w:r>
    </w:p>
    <w:p w14:paraId="75E3C3FC" w14:textId="77777777" w:rsidR="007059ED" w:rsidRDefault="007059ED">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2670</w:t>
      </w:r>
    </w:p>
    <w:p w14:paraId="3DE29FD8" w14:textId="77777777" w:rsidR="007059ED" w:rsidRDefault="007059ED">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2670</w:t>
      </w:r>
    </w:p>
    <w:p w14:paraId="3A1B00B4" w14:textId="77777777" w:rsidR="007059ED" w:rsidRDefault="007059ED">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2670</w:t>
      </w:r>
    </w:p>
    <w:p w14:paraId="38F6CE0F" w14:textId="77777777" w:rsidR="007059ED" w:rsidRDefault="007059ED">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2671</w:t>
      </w:r>
    </w:p>
    <w:p w14:paraId="6F4BF907" w14:textId="77777777" w:rsidR="007059ED" w:rsidRDefault="007059ED">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2671</w:t>
      </w:r>
    </w:p>
    <w:p w14:paraId="509D6ABE" w14:textId="77777777" w:rsidR="007059ED" w:rsidRDefault="007059ED">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2672</w:t>
      </w:r>
    </w:p>
    <w:p w14:paraId="4214D5C3" w14:textId="77777777" w:rsidR="007059ED" w:rsidRDefault="007059ED">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2672</w:t>
      </w:r>
    </w:p>
    <w:p w14:paraId="34597268" w14:textId="77777777" w:rsidR="007059ED" w:rsidRDefault="007059ED">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2672</w:t>
      </w:r>
    </w:p>
    <w:p w14:paraId="6686CE14" w14:textId="77777777" w:rsidR="007059ED" w:rsidRDefault="007059ED">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2679</w:t>
      </w:r>
    </w:p>
    <w:p w14:paraId="5C9CCE59" w14:textId="77777777" w:rsidR="007059ED" w:rsidRDefault="007059ED">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2680</w:t>
      </w:r>
    </w:p>
    <w:p w14:paraId="06A51A8E" w14:textId="77777777" w:rsidR="007059ED" w:rsidRDefault="007059ED">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2680</w:t>
      </w:r>
    </w:p>
    <w:p w14:paraId="06F8747C" w14:textId="77777777" w:rsidR="007059ED" w:rsidRDefault="007059ED">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2686</w:t>
      </w:r>
    </w:p>
    <w:p w14:paraId="049963AF" w14:textId="77777777" w:rsidR="007059ED" w:rsidRDefault="007059ED">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2687</w:t>
      </w:r>
    </w:p>
    <w:p w14:paraId="0B91F19E" w14:textId="77777777" w:rsidR="007059ED" w:rsidRDefault="007059ED">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2687</w:t>
      </w:r>
    </w:p>
    <w:p w14:paraId="78EEE0FC" w14:textId="77777777" w:rsidR="007059ED" w:rsidRDefault="007059ED">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2687</w:t>
      </w:r>
    </w:p>
    <w:p w14:paraId="7F3A124A" w14:textId="77777777" w:rsidR="007059ED" w:rsidRDefault="007059ED">
      <w:pPr>
        <w:pStyle w:val="TOC4"/>
        <w:rPr>
          <w:rFonts w:asciiTheme="minorHAnsi" w:eastAsiaTheme="minorEastAsia" w:hAnsiTheme="minorHAnsi" w:cstheme="minorBidi"/>
          <w:sz w:val="22"/>
          <w:szCs w:val="22"/>
        </w:rPr>
      </w:pPr>
      <w:r w:rsidRPr="00AE6739">
        <w:rPr>
          <w:snapToGrid w:val="0"/>
        </w:rPr>
        <w:t>A.8.18.1.2</w:t>
      </w:r>
      <w:r>
        <w:rPr>
          <w:rFonts w:asciiTheme="minorHAnsi" w:eastAsiaTheme="minorEastAsia" w:hAnsiTheme="minorHAnsi" w:cstheme="minorBidi"/>
          <w:sz w:val="22"/>
          <w:szCs w:val="22"/>
        </w:rPr>
        <w:tab/>
      </w:r>
      <w:r w:rsidRPr="00AE6739">
        <w:rPr>
          <w:snapToGrid w:val="0"/>
        </w:rPr>
        <w:t>Test Requirements</w:t>
      </w:r>
      <w:r>
        <w:tab/>
        <w:t>2689</w:t>
      </w:r>
    </w:p>
    <w:p w14:paraId="71DC8CB4" w14:textId="77777777" w:rsidR="007059ED" w:rsidRDefault="007059ED">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2689</w:t>
      </w:r>
    </w:p>
    <w:p w14:paraId="350EBDEB" w14:textId="77777777" w:rsidR="007059ED" w:rsidRDefault="007059ED">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2689</w:t>
      </w:r>
    </w:p>
    <w:p w14:paraId="1198A2D6" w14:textId="77777777" w:rsidR="007059ED" w:rsidRDefault="007059ED">
      <w:pPr>
        <w:pStyle w:val="TOC4"/>
        <w:rPr>
          <w:rFonts w:asciiTheme="minorHAnsi" w:eastAsiaTheme="minorEastAsia" w:hAnsiTheme="minorHAnsi" w:cstheme="minorBidi"/>
          <w:sz w:val="22"/>
          <w:szCs w:val="22"/>
        </w:rPr>
      </w:pPr>
      <w:r w:rsidRPr="00AE6739">
        <w:rPr>
          <w:snapToGrid w:val="0"/>
        </w:rPr>
        <w:t>A.8.19.1.1</w:t>
      </w:r>
      <w:r>
        <w:rPr>
          <w:rFonts w:asciiTheme="minorHAnsi" w:eastAsiaTheme="minorEastAsia" w:hAnsiTheme="minorHAnsi" w:cstheme="minorBidi"/>
          <w:sz w:val="22"/>
          <w:szCs w:val="22"/>
        </w:rPr>
        <w:tab/>
      </w:r>
      <w:r w:rsidRPr="00AE6739">
        <w:rPr>
          <w:snapToGrid w:val="0"/>
        </w:rPr>
        <w:t>Test Purpose and Environment</w:t>
      </w:r>
      <w:r>
        <w:tab/>
        <w:t>2689</w:t>
      </w:r>
    </w:p>
    <w:p w14:paraId="27ABA3A4" w14:textId="77777777" w:rsidR="007059ED" w:rsidRDefault="007059ED">
      <w:pPr>
        <w:pStyle w:val="TOC4"/>
        <w:rPr>
          <w:rFonts w:asciiTheme="minorHAnsi" w:eastAsiaTheme="minorEastAsia" w:hAnsiTheme="minorHAnsi" w:cstheme="minorBidi"/>
          <w:sz w:val="22"/>
          <w:szCs w:val="22"/>
        </w:rPr>
      </w:pPr>
      <w:r w:rsidRPr="00AE6739">
        <w:rPr>
          <w:snapToGrid w:val="0"/>
        </w:rPr>
        <w:t>A.8.19.1.2</w:t>
      </w:r>
      <w:r>
        <w:rPr>
          <w:rFonts w:asciiTheme="minorHAnsi" w:eastAsiaTheme="minorEastAsia" w:hAnsiTheme="minorHAnsi" w:cstheme="minorBidi"/>
          <w:sz w:val="22"/>
          <w:szCs w:val="22"/>
        </w:rPr>
        <w:tab/>
      </w:r>
      <w:r w:rsidRPr="00AE6739">
        <w:rPr>
          <w:snapToGrid w:val="0"/>
        </w:rPr>
        <w:t>Test Requirements</w:t>
      </w:r>
      <w:r>
        <w:tab/>
        <w:t>2690</w:t>
      </w:r>
    </w:p>
    <w:p w14:paraId="7EB19162" w14:textId="77777777" w:rsidR="007059ED" w:rsidRDefault="007059ED">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2691</w:t>
      </w:r>
    </w:p>
    <w:p w14:paraId="7D234F63" w14:textId="77777777" w:rsidR="007059ED" w:rsidRDefault="007059ED">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2691</w:t>
      </w:r>
    </w:p>
    <w:p w14:paraId="4EA993A8" w14:textId="77777777" w:rsidR="007059ED" w:rsidRDefault="007059ED">
      <w:pPr>
        <w:pStyle w:val="TOC4"/>
        <w:rPr>
          <w:rFonts w:asciiTheme="minorHAnsi" w:eastAsiaTheme="minorEastAsia" w:hAnsiTheme="minorHAnsi" w:cstheme="minorBidi"/>
          <w:sz w:val="22"/>
          <w:szCs w:val="22"/>
        </w:rPr>
      </w:pPr>
      <w:r w:rsidRPr="00AE6739">
        <w:rPr>
          <w:snapToGrid w:val="0"/>
        </w:rPr>
        <w:t>A.8.20.1.1</w:t>
      </w:r>
      <w:r>
        <w:rPr>
          <w:rFonts w:asciiTheme="minorHAnsi" w:eastAsiaTheme="minorEastAsia" w:hAnsiTheme="minorHAnsi" w:cstheme="minorBidi"/>
          <w:sz w:val="22"/>
          <w:szCs w:val="22"/>
        </w:rPr>
        <w:tab/>
      </w:r>
      <w:r w:rsidRPr="00AE6739">
        <w:rPr>
          <w:snapToGrid w:val="0"/>
        </w:rPr>
        <w:t>Test Purpose and Environment</w:t>
      </w:r>
      <w:r>
        <w:tab/>
        <w:t>2691</w:t>
      </w:r>
    </w:p>
    <w:p w14:paraId="5A927643" w14:textId="77777777" w:rsidR="007059ED" w:rsidRDefault="007059ED">
      <w:pPr>
        <w:pStyle w:val="TOC4"/>
        <w:rPr>
          <w:rFonts w:asciiTheme="minorHAnsi" w:eastAsiaTheme="minorEastAsia" w:hAnsiTheme="minorHAnsi" w:cstheme="minorBidi"/>
          <w:sz w:val="22"/>
          <w:szCs w:val="22"/>
        </w:rPr>
      </w:pPr>
      <w:r w:rsidRPr="00AE6739">
        <w:rPr>
          <w:snapToGrid w:val="0"/>
        </w:rPr>
        <w:t>A.8.20.1.2</w:t>
      </w:r>
      <w:r>
        <w:rPr>
          <w:rFonts w:asciiTheme="minorHAnsi" w:eastAsiaTheme="minorEastAsia" w:hAnsiTheme="minorHAnsi" w:cstheme="minorBidi"/>
          <w:sz w:val="22"/>
          <w:szCs w:val="22"/>
        </w:rPr>
        <w:tab/>
      </w:r>
      <w:r w:rsidRPr="00AE6739">
        <w:rPr>
          <w:snapToGrid w:val="0"/>
        </w:rPr>
        <w:t>Test Requirements</w:t>
      </w:r>
      <w:r>
        <w:tab/>
        <w:t>2692</w:t>
      </w:r>
    </w:p>
    <w:p w14:paraId="3FCFC733" w14:textId="77777777" w:rsidR="007059ED" w:rsidRDefault="007059ED">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2692</w:t>
      </w:r>
    </w:p>
    <w:p w14:paraId="2119C7B8" w14:textId="77777777" w:rsidR="007059ED" w:rsidRDefault="007059ED">
      <w:pPr>
        <w:pStyle w:val="TOC4"/>
        <w:rPr>
          <w:rFonts w:asciiTheme="minorHAnsi" w:eastAsiaTheme="minorEastAsia" w:hAnsiTheme="minorHAnsi" w:cstheme="minorBidi"/>
          <w:sz w:val="22"/>
          <w:szCs w:val="22"/>
        </w:rPr>
      </w:pPr>
      <w:r w:rsidRPr="00AE6739">
        <w:rPr>
          <w:snapToGrid w:val="0"/>
        </w:rPr>
        <w:t>A.8.20.2.1</w:t>
      </w:r>
      <w:r>
        <w:rPr>
          <w:rFonts w:asciiTheme="minorHAnsi" w:eastAsiaTheme="minorEastAsia" w:hAnsiTheme="minorHAnsi" w:cstheme="minorBidi"/>
          <w:sz w:val="22"/>
          <w:szCs w:val="22"/>
        </w:rPr>
        <w:tab/>
      </w:r>
      <w:r w:rsidRPr="00AE6739">
        <w:rPr>
          <w:snapToGrid w:val="0"/>
        </w:rPr>
        <w:t>Test Purpose and Environment</w:t>
      </w:r>
      <w:r>
        <w:tab/>
        <w:t>2693</w:t>
      </w:r>
    </w:p>
    <w:p w14:paraId="750FAFAA" w14:textId="77777777" w:rsidR="007059ED" w:rsidRDefault="007059ED">
      <w:pPr>
        <w:pStyle w:val="TOC4"/>
        <w:rPr>
          <w:rFonts w:asciiTheme="minorHAnsi" w:eastAsiaTheme="minorEastAsia" w:hAnsiTheme="minorHAnsi" w:cstheme="minorBidi"/>
          <w:sz w:val="22"/>
          <w:szCs w:val="22"/>
        </w:rPr>
      </w:pPr>
      <w:r w:rsidRPr="00AE6739">
        <w:rPr>
          <w:snapToGrid w:val="0"/>
        </w:rPr>
        <w:t>A.8.20.2.2</w:t>
      </w:r>
      <w:r>
        <w:rPr>
          <w:rFonts w:asciiTheme="minorHAnsi" w:eastAsiaTheme="minorEastAsia" w:hAnsiTheme="minorHAnsi" w:cstheme="minorBidi"/>
          <w:sz w:val="22"/>
          <w:szCs w:val="22"/>
        </w:rPr>
        <w:tab/>
      </w:r>
      <w:r w:rsidRPr="00AE6739">
        <w:rPr>
          <w:snapToGrid w:val="0"/>
        </w:rPr>
        <w:t>Test Requirements</w:t>
      </w:r>
      <w:r>
        <w:tab/>
        <w:t>2694</w:t>
      </w:r>
    </w:p>
    <w:p w14:paraId="75D2F415" w14:textId="77777777" w:rsidR="007059ED" w:rsidRDefault="007059ED">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2695</w:t>
      </w:r>
    </w:p>
    <w:p w14:paraId="38EAB60D"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2A</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1F56E445"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A</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2695</w:t>
      </w:r>
    </w:p>
    <w:p w14:paraId="637FF2D9" w14:textId="77777777" w:rsidR="007059ED" w:rsidRDefault="007059ED">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2695</w:t>
      </w:r>
    </w:p>
    <w:p w14:paraId="3E94491F"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2B</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59C5FF61"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B</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2698</w:t>
      </w:r>
    </w:p>
    <w:p w14:paraId="1BE31344" w14:textId="77777777" w:rsidR="007059ED" w:rsidRDefault="007059ED">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2698</w:t>
      </w:r>
    </w:p>
    <w:p w14:paraId="7166E82C" w14:textId="77777777" w:rsidR="007059ED" w:rsidRDefault="007059ED">
      <w:pPr>
        <w:pStyle w:val="TOC4"/>
        <w:rPr>
          <w:rFonts w:asciiTheme="minorHAnsi" w:eastAsiaTheme="minorEastAsia" w:hAnsiTheme="minorHAnsi" w:cstheme="minorBidi"/>
          <w:sz w:val="22"/>
          <w:szCs w:val="22"/>
        </w:rPr>
      </w:pPr>
      <w:r w:rsidRPr="00AE6739">
        <w:rPr>
          <w:snapToGrid w:val="0"/>
        </w:rPr>
        <w:t>A.8.20.3.1</w:t>
      </w:r>
      <w:r>
        <w:rPr>
          <w:rFonts w:asciiTheme="minorHAnsi" w:eastAsiaTheme="minorEastAsia" w:hAnsiTheme="minorHAnsi" w:cstheme="minorBidi"/>
          <w:sz w:val="22"/>
          <w:szCs w:val="22"/>
        </w:rPr>
        <w:tab/>
      </w:r>
      <w:r w:rsidRPr="00AE6739">
        <w:rPr>
          <w:snapToGrid w:val="0"/>
        </w:rPr>
        <w:t>Test Purpose and Environment</w:t>
      </w:r>
      <w:r>
        <w:tab/>
        <w:t>2698</w:t>
      </w:r>
    </w:p>
    <w:p w14:paraId="13E5E356" w14:textId="77777777" w:rsidR="007059ED" w:rsidRDefault="007059ED">
      <w:pPr>
        <w:pStyle w:val="TOC4"/>
        <w:rPr>
          <w:rFonts w:asciiTheme="minorHAnsi" w:eastAsiaTheme="minorEastAsia" w:hAnsiTheme="minorHAnsi" w:cstheme="minorBidi"/>
          <w:sz w:val="22"/>
          <w:szCs w:val="22"/>
        </w:rPr>
      </w:pPr>
      <w:r w:rsidRPr="00AE6739">
        <w:rPr>
          <w:snapToGrid w:val="0"/>
        </w:rPr>
        <w:t>A.8.20.3.2</w:t>
      </w:r>
      <w:r>
        <w:rPr>
          <w:rFonts w:asciiTheme="minorHAnsi" w:eastAsiaTheme="minorEastAsia" w:hAnsiTheme="minorHAnsi" w:cstheme="minorBidi"/>
          <w:sz w:val="22"/>
          <w:szCs w:val="22"/>
        </w:rPr>
        <w:tab/>
      </w:r>
      <w:r w:rsidRPr="00AE6739">
        <w:rPr>
          <w:snapToGrid w:val="0"/>
        </w:rPr>
        <w:t>Test Requirements</w:t>
      </w:r>
      <w:r>
        <w:tab/>
        <w:t>2700</w:t>
      </w:r>
    </w:p>
    <w:p w14:paraId="754F1DC0" w14:textId="77777777" w:rsidR="007059ED" w:rsidRDefault="007059ED">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2700</w:t>
      </w:r>
    </w:p>
    <w:p w14:paraId="773541D6" w14:textId="77777777" w:rsidR="007059ED" w:rsidRDefault="007059ED">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2700</w:t>
      </w:r>
    </w:p>
    <w:p w14:paraId="512BAEF2" w14:textId="77777777" w:rsidR="007059ED" w:rsidRDefault="007059ED">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2700</w:t>
      </w:r>
    </w:p>
    <w:p w14:paraId="13E34BAA" w14:textId="77777777" w:rsidR="007059ED" w:rsidRDefault="007059ED">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2702</w:t>
      </w:r>
    </w:p>
    <w:p w14:paraId="11DA72C1" w14:textId="77777777" w:rsidR="007059ED" w:rsidRDefault="007059ED">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2702</w:t>
      </w:r>
    </w:p>
    <w:p w14:paraId="04712039" w14:textId="77777777" w:rsidR="007059ED" w:rsidRDefault="007059ED">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2702</w:t>
      </w:r>
    </w:p>
    <w:p w14:paraId="02EDD07A" w14:textId="77777777" w:rsidR="007059ED" w:rsidRDefault="007059ED">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2702</w:t>
      </w:r>
    </w:p>
    <w:p w14:paraId="78637A69"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2702</w:t>
      </w:r>
    </w:p>
    <w:p w14:paraId="1B5C00CA" w14:textId="77777777" w:rsidR="007059ED" w:rsidRDefault="007059ED">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2702</w:t>
      </w:r>
    </w:p>
    <w:p w14:paraId="33970C7E"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2702</w:t>
      </w:r>
    </w:p>
    <w:p w14:paraId="44C6FFB6" w14:textId="77777777" w:rsidR="007059ED" w:rsidRDefault="007059ED">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2703</w:t>
      </w:r>
    </w:p>
    <w:p w14:paraId="214CBCF7" w14:textId="77777777" w:rsidR="007059ED" w:rsidRDefault="007059ED">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2703</w:t>
      </w:r>
    </w:p>
    <w:p w14:paraId="17FA0D06"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2703</w:t>
      </w:r>
    </w:p>
    <w:p w14:paraId="6ED268FB" w14:textId="77777777" w:rsidR="007059ED" w:rsidRDefault="007059ED">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2705</w:t>
      </w:r>
    </w:p>
    <w:p w14:paraId="1912622B"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2705</w:t>
      </w:r>
    </w:p>
    <w:p w14:paraId="714CBE32" w14:textId="77777777" w:rsidR="007059ED" w:rsidRDefault="007059ED">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2705</w:t>
      </w:r>
    </w:p>
    <w:p w14:paraId="2829754F" w14:textId="77777777" w:rsidR="007059ED" w:rsidRDefault="007059ED">
      <w:pPr>
        <w:pStyle w:val="TOC4"/>
        <w:rPr>
          <w:rFonts w:asciiTheme="minorHAnsi" w:eastAsiaTheme="minorEastAsia" w:hAnsiTheme="minorHAnsi" w:cstheme="minorBidi"/>
          <w:sz w:val="22"/>
          <w:szCs w:val="22"/>
        </w:rPr>
      </w:pPr>
      <w:r w:rsidRPr="00AE6739">
        <w:rPr>
          <w:rFonts w:cs="v4.2.0"/>
        </w:rPr>
        <w:t>A.8.21.1</w:t>
      </w:r>
      <w:r>
        <w:rPr>
          <w:rFonts w:asciiTheme="minorHAnsi" w:eastAsiaTheme="minorEastAsia" w:hAnsiTheme="minorHAnsi" w:cstheme="minorBidi"/>
          <w:sz w:val="22"/>
          <w:szCs w:val="22"/>
        </w:rPr>
        <w:tab/>
      </w:r>
      <w:r w:rsidRPr="00AE6739">
        <w:rPr>
          <w:rFonts w:cs="v4.2.0"/>
        </w:rPr>
        <w:t>Test Purpose and Environment</w:t>
      </w:r>
      <w:r>
        <w:tab/>
        <w:t>2705</w:t>
      </w:r>
    </w:p>
    <w:p w14:paraId="598615F7" w14:textId="77777777" w:rsidR="007059ED" w:rsidRDefault="007059ED">
      <w:pPr>
        <w:pStyle w:val="TOC3"/>
        <w:rPr>
          <w:rFonts w:asciiTheme="minorHAnsi" w:eastAsiaTheme="minorEastAsia" w:hAnsiTheme="minorHAnsi" w:cstheme="minorBidi"/>
          <w:sz w:val="22"/>
          <w:szCs w:val="22"/>
        </w:rPr>
      </w:pPr>
      <w:r>
        <w:t>A.8.21.2 Test Requirements</w:t>
      </w:r>
      <w:r>
        <w:tab/>
        <w:t>2708</w:t>
      </w:r>
    </w:p>
    <w:p w14:paraId="08057C66" w14:textId="77777777" w:rsidR="007059ED" w:rsidRDefault="007059ED">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2708</w:t>
      </w:r>
    </w:p>
    <w:p w14:paraId="55821C76" w14:textId="77777777" w:rsidR="007059ED" w:rsidRDefault="007059ED">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2708</w:t>
      </w:r>
    </w:p>
    <w:p w14:paraId="7B8AB8AD" w14:textId="77777777" w:rsidR="007059ED" w:rsidRDefault="007059ED">
      <w:pPr>
        <w:pStyle w:val="TOC4"/>
        <w:rPr>
          <w:rFonts w:asciiTheme="minorHAnsi" w:eastAsiaTheme="minorEastAsia" w:hAnsiTheme="minorHAnsi" w:cstheme="minorBidi"/>
          <w:sz w:val="22"/>
          <w:szCs w:val="22"/>
        </w:rPr>
      </w:pPr>
      <w:r w:rsidRPr="00AE6739">
        <w:rPr>
          <w:snapToGrid w:val="0"/>
        </w:rPr>
        <w:t>A.8.22.1.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2708</w:t>
      </w:r>
    </w:p>
    <w:p w14:paraId="13DBAE93" w14:textId="77777777" w:rsidR="007059ED" w:rsidRDefault="007059ED">
      <w:pPr>
        <w:pStyle w:val="TOC4"/>
        <w:rPr>
          <w:rFonts w:asciiTheme="minorHAnsi" w:eastAsiaTheme="minorEastAsia" w:hAnsiTheme="minorHAnsi" w:cstheme="minorBidi"/>
          <w:sz w:val="22"/>
          <w:szCs w:val="22"/>
        </w:rPr>
      </w:pPr>
      <w:r w:rsidRPr="00AE6739">
        <w:rPr>
          <w:snapToGrid w:val="0"/>
        </w:rPr>
        <w:t>A.8.22.1.2</w:t>
      </w:r>
      <w:r>
        <w:rPr>
          <w:rFonts w:asciiTheme="minorHAnsi" w:eastAsiaTheme="minorEastAsia" w:hAnsiTheme="minorHAnsi" w:cstheme="minorBidi"/>
          <w:sz w:val="22"/>
          <w:szCs w:val="22"/>
        </w:rPr>
        <w:tab/>
      </w:r>
      <w:r w:rsidRPr="00AE6739">
        <w:rPr>
          <w:snapToGrid w:val="0"/>
        </w:rPr>
        <w:t>Test Requirements</w:t>
      </w:r>
      <w:r>
        <w:tab/>
        <w:t>2711</w:t>
      </w:r>
    </w:p>
    <w:p w14:paraId="6DC4FC44" w14:textId="77777777" w:rsidR="007059ED" w:rsidRDefault="007059ED">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2711</w:t>
      </w:r>
    </w:p>
    <w:p w14:paraId="390EA5C1" w14:textId="77777777" w:rsidR="007059ED" w:rsidRDefault="007059ED">
      <w:pPr>
        <w:pStyle w:val="TOC4"/>
        <w:rPr>
          <w:rFonts w:asciiTheme="minorHAnsi" w:eastAsiaTheme="minorEastAsia" w:hAnsiTheme="minorHAnsi" w:cstheme="minorBidi"/>
          <w:sz w:val="22"/>
          <w:szCs w:val="22"/>
        </w:rPr>
      </w:pPr>
      <w:r w:rsidRPr="00AE6739">
        <w:rPr>
          <w:snapToGrid w:val="0"/>
        </w:rPr>
        <w:t>A.8.22.2.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2711</w:t>
      </w:r>
    </w:p>
    <w:p w14:paraId="01F9AA12" w14:textId="77777777" w:rsidR="007059ED" w:rsidRDefault="007059ED">
      <w:pPr>
        <w:pStyle w:val="TOC4"/>
        <w:rPr>
          <w:rFonts w:asciiTheme="minorHAnsi" w:eastAsiaTheme="minorEastAsia" w:hAnsiTheme="minorHAnsi" w:cstheme="minorBidi"/>
          <w:sz w:val="22"/>
          <w:szCs w:val="22"/>
        </w:rPr>
      </w:pPr>
      <w:r w:rsidRPr="00AE6739">
        <w:rPr>
          <w:snapToGrid w:val="0"/>
        </w:rPr>
        <w:t>A.8.22.2.2</w:t>
      </w:r>
      <w:r>
        <w:rPr>
          <w:rFonts w:asciiTheme="minorHAnsi" w:eastAsiaTheme="minorEastAsia" w:hAnsiTheme="minorHAnsi" w:cstheme="minorBidi"/>
          <w:sz w:val="22"/>
          <w:szCs w:val="22"/>
        </w:rPr>
        <w:tab/>
      </w:r>
      <w:r w:rsidRPr="00AE6739">
        <w:rPr>
          <w:snapToGrid w:val="0"/>
        </w:rPr>
        <w:t>Test Requirements</w:t>
      </w:r>
      <w:r>
        <w:tab/>
        <w:t>2714</w:t>
      </w:r>
    </w:p>
    <w:p w14:paraId="61FE168E" w14:textId="77777777" w:rsidR="007059ED" w:rsidRDefault="007059ED">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2714</w:t>
      </w:r>
    </w:p>
    <w:p w14:paraId="6BB43142"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2714</w:t>
      </w:r>
    </w:p>
    <w:p w14:paraId="7AD2A27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2717</w:t>
      </w:r>
    </w:p>
    <w:p w14:paraId="7DB09CCD" w14:textId="77777777" w:rsidR="007059ED" w:rsidRDefault="007059ED">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2717</w:t>
      </w:r>
    </w:p>
    <w:p w14:paraId="7B7C6D5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2717</w:t>
      </w:r>
    </w:p>
    <w:p w14:paraId="6F7C839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2720</w:t>
      </w:r>
    </w:p>
    <w:p w14:paraId="16D12CF9" w14:textId="77777777" w:rsidR="007059ED" w:rsidRDefault="007059ED">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E6739">
        <w:rPr>
          <w:rFonts w:cs="v4.2.0"/>
        </w:rPr>
        <w:t>in DRX based on</w:t>
      </w:r>
      <w:r>
        <w:t xml:space="preserve"> CSI-RS based discovery signal</w:t>
      </w:r>
      <w:r>
        <w:tab/>
        <w:t>2720</w:t>
      </w:r>
    </w:p>
    <w:p w14:paraId="71B6FC55" w14:textId="77777777" w:rsidR="007059ED" w:rsidRDefault="007059ED">
      <w:pPr>
        <w:pStyle w:val="TOC4"/>
        <w:rPr>
          <w:rFonts w:asciiTheme="minorHAnsi" w:eastAsiaTheme="minorEastAsia" w:hAnsiTheme="minorHAnsi" w:cstheme="minorBidi"/>
          <w:sz w:val="22"/>
          <w:szCs w:val="22"/>
        </w:rPr>
      </w:pPr>
      <w:r w:rsidRPr="00AE6739">
        <w:rPr>
          <w:snapToGrid w:val="0"/>
        </w:rPr>
        <w:t>A.8.22.5.1</w:t>
      </w:r>
      <w:r>
        <w:rPr>
          <w:rFonts w:asciiTheme="minorHAnsi" w:eastAsiaTheme="minorEastAsia" w:hAnsiTheme="minorHAnsi" w:cstheme="minorBidi"/>
          <w:sz w:val="22"/>
          <w:szCs w:val="22"/>
        </w:rPr>
        <w:tab/>
      </w:r>
      <w:r w:rsidRPr="00AE6739">
        <w:rPr>
          <w:snapToGrid w:val="0"/>
        </w:rPr>
        <w:t>Test Purpose and Environment</w:t>
      </w:r>
      <w:r>
        <w:tab/>
        <w:t>2720</w:t>
      </w:r>
    </w:p>
    <w:p w14:paraId="13FB4BB5" w14:textId="77777777" w:rsidR="007059ED" w:rsidRDefault="007059ED">
      <w:pPr>
        <w:pStyle w:val="TOC4"/>
        <w:rPr>
          <w:rFonts w:asciiTheme="minorHAnsi" w:eastAsiaTheme="minorEastAsia" w:hAnsiTheme="minorHAnsi" w:cstheme="minorBidi"/>
          <w:sz w:val="22"/>
          <w:szCs w:val="22"/>
        </w:rPr>
      </w:pPr>
      <w:r w:rsidRPr="00AE6739">
        <w:rPr>
          <w:snapToGrid w:val="0"/>
        </w:rPr>
        <w:t>A.8.22.5.2</w:t>
      </w:r>
      <w:r>
        <w:rPr>
          <w:rFonts w:asciiTheme="minorHAnsi" w:eastAsiaTheme="minorEastAsia" w:hAnsiTheme="minorHAnsi" w:cstheme="minorBidi"/>
          <w:sz w:val="22"/>
          <w:szCs w:val="22"/>
        </w:rPr>
        <w:tab/>
      </w:r>
      <w:r w:rsidRPr="00AE6739">
        <w:rPr>
          <w:snapToGrid w:val="0"/>
        </w:rPr>
        <w:t>Test Requirements</w:t>
      </w:r>
      <w:r>
        <w:tab/>
        <w:t>2724</w:t>
      </w:r>
    </w:p>
    <w:p w14:paraId="2A9417ED" w14:textId="77777777" w:rsidR="007059ED" w:rsidRDefault="007059ED">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E6739">
        <w:rPr>
          <w:rFonts w:cs="v4.2.0"/>
        </w:rPr>
        <w:t>in DRX based on</w:t>
      </w:r>
      <w:r>
        <w:t xml:space="preserve"> CSI-RS based discovery signal</w:t>
      </w:r>
      <w:r>
        <w:tab/>
        <w:t>2724</w:t>
      </w:r>
    </w:p>
    <w:p w14:paraId="0E66A948" w14:textId="77777777" w:rsidR="007059ED" w:rsidRDefault="007059ED">
      <w:pPr>
        <w:pStyle w:val="TOC4"/>
        <w:rPr>
          <w:rFonts w:asciiTheme="minorHAnsi" w:eastAsiaTheme="minorEastAsia" w:hAnsiTheme="minorHAnsi" w:cstheme="minorBidi"/>
          <w:sz w:val="22"/>
          <w:szCs w:val="22"/>
        </w:rPr>
      </w:pPr>
      <w:r w:rsidRPr="00AE6739">
        <w:rPr>
          <w:snapToGrid w:val="0"/>
        </w:rPr>
        <w:t>A.8.22.6.1</w:t>
      </w:r>
      <w:r>
        <w:rPr>
          <w:rFonts w:asciiTheme="minorHAnsi" w:eastAsiaTheme="minorEastAsia" w:hAnsiTheme="minorHAnsi" w:cstheme="minorBidi"/>
          <w:sz w:val="22"/>
          <w:szCs w:val="22"/>
        </w:rPr>
        <w:tab/>
      </w:r>
      <w:r w:rsidRPr="00AE6739">
        <w:rPr>
          <w:snapToGrid w:val="0"/>
        </w:rPr>
        <w:t>Test Purpose and Environment</w:t>
      </w:r>
      <w:r>
        <w:tab/>
        <w:t>2724</w:t>
      </w:r>
    </w:p>
    <w:p w14:paraId="1378DBE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A.8.22.6.2</w:t>
      </w:r>
      <w:r>
        <w:rPr>
          <w:rFonts w:asciiTheme="minorHAnsi" w:eastAsiaTheme="minorEastAsia" w:hAnsiTheme="minorHAnsi" w:cstheme="minorBidi"/>
          <w:sz w:val="22"/>
          <w:szCs w:val="22"/>
        </w:rPr>
        <w:tab/>
      </w:r>
      <w:r w:rsidRPr="00AE6739">
        <w:rPr>
          <w:rFonts w:cs="v4.2.0"/>
          <w:snapToGrid w:val="0"/>
        </w:rPr>
        <w:t>Test Requirements</w:t>
      </w:r>
      <w:r>
        <w:tab/>
        <w:t>2728</w:t>
      </w:r>
    </w:p>
    <w:p w14:paraId="1E987E2A" w14:textId="77777777" w:rsidR="007059ED" w:rsidRDefault="007059ED">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E6739">
        <w:rPr>
          <w:bCs/>
        </w:rPr>
        <w:t xml:space="preserve"> CSI-RS based discovery signal</w:t>
      </w:r>
      <w:r>
        <w:tab/>
        <w:t>2728</w:t>
      </w:r>
    </w:p>
    <w:p w14:paraId="5B2CDDE8" w14:textId="77777777" w:rsidR="007059ED" w:rsidRDefault="007059ED">
      <w:pPr>
        <w:pStyle w:val="TOC4"/>
        <w:rPr>
          <w:rFonts w:asciiTheme="minorHAnsi" w:eastAsiaTheme="minorEastAsia" w:hAnsiTheme="minorHAnsi" w:cstheme="minorBidi"/>
          <w:sz w:val="22"/>
          <w:szCs w:val="22"/>
        </w:rPr>
      </w:pPr>
      <w:r w:rsidRPr="00AE6739">
        <w:rPr>
          <w:snapToGrid w:val="0"/>
        </w:rPr>
        <w:t>A.8.22.7.1</w:t>
      </w:r>
      <w:r>
        <w:rPr>
          <w:rFonts w:asciiTheme="minorHAnsi" w:eastAsiaTheme="minorEastAsia" w:hAnsiTheme="minorHAnsi" w:cstheme="minorBidi"/>
          <w:sz w:val="22"/>
          <w:szCs w:val="22"/>
        </w:rPr>
        <w:tab/>
      </w:r>
      <w:r w:rsidRPr="00AE6739">
        <w:rPr>
          <w:snapToGrid w:val="0"/>
        </w:rPr>
        <w:t>Test Purpose and Environment</w:t>
      </w:r>
      <w:r>
        <w:tab/>
        <w:t>2728</w:t>
      </w:r>
    </w:p>
    <w:p w14:paraId="634A0683" w14:textId="77777777" w:rsidR="007059ED" w:rsidRDefault="007059ED">
      <w:pPr>
        <w:pStyle w:val="TOC4"/>
        <w:rPr>
          <w:rFonts w:asciiTheme="minorHAnsi" w:eastAsiaTheme="minorEastAsia" w:hAnsiTheme="minorHAnsi" w:cstheme="minorBidi"/>
          <w:sz w:val="22"/>
          <w:szCs w:val="22"/>
        </w:rPr>
      </w:pPr>
      <w:r w:rsidRPr="00AE6739">
        <w:rPr>
          <w:snapToGrid w:val="0"/>
        </w:rPr>
        <w:t>A.8.22.7.2</w:t>
      </w:r>
      <w:r>
        <w:rPr>
          <w:rFonts w:asciiTheme="minorHAnsi" w:eastAsiaTheme="minorEastAsia" w:hAnsiTheme="minorHAnsi" w:cstheme="minorBidi"/>
          <w:sz w:val="22"/>
          <w:szCs w:val="22"/>
        </w:rPr>
        <w:tab/>
      </w:r>
      <w:r w:rsidRPr="00AE6739">
        <w:rPr>
          <w:snapToGrid w:val="0"/>
        </w:rPr>
        <w:t>Test Requirements</w:t>
      </w:r>
      <w:r>
        <w:tab/>
        <w:t>2732</w:t>
      </w:r>
    </w:p>
    <w:p w14:paraId="29E8CBBF" w14:textId="77777777" w:rsidR="007059ED" w:rsidRDefault="007059ED">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E6739">
        <w:rPr>
          <w:bCs/>
        </w:rPr>
        <w:t>E-UTRAN TDD-TDD inter-frequency event triggered reporting under fading propagation condition in DRX based on CSI-RS based discovery signal</w:t>
      </w:r>
      <w:r>
        <w:tab/>
        <w:t>2732</w:t>
      </w:r>
    </w:p>
    <w:p w14:paraId="62DD376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A.8.22.8.1</w:t>
      </w:r>
      <w:r>
        <w:rPr>
          <w:rFonts w:asciiTheme="minorHAnsi" w:eastAsiaTheme="minorEastAsia" w:hAnsiTheme="minorHAnsi" w:cstheme="minorBidi"/>
          <w:sz w:val="22"/>
          <w:szCs w:val="22"/>
        </w:rPr>
        <w:tab/>
      </w:r>
      <w:r w:rsidRPr="00AE6739">
        <w:rPr>
          <w:rFonts w:cs="v4.2.0"/>
          <w:snapToGrid w:val="0"/>
        </w:rPr>
        <w:t>Test Purpose and Environment</w:t>
      </w:r>
      <w:r>
        <w:tab/>
        <w:t>2732</w:t>
      </w:r>
    </w:p>
    <w:p w14:paraId="5BA33C2A" w14:textId="77777777" w:rsidR="007059ED" w:rsidRDefault="007059ED">
      <w:pPr>
        <w:pStyle w:val="TOC4"/>
        <w:rPr>
          <w:rFonts w:asciiTheme="minorHAnsi" w:eastAsiaTheme="minorEastAsia" w:hAnsiTheme="minorHAnsi" w:cstheme="minorBidi"/>
          <w:sz w:val="22"/>
          <w:szCs w:val="22"/>
        </w:rPr>
      </w:pPr>
      <w:r w:rsidRPr="00AE6739">
        <w:rPr>
          <w:snapToGrid w:val="0"/>
        </w:rPr>
        <w:t>A.8.22.8.2</w:t>
      </w:r>
      <w:r>
        <w:rPr>
          <w:rFonts w:asciiTheme="minorHAnsi" w:eastAsiaTheme="minorEastAsia" w:hAnsiTheme="minorHAnsi" w:cstheme="minorBidi"/>
          <w:sz w:val="22"/>
          <w:szCs w:val="22"/>
        </w:rPr>
        <w:tab/>
      </w:r>
      <w:r w:rsidRPr="00AE6739">
        <w:rPr>
          <w:snapToGrid w:val="0"/>
        </w:rPr>
        <w:t>Test Requirements</w:t>
      </w:r>
      <w:r>
        <w:tab/>
        <w:t>2736</w:t>
      </w:r>
    </w:p>
    <w:p w14:paraId="2047F79E" w14:textId="77777777" w:rsidR="007059ED" w:rsidRDefault="007059ED">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2736</w:t>
      </w:r>
    </w:p>
    <w:p w14:paraId="03F3328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2736</w:t>
      </w:r>
    </w:p>
    <w:p w14:paraId="23E54AFE"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2738</w:t>
      </w:r>
    </w:p>
    <w:p w14:paraId="2E7ABABB" w14:textId="77777777" w:rsidR="007059ED" w:rsidRDefault="007059ED">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2739</w:t>
      </w:r>
    </w:p>
    <w:p w14:paraId="355A6436"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14:paraId="67C3420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2741</w:t>
      </w:r>
    </w:p>
    <w:p w14:paraId="48C83120" w14:textId="77777777" w:rsidR="007059ED" w:rsidRDefault="007059ED">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E6739">
        <w:rPr>
          <w:bCs/>
        </w:rPr>
        <w:t>E-UTRAN FDD event triggered reporting under deactivated SCell in non-DRX based on CSI-RS based discovery signal</w:t>
      </w:r>
      <w:r>
        <w:tab/>
        <w:t>2742</w:t>
      </w:r>
    </w:p>
    <w:p w14:paraId="43116FC4" w14:textId="77777777" w:rsidR="007059ED" w:rsidRDefault="007059ED">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14:paraId="0EF99590" w14:textId="77777777" w:rsidR="007059ED" w:rsidRDefault="007059ED">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2745</w:t>
      </w:r>
    </w:p>
    <w:p w14:paraId="17EB633F" w14:textId="77777777" w:rsidR="007059ED" w:rsidRDefault="007059ED">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E6739">
        <w:rPr>
          <w:bCs/>
        </w:rPr>
        <w:t>E-UTRAN TDD event triggered reporting under deactivated SCell in non-DRX based on CSI-RS based discovery signal</w:t>
      </w:r>
      <w:r>
        <w:tab/>
        <w:t>2745</w:t>
      </w:r>
    </w:p>
    <w:p w14:paraId="3C4B28A0" w14:textId="77777777" w:rsidR="007059ED" w:rsidRDefault="007059ED">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2745</w:t>
      </w:r>
    </w:p>
    <w:p w14:paraId="2A625991" w14:textId="77777777" w:rsidR="007059ED" w:rsidRDefault="007059ED">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2749</w:t>
      </w:r>
    </w:p>
    <w:p w14:paraId="1A12E88B" w14:textId="77777777" w:rsidR="007059ED" w:rsidRDefault="007059ED">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2749</w:t>
      </w:r>
    </w:p>
    <w:p w14:paraId="626FE04E" w14:textId="77777777" w:rsidR="007059ED" w:rsidRDefault="007059ED">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2749</w:t>
      </w:r>
    </w:p>
    <w:p w14:paraId="78FCF8EF" w14:textId="77777777" w:rsidR="007059ED" w:rsidRDefault="007059ED">
      <w:pPr>
        <w:pStyle w:val="TOC4"/>
        <w:rPr>
          <w:rFonts w:asciiTheme="minorHAnsi" w:eastAsiaTheme="minorEastAsia" w:hAnsiTheme="minorHAnsi" w:cstheme="minorBidi"/>
          <w:sz w:val="22"/>
          <w:szCs w:val="22"/>
        </w:rPr>
      </w:pPr>
      <w:r w:rsidRPr="00AE6739">
        <w:rPr>
          <w:snapToGrid w:val="0"/>
        </w:rPr>
        <w:t>A.8.23.1.1</w:t>
      </w:r>
      <w:r>
        <w:rPr>
          <w:rFonts w:asciiTheme="minorHAnsi" w:eastAsiaTheme="minorEastAsia" w:hAnsiTheme="minorHAnsi" w:cstheme="minorBidi"/>
          <w:sz w:val="22"/>
          <w:szCs w:val="22"/>
        </w:rPr>
        <w:tab/>
      </w:r>
      <w:r w:rsidRPr="00AE6739">
        <w:rPr>
          <w:snapToGrid w:val="0"/>
        </w:rPr>
        <w:t>Test Purpose and Environment</w:t>
      </w:r>
      <w:r>
        <w:tab/>
        <w:t>2749</w:t>
      </w:r>
    </w:p>
    <w:p w14:paraId="1BE6D88B" w14:textId="77777777" w:rsidR="007059ED" w:rsidRDefault="007059ED">
      <w:pPr>
        <w:pStyle w:val="TOC4"/>
        <w:rPr>
          <w:rFonts w:asciiTheme="minorHAnsi" w:eastAsiaTheme="minorEastAsia" w:hAnsiTheme="minorHAnsi" w:cstheme="minorBidi"/>
          <w:sz w:val="22"/>
          <w:szCs w:val="22"/>
        </w:rPr>
      </w:pPr>
      <w:r w:rsidRPr="00AE6739">
        <w:rPr>
          <w:snapToGrid w:val="0"/>
        </w:rPr>
        <w:t>A.8.23.1.2</w:t>
      </w:r>
      <w:r>
        <w:rPr>
          <w:rFonts w:asciiTheme="minorHAnsi" w:eastAsiaTheme="minorEastAsia" w:hAnsiTheme="minorHAnsi" w:cstheme="minorBidi"/>
          <w:sz w:val="22"/>
          <w:szCs w:val="22"/>
        </w:rPr>
        <w:tab/>
      </w:r>
      <w:r w:rsidRPr="00AE6739">
        <w:rPr>
          <w:snapToGrid w:val="0"/>
        </w:rPr>
        <w:t>Test Requirements</w:t>
      </w:r>
      <w:r>
        <w:tab/>
        <w:t>2752</w:t>
      </w:r>
    </w:p>
    <w:p w14:paraId="020E1FBF" w14:textId="77777777" w:rsidR="007059ED" w:rsidRDefault="007059ED">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2752</w:t>
      </w:r>
    </w:p>
    <w:p w14:paraId="72E48E4B" w14:textId="77777777" w:rsidR="007059ED" w:rsidRDefault="007059ED">
      <w:pPr>
        <w:pStyle w:val="TOC4"/>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rsidRPr="00AE6739">
        <w:rPr>
          <w:snapToGrid w:val="0"/>
        </w:rPr>
        <w:t>Test Purpose and Environment</w:t>
      </w:r>
      <w:r>
        <w:tab/>
        <w:t>2752</w:t>
      </w:r>
    </w:p>
    <w:p w14:paraId="4533BE05" w14:textId="77777777" w:rsidR="007059ED" w:rsidRDefault="007059ED">
      <w:pPr>
        <w:pStyle w:val="TOC4"/>
        <w:rPr>
          <w:rFonts w:asciiTheme="minorHAnsi" w:eastAsiaTheme="minorEastAsia" w:hAnsiTheme="minorHAnsi" w:cstheme="minorBidi"/>
          <w:sz w:val="22"/>
          <w:szCs w:val="22"/>
        </w:rPr>
      </w:pPr>
      <w:r w:rsidRPr="00AE6739">
        <w:rPr>
          <w:snapToGrid w:val="0"/>
        </w:rPr>
        <w:t>A.8.23.2.2</w:t>
      </w:r>
      <w:r>
        <w:rPr>
          <w:rFonts w:asciiTheme="minorHAnsi" w:eastAsiaTheme="minorEastAsia" w:hAnsiTheme="minorHAnsi" w:cstheme="minorBidi"/>
          <w:sz w:val="22"/>
          <w:szCs w:val="22"/>
        </w:rPr>
        <w:tab/>
      </w:r>
      <w:r w:rsidRPr="00AE6739">
        <w:rPr>
          <w:snapToGrid w:val="0"/>
        </w:rPr>
        <w:t>Test Requirements</w:t>
      </w:r>
      <w:r>
        <w:tab/>
        <w:t>2755</w:t>
      </w:r>
    </w:p>
    <w:p w14:paraId="6D0DB070" w14:textId="77777777" w:rsidR="007059ED" w:rsidRDefault="007059ED">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2755</w:t>
      </w:r>
    </w:p>
    <w:p w14:paraId="4136A4BC" w14:textId="77777777" w:rsidR="007059ED" w:rsidRDefault="007059ED">
      <w:pPr>
        <w:pStyle w:val="TOC4"/>
        <w:rPr>
          <w:rFonts w:asciiTheme="minorHAnsi" w:eastAsiaTheme="minorEastAsia" w:hAnsiTheme="minorHAnsi" w:cstheme="minorBidi"/>
          <w:sz w:val="22"/>
          <w:szCs w:val="22"/>
        </w:rPr>
      </w:pPr>
      <w:r w:rsidRPr="00AE6739">
        <w:rPr>
          <w:snapToGrid w:val="0"/>
        </w:rPr>
        <w:t>A.8.23.3.1</w:t>
      </w:r>
      <w:r>
        <w:rPr>
          <w:rFonts w:asciiTheme="minorHAnsi" w:eastAsiaTheme="minorEastAsia" w:hAnsiTheme="minorHAnsi" w:cstheme="minorBidi"/>
          <w:sz w:val="22"/>
          <w:szCs w:val="22"/>
        </w:rPr>
        <w:tab/>
      </w:r>
      <w:r w:rsidRPr="00AE6739">
        <w:rPr>
          <w:snapToGrid w:val="0"/>
        </w:rPr>
        <w:t>Test Purpose and Environment</w:t>
      </w:r>
      <w:r>
        <w:tab/>
        <w:t>2755</w:t>
      </w:r>
    </w:p>
    <w:p w14:paraId="685A9770" w14:textId="77777777" w:rsidR="007059ED" w:rsidRDefault="007059ED">
      <w:pPr>
        <w:pStyle w:val="TOC4"/>
        <w:rPr>
          <w:rFonts w:asciiTheme="minorHAnsi" w:eastAsiaTheme="minorEastAsia" w:hAnsiTheme="minorHAnsi" w:cstheme="minorBidi"/>
          <w:sz w:val="22"/>
          <w:szCs w:val="22"/>
        </w:rPr>
      </w:pPr>
      <w:r w:rsidRPr="00AE6739">
        <w:rPr>
          <w:snapToGrid w:val="0"/>
        </w:rPr>
        <w:t>A.8.23.3.2</w:t>
      </w:r>
      <w:r>
        <w:rPr>
          <w:rFonts w:asciiTheme="minorHAnsi" w:eastAsiaTheme="minorEastAsia" w:hAnsiTheme="minorHAnsi" w:cstheme="minorBidi"/>
          <w:sz w:val="22"/>
          <w:szCs w:val="22"/>
        </w:rPr>
        <w:tab/>
      </w:r>
      <w:r w:rsidRPr="00AE6739">
        <w:rPr>
          <w:snapToGrid w:val="0"/>
        </w:rPr>
        <w:t>Test Requirements</w:t>
      </w:r>
      <w:r>
        <w:tab/>
        <w:t>2758</w:t>
      </w:r>
    </w:p>
    <w:p w14:paraId="7670870A" w14:textId="77777777" w:rsidR="007059ED" w:rsidRDefault="007059ED">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2758</w:t>
      </w:r>
    </w:p>
    <w:p w14:paraId="55F9854A" w14:textId="77777777" w:rsidR="007059ED" w:rsidRDefault="007059ED">
      <w:pPr>
        <w:pStyle w:val="TOC4"/>
        <w:rPr>
          <w:rFonts w:asciiTheme="minorHAnsi" w:eastAsiaTheme="minorEastAsia" w:hAnsiTheme="minorHAnsi" w:cstheme="minorBidi"/>
          <w:sz w:val="22"/>
          <w:szCs w:val="22"/>
        </w:rPr>
      </w:pPr>
      <w:r w:rsidRPr="00AE6739">
        <w:rPr>
          <w:snapToGrid w:val="0"/>
        </w:rPr>
        <w:t>A.8.23.4.1</w:t>
      </w:r>
      <w:r>
        <w:rPr>
          <w:rFonts w:asciiTheme="minorHAnsi" w:eastAsiaTheme="minorEastAsia" w:hAnsiTheme="minorHAnsi" w:cstheme="minorBidi"/>
          <w:sz w:val="22"/>
          <w:szCs w:val="22"/>
        </w:rPr>
        <w:tab/>
      </w:r>
      <w:r w:rsidRPr="00AE6739">
        <w:rPr>
          <w:snapToGrid w:val="0"/>
        </w:rPr>
        <w:t>Test Purpose and Environment</w:t>
      </w:r>
      <w:r>
        <w:tab/>
        <w:t>2758</w:t>
      </w:r>
    </w:p>
    <w:p w14:paraId="607B4F0F" w14:textId="77777777" w:rsidR="007059ED" w:rsidRDefault="007059ED">
      <w:pPr>
        <w:pStyle w:val="TOC4"/>
        <w:rPr>
          <w:rFonts w:asciiTheme="minorHAnsi" w:eastAsiaTheme="minorEastAsia" w:hAnsiTheme="minorHAnsi" w:cstheme="minorBidi"/>
          <w:sz w:val="22"/>
          <w:szCs w:val="22"/>
        </w:rPr>
      </w:pPr>
      <w:r w:rsidRPr="00AE6739">
        <w:rPr>
          <w:snapToGrid w:val="0"/>
        </w:rPr>
        <w:t>A.8.23.4.2</w:t>
      </w:r>
      <w:r>
        <w:rPr>
          <w:rFonts w:asciiTheme="minorHAnsi" w:eastAsiaTheme="minorEastAsia" w:hAnsiTheme="minorHAnsi" w:cstheme="minorBidi"/>
          <w:sz w:val="22"/>
          <w:szCs w:val="22"/>
        </w:rPr>
        <w:tab/>
      </w:r>
      <w:r w:rsidRPr="00AE6739">
        <w:rPr>
          <w:snapToGrid w:val="0"/>
        </w:rPr>
        <w:t>Test Requirements</w:t>
      </w:r>
      <w:r>
        <w:tab/>
        <w:t>2761</w:t>
      </w:r>
    </w:p>
    <w:p w14:paraId="7594D0DB" w14:textId="77777777" w:rsidR="007059ED" w:rsidRDefault="007059ED">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2761</w:t>
      </w:r>
    </w:p>
    <w:p w14:paraId="691D5CAA" w14:textId="77777777" w:rsidR="007059ED" w:rsidRDefault="007059ED">
      <w:pPr>
        <w:pStyle w:val="TOC4"/>
        <w:rPr>
          <w:rFonts w:asciiTheme="minorHAnsi" w:eastAsiaTheme="minorEastAsia" w:hAnsiTheme="minorHAnsi" w:cstheme="minorBidi"/>
          <w:sz w:val="22"/>
          <w:szCs w:val="22"/>
        </w:rPr>
      </w:pPr>
      <w:r w:rsidRPr="00AE6739">
        <w:rPr>
          <w:snapToGrid w:val="0"/>
        </w:rPr>
        <w:t>A.8.23.5.1</w:t>
      </w:r>
      <w:r>
        <w:rPr>
          <w:rFonts w:asciiTheme="minorHAnsi" w:eastAsiaTheme="minorEastAsia" w:hAnsiTheme="minorHAnsi" w:cstheme="minorBidi"/>
          <w:sz w:val="22"/>
          <w:szCs w:val="22"/>
        </w:rPr>
        <w:tab/>
      </w:r>
      <w:r w:rsidRPr="00AE6739">
        <w:rPr>
          <w:snapToGrid w:val="0"/>
        </w:rPr>
        <w:t>Test Purpose and Environment</w:t>
      </w:r>
      <w:r>
        <w:tab/>
        <w:t>2761</w:t>
      </w:r>
    </w:p>
    <w:p w14:paraId="2678D062" w14:textId="77777777" w:rsidR="007059ED" w:rsidRDefault="007059ED">
      <w:pPr>
        <w:pStyle w:val="TOC4"/>
        <w:rPr>
          <w:rFonts w:asciiTheme="minorHAnsi" w:eastAsiaTheme="minorEastAsia" w:hAnsiTheme="minorHAnsi" w:cstheme="minorBidi"/>
          <w:sz w:val="22"/>
          <w:szCs w:val="22"/>
        </w:rPr>
      </w:pPr>
      <w:r w:rsidRPr="00AE6739">
        <w:rPr>
          <w:snapToGrid w:val="0"/>
        </w:rPr>
        <w:t>A.8.23.5.2</w:t>
      </w:r>
      <w:r>
        <w:rPr>
          <w:rFonts w:asciiTheme="minorHAnsi" w:eastAsiaTheme="minorEastAsia" w:hAnsiTheme="minorHAnsi" w:cstheme="minorBidi"/>
          <w:sz w:val="22"/>
          <w:szCs w:val="22"/>
        </w:rPr>
        <w:tab/>
      </w:r>
      <w:r w:rsidRPr="00AE6739">
        <w:rPr>
          <w:snapToGrid w:val="0"/>
        </w:rPr>
        <w:t>Test Requirements</w:t>
      </w:r>
      <w:r>
        <w:tab/>
        <w:t>2764</w:t>
      </w:r>
    </w:p>
    <w:p w14:paraId="03DF054A" w14:textId="77777777" w:rsidR="007059ED" w:rsidRDefault="007059ED">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2764</w:t>
      </w:r>
    </w:p>
    <w:p w14:paraId="1DDA9884" w14:textId="77777777" w:rsidR="007059ED" w:rsidRDefault="007059ED">
      <w:pPr>
        <w:pStyle w:val="TOC4"/>
        <w:rPr>
          <w:rFonts w:asciiTheme="minorHAnsi" w:eastAsiaTheme="minorEastAsia" w:hAnsiTheme="minorHAnsi" w:cstheme="minorBidi"/>
          <w:sz w:val="22"/>
          <w:szCs w:val="22"/>
        </w:rPr>
      </w:pPr>
      <w:r w:rsidRPr="00AE6739">
        <w:rPr>
          <w:snapToGrid w:val="0"/>
        </w:rPr>
        <w:t>A.8.23.6.1</w:t>
      </w:r>
      <w:r>
        <w:rPr>
          <w:rFonts w:asciiTheme="minorHAnsi" w:eastAsiaTheme="minorEastAsia" w:hAnsiTheme="minorHAnsi" w:cstheme="minorBidi"/>
          <w:sz w:val="22"/>
          <w:szCs w:val="22"/>
        </w:rPr>
        <w:tab/>
      </w:r>
      <w:r w:rsidRPr="00AE6739">
        <w:rPr>
          <w:snapToGrid w:val="0"/>
        </w:rPr>
        <w:t>Test Purpose and Environment</w:t>
      </w:r>
      <w:r>
        <w:tab/>
        <w:t>2764</w:t>
      </w:r>
    </w:p>
    <w:p w14:paraId="6619AF02" w14:textId="77777777" w:rsidR="007059ED" w:rsidRDefault="007059ED">
      <w:pPr>
        <w:pStyle w:val="TOC4"/>
        <w:rPr>
          <w:rFonts w:asciiTheme="minorHAnsi" w:eastAsiaTheme="minorEastAsia" w:hAnsiTheme="minorHAnsi" w:cstheme="minorBidi"/>
          <w:sz w:val="22"/>
          <w:szCs w:val="22"/>
        </w:rPr>
      </w:pPr>
      <w:r w:rsidRPr="00AE6739">
        <w:rPr>
          <w:snapToGrid w:val="0"/>
        </w:rPr>
        <w:t>A.8.23.6.2</w:t>
      </w:r>
      <w:r>
        <w:rPr>
          <w:rFonts w:asciiTheme="minorHAnsi" w:eastAsiaTheme="minorEastAsia" w:hAnsiTheme="minorHAnsi" w:cstheme="minorBidi"/>
          <w:sz w:val="22"/>
          <w:szCs w:val="22"/>
        </w:rPr>
        <w:tab/>
      </w:r>
      <w:r w:rsidRPr="00AE6739">
        <w:rPr>
          <w:snapToGrid w:val="0"/>
        </w:rPr>
        <w:t>Test Requirements</w:t>
      </w:r>
      <w:r>
        <w:tab/>
        <w:t>2767</w:t>
      </w:r>
    </w:p>
    <w:p w14:paraId="025BBC44" w14:textId="77777777" w:rsidR="007059ED" w:rsidRDefault="007059ED">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2767</w:t>
      </w:r>
    </w:p>
    <w:p w14:paraId="14523CB2" w14:textId="77777777" w:rsidR="007059ED" w:rsidRDefault="007059ED">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2767</w:t>
      </w:r>
    </w:p>
    <w:p w14:paraId="31EF30CA" w14:textId="77777777" w:rsidR="007059ED" w:rsidRDefault="007059ED">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2769</w:t>
      </w:r>
    </w:p>
    <w:p w14:paraId="402F81BC" w14:textId="77777777" w:rsidR="007059ED" w:rsidRDefault="007059ED">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2770</w:t>
      </w:r>
    </w:p>
    <w:p w14:paraId="7990E6A8" w14:textId="77777777" w:rsidR="007059ED" w:rsidRDefault="007059ED">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2770</w:t>
      </w:r>
    </w:p>
    <w:p w14:paraId="46EDA14F" w14:textId="77777777" w:rsidR="007059ED" w:rsidRDefault="007059ED">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2772</w:t>
      </w:r>
    </w:p>
    <w:p w14:paraId="25522B4B" w14:textId="77777777" w:rsidR="007059ED" w:rsidRDefault="007059ED">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2773</w:t>
      </w:r>
    </w:p>
    <w:p w14:paraId="5C539CAF" w14:textId="77777777" w:rsidR="007059ED" w:rsidRDefault="007059ED">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2773</w:t>
      </w:r>
    </w:p>
    <w:p w14:paraId="0EAEC782" w14:textId="77777777" w:rsidR="007059ED" w:rsidRDefault="007059ED">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2776</w:t>
      </w:r>
    </w:p>
    <w:p w14:paraId="62288936" w14:textId="77777777" w:rsidR="007059ED" w:rsidRDefault="007059ED">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2776</w:t>
      </w:r>
    </w:p>
    <w:p w14:paraId="4824C54B" w14:textId="77777777" w:rsidR="007059ED" w:rsidRDefault="007059ED">
      <w:pPr>
        <w:pStyle w:val="TOC4"/>
        <w:rPr>
          <w:rFonts w:asciiTheme="minorHAnsi" w:eastAsiaTheme="minorEastAsia" w:hAnsiTheme="minorHAnsi" w:cstheme="minorBidi"/>
          <w:sz w:val="22"/>
          <w:szCs w:val="22"/>
        </w:rPr>
      </w:pPr>
      <w:r w:rsidRPr="00AE6739">
        <w:rPr>
          <w:snapToGrid w:val="0"/>
        </w:rPr>
        <w:t>A.8.23.10.1</w:t>
      </w:r>
      <w:r>
        <w:rPr>
          <w:rFonts w:asciiTheme="minorHAnsi" w:eastAsiaTheme="minorEastAsia" w:hAnsiTheme="minorHAnsi" w:cstheme="minorBidi"/>
          <w:sz w:val="22"/>
          <w:szCs w:val="22"/>
        </w:rPr>
        <w:tab/>
      </w:r>
      <w:r w:rsidRPr="00AE6739">
        <w:rPr>
          <w:snapToGrid w:val="0"/>
        </w:rPr>
        <w:t>Test Purpose and Environment</w:t>
      </w:r>
      <w:r>
        <w:tab/>
        <w:t>2776</w:t>
      </w:r>
    </w:p>
    <w:p w14:paraId="45B19E92" w14:textId="77777777" w:rsidR="007059ED" w:rsidRDefault="007059ED">
      <w:pPr>
        <w:pStyle w:val="TOC4"/>
        <w:rPr>
          <w:rFonts w:asciiTheme="minorHAnsi" w:eastAsiaTheme="minorEastAsia" w:hAnsiTheme="minorHAnsi" w:cstheme="minorBidi"/>
          <w:sz w:val="22"/>
          <w:szCs w:val="22"/>
        </w:rPr>
      </w:pPr>
      <w:r w:rsidRPr="00AE6739">
        <w:rPr>
          <w:snapToGrid w:val="0"/>
        </w:rPr>
        <w:t>A.8.23.10.2</w:t>
      </w:r>
      <w:r>
        <w:rPr>
          <w:rFonts w:asciiTheme="minorHAnsi" w:eastAsiaTheme="minorEastAsia" w:hAnsiTheme="minorHAnsi" w:cstheme="minorBidi"/>
          <w:sz w:val="22"/>
          <w:szCs w:val="22"/>
        </w:rPr>
        <w:tab/>
      </w:r>
      <w:r w:rsidRPr="00AE6739">
        <w:rPr>
          <w:snapToGrid w:val="0"/>
        </w:rPr>
        <w:t>Test Requirements</w:t>
      </w:r>
      <w:r>
        <w:tab/>
        <w:t>2779</w:t>
      </w:r>
    </w:p>
    <w:p w14:paraId="4A1D1617" w14:textId="77777777" w:rsidR="007059ED" w:rsidRDefault="007059ED">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2779</w:t>
      </w:r>
    </w:p>
    <w:p w14:paraId="58E53C08" w14:textId="77777777" w:rsidR="007059ED" w:rsidRDefault="007059ED">
      <w:pPr>
        <w:pStyle w:val="TOC4"/>
        <w:rPr>
          <w:rFonts w:asciiTheme="minorHAnsi" w:eastAsiaTheme="minorEastAsia" w:hAnsiTheme="minorHAnsi" w:cstheme="minorBidi"/>
          <w:sz w:val="22"/>
          <w:szCs w:val="22"/>
        </w:rPr>
      </w:pPr>
      <w:r w:rsidRPr="00AE6739">
        <w:rPr>
          <w:snapToGrid w:val="0"/>
        </w:rPr>
        <w:t>A.8.23.11.1</w:t>
      </w:r>
      <w:r>
        <w:rPr>
          <w:rFonts w:asciiTheme="minorHAnsi" w:eastAsiaTheme="minorEastAsia" w:hAnsiTheme="minorHAnsi" w:cstheme="minorBidi"/>
          <w:sz w:val="22"/>
          <w:szCs w:val="22"/>
        </w:rPr>
        <w:tab/>
      </w:r>
      <w:r w:rsidRPr="00AE6739">
        <w:rPr>
          <w:snapToGrid w:val="0"/>
        </w:rPr>
        <w:t>Test Purpose and Environment</w:t>
      </w:r>
      <w:r>
        <w:tab/>
        <w:t>2779</w:t>
      </w:r>
    </w:p>
    <w:p w14:paraId="6D3CEA47" w14:textId="77777777" w:rsidR="007059ED" w:rsidRDefault="007059ED">
      <w:pPr>
        <w:pStyle w:val="TOC4"/>
        <w:rPr>
          <w:rFonts w:asciiTheme="minorHAnsi" w:eastAsiaTheme="minorEastAsia" w:hAnsiTheme="minorHAnsi" w:cstheme="minorBidi"/>
          <w:sz w:val="22"/>
          <w:szCs w:val="22"/>
        </w:rPr>
      </w:pPr>
      <w:r w:rsidRPr="00AE6739">
        <w:rPr>
          <w:snapToGrid w:val="0"/>
        </w:rPr>
        <w:t>A.8.23.11.2</w:t>
      </w:r>
      <w:r>
        <w:rPr>
          <w:rFonts w:asciiTheme="minorHAnsi" w:eastAsiaTheme="minorEastAsia" w:hAnsiTheme="minorHAnsi" w:cstheme="minorBidi"/>
          <w:sz w:val="22"/>
          <w:szCs w:val="22"/>
        </w:rPr>
        <w:tab/>
      </w:r>
      <w:r w:rsidRPr="00AE6739">
        <w:rPr>
          <w:snapToGrid w:val="0"/>
        </w:rPr>
        <w:t>Test Requirements</w:t>
      </w:r>
      <w:r>
        <w:tab/>
        <w:t>2782</w:t>
      </w:r>
    </w:p>
    <w:p w14:paraId="54F48ACC" w14:textId="77777777" w:rsidR="007059ED" w:rsidRDefault="007059ED">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2782</w:t>
      </w:r>
    </w:p>
    <w:p w14:paraId="447D8841" w14:textId="77777777" w:rsidR="007059ED" w:rsidRDefault="007059ED">
      <w:pPr>
        <w:pStyle w:val="TOC4"/>
        <w:rPr>
          <w:rFonts w:asciiTheme="minorHAnsi" w:eastAsiaTheme="minorEastAsia" w:hAnsiTheme="minorHAnsi" w:cstheme="minorBidi"/>
          <w:sz w:val="22"/>
          <w:szCs w:val="22"/>
        </w:rPr>
      </w:pPr>
      <w:r w:rsidRPr="00AE6739">
        <w:rPr>
          <w:snapToGrid w:val="0"/>
        </w:rPr>
        <w:t>A.8.23.12.1</w:t>
      </w:r>
      <w:r>
        <w:rPr>
          <w:rFonts w:asciiTheme="minorHAnsi" w:eastAsiaTheme="minorEastAsia" w:hAnsiTheme="minorHAnsi" w:cstheme="minorBidi"/>
          <w:sz w:val="22"/>
          <w:szCs w:val="22"/>
        </w:rPr>
        <w:tab/>
      </w:r>
      <w:r w:rsidRPr="00AE6739">
        <w:rPr>
          <w:snapToGrid w:val="0"/>
        </w:rPr>
        <w:t>Test Purpose and Environment</w:t>
      </w:r>
      <w:r>
        <w:tab/>
        <w:t>2782</w:t>
      </w:r>
    </w:p>
    <w:p w14:paraId="1EE0FEC8" w14:textId="77777777" w:rsidR="007059ED" w:rsidRDefault="007059ED">
      <w:pPr>
        <w:pStyle w:val="TOC4"/>
        <w:rPr>
          <w:rFonts w:asciiTheme="minorHAnsi" w:eastAsiaTheme="minorEastAsia" w:hAnsiTheme="minorHAnsi" w:cstheme="minorBidi"/>
          <w:sz w:val="22"/>
          <w:szCs w:val="22"/>
        </w:rPr>
      </w:pPr>
      <w:r w:rsidRPr="00AE6739">
        <w:rPr>
          <w:snapToGrid w:val="0"/>
        </w:rPr>
        <w:t>A.8.23.12.2</w:t>
      </w:r>
      <w:r>
        <w:rPr>
          <w:rFonts w:asciiTheme="minorHAnsi" w:eastAsiaTheme="minorEastAsia" w:hAnsiTheme="minorHAnsi" w:cstheme="minorBidi"/>
          <w:sz w:val="22"/>
          <w:szCs w:val="22"/>
        </w:rPr>
        <w:tab/>
      </w:r>
      <w:r w:rsidRPr="00AE6739">
        <w:rPr>
          <w:snapToGrid w:val="0"/>
        </w:rPr>
        <w:t>Test Requirements</w:t>
      </w:r>
      <w:r>
        <w:tab/>
        <w:t>2785</w:t>
      </w:r>
    </w:p>
    <w:p w14:paraId="389AF7FA" w14:textId="77777777" w:rsidR="007059ED" w:rsidRDefault="007059ED">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2785</w:t>
      </w:r>
    </w:p>
    <w:p w14:paraId="2C2809F0" w14:textId="77777777" w:rsidR="007059ED" w:rsidRDefault="007059ED">
      <w:pPr>
        <w:pStyle w:val="TOC4"/>
        <w:rPr>
          <w:rFonts w:asciiTheme="minorHAnsi" w:eastAsiaTheme="minorEastAsia" w:hAnsiTheme="minorHAnsi" w:cstheme="minorBidi"/>
          <w:sz w:val="22"/>
          <w:szCs w:val="22"/>
        </w:rPr>
      </w:pPr>
      <w:r w:rsidRPr="00AE6739">
        <w:rPr>
          <w:snapToGrid w:val="0"/>
        </w:rPr>
        <w:t>A.8.23.13.1</w:t>
      </w:r>
      <w:r>
        <w:rPr>
          <w:rFonts w:asciiTheme="minorHAnsi" w:eastAsiaTheme="minorEastAsia" w:hAnsiTheme="minorHAnsi" w:cstheme="minorBidi"/>
          <w:sz w:val="22"/>
          <w:szCs w:val="22"/>
        </w:rPr>
        <w:tab/>
      </w:r>
      <w:r w:rsidRPr="00AE6739">
        <w:rPr>
          <w:snapToGrid w:val="0"/>
        </w:rPr>
        <w:t>Test Purpose and Environment</w:t>
      </w:r>
      <w:r>
        <w:tab/>
        <w:t>2785</w:t>
      </w:r>
    </w:p>
    <w:p w14:paraId="1712070B" w14:textId="77777777" w:rsidR="007059ED" w:rsidRDefault="007059ED">
      <w:pPr>
        <w:pStyle w:val="TOC4"/>
        <w:rPr>
          <w:rFonts w:asciiTheme="minorHAnsi" w:eastAsiaTheme="minorEastAsia" w:hAnsiTheme="minorHAnsi" w:cstheme="minorBidi"/>
          <w:sz w:val="22"/>
          <w:szCs w:val="22"/>
        </w:rPr>
      </w:pPr>
      <w:r w:rsidRPr="00AE6739">
        <w:rPr>
          <w:snapToGrid w:val="0"/>
        </w:rPr>
        <w:t>A.8.23.13.2</w:t>
      </w:r>
      <w:r>
        <w:rPr>
          <w:rFonts w:asciiTheme="minorHAnsi" w:eastAsiaTheme="minorEastAsia" w:hAnsiTheme="minorHAnsi" w:cstheme="minorBidi"/>
          <w:sz w:val="22"/>
          <w:szCs w:val="22"/>
        </w:rPr>
        <w:tab/>
      </w:r>
      <w:r w:rsidRPr="00AE6739">
        <w:rPr>
          <w:snapToGrid w:val="0"/>
        </w:rPr>
        <w:t>Test Requirements</w:t>
      </w:r>
      <w:r>
        <w:tab/>
        <w:t>2788</w:t>
      </w:r>
    </w:p>
    <w:p w14:paraId="29A4F615" w14:textId="77777777" w:rsidR="007059ED" w:rsidRDefault="007059ED">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2788</w:t>
      </w:r>
    </w:p>
    <w:p w14:paraId="3881493D" w14:textId="77777777" w:rsidR="007059ED" w:rsidRDefault="007059ED">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2788</w:t>
      </w:r>
    </w:p>
    <w:p w14:paraId="52E3792F" w14:textId="77777777" w:rsidR="007059ED" w:rsidRDefault="007059ED">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2791</w:t>
      </w:r>
    </w:p>
    <w:p w14:paraId="7BACD99C" w14:textId="77777777" w:rsidR="007059ED" w:rsidRDefault="007059ED">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2791</w:t>
      </w:r>
    </w:p>
    <w:p w14:paraId="31253833" w14:textId="77777777" w:rsidR="007059ED" w:rsidRDefault="007059ED">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2791</w:t>
      </w:r>
    </w:p>
    <w:p w14:paraId="7BE9C02F" w14:textId="77777777" w:rsidR="007059ED" w:rsidRDefault="007059ED">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2794</w:t>
      </w:r>
    </w:p>
    <w:p w14:paraId="517ECC1A" w14:textId="77777777" w:rsidR="007059ED" w:rsidRDefault="007059ED">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2794</w:t>
      </w:r>
    </w:p>
    <w:p w14:paraId="0868D332" w14:textId="77777777" w:rsidR="007059ED" w:rsidRDefault="007059ED">
      <w:pPr>
        <w:pStyle w:val="TOC4"/>
        <w:rPr>
          <w:rFonts w:asciiTheme="minorHAnsi" w:eastAsiaTheme="minorEastAsia" w:hAnsiTheme="minorHAnsi" w:cstheme="minorBidi"/>
          <w:sz w:val="22"/>
          <w:szCs w:val="22"/>
        </w:rPr>
      </w:pPr>
      <w:r w:rsidRPr="00AE6739">
        <w:rPr>
          <w:snapToGrid w:val="0"/>
        </w:rPr>
        <w:t>A.8.23.16.1</w:t>
      </w:r>
      <w:r>
        <w:rPr>
          <w:rFonts w:asciiTheme="minorHAnsi" w:eastAsiaTheme="minorEastAsia" w:hAnsiTheme="minorHAnsi" w:cstheme="minorBidi"/>
          <w:sz w:val="22"/>
          <w:szCs w:val="22"/>
        </w:rPr>
        <w:tab/>
      </w:r>
      <w:r w:rsidRPr="00AE6739">
        <w:rPr>
          <w:snapToGrid w:val="0"/>
        </w:rPr>
        <w:t>Test Purpose and Environment</w:t>
      </w:r>
      <w:r>
        <w:tab/>
        <w:t>2794</w:t>
      </w:r>
    </w:p>
    <w:p w14:paraId="387ADF29" w14:textId="77777777" w:rsidR="007059ED" w:rsidRDefault="007059ED">
      <w:pPr>
        <w:pStyle w:val="TOC4"/>
        <w:rPr>
          <w:rFonts w:asciiTheme="minorHAnsi" w:eastAsiaTheme="minorEastAsia" w:hAnsiTheme="minorHAnsi" w:cstheme="minorBidi"/>
          <w:sz w:val="22"/>
          <w:szCs w:val="22"/>
        </w:rPr>
      </w:pPr>
      <w:r w:rsidRPr="00AE6739">
        <w:rPr>
          <w:snapToGrid w:val="0"/>
        </w:rPr>
        <w:t>A.8.23.16.2</w:t>
      </w:r>
      <w:r>
        <w:rPr>
          <w:rFonts w:asciiTheme="minorHAnsi" w:eastAsiaTheme="minorEastAsia" w:hAnsiTheme="minorHAnsi" w:cstheme="minorBidi"/>
          <w:sz w:val="22"/>
          <w:szCs w:val="22"/>
        </w:rPr>
        <w:tab/>
      </w:r>
      <w:r w:rsidRPr="00AE6739">
        <w:rPr>
          <w:snapToGrid w:val="0"/>
        </w:rPr>
        <w:t>Test Requirements</w:t>
      </w:r>
      <w:r>
        <w:tab/>
        <w:t>2795</w:t>
      </w:r>
    </w:p>
    <w:p w14:paraId="5CCFF1FF" w14:textId="77777777" w:rsidR="007059ED" w:rsidRDefault="007059ED">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2796</w:t>
      </w:r>
    </w:p>
    <w:p w14:paraId="3083B621" w14:textId="77777777" w:rsidR="007059ED" w:rsidRDefault="007059ED">
      <w:pPr>
        <w:pStyle w:val="TOC4"/>
        <w:rPr>
          <w:rFonts w:asciiTheme="minorHAnsi" w:eastAsiaTheme="minorEastAsia" w:hAnsiTheme="minorHAnsi" w:cstheme="minorBidi"/>
          <w:sz w:val="22"/>
          <w:szCs w:val="22"/>
        </w:rPr>
      </w:pPr>
      <w:r w:rsidRPr="00AE6739">
        <w:rPr>
          <w:snapToGrid w:val="0"/>
        </w:rPr>
        <w:t>A.8.23.17.1</w:t>
      </w:r>
      <w:r>
        <w:rPr>
          <w:rFonts w:asciiTheme="minorHAnsi" w:eastAsiaTheme="minorEastAsia" w:hAnsiTheme="minorHAnsi" w:cstheme="minorBidi"/>
          <w:sz w:val="22"/>
          <w:szCs w:val="22"/>
        </w:rPr>
        <w:tab/>
      </w:r>
      <w:r w:rsidRPr="00AE6739">
        <w:rPr>
          <w:snapToGrid w:val="0"/>
        </w:rPr>
        <w:t>Test Purpose and Environment</w:t>
      </w:r>
      <w:r>
        <w:tab/>
        <w:t>2796</w:t>
      </w:r>
    </w:p>
    <w:p w14:paraId="47EED872" w14:textId="77777777" w:rsidR="007059ED" w:rsidRDefault="007059ED">
      <w:pPr>
        <w:pStyle w:val="TOC4"/>
        <w:rPr>
          <w:rFonts w:asciiTheme="minorHAnsi" w:eastAsiaTheme="minorEastAsia" w:hAnsiTheme="minorHAnsi" w:cstheme="minorBidi"/>
          <w:sz w:val="22"/>
          <w:szCs w:val="22"/>
        </w:rPr>
      </w:pPr>
      <w:r w:rsidRPr="00AE6739">
        <w:rPr>
          <w:snapToGrid w:val="0"/>
        </w:rPr>
        <w:t>A.8.23.17.2</w:t>
      </w:r>
      <w:r>
        <w:rPr>
          <w:rFonts w:asciiTheme="minorHAnsi" w:eastAsiaTheme="minorEastAsia" w:hAnsiTheme="minorHAnsi" w:cstheme="minorBidi"/>
          <w:sz w:val="22"/>
          <w:szCs w:val="22"/>
        </w:rPr>
        <w:tab/>
      </w:r>
      <w:r w:rsidRPr="00AE6739">
        <w:rPr>
          <w:snapToGrid w:val="0"/>
        </w:rPr>
        <w:t>Test Requirements</w:t>
      </w:r>
      <w:r>
        <w:tab/>
        <w:t>2798</w:t>
      </w:r>
    </w:p>
    <w:p w14:paraId="30F259B1" w14:textId="77777777" w:rsidR="007059ED" w:rsidRDefault="007059ED">
      <w:pPr>
        <w:pStyle w:val="TOC3"/>
        <w:rPr>
          <w:rFonts w:asciiTheme="minorHAnsi" w:eastAsiaTheme="minorEastAsia" w:hAnsiTheme="minorHAnsi" w:cstheme="minorBidi"/>
          <w:sz w:val="22"/>
          <w:szCs w:val="22"/>
        </w:rPr>
      </w:pPr>
      <w:r w:rsidRPr="00AE6739">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2798</w:t>
      </w:r>
    </w:p>
    <w:p w14:paraId="5C67B1B1" w14:textId="77777777" w:rsidR="007059ED" w:rsidRDefault="007059ED">
      <w:pPr>
        <w:pStyle w:val="TOC4"/>
        <w:rPr>
          <w:rFonts w:asciiTheme="minorHAnsi" w:eastAsiaTheme="minorEastAsia" w:hAnsiTheme="minorHAnsi" w:cstheme="minorBidi"/>
          <w:sz w:val="22"/>
          <w:szCs w:val="22"/>
        </w:rPr>
      </w:pPr>
      <w:r w:rsidRPr="00AE6739">
        <w:rPr>
          <w:snapToGrid w:val="0"/>
        </w:rPr>
        <w:t>A.8.23.18.1</w:t>
      </w:r>
      <w:r>
        <w:rPr>
          <w:rFonts w:asciiTheme="minorHAnsi" w:eastAsiaTheme="minorEastAsia" w:hAnsiTheme="minorHAnsi" w:cstheme="minorBidi"/>
          <w:sz w:val="22"/>
          <w:szCs w:val="22"/>
        </w:rPr>
        <w:tab/>
      </w:r>
      <w:r w:rsidRPr="00AE6739">
        <w:rPr>
          <w:snapToGrid w:val="0"/>
        </w:rPr>
        <w:t>Test Purpose and Environment</w:t>
      </w:r>
      <w:r>
        <w:tab/>
        <w:t>2798</w:t>
      </w:r>
    </w:p>
    <w:p w14:paraId="1118BDB4" w14:textId="77777777" w:rsidR="007059ED" w:rsidRDefault="007059ED">
      <w:pPr>
        <w:pStyle w:val="TOC4"/>
        <w:rPr>
          <w:rFonts w:asciiTheme="minorHAnsi" w:eastAsiaTheme="minorEastAsia" w:hAnsiTheme="minorHAnsi" w:cstheme="minorBidi"/>
          <w:sz w:val="22"/>
          <w:szCs w:val="22"/>
        </w:rPr>
      </w:pPr>
      <w:r w:rsidRPr="00AE6739">
        <w:rPr>
          <w:snapToGrid w:val="0"/>
        </w:rPr>
        <w:t>A.8.23.18.2</w:t>
      </w:r>
      <w:r>
        <w:rPr>
          <w:rFonts w:asciiTheme="minorHAnsi" w:eastAsiaTheme="minorEastAsia" w:hAnsiTheme="minorHAnsi" w:cstheme="minorBidi"/>
          <w:sz w:val="22"/>
          <w:szCs w:val="22"/>
        </w:rPr>
        <w:tab/>
      </w:r>
      <w:r w:rsidRPr="00AE6739">
        <w:rPr>
          <w:snapToGrid w:val="0"/>
        </w:rPr>
        <w:t>Test Requirements</w:t>
      </w:r>
      <w:r>
        <w:tab/>
        <w:t>2799</w:t>
      </w:r>
    </w:p>
    <w:p w14:paraId="7D32532A" w14:textId="77777777" w:rsidR="007059ED" w:rsidRDefault="007059ED">
      <w:pPr>
        <w:pStyle w:val="TOC3"/>
        <w:rPr>
          <w:rFonts w:asciiTheme="minorHAnsi" w:eastAsiaTheme="minorEastAsia" w:hAnsiTheme="minorHAnsi" w:cstheme="minorBidi"/>
          <w:sz w:val="22"/>
          <w:szCs w:val="22"/>
        </w:rPr>
      </w:pPr>
      <w:r w:rsidRPr="00AE6739">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2800</w:t>
      </w:r>
    </w:p>
    <w:p w14:paraId="0EAD7BFB" w14:textId="77777777" w:rsidR="007059ED" w:rsidRDefault="007059ED">
      <w:pPr>
        <w:pStyle w:val="TOC4"/>
        <w:rPr>
          <w:rFonts w:asciiTheme="minorHAnsi" w:eastAsiaTheme="minorEastAsia" w:hAnsiTheme="minorHAnsi" w:cstheme="minorBidi"/>
          <w:sz w:val="22"/>
          <w:szCs w:val="22"/>
        </w:rPr>
      </w:pPr>
      <w:r w:rsidRPr="00AE6739">
        <w:rPr>
          <w:snapToGrid w:val="0"/>
        </w:rPr>
        <w:t>A.8.23.19.1</w:t>
      </w:r>
      <w:r>
        <w:rPr>
          <w:rFonts w:asciiTheme="minorHAnsi" w:eastAsiaTheme="minorEastAsia" w:hAnsiTheme="minorHAnsi" w:cstheme="minorBidi"/>
          <w:sz w:val="22"/>
          <w:szCs w:val="22"/>
        </w:rPr>
        <w:tab/>
      </w:r>
      <w:r w:rsidRPr="00AE6739">
        <w:rPr>
          <w:snapToGrid w:val="0"/>
        </w:rPr>
        <w:t>Test Purpose and Environment</w:t>
      </w:r>
      <w:r>
        <w:tab/>
        <w:t>2800</w:t>
      </w:r>
    </w:p>
    <w:p w14:paraId="3079FA44" w14:textId="77777777" w:rsidR="007059ED" w:rsidRDefault="007059ED">
      <w:pPr>
        <w:pStyle w:val="TOC4"/>
        <w:rPr>
          <w:rFonts w:asciiTheme="minorHAnsi" w:eastAsiaTheme="minorEastAsia" w:hAnsiTheme="minorHAnsi" w:cstheme="minorBidi"/>
          <w:sz w:val="22"/>
          <w:szCs w:val="22"/>
        </w:rPr>
      </w:pPr>
      <w:r w:rsidRPr="00AE6739">
        <w:rPr>
          <w:snapToGrid w:val="0"/>
        </w:rPr>
        <w:t>A.8.23.19.2</w:t>
      </w:r>
      <w:r>
        <w:rPr>
          <w:rFonts w:asciiTheme="minorHAnsi" w:eastAsiaTheme="minorEastAsia" w:hAnsiTheme="minorHAnsi" w:cstheme="minorBidi"/>
          <w:sz w:val="22"/>
          <w:szCs w:val="22"/>
        </w:rPr>
        <w:tab/>
      </w:r>
      <w:r w:rsidRPr="00AE6739">
        <w:rPr>
          <w:snapToGrid w:val="0"/>
        </w:rPr>
        <w:t>Test Requirements</w:t>
      </w:r>
      <w:r>
        <w:tab/>
        <w:t>2801</w:t>
      </w:r>
    </w:p>
    <w:p w14:paraId="5282D161" w14:textId="77777777" w:rsidR="007059ED" w:rsidRDefault="007059ED">
      <w:pPr>
        <w:pStyle w:val="TOC3"/>
        <w:rPr>
          <w:rFonts w:asciiTheme="minorHAnsi" w:eastAsiaTheme="minorEastAsia" w:hAnsiTheme="minorHAnsi" w:cstheme="minorBidi"/>
          <w:sz w:val="22"/>
          <w:szCs w:val="22"/>
        </w:rPr>
      </w:pPr>
      <w:r w:rsidRPr="00AE6739">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2802</w:t>
      </w:r>
    </w:p>
    <w:p w14:paraId="7FA7456F" w14:textId="77777777" w:rsidR="007059ED" w:rsidRDefault="007059ED">
      <w:pPr>
        <w:pStyle w:val="TOC4"/>
        <w:rPr>
          <w:rFonts w:asciiTheme="minorHAnsi" w:eastAsiaTheme="minorEastAsia" w:hAnsiTheme="minorHAnsi" w:cstheme="minorBidi"/>
          <w:sz w:val="22"/>
          <w:szCs w:val="22"/>
        </w:rPr>
      </w:pPr>
      <w:r w:rsidRPr="00AE6739">
        <w:rPr>
          <w:snapToGrid w:val="0"/>
        </w:rPr>
        <w:t>A.8.23.20.1</w:t>
      </w:r>
      <w:r>
        <w:rPr>
          <w:rFonts w:asciiTheme="minorHAnsi" w:eastAsiaTheme="minorEastAsia" w:hAnsiTheme="minorHAnsi" w:cstheme="minorBidi"/>
          <w:sz w:val="22"/>
          <w:szCs w:val="22"/>
        </w:rPr>
        <w:tab/>
      </w:r>
      <w:r w:rsidRPr="00AE6739">
        <w:rPr>
          <w:snapToGrid w:val="0"/>
        </w:rPr>
        <w:t>Test Purpose and Environment</w:t>
      </w:r>
      <w:r>
        <w:tab/>
        <w:t>2802</w:t>
      </w:r>
    </w:p>
    <w:p w14:paraId="4F1FB34D" w14:textId="77777777" w:rsidR="007059ED" w:rsidRDefault="007059ED">
      <w:pPr>
        <w:pStyle w:val="TOC4"/>
        <w:rPr>
          <w:rFonts w:asciiTheme="minorHAnsi" w:eastAsiaTheme="minorEastAsia" w:hAnsiTheme="minorHAnsi" w:cstheme="minorBidi"/>
          <w:sz w:val="22"/>
          <w:szCs w:val="22"/>
        </w:rPr>
      </w:pPr>
      <w:r w:rsidRPr="00AE6739">
        <w:rPr>
          <w:snapToGrid w:val="0"/>
        </w:rPr>
        <w:t>A.8.23.20.2</w:t>
      </w:r>
      <w:r>
        <w:rPr>
          <w:rFonts w:asciiTheme="minorHAnsi" w:eastAsiaTheme="minorEastAsia" w:hAnsiTheme="minorHAnsi" w:cstheme="minorBidi"/>
          <w:sz w:val="22"/>
          <w:szCs w:val="22"/>
        </w:rPr>
        <w:tab/>
      </w:r>
      <w:r w:rsidRPr="00AE6739">
        <w:rPr>
          <w:snapToGrid w:val="0"/>
        </w:rPr>
        <w:t>Test Requirements</w:t>
      </w:r>
      <w:r>
        <w:tab/>
        <w:t>2803</w:t>
      </w:r>
    </w:p>
    <w:p w14:paraId="0E2E741B" w14:textId="77777777" w:rsidR="007059ED" w:rsidRDefault="007059ED">
      <w:pPr>
        <w:pStyle w:val="TOC3"/>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2804</w:t>
      </w:r>
    </w:p>
    <w:p w14:paraId="2728EF33" w14:textId="77777777" w:rsidR="007059ED" w:rsidRDefault="007059ED">
      <w:pPr>
        <w:pStyle w:val="TOC4"/>
        <w:rPr>
          <w:rFonts w:asciiTheme="minorHAnsi" w:eastAsiaTheme="minorEastAsia" w:hAnsiTheme="minorHAnsi" w:cstheme="minorBidi"/>
          <w:sz w:val="22"/>
          <w:szCs w:val="22"/>
        </w:rPr>
      </w:pPr>
      <w:r w:rsidRPr="00AE6739">
        <w:rPr>
          <w:snapToGrid w:val="0"/>
        </w:rPr>
        <w:t>A.8.23.21.1</w:t>
      </w:r>
      <w:r>
        <w:rPr>
          <w:rFonts w:asciiTheme="minorHAnsi" w:eastAsiaTheme="minorEastAsia" w:hAnsiTheme="minorHAnsi" w:cstheme="minorBidi"/>
          <w:sz w:val="22"/>
          <w:szCs w:val="22"/>
        </w:rPr>
        <w:tab/>
      </w:r>
      <w:r w:rsidRPr="00AE6739">
        <w:rPr>
          <w:snapToGrid w:val="0"/>
        </w:rPr>
        <w:t>Test Purpose and Environment</w:t>
      </w:r>
      <w:r>
        <w:tab/>
        <w:t>2804</w:t>
      </w:r>
    </w:p>
    <w:p w14:paraId="686D44A0" w14:textId="77777777" w:rsidR="007059ED" w:rsidRDefault="007059ED">
      <w:pPr>
        <w:pStyle w:val="TOC4"/>
        <w:rPr>
          <w:rFonts w:asciiTheme="minorHAnsi" w:eastAsiaTheme="minorEastAsia" w:hAnsiTheme="minorHAnsi" w:cstheme="minorBidi"/>
          <w:sz w:val="22"/>
          <w:szCs w:val="22"/>
        </w:rPr>
      </w:pPr>
      <w:r w:rsidRPr="00AE6739">
        <w:rPr>
          <w:rFonts w:cs="v4.2.0"/>
        </w:rPr>
        <w:t>A.8.23.21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2805</w:t>
      </w:r>
    </w:p>
    <w:p w14:paraId="42EEAACE"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2806</w:t>
      </w:r>
    </w:p>
    <w:p w14:paraId="591B8444" w14:textId="77777777" w:rsidR="007059ED" w:rsidRDefault="007059ED">
      <w:pPr>
        <w:pStyle w:val="TOC4"/>
        <w:rPr>
          <w:rFonts w:asciiTheme="minorHAnsi" w:eastAsiaTheme="minorEastAsia" w:hAnsiTheme="minorHAnsi" w:cstheme="minorBidi"/>
          <w:sz w:val="22"/>
          <w:szCs w:val="22"/>
        </w:rPr>
      </w:pPr>
      <w:r w:rsidRPr="00AE6739">
        <w:rPr>
          <w:snapToGrid w:val="0"/>
        </w:rPr>
        <w:t>A.8.23.22.1</w:t>
      </w:r>
      <w:r>
        <w:rPr>
          <w:rFonts w:asciiTheme="minorHAnsi" w:eastAsiaTheme="minorEastAsia" w:hAnsiTheme="minorHAnsi" w:cstheme="minorBidi"/>
          <w:sz w:val="22"/>
          <w:szCs w:val="22"/>
        </w:rPr>
        <w:tab/>
      </w:r>
      <w:r w:rsidRPr="00AE6739">
        <w:rPr>
          <w:snapToGrid w:val="0"/>
        </w:rPr>
        <w:t>Test Purpose and Environment</w:t>
      </w:r>
      <w:r>
        <w:tab/>
        <w:t>2806</w:t>
      </w:r>
    </w:p>
    <w:p w14:paraId="0FADFFF8" w14:textId="77777777" w:rsidR="007059ED" w:rsidRDefault="007059ED">
      <w:pPr>
        <w:pStyle w:val="TOC4"/>
        <w:rPr>
          <w:rFonts w:asciiTheme="minorHAnsi" w:eastAsiaTheme="minorEastAsia" w:hAnsiTheme="minorHAnsi" w:cstheme="minorBidi"/>
          <w:sz w:val="22"/>
          <w:szCs w:val="22"/>
        </w:rPr>
      </w:pPr>
      <w:r w:rsidRPr="00AE6739">
        <w:rPr>
          <w:rFonts w:cs="v4.2.0"/>
        </w:rPr>
        <w:t>A.8.23.22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2807</w:t>
      </w:r>
    </w:p>
    <w:p w14:paraId="214189B7" w14:textId="77777777" w:rsidR="007059ED" w:rsidRDefault="007059ED">
      <w:pPr>
        <w:pStyle w:val="TOC3"/>
        <w:rPr>
          <w:rFonts w:asciiTheme="minorHAnsi" w:eastAsiaTheme="minorEastAsia" w:hAnsiTheme="minorHAnsi" w:cstheme="minorBidi"/>
          <w:sz w:val="22"/>
          <w:szCs w:val="22"/>
        </w:rPr>
      </w:pPr>
      <w:r w:rsidRPr="00AE6739">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2808</w:t>
      </w:r>
    </w:p>
    <w:p w14:paraId="6A4CE2EE" w14:textId="77777777" w:rsidR="007059ED" w:rsidRDefault="007059ED">
      <w:pPr>
        <w:pStyle w:val="TOC4"/>
        <w:rPr>
          <w:rFonts w:asciiTheme="minorHAnsi" w:eastAsiaTheme="minorEastAsia" w:hAnsiTheme="minorHAnsi" w:cstheme="minorBidi"/>
          <w:sz w:val="22"/>
          <w:szCs w:val="22"/>
        </w:rPr>
      </w:pPr>
      <w:r w:rsidRPr="00AE6739">
        <w:rPr>
          <w:snapToGrid w:val="0"/>
        </w:rPr>
        <w:t>A.8.23.23.1</w:t>
      </w:r>
      <w:r>
        <w:rPr>
          <w:rFonts w:asciiTheme="minorHAnsi" w:eastAsiaTheme="minorEastAsia" w:hAnsiTheme="minorHAnsi" w:cstheme="minorBidi"/>
          <w:sz w:val="22"/>
          <w:szCs w:val="22"/>
        </w:rPr>
        <w:tab/>
      </w:r>
      <w:r w:rsidRPr="00AE6739">
        <w:rPr>
          <w:snapToGrid w:val="0"/>
        </w:rPr>
        <w:t>Test Purpose and Environment</w:t>
      </w:r>
      <w:r>
        <w:tab/>
        <w:t>2808</w:t>
      </w:r>
    </w:p>
    <w:p w14:paraId="22AAC02B" w14:textId="77777777" w:rsidR="007059ED" w:rsidRDefault="007059ED">
      <w:pPr>
        <w:pStyle w:val="TOC4"/>
        <w:rPr>
          <w:rFonts w:asciiTheme="minorHAnsi" w:eastAsiaTheme="minorEastAsia" w:hAnsiTheme="minorHAnsi" w:cstheme="minorBidi"/>
          <w:sz w:val="22"/>
          <w:szCs w:val="22"/>
        </w:rPr>
      </w:pPr>
      <w:r w:rsidRPr="00AE6739">
        <w:rPr>
          <w:snapToGrid w:val="0"/>
        </w:rPr>
        <w:t>A.8.23.23.2</w:t>
      </w:r>
      <w:r>
        <w:rPr>
          <w:rFonts w:asciiTheme="minorHAnsi" w:eastAsiaTheme="minorEastAsia" w:hAnsiTheme="minorHAnsi" w:cstheme="minorBidi"/>
          <w:sz w:val="22"/>
          <w:szCs w:val="22"/>
        </w:rPr>
        <w:tab/>
      </w:r>
      <w:r w:rsidRPr="00AE6739">
        <w:rPr>
          <w:snapToGrid w:val="0"/>
        </w:rPr>
        <w:t>Test Requirements</w:t>
      </w:r>
      <w:r>
        <w:tab/>
        <w:t>2809</w:t>
      </w:r>
    </w:p>
    <w:p w14:paraId="0B9B0731" w14:textId="77777777" w:rsidR="007059ED" w:rsidRDefault="007059ED">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2810</w:t>
      </w:r>
    </w:p>
    <w:p w14:paraId="556FA6E9" w14:textId="77777777" w:rsidR="007059ED" w:rsidRDefault="007059ED">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2810</w:t>
      </w:r>
    </w:p>
    <w:p w14:paraId="376316C1" w14:textId="77777777" w:rsidR="007059ED" w:rsidRDefault="007059ED">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2812</w:t>
      </w:r>
    </w:p>
    <w:p w14:paraId="6F6CC958" w14:textId="77777777" w:rsidR="007059ED" w:rsidRDefault="007059ED">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2813</w:t>
      </w:r>
    </w:p>
    <w:p w14:paraId="3B753000" w14:textId="77777777" w:rsidR="007059ED" w:rsidRDefault="007059ED">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2813</w:t>
      </w:r>
    </w:p>
    <w:p w14:paraId="19BF53BB" w14:textId="77777777" w:rsidR="007059ED" w:rsidRDefault="007059ED">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2815</w:t>
      </w:r>
    </w:p>
    <w:p w14:paraId="5BFBFDB4" w14:textId="77777777" w:rsidR="007059ED" w:rsidRDefault="007059ED">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2816</w:t>
      </w:r>
    </w:p>
    <w:p w14:paraId="6D40DB3F" w14:textId="77777777" w:rsidR="007059ED" w:rsidRDefault="007059ED">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2816</w:t>
      </w:r>
    </w:p>
    <w:p w14:paraId="6C27FF90" w14:textId="77777777" w:rsidR="007059ED" w:rsidRDefault="007059ED">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2818</w:t>
      </w:r>
    </w:p>
    <w:p w14:paraId="558424EE" w14:textId="77777777" w:rsidR="007059ED" w:rsidRDefault="007059ED">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2819</w:t>
      </w:r>
    </w:p>
    <w:p w14:paraId="4989B4C6" w14:textId="77777777" w:rsidR="007059ED" w:rsidRDefault="007059ED">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2819</w:t>
      </w:r>
    </w:p>
    <w:p w14:paraId="42E8E280" w14:textId="77777777" w:rsidR="007059ED" w:rsidRDefault="007059ED">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2822</w:t>
      </w:r>
    </w:p>
    <w:p w14:paraId="7B4628C8" w14:textId="77777777" w:rsidR="007059ED" w:rsidRDefault="007059ED">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2822</w:t>
      </w:r>
    </w:p>
    <w:p w14:paraId="4D976A28" w14:textId="77777777" w:rsidR="007059ED" w:rsidRDefault="007059ED">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2822</w:t>
      </w:r>
    </w:p>
    <w:p w14:paraId="44D050C8" w14:textId="77777777" w:rsidR="007059ED" w:rsidRDefault="007059ED">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2826</w:t>
      </w:r>
    </w:p>
    <w:p w14:paraId="06B7D0BE" w14:textId="77777777" w:rsidR="007059ED" w:rsidRDefault="007059ED">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2826</w:t>
      </w:r>
    </w:p>
    <w:p w14:paraId="54CFB275" w14:textId="77777777" w:rsidR="007059ED" w:rsidRDefault="007059ED">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2826</w:t>
      </w:r>
    </w:p>
    <w:p w14:paraId="3EFE1D80" w14:textId="77777777" w:rsidR="007059ED" w:rsidRDefault="007059ED">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2830</w:t>
      </w:r>
    </w:p>
    <w:p w14:paraId="35BEA007" w14:textId="77777777" w:rsidR="007059ED" w:rsidRDefault="007059ED">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2830</w:t>
      </w:r>
    </w:p>
    <w:p w14:paraId="6D0DEEED" w14:textId="77777777" w:rsidR="007059ED" w:rsidRDefault="007059ED">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2830</w:t>
      </w:r>
    </w:p>
    <w:p w14:paraId="4A93F7C1" w14:textId="77777777" w:rsidR="007059ED" w:rsidRDefault="007059ED">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2830</w:t>
      </w:r>
    </w:p>
    <w:p w14:paraId="2994721E" w14:textId="77777777" w:rsidR="007059ED" w:rsidRDefault="007059ED">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2831</w:t>
      </w:r>
    </w:p>
    <w:p w14:paraId="3EEABBEB" w14:textId="77777777" w:rsidR="007059ED" w:rsidRDefault="007059ED">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2832</w:t>
      </w:r>
    </w:p>
    <w:p w14:paraId="4E380A1A" w14:textId="77777777" w:rsidR="007059ED" w:rsidRDefault="007059ED">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2832</w:t>
      </w:r>
    </w:p>
    <w:p w14:paraId="56E85838" w14:textId="77777777" w:rsidR="007059ED" w:rsidRDefault="007059ED">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2833</w:t>
      </w:r>
    </w:p>
    <w:p w14:paraId="2A8D2ED7" w14:textId="77777777" w:rsidR="007059ED" w:rsidRDefault="007059ED">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2833</w:t>
      </w:r>
    </w:p>
    <w:p w14:paraId="054AC76D" w14:textId="77777777" w:rsidR="007059ED" w:rsidRDefault="007059ED">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2834</w:t>
      </w:r>
    </w:p>
    <w:p w14:paraId="20D1417E" w14:textId="77777777" w:rsidR="007059ED" w:rsidRDefault="007059ED">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2835</w:t>
      </w:r>
    </w:p>
    <w:p w14:paraId="16CA4EA6" w14:textId="77777777" w:rsidR="007059ED" w:rsidRDefault="007059ED">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2836</w:t>
      </w:r>
    </w:p>
    <w:p w14:paraId="6A3801E8" w14:textId="77777777" w:rsidR="007059ED" w:rsidRDefault="007059ED">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2836</w:t>
      </w:r>
    </w:p>
    <w:p w14:paraId="01AE05B0" w14:textId="77777777" w:rsidR="007059ED" w:rsidRDefault="007059ED">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2836</w:t>
      </w:r>
    </w:p>
    <w:p w14:paraId="0C1CF3B4"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A.8.25.1.2</w:t>
      </w:r>
      <w:r>
        <w:rPr>
          <w:rFonts w:asciiTheme="minorHAnsi" w:eastAsiaTheme="minorEastAsia" w:hAnsiTheme="minorHAnsi" w:cstheme="minorBidi"/>
          <w:sz w:val="22"/>
          <w:szCs w:val="22"/>
        </w:rPr>
        <w:tab/>
      </w:r>
      <w:r w:rsidRPr="00AE6739">
        <w:rPr>
          <w:rFonts w:eastAsia="SimSun"/>
          <w:lang w:eastAsia="zh-CN"/>
        </w:rPr>
        <w:t>Test Requirements</w:t>
      </w:r>
      <w:r>
        <w:tab/>
        <w:t>2838</w:t>
      </w:r>
    </w:p>
    <w:p w14:paraId="4DBDEDCD" w14:textId="77777777" w:rsidR="007059ED" w:rsidRDefault="007059ED">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2838</w:t>
      </w:r>
    </w:p>
    <w:p w14:paraId="0A589ECB" w14:textId="77777777" w:rsidR="007059ED" w:rsidRDefault="007059ED">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2838</w:t>
      </w:r>
    </w:p>
    <w:p w14:paraId="04D0875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A.8.25.2.2</w:t>
      </w:r>
      <w:r>
        <w:rPr>
          <w:rFonts w:asciiTheme="minorHAnsi" w:eastAsiaTheme="minorEastAsia" w:hAnsiTheme="minorHAnsi" w:cstheme="minorBidi"/>
          <w:sz w:val="22"/>
          <w:szCs w:val="22"/>
        </w:rPr>
        <w:tab/>
      </w:r>
      <w:r w:rsidRPr="00AE6739">
        <w:rPr>
          <w:rFonts w:eastAsia="SimSun"/>
          <w:lang w:eastAsia="zh-CN"/>
        </w:rPr>
        <w:t>Test Requirements</w:t>
      </w:r>
      <w:r>
        <w:tab/>
        <w:t>2840</w:t>
      </w:r>
    </w:p>
    <w:p w14:paraId="4EE429C2" w14:textId="77777777" w:rsidR="007059ED" w:rsidRDefault="007059ED">
      <w:pPr>
        <w:pStyle w:val="TOC2"/>
        <w:rPr>
          <w:rFonts w:asciiTheme="minorHAnsi" w:eastAsiaTheme="minorEastAsia" w:hAnsiTheme="minorHAnsi" w:cstheme="minorBidi"/>
          <w:sz w:val="22"/>
          <w:szCs w:val="22"/>
        </w:rPr>
      </w:pPr>
      <w:r>
        <w:t>A.8.</w:t>
      </w:r>
      <w:r>
        <w:rPr>
          <w:lang w:eastAsia="zh-CN"/>
        </w:rPr>
        <w:t>26 Frame Structure 3 (FS3)</w:t>
      </w:r>
      <w:r>
        <w:tab/>
        <w:t>2840</w:t>
      </w:r>
    </w:p>
    <w:p w14:paraId="2222D092" w14:textId="77777777" w:rsidR="007059ED" w:rsidRDefault="007059ED">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2840</w:t>
      </w:r>
    </w:p>
    <w:p w14:paraId="2CA82364" w14:textId="77777777" w:rsidR="007059ED" w:rsidRDefault="007059ED">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2840</w:t>
      </w:r>
    </w:p>
    <w:p w14:paraId="49628F91"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2842</w:t>
      </w:r>
    </w:p>
    <w:p w14:paraId="652A7827" w14:textId="77777777" w:rsidR="007059ED" w:rsidRDefault="007059ED">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2843</w:t>
      </w:r>
    </w:p>
    <w:p w14:paraId="29505F23"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2843</w:t>
      </w:r>
    </w:p>
    <w:p w14:paraId="0B5E9BEF"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2845</w:t>
      </w:r>
    </w:p>
    <w:p w14:paraId="4790C79C" w14:textId="77777777" w:rsidR="007059ED" w:rsidRDefault="007059ED">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2846</w:t>
      </w:r>
    </w:p>
    <w:p w14:paraId="184696D2" w14:textId="77777777" w:rsidR="007059ED" w:rsidRDefault="007059ED">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2846</w:t>
      </w:r>
    </w:p>
    <w:p w14:paraId="6714C663"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2849</w:t>
      </w:r>
    </w:p>
    <w:p w14:paraId="230BA479" w14:textId="77777777" w:rsidR="007059ED" w:rsidRDefault="007059ED">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2849</w:t>
      </w:r>
    </w:p>
    <w:p w14:paraId="10B18E00" w14:textId="77777777" w:rsidR="007059ED" w:rsidRDefault="007059ED">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2849</w:t>
      </w:r>
    </w:p>
    <w:p w14:paraId="06A159E4" w14:textId="77777777" w:rsidR="007059ED" w:rsidRDefault="007059ED">
      <w:pPr>
        <w:pStyle w:val="TOC4"/>
        <w:rPr>
          <w:rFonts w:asciiTheme="minorHAnsi" w:eastAsiaTheme="minorEastAsia" w:hAnsiTheme="minorHAnsi" w:cstheme="minorBidi"/>
          <w:sz w:val="22"/>
          <w:szCs w:val="22"/>
        </w:rPr>
      </w:pPr>
      <w:r w:rsidRPr="00AE6739">
        <w:rPr>
          <w:snapToGrid w:val="0"/>
        </w:rPr>
        <w:t>A.8.26.3A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2852</w:t>
      </w:r>
    </w:p>
    <w:p w14:paraId="770222AB" w14:textId="77777777" w:rsidR="007059ED" w:rsidRDefault="007059ED">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2852</w:t>
      </w:r>
    </w:p>
    <w:p w14:paraId="27F8E5B8" w14:textId="77777777" w:rsidR="007059ED" w:rsidRDefault="007059ED">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2852</w:t>
      </w:r>
    </w:p>
    <w:p w14:paraId="1291976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2856</w:t>
      </w:r>
    </w:p>
    <w:p w14:paraId="76699F1B" w14:textId="77777777" w:rsidR="007059ED" w:rsidRDefault="007059ED">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2856</w:t>
      </w:r>
    </w:p>
    <w:p w14:paraId="4D09CF76" w14:textId="77777777" w:rsidR="007059ED" w:rsidRDefault="007059ED">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2856</w:t>
      </w:r>
    </w:p>
    <w:p w14:paraId="0C68B710" w14:textId="77777777" w:rsidR="007059ED" w:rsidRDefault="007059ED">
      <w:pPr>
        <w:pStyle w:val="TOC4"/>
        <w:rPr>
          <w:rFonts w:asciiTheme="minorHAnsi" w:eastAsiaTheme="minorEastAsia" w:hAnsiTheme="minorHAnsi" w:cstheme="minorBidi"/>
          <w:sz w:val="22"/>
          <w:szCs w:val="22"/>
        </w:rPr>
      </w:pPr>
      <w:r w:rsidRPr="00AE6739">
        <w:rPr>
          <w:snapToGrid w:val="0"/>
        </w:rPr>
        <w:t>A.8.26.4A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2860</w:t>
      </w:r>
    </w:p>
    <w:p w14:paraId="2843A872" w14:textId="77777777" w:rsidR="007059ED" w:rsidRDefault="007059ED">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2860</w:t>
      </w:r>
    </w:p>
    <w:p w14:paraId="46A1E9C4" w14:textId="77777777" w:rsidR="007059ED" w:rsidRDefault="007059ED">
      <w:pPr>
        <w:pStyle w:val="TOC4"/>
        <w:rPr>
          <w:rFonts w:asciiTheme="minorHAnsi" w:eastAsiaTheme="minorEastAsia" w:hAnsiTheme="minorHAnsi" w:cstheme="minorBidi"/>
          <w:sz w:val="22"/>
          <w:szCs w:val="22"/>
        </w:rPr>
      </w:pPr>
      <w:r w:rsidRPr="00AE6739">
        <w:rPr>
          <w:snapToGrid w:val="0"/>
        </w:rPr>
        <w:t>A.8.26.5.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2860</w:t>
      </w:r>
    </w:p>
    <w:p w14:paraId="4C91E190" w14:textId="77777777" w:rsidR="007059ED" w:rsidRDefault="007059ED">
      <w:pPr>
        <w:pStyle w:val="TOC4"/>
        <w:rPr>
          <w:rFonts w:asciiTheme="minorHAnsi" w:eastAsiaTheme="minorEastAsia" w:hAnsiTheme="minorHAnsi" w:cstheme="minorBidi"/>
          <w:sz w:val="22"/>
          <w:szCs w:val="22"/>
        </w:rPr>
      </w:pPr>
      <w:r w:rsidRPr="00AE6739">
        <w:rPr>
          <w:snapToGrid w:val="0"/>
        </w:rPr>
        <w:t>A.8.26.5.2</w:t>
      </w:r>
      <w:r>
        <w:rPr>
          <w:rFonts w:asciiTheme="minorHAnsi" w:eastAsiaTheme="minorEastAsia" w:hAnsiTheme="minorHAnsi" w:cstheme="minorBidi"/>
          <w:sz w:val="22"/>
          <w:szCs w:val="22"/>
        </w:rPr>
        <w:tab/>
      </w:r>
      <w:r w:rsidRPr="00AE6739">
        <w:rPr>
          <w:snapToGrid w:val="0"/>
        </w:rPr>
        <w:t>Test Requirements</w:t>
      </w:r>
      <w:r>
        <w:tab/>
        <w:t>2863</w:t>
      </w:r>
    </w:p>
    <w:p w14:paraId="13873798" w14:textId="77777777" w:rsidR="007059ED" w:rsidRDefault="007059ED">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2863</w:t>
      </w:r>
    </w:p>
    <w:p w14:paraId="456C735F" w14:textId="77777777" w:rsidR="007059ED" w:rsidRDefault="007059ED">
      <w:pPr>
        <w:pStyle w:val="TOC4"/>
        <w:rPr>
          <w:rFonts w:asciiTheme="minorHAnsi" w:eastAsiaTheme="minorEastAsia" w:hAnsiTheme="minorHAnsi" w:cstheme="minorBidi"/>
          <w:sz w:val="22"/>
          <w:szCs w:val="22"/>
        </w:rPr>
      </w:pPr>
      <w:r w:rsidRPr="00AE6739">
        <w:rPr>
          <w:snapToGrid w:val="0"/>
        </w:rPr>
        <w:t>A.8.26.5A.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2863</w:t>
      </w:r>
    </w:p>
    <w:p w14:paraId="6C92E358" w14:textId="77777777" w:rsidR="007059ED" w:rsidRDefault="007059ED">
      <w:pPr>
        <w:pStyle w:val="TOC4"/>
        <w:rPr>
          <w:rFonts w:asciiTheme="minorHAnsi" w:eastAsiaTheme="minorEastAsia" w:hAnsiTheme="minorHAnsi" w:cstheme="minorBidi"/>
          <w:sz w:val="22"/>
          <w:szCs w:val="22"/>
        </w:rPr>
      </w:pPr>
      <w:r w:rsidRPr="00AE6739">
        <w:rPr>
          <w:snapToGrid w:val="0"/>
        </w:rPr>
        <w:t>A.8.26.5A.2</w:t>
      </w:r>
      <w:r>
        <w:rPr>
          <w:rFonts w:asciiTheme="minorHAnsi" w:eastAsiaTheme="minorEastAsia" w:hAnsiTheme="minorHAnsi" w:cstheme="minorBidi"/>
          <w:sz w:val="22"/>
          <w:szCs w:val="22"/>
        </w:rPr>
        <w:tab/>
      </w:r>
      <w:r w:rsidRPr="00AE6739">
        <w:rPr>
          <w:snapToGrid w:val="0"/>
        </w:rPr>
        <w:t>Test Requirements</w:t>
      </w:r>
      <w:r>
        <w:tab/>
        <w:t>2867</w:t>
      </w:r>
    </w:p>
    <w:p w14:paraId="5A288D05" w14:textId="77777777" w:rsidR="007059ED" w:rsidRDefault="007059ED">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2867</w:t>
      </w:r>
    </w:p>
    <w:p w14:paraId="60B6E1F0" w14:textId="77777777" w:rsidR="007059ED" w:rsidRDefault="007059ED">
      <w:pPr>
        <w:pStyle w:val="TOC4"/>
        <w:rPr>
          <w:rFonts w:asciiTheme="minorHAnsi" w:eastAsiaTheme="minorEastAsia" w:hAnsiTheme="minorHAnsi" w:cstheme="minorBidi"/>
          <w:sz w:val="22"/>
          <w:szCs w:val="22"/>
        </w:rPr>
      </w:pPr>
      <w:r w:rsidRPr="00AE6739">
        <w:rPr>
          <w:snapToGrid w:val="0"/>
        </w:rPr>
        <w:t>A.8.26.6.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2867</w:t>
      </w:r>
    </w:p>
    <w:p w14:paraId="6306AE52" w14:textId="77777777" w:rsidR="007059ED" w:rsidRDefault="007059ED">
      <w:pPr>
        <w:pStyle w:val="TOC4"/>
        <w:rPr>
          <w:rFonts w:asciiTheme="minorHAnsi" w:eastAsiaTheme="minorEastAsia" w:hAnsiTheme="minorHAnsi" w:cstheme="minorBidi"/>
          <w:sz w:val="22"/>
          <w:szCs w:val="22"/>
        </w:rPr>
      </w:pPr>
      <w:r w:rsidRPr="00AE6739">
        <w:rPr>
          <w:snapToGrid w:val="0"/>
        </w:rPr>
        <w:t>A.8.26.6.2</w:t>
      </w:r>
      <w:r>
        <w:rPr>
          <w:rFonts w:asciiTheme="minorHAnsi" w:eastAsiaTheme="minorEastAsia" w:hAnsiTheme="minorHAnsi" w:cstheme="minorBidi"/>
          <w:sz w:val="22"/>
          <w:szCs w:val="22"/>
        </w:rPr>
        <w:tab/>
      </w:r>
      <w:r w:rsidRPr="00AE6739">
        <w:rPr>
          <w:snapToGrid w:val="0"/>
        </w:rPr>
        <w:t>Test Requirements</w:t>
      </w:r>
      <w:r>
        <w:tab/>
        <w:t>2871</w:t>
      </w:r>
    </w:p>
    <w:p w14:paraId="125A5C7A" w14:textId="77777777" w:rsidR="007059ED" w:rsidRDefault="007059ED">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2871</w:t>
      </w:r>
    </w:p>
    <w:p w14:paraId="2F9A823F" w14:textId="77777777" w:rsidR="007059ED" w:rsidRDefault="007059ED">
      <w:pPr>
        <w:pStyle w:val="TOC4"/>
        <w:rPr>
          <w:rFonts w:asciiTheme="minorHAnsi" w:eastAsiaTheme="minorEastAsia" w:hAnsiTheme="minorHAnsi" w:cstheme="minorBidi"/>
          <w:sz w:val="22"/>
          <w:szCs w:val="22"/>
        </w:rPr>
      </w:pPr>
      <w:r w:rsidRPr="00AE6739">
        <w:rPr>
          <w:snapToGrid w:val="0"/>
        </w:rPr>
        <w:t>A.8.26.6A.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2871</w:t>
      </w:r>
    </w:p>
    <w:p w14:paraId="55838121" w14:textId="77777777" w:rsidR="007059ED" w:rsidRDefault="007059ED">
      <w:pPr>
        <w:pStyle w:val="TOC4"/>
        <w:rPr>
          <w:rFonts w:asciiTheme="minorHAnsi" w:eastAsiaTheme="minorEastAsia" w:hAnsiTheme="minorHAnsi" w:cstheme="minorBidi"/>
          <w:sz w:val="22"/>
          <w:szCs w:val="22"/>
        </w:rPr>
      </w:pPr>
      <w:r w:rsidRPr="00AE6739">
        <w:rPr>
          <w:snapToGrid w:val="0"/>
        </w:rPr>
        <w:t>A.8.26.6A.2</w:t>
      </w:r>
      <w:r>
        <w:rPr>
          <w:rFonts w:asciiTheme="minorHAnsi" w:eastAsiaTheme="minorEastAsia" w:hAnsiTheme="minorHAnsi" w:cstheme="minorBidi"/>
          <w:sz w:val="22"/>
          <w:szCs w:val="22"/>
        </w:rPr>
        <w:tab/>
      </w:r>
      <w:r w:rsidRPr="00AE6739">
        <w:rPr>
          <w:snapToGrid w:val="0"/>
        </w:rPr>
        <w:t>Test Requirements</w:t>
      </w:r>
      <w:r>
        <w:tab/>
        <w:t>2875</w:t>
      </w:r>
    </w:p>
    <w:p w14:paraId="30FDAB73" w14:textId="77777777" w:rsidR="007059ED" w:rsidRDefault="007059ED">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2875</w:t>
      </w:r>
    </w:p>
    <w:p w14:paraId="0EA73A2A" w14:textId="77777777" w:rsidR="007059ED" w:rsidRDefault="007059ED">
      <w:pPr>
        <w:pStyle w:val="TOC4"/>
        <w:rPr>
          <w:rFonts w:asciiTheme="minorHAnsi" w:eastAsiaTheme="minorEastAsia" w:hAnsiTheme="minorHAnsi" w:cstheme="minorBidi"/>
          <w:sz w:val="22"/>
          <w:szCs w:val="22"/>
        </w:rPr>
      </w:pPr>
      <w:r w:rsidRPr="00AE6739">
        <w:rPr>
          <w:snapToGrid w:val="0"/>
        </w:rPr>
        <w:t>A.8.26.7.</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2875</w:t>
      </w:r>
    </w:p>
    <w:p w14:paraId="406F1980" w14:textId="77777777" w:rsidR="007059ED" w:rsidRDefault="007059ED">
      <w:pPr>
        <w:pStyle w:val="TOC4"/>
        <w:rPr>
          <w:rFonts w:asciiTheme="minorHAnsi" w:eastAsiaTheme="minorEastAsia" w:hAnsiTheme="minorHAnsi" w:cstheme="minorBidi"/>
          <w:sz w:val="22"/>
          <w:szCs w:val="22"/>
        </w:rPr>
      </w:pPr>
      <w:r w:rsidRPr="00AE6739">
        <w:rPr>
          <w:snapToGrid w:val="0"/>
        </w:rPr>
        <w:t>A.8.26.7.2</w:t>
      </w:r>
      <w:r>
        <w:rPr>
          <w:rFonts w:asciiTheme="minorHAnsi" w:eastAsiaTheme="minorEastAsia" w:hAnsiTheme="minorHAnsi" w:cstheme="minorBidi"/>
          <w:sz w:val="22"/>
          <w:szCs w:val="22"/>
        </w:rPr>
        <w:tab/>
      </w:r>
      <w:r w:rsidRPr="00AE6739">
        <w:rPr>
          <w:snapToGrid w:val="0"/>
        </w:rPr>
        <w:t>Test Requirements</w:t>
      </w:r>
      <w:r>
        <w:tab/>
        <w:t>2878</w:t>
      </w:r>
    </w:p>
    <w:p w14:paraId="01321ED7" w14:textId="77777777" w:rsidR="007059ED" w:rsidRDefault="007059ED">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2878</w:t>
      </w:r>
    </w:p>
    <w:p w14:paraId="7AD5E1B0" w14:textId="77777777" w:rsidR="007059ED" w:rsidRDefault="007059ED">
      <w:pPr>
        <w:pStyle w:val="TOC4"/>
        <w:rPr>
          <w:rFonts w:asciiTheme="minorHAnsi" w:eastAsiaTheme="minorEastAsia" w:hAnsiTheme="minorHAnsi" w:cstheme="minorBidi"/>
          <w:sz w:val="22"/>
          <w:szCs w:val="22"/>
        </w:rPr>
      </w:pPr>
      <w:r w:rsidRPr="00AE6739">
        <w:rPr>
          <w:snapToGrid w:val="0"/>
        </w:rPr>
        <w:t>A.8.26.8.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2878</w:t>
      </w:r>
    </w:p>
    <w:p w14:paraId="7A4016FE" w14:textId="77777777" w:rsidR="007059ED" w:rsidRDefault="007059ED">
      <w:pPr>
        <w:pStyle w:val="TOC4"/>
        <w:rPr>
          <w:rFonts w:asciiTheme="minorHAnsi" w:eastAsiaTheme="minorEastAsia" w:hAnsiTheme="minorHAnsi" w:cstheme="minorBidi"/>
          <w:sz w:val="22"/>
          <w:szCs w:val="22"/>
        </w:rPr>
      </w:pPr>
      <w:r w:rsidRPr="00AE6739">
        <w:rPr>
          <w:snapToGrid w:val="0"/>
        </w:rPr>
        <w:t>A.8.26.8.2</w:t>
      </w:r>
      <w:r>
        <w:rPr>
          <w:rFonts w:asciiTheme="minorHAnsi" w:eastAsiaTheme="minorEastAsia" w:hAnsiTheme="minorHAnsi" w:cstheme="minorBidi"/>
          <w:sz w:val="22"/>
          <w:szCs w:val="22"/>
        </w:rPr>
        <w:tab/>
      </w:r>
      <w:r w:rsidRPr="00AE6739">
        <w:rPr>
          <w:snapToGrid w:val="0"/>
        </w:rPr>
        <w:t>Test Requirements</w:t>
      </w:r>
      <w:r>
        <w:tab/>
        <w:t>2882</w:t>
      </w:r>
    </w:p>
    <w:p w14:paraId="07BF15F9" w14:textId="77777777" w:rsidR="007059ED" w:rsidRDefault="007059ED">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2882</w:t>
      </w:r>
    </w:p>
    <w:p w14:paraId="48BAA32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A.8.26.9.1</w:t>
      </w:r>
      <w:r>
        <w:rPr>
          <w:rFonts w:asciiTheme="minorHAnsi" w:eastAsiaTheme="minorEastAsia" w:hAnsiTheme="minorHAnsi" w:cstheme="minorBidi"/>
          <w:sz w:val="22"/>
          <w:szCs w:val="22"/>
        </w:rPr>
        <w:tab/>
      </w:r>
      <w:r w:rsidRPr="00AE6739">
        <w:rPr>
          <w:rFonts w:cs="v4.2.0"/>
          <w:snapToGrid w:val="0"/>
        </w:rPr>
        <w:t>Test Purpose and Environment</w:t>
      </w:r>
      <w:r>
        <w:tab/>
        <w:t>2882</w:t>
      </w:r>
    </w:p>
    <w:p w14:paraId="3B11399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A.8.26.9.2</w:t>
      </w:r>
      <w:r>
        <w:rPr>
          <w:rFonts w:asciiTheme="minorHAnsi" w:eastAsiaTheme="minorEastAsia" w:hAnsiTheme="minorHAnsi" w:cstheme="minorBidi"/>
          <w:sz w:val="22"/>
          <w:szCs w:val="22"/>
        </w:rPr>
        <w:tab/>
      </w:r>
      <w:r w:rsidRPr="00AE6739">
        <w:rPr>
          <w:rFonts w:cs="v4.2.0"/>
          <w:snapToGrid w:val="0"/>
        </w:rPr>
        <w:t>Test Requirements</w:t>
      </w:r>
      <w:r>
        <w:tab/>
        <w:t>2885</w:t>
      </w:r>
    </w:p>
    <w:p w14:paraId="1EDB9227" w14:textId="77777777" w:rsidR="007059ED" w:rsidRDefault="007059ED">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2885</w:t>
      </w:r>
    </w:p>
    <w:p w14:paraId="6882A766" w14:textId="77777777" w:rsidR="007059ED" w:rsidRDefault="007059ED">
      <w:pPr>
        <w:pStyle w:val="TOC4"/>
        <w:rPr>
          <w:rFonts w:asciiTheme="minorHAnsi" w:eastAsiaTheme="minorEastAsia" w:hAnsiTheme="minorHAnsi" w:cstheme="minorBidi"/>
          <w:sz w:val="22"/>
          <w:szCs w:val="22"/>
        </w:rPr>
      </w:pPr>
      <w:r w:rsidRPr="00AE6739">
        <w:rPr>
          <w:snapToGrid w:val="0"/>
        </w:rPr>
        <w:t>A.8.26.10.1</w:t>
      </w:r>
      <w:r>
        <w:rPr>
          <w:rFonts w:asciiTheme="minorHAnsi" w:eastAsiaTheme="minorEastAsia" w:hAnsiTheme="minorHAnsi" w:cstheme="minorBidi"/>
          <w:sz w:val="22"/>
          <w:szCs w:val="22"/>
        </w:rPr>
        <w:tab/>
      </w:r>
      <w:r w:rsidRPr="00AE6739">
        <w:rPr>
          <w:snapToGrid w:val="0"/>
        </w:rPr>
        <w:t>Test Purpose and Environment</w:t>
      </w:r>
      <w:r>
        <w:tab/>
        <w:t>2885</w:t>
      </w:r>
    </w:p>
    <w:p w14:paraId="775CEDF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A.8.26.10.2</w:t>
      </w:r>
      <w:r>
        <w:rPr>
          <w:rFonts w:asciiTheme="minorHAnsi" w:eastAsiaTheme="minorEastAsia" w:hAnsiTheme="minorHAnsi" w:cstheme="minorBidi"/>
          <w:sz w:val="22"/>
          <w:szCs w:val="22"/>
        </w:rPr>
        <w:tab/>
      </w:r>
      <w:r w:rsidRPr="00AE6739">
        <w:rPr>
          <w:rFonts w:cs="v4.2.0"/>
          <w:snapToGrid w:val="0"/>
        </w:rPr>
        <w:t>Test Requirements</w:t>
      </w:r>
      <w:r>
        <w:tab/>
        <w:t>2888</w:t>
      </w:r>
    </w:p>
    <w:p w14:paraId="4321E483" w14:textId="77777777" w:rsidR="007059ED" w:rsidRDefault="007059ED">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06485008" w14:textId="77777777" w:rsidR="007059ED" w:rsidRDefault="007059ED">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1F32FF9A" w14:textId="77777777" w:rsidR="007059ED" w:rsidRDefault="007059ED">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2846F5F" w14:textId="77777777" w:rsidR="007059ED" w:rsidRDefault="007059ED">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DB13A5F" w14:textId="77777777" w:rsidR="007059ED" w:rsidRDefault="007059ED">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03192476" w14:textId="77777777" w:rsidR="007059ED" w:rsidRDefault="007059ED">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76987418" w14:textId="77777777" w:rsidR="007059ED" w:rsidRDefault="007059ED">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1AAA386" w14:textId="77777777" w:rsidR="007059ED" w:rsidRDefault="007059ED">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A501E54" w14:textId="77777777" w:rsidR="007059ED" w:rsidRDefault="007059ED">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0EA83D68" w14:textId="77777777" w:rsidR="007059ED" w:rsidRDefault="007059ED">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67487DCB" w14:textId="77777777" w:rsidR="007059ED" w:rsidRDefault="007059ED">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630ECBBB" w14:textId="77777777" w:rsidR="007059ED" w:rsidRDefault="007059ED">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49AAAFDB" w14:textId="77777777" w:rsidR="007059ED" w:rsidRDefault="007059ED">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3429461E" w14:textId="77777777" w:rsidR="007059ED" w:rsidRDefault="007059ED">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2E73B368" w14:textId="77777777" w:rsidR="007059ED" w:rsidRDefault="007059ED">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27B673B3" w14:textId="77777777" w:rsidR="007059ED" w:rsidRDefault="007059ED">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1D81687B" w14:textId="77777777" w:rsidR="007059ED" w:rsidRDefault="007059ED">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0891F0FB" w14:textId="77777777" w:rsidR="007059ED" w:rsidRDefault="007059ED">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1D68CCC" w14:textId="77777777" w:rsidR="007059ED" w:rsidRDefault="007059ED">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7EE4501D" w14:textId="77777777" w:rsidR="007059ED" w:rsidRDefault="007059ED">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7E258DB" w14:textId="77777777" w:rsidR="007059ED" w:rsidRDefault="007059ED">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17787D3" w14:textId="77777777" w:rsidR="007059ED" w:rsidRDefault="007059ED">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41A28152" w14:textId="77777777" w:rsidR="007059ED" w:rsidRDefault="007059ED">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1247EE33" w14:textId="77777777" w:rsidR="007059ED" w:rsidRDefault="007059ED">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6C89D1F9" w14:textId="77777777" w:rsidR="007059ED" w:rsidRDefault="007059ED">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7E49272D" w14:textId="77777777" w:rsidR="007059ED" w:rsidRDefault="007059ED">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5770F4F0" w14:textId="77777777" w:rsidR="007059ED" w:rsidRDefault="007059ED">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3718450" w14:textId="77777777" w:rsidR="007059ED" w:rsidRDefault="007059ED">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54EDC4D5" w14:textId="77777777" w:rsidR="007059ED" w:rsidRDefault="007059ED">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0A4FC11" w14:textId="77777777" w:rsidR="007059ED" w:rsidRDefault="007059ED">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466E61B" w14:textId="77777777" w:rsidR="007059ED" w:rsidRDefault="007059ED">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4A9649B0" w14:textId="77777777" w:rsidR="007059ED" w:rsidRDefault="007059ED">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0295C167" w14:textId="77777777" w:rsidR="007059ED" w:rsidRDefault="007059ED">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46294570" w14:textId="77777777" w:rsidR="007059ED" w:rsidRDefault="007059ED">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3859BC4C" w14:textId="77777777" w:rsidR="007059ED" w:rsidRDefault="007059ED">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65997B96" w14:textId="77777777" w:rsidR="007059ED" w:rsidRDefault="007059ED">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4C270A60" w14:textId="77777777" w:rsidR="007059ED" w:rsidRDefault="007059ED">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10C5D966" w14:textId="77777777" w:rsidR="007059ED" w:rsidRDefault="007059ED">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1131CD56" w14:textId="77777777" w:rsidR="007059ED" w:rsidRDefault="007059ED">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3E9F2752" w14:textId="77777777" w:rsidR="007059ED" w:rsidRDefault="007059ED">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7AB44EC6" w14:textId="77777777" w:rsidR="007059ED" w:rsidRDefault="007059ED">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723F07E6" w14:textId="77777777" w:rsidR="007059ED" w:rsidRDefault="007059ED">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771EFA10"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A6C2D39"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30FD5D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318ACBB5"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34B5A03E" w14:textId="77777777" w:rsidR="007059ED" w:rsidRDefault="007059ED">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36D13AEC"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3CE45C1"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B56C4AB" w14:textId="77777777" w:rsidR="007059ED" w:rsidRDefault="007059ED">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7AC3BFDD" w14:textId="77777777" w:rsidR="007059ED" w:rsidRDefault="007059ED">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2A48948" w14:textId="77777777" w:rsidR="007059ED" w:rsidRDefault="007059ED">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3D335CB5" w14:textId="77777777" w:rsidR="007059ED" w:rsidRDefault="007059ED">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76786584" w14:textId="77777777" w:rsidR="007059ED" w:rsidRDefault="007059ED">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03DB6A06" w14:textId="77777777" w:rsidR="007059ED" w:rsidRDefault="007059ED">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137F1F68" w14:textId="77777777" w:rsidR="007059ED" w:rsidRDefault="007059ED">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0EE4873D" w14:textId="77777777" w:rsidR="007059ED" w:rsidRDefault="007059ED">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24FA50" w14:textId="77777777" w:rsidR="007059ED" w:rsidRDefault="007059ED">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55A3B005" w14:textId="77777777" w:rsidR="007059ED" w:rsidRDefault="007059ED">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3A48B75" w14:textId="77777777" w:rsidR="007059ED" w:rsidRDefault="007059ED">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5A86C099" w14:textId="77777777" w:rsidR="007059ED" w:rsidRDefault="007059ED">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7E979727" w14:textId="77777777" w:rsidR="007059ED" w:rsidRDefault="007059ED">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188EB0C0" w14:textId="77777777" w:rsidR="007059ED" w:rsidRDefault="007059ED">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351F79B6" w14:textId="77777777" w:rsidR="007059ED" w:rsidRDefault="007059ED">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138D0B4B" w14:textId="77777777" w:rsidR="007059ED" w:rsidRDefault="007059ED">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4F6FD5C" w14:textId="77777777" w:rsidR="007059ED" w:rsidRDefault="007059ED">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2628658" w14:textId="77777777" w:rsidR="007059ED" w:rsidRDefault="007059ED">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08C8A23B" w14:textId="77777777" w:rsidR="007059ED" w:rsidRDefault="007059ED">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1404771F" w14:textId="77777777" w:rsidR="007059ED" w:rsidRDefault="007059ED">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0A5A90E5" w14:textId="77777777" w:rsidR="007059ED" w:rsidRDefault="007059ED">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4F75503F" w14:textId="77777777" w:rsidR="007059ED" w:rsidRDefault="007059ED">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62945D6C" w14:textId="77777777" w:rsidR="007059ED" w:rsidRDefault="007059ED">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70D0DE95" w14:textId="77777777" w:rsidR="007059ED" w:rsidRDefault="007059ED">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17F7FEFB" w14:textId="77777777" w:rsidR="007059ED" w:rsidRDefault="007059ED">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FFD989C" w14:textId="77777777" w:rsidR="007059ED" w:rsidRDefault="007059ED">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5ED45FB4" w14:textId="77777777" w:rsidR="007059ED" w:rsidRDefault="007059ED">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14685DBA"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02E05A2D"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73F02D43" w14:textId="77777777" w:rsidR="007059ED" w:rsidRDefault="007059ED">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60055708" w14:textId="77777777" w:rsidR="007059ED" w:rsidRDefault="007059ED">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47E8A9D8" w14:textId="77777777" w:rsidR="007059ED" w:rsidRDefault="007059ED">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43C89870" w14:textId="77777777" w:rsidR="007059ED" w:rsidRDefault="007059ED">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18CD9C8"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38B8003" w14:textId="77777777" w:rsidR="007059ED" w:rsidRDefault="007059ED">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BAA8F6" w14:textId="77777777" w:rsidR="007059ED" w:rsidRDefault="007059ED">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38F0E1B6" w14:textId="77777777" w:rsidR="007059ED" w:rsidRDefault="007059ED">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0C0FDA56"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5737D933"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14947011"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D9BFD4A"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0450D3CE" w14:textId="77777777" w:rsidR="007059ED" w:rsidRDefault="007059ED">
      <w:pPr>
        <w:pStyle w:val="TOC3"/>
        <w:rPr>
          <w:rFonts w:asciiTheme="minorHAnsi" w:eastAsiaTheme="minorEastAsia" w:hAnsiTheme="minorHAnsi" w:cstheme="minorBidi"/>
          <w:sz w:val="22"/>
          <w:szCs w:val="22"/>
        </w:rPr>
      </w:pPr>
      <w:r>
        <w:t>A.9.1.23 RSRP for E-UTRAN TDD-FDD Carrier Aggregation with PCell in TDD</w:t>
      </w:r>
      <w:r>
        <w:tab/>
        <w:t>2822</w:t>
      </w:r>
    </w:p>
    <w:p w14:paraId="2BDA4A19" w14:textId="77777777" w:rsidR="007059ED" w:rsidRDefault="007059ED">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05966C3" w14:textId="77777777" w:rsidR="007059ED" w:rsidRDefault="007059ED">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30C84432" w14:textId="77777777" w:rsidR="007059ED" w:rsidRDefault="007059ED">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0DED07A9" w14:textId="77777777" w:rsidR="007059ED" w:rsidRDefault="007059ED">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594B9B89" w14:textId="77777777" w:rsidR="007059ED" w:rsidRDefault="007059ED">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49AB900" w14:textId="77777777" w:rsidR="007059ED" w:rsidRDefault="007059ED">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7EB813DB" w14:textId="77777777" w:rsidR="007059ED" w:rsidRDefault="007059ED">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76DEB71C" w14:textId="77777777" w:rsidR="007059ED" w:rsidRDefault="007059ED">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5923A56E" w14:textId="77777777" w:rsidR="007059ED" w:rsidRDefault="007059ED">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478E5B55" w14:textId="77777777" w:rsidR="007059ED" w:rsidRDefault="007059ED">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3B5294B6" w14:textId="77777777" w:rsidR="007059ED" w:rsidRDefault="007059ED">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6A1FD2DF" w14:textId="77777777" w:rsidR="007059ED" w:rsidRDefault="007059ED">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61E99D29" w14:textId="77777777" w:rsidR="007059ED" w:rsidRDefault="007059ED">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5A3F1A2A" w14:textId="77777777" w:rsidR="007059ED" w:rsidRDefault="007059ED">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1DBA928" w14:textId="77777777" w:rsidR="007059ED" w:rsidRDefault="007059ED">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22F52C97" w14:textId="77777777" w:rsidR="007059ED" w:rsidRDefault="007059ED">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32BC5427" w14:textId="77777777" w:rsidR="007059ED" w:rsidRDefault="007059ED">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DF537F4" w14:textId="77777777" w:rsidR="007059ED" w:rsidRDefault="007059ED">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3707909" w14:textId="77777777" w:rsidR="007059ED" w:rsidRDefault="007059ED">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CE02F9A" w14:textId="77777777" w:rsidR="007059ED" w:rsidRDefault="007059ED">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F8EFEE9" w14:textId="77777777" w:rsidR="007059ED" w:rsidRDefault="007059ED">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3BD613ED" w14:textId="77777777" w:rsidR="007059ED" w:rsidRDefault="007059ED">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EC7386D" w14:textId="77777777" w:rsidR="007059ED" w:rsidRDefault="007059ED">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5BCC7275" w14:textId="77777777" w:rsidR="007059ED" w:rsidRDefault="007059ED">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D4FC992" w14:textId="77777777" w:rsidR="007059ED" w:rsidRDefault="007059ED">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8F4C26E" w14:textId="77777777" w:rsidR="007059ED" w:rsidRDefault="007059ED">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30D3A804" w14:textId="77777777" w:rsidR="007059ED" w:rsidRDefault="007059ED">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2E161D1" w14:textId="77777777" w:rsidR="007059ED" w:rsidRDefault="007059ED">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B7269E3" w14:textId="77777777" w:rsidR="007059ED" w:rsidRDefault="007059ED">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4F5516EF" w14:textId="77777777" w:rsidR="007059ED" w:rsidRDefault="007059ED">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0E5DB721" w14:textId="77777777" w:rsidR="007059ED" w:rsidRDefault="007059ED">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3C471A78"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0ECF5140"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426CCE0E"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6329C5B4"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4926354"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0EF97EA9"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147CD783"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14648653"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F81C76F" w14:textId="77777777" w:rsidR="007059ED" w:rsidRDefault="007059ED">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CCF0BF"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313CC04E"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02AA3FEA"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5862A3BC"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B305830"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8B401B3" w14:textId="77777777" w:rsidR="007059ED" w:rsidRDefault="007059ED">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CB22F2E" w14:textId="77777777" w:rsidR="007059ED" w:rsidRDefault="007059ED">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3AC8DAEB" w14:textId="77777777" w:rsidR="007059ED" w:rsidRDefault="007059ED">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6832FBB" w14:textId="77777777" w:rsidR="007059ED" w:rsidRDefault="007059ED">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1CAE1EA" w14:textId="77777777" w:rsidR="007059ED" w:rsidRDefault="007059ED">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4F49A4B3" w14:textId="77777777" w:rsidR="007059ED" w:rsidRDefault="007059ED">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574046EF"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7EE2BD8"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6714E25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273B505D"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2986BAD5" w14:textId="77777777" w:rsidR="007059ED" w:rsidRDefault="007059ED">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30BA35F3" w14:textId="77777777" w:rsidR="007059ED" w:rsidRDefault="007059ED">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72B48A6F" w14:textId="77777777" w:rsidR="007059ED" w:rsidRDefault="007059ED">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132FB864" w14:textId="77777777" w:rsidR="007059ED" w:rsidRDefault="007059ED">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28C195BE" w14:textId="77777777" w:rsidR="007059ED" w:rsidRDefault="007059ED">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259A6375" w14:textId="77777777" w:rsidR="007059ED" w:rsidRDefault="007059ED">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2EE63348" w14:textId="77777777" w:rsidR="007059ED" w:rsidRDefault="007059ED">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504A1856" w14:textId="77777777" w:rsidR="007059ED" w:rsidRDefault="007059ED">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5948A83" w14:textId="77777777" w:rsidR="007059ED" w:rsidRDefault="007059ED">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6E929350" w14:textId="77777777" w:rsidR="007059ED" w:rsidRDefault="007059ED">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82A4818" w14:textId="77777777" w:rsidR="007059ED" w:rsidRDefault="007059ED">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91C8713" w14:textId="77777777" w:rsidR="007059ED" w:rsidRDefault="007059ED">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676D33F" w14:textId="77777777" w:rsidR="007059ED" w:rsidRDefault="007059ED">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0792EE95" w14:textId="77777777" w:rsidR="007059ED" w:rsidRDefault="007059ED">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2AD783AD" w14:textId="77777777" w:rsidR="007059ED" w:rsidRDefault="007059ED">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28E34A82" w14:textId="77777777" w:rsidR="007059ED" w:rsidRDefault="007059ED">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32AE1BB8"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C6A280D"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6F8F5C20"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69CE3CEC"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280408F8"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3DD8E6C3"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4519AA6B"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04ABB413"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4A27F147" w14:textId="77777777" w:rsidR="007059ED" w:rsidRDefault="007059ED">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7960095B" w14:textId="77777777" w:rsidR="007059ED" w:rsidRDefault="007059ED">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7453DCB8" w14:textId="77777777" w:rsidR="007059ED" w:rsidRDefault="007059ED">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50477801" w14:textId="77777777" w:rsidR="007059ED" w:rsidRDefault="007059ED">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0D38D43" w14:textId="77777777" w:rsidR="007059ED" w:rsidRDefault="007059ED">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DF2772" w14:textId="77777777" w:rsidR="007059ED" w:rsidRDefault="007059ED">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41F90DAA" w14:textId="77777777" w:rsidR="007059ED" w:rsidRDefault="007059ED">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0A8E1704" w14:textId="77777777" w:rsidR="007059ED" w:rsidRDefault="007059ED">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815A948" w14:textId="77777777" w:rsidR="007059ED" w:rsidRDefault="007059ED">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20BE4CE" w14:textId="77777777" w:rsidR="007059ED" w:rsidRDefault="007059ED">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5D558EC6" w14:textId="77777777" w:rsidR="007059ED" w:rsidRDefault="007059ED">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65316E6" w14:textId="77777777" w:rsidR="007059ED" w:rsidRDefault="007059ED">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2CA24EA5" w14:textId="77777777" w:rsidR="007059ED" w:rsidRDefault="007059ED">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69AFE8A7" w14:textId="77777777" w:rsidR="007059ED" w:rsidRDefault="007059ED">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C7D5145" w14:textId="77777777" w:rsidR="007059ED" w:rsidRDefault="007059ED">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EA38E8C" w14:textId="77777777" w:rsidR="007059ED" w:rsidRDefault="007059ED">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33A05977" w14:textId="77777777" w:rsidR="007059ED" w:rsidRDefault="007059ED">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29950472" w14:textId="77777777" w:rsidR="007059ED" w:rsidRDefault="007059ED">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54D85790" w14:textId="77777777" w:rsidR="007059ED" w:rsidRDefault="007059ED">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0AA41A77" w14:textId="77777777" w:rsidR="007059ED" w:rsidRDefault="007059ED">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5497F0F7" w14:textId="77777777" w:rsidR="007059ED" w:rsidRDefault="007059ED">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6404143C" w14:textId="77777777" w:rsidR="007059ED" w:rsidRDefault="007059ED">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0B894034" w14:textId="77777777" w:rsidR="007059ED" w:rsidRDefault="007059ED">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B70CEC7" w14:textId="77777777" w:rsidR="007059ED" w:rsidRDefault="007059ED">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21B97180" w14:textId="77777777" w:rsidR="007059ED" w:rsidRDefault="007059ED">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624400BB" w14:textId="77777777" w:rsidR="007059ED" w:rsidRDefault="007059ED">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65DCFFD7" w14:textId="77777777" w:rsidR="007059ED" w:rsidRDefault="007059ED">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6A4FC93F" w14:textId="77777777" w:rsidR="007059ED" w:rsidRDefault="007059ED">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11E8768B" w14:textId="77777777" w:rsidR="007059ED" w:rsidRDefault="007059ED">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1E186141" w14:textId="77777777" w:rsidR="007059ED" w:rsidRDefault="007059ED">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2857BB47" w14:textId="77777777" w:rsidR="007059ED" w:rsidRDefault="007059ED">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8B86344" w14:textId="77777777" w:rsidR="007059ED" w:rsidRDefault="007059ED">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64C504B0" w14:textId="77777777" w:rsidR="007059ED" w:rsidRDefault="007059ED">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7551BDBC" w14:textId="77777777" w:rsidR="007059ED" w:rsidRDefault="007059ED">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BE8C16B" w14:textId="77777777" w:rsidR="007059ED" w:rsidRDefault="007059ED">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0B5103E9" w14:textId="77777777" w:rsidR="007059ED" w:rsidRDefault="007059ED">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E0FB38C" w14:textId="77777777" w:rsidR="007059ED" w:rsidRDefault="007059ED">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B67DAA5" w14:textId="77777777" w:rsidR="007059ED" w:rsidRDefault="007059ED">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5A3BF582" w14:textId="77777777" w:rsidR="007059ED" w:rsidRDefault="007059ED">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94668F3" w14:textId="77777777" w:rsidR="007059ED" w:rsidRDefault="007059ED">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D34FB42" w14:textId="77777777" w:rsidR="007059ED" w:rsidRDefault="007059ED">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6497E9AB" w14:textId="77777777" w:rsidR="007059ED" w:rsidRDefault="007059ED">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32EC2508" w14:textId="77777777" w:rsidR="007059ED" w:rsidRDefault="007059ED">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28556A91" w14:textId="77777777" w:rsidR="007059ED" w:rsidRDefault="007059ED">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FE5FB2A" w14:textId="77777777" w:rsidR="007059ED" w:rsidRDefault="007059ED">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4E166D4"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632B480"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243520A" w14:textId="77777777" w:rsidR="007059ED" w:rsidRDefault="007059ED">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BAF24AB" w14:textId="77777777" w:rsidR="007059ED" w:rsidRDefault="007059ED">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091EA890" w14:textId="77777777" w:rsidR="007059ED" w:rsidRDefault="007059ED">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78355A46" w14:textId="77777777" w:rsidR="007059ED" w:rsidRDefault="007059ED">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31D537F3" w14:textId="77777777" w:rsidR="007059ED" w:rsidRDefault="007059ED">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5BD03D51" w14:textId="77777777" w:rsidR="007059ED" w:rsidRDefault="007059ED">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5ECD36AC" w14:textId="77777777" w:rsidR="007059ED" w:rsidRDefault="007059ED">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01B7540F" w14:textId="77777777" w:rsidR="007059ED" w:rsidRDefault="007059ED">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1206251" w14:textId="77777777" w:rsidR="007059ED" w:rsidRDefault="007059ED">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268B757" w14:textId="77777777" w:rsidR="007059ED" w:rsidRDefault="007059ED">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064E3D08" w14:textId="77777777" w:rsidR="007059ED" w:rsidRDefault="007059ED">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028806C6" w14:textId="77777777" w:rsidR="007059ED" w:rsidRDefault="007059ED">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7787A24" w14:textId="77777777" w:rsidR="007059ED" w:rsidRDefault="007059ED">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23F285B6" w14:textId="77777777" w:rsidR="007059ED" w:rsidRDefault="007059ED">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2A005768" w14:textId="77777777" w:rsidR="007059ED" w:rsidRDefault="007059ED">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6A2604C6" w14:textId="77777777" w:rsidR="007059ED" w:rsidRDefault="007059ED">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4F921185" w14:textId="77777777" w:rsidR="007059ED" w:rsidRDefault="007059ED">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1B7033E" w14:textId="77777777" w:rsidR="007059ED" w:rsidRDefault="007059ED">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50438E4" w14:textId="77777777" w:rsidR="007059ED" w:rsidRDefault="007059ED">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1E0754BA" w14:textId="77777777" w:rsidR="007059ED" w:rsidRDefault="007059ED">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1A4A2B81" w14:textId="77777777" w:rsidR="007059ED" w:rsidRDefault="007059ED">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A73B5BA" w14:textId="77777777" w:rsidR="007059ED" w:rsidRDefault="007059ED">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340F6D73" w14:textId="77777777" w:rsidR="007059ED" w:rsidRDefault="007059ED">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4EE69630" w14:textId="77777777" w:rsidR="007059ED" w:rsidRDefault="007059ED">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7F1C9F3A" w14:textId="77777777" w:rsidR="007059ED" w:rsidRDefault="007059ED">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8157493" w14:textId="77777777" w:rsidR="007059ED" w:rsidRDefault="007059ED">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3A25F2A9" w14:textId="77777777" w:rsidR="007059ED" w:rsidRDefault="007059ED">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CDB0D44" w14:textId="77777777" w:rsidR="007059ED" w:rsidRDefault="007059ED">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5A98DBAB" w14:textId="77777777" w:rsidR="007059ED" w:rsidRDefault="007059ED">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35301387" w14:textId="77777777" w:rsidR="007059ED" w:rsidRDefault="007059ED">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1069E4CF" w14:textId="77777777" w:rsidR="007059ED" w:rsidRDefault="007059ED">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97B869B" w14:textId="77777777" w:rsidR="007059ED" w:rsidRDefault="007059ED">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22E7C4FF" w14:textId="77777777" w:rsidR="007059ED" w:rsidRDefault="007059ED">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07D3890" w14:textId="77777777" w:rsidR="007059ED" w:rsidRDefault="007059ED">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4EEFC28E" w14:textId="77777777" w:rsidR="007059ED" w:rsidRDefault="007059ED">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5F079E0C" w14:textId="77777777" w:rsidR="007059ED" w:rsidRDefault="007059ED">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424711BE" w14:textId="77777777" w:rsidR="007059ED" w:rsidRDefault="007059ED">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3B8088A1" w14:textId="77777777" w:rsidR="007059ED" w:rsidRDefault="007059ED">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D0663D3" w14:textId="77777777" w:rsidR="007059ED" w:rsidRDefault="007059ED">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09307F9B" w14:textId="77777777" w:rsidR="007059ED" w:rsidRDefault="007059ED">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249C0AA4" w14:textId="77777777" w:rsidR="007059ED" w:rsidRDefault="007059ED">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11510B4D" w14:textId="77777777" w:rsidR="007059ED" w:rsidRDefault="007059ED">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6D2B34A7" w14:textId="77777777" w:rsidR="007059ED" w:rsidRDefault="007059ED">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2D8FE6E7" w14:textId="77777777" w:rsidR="007059ED" w:rsidRDefault="007059ED">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0499E5B1" w14:textId="77777777" w:rsidR="007059ED" w:rsidRDefault="007059ED">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1F0D6C81" w14:textId="77777777" w:rsidR="007059ED" w:rsidRDefault="007059ED">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610842FD" w14:textId="77777777" w:rsidR="007059ED" w:rsidRDefault="007059ED">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14FED19C" w14:textId="77777777" w:rsidR="007059ED" w:rsidRDefault="007059ED">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0EBBFE27" w14:textId="77777777" w:rsidR="007059ED" w:rsidRDefault="007059ED">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D11E5A6" w14:textId="77777777" w:rsidR="007059ED" w:rsidRDefault="007059ED">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2A3F616"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3724693C"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0AE5E1F7" w14:textId="77777777" w:rsidR="007059ED" w:rsidRDefault="007059ED">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01A78EE" w14:textId="77777777" w:rsidR="007059ED" w:rsidRDefault="007059ED">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029DFEC8" w14:textId="77777777" w:rsidR="007059ED" w:rsidRDefault="007059ED">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0243FA9A" w14:textId="77777777" w:rsidR="007059ED" w:rsidRDefault="007059ED">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04F1A56A" w14:textId="77777777" w:rsidR="007059ED" w:rsidRDefault="007059ED">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45639836" w14:textId="77777777" w:rsidR="007059ED" w:rsidRDefault="007059ED">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18D3377C" w14:textId="77777777" w:rsidR="007059ED" w:rsidRDefault="007059ED">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7A0450EE" w14:textId="77777777" w:rsidR="007059ED" w:rsidRDefault="007059ED">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12A1C635" w14:textId="77777777" w:rsidR="007059ED" w:rsidRDefault="007059ED">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633D8996" w14:textId="77777777" w:rsidR="007059ED" w:rsidRDefault="007059ED">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4AD43162" w14:textId="77777777" w:rsidR="007059ED" w:rsidRDefault="007059ED">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49775A09" w14:textId="77777777" w:rsidR="007059ED" w:rsidRDefault="007059ED">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02C5F885" w14:textId="77777777" w:rsidR="007059ED" w:rsidRDefault="007059ED">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FDBB358" w14:textId="77777777" w:rsidR="007059ED" w:rsidRDefault="007059ED">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2A7C3D8B" w14:textId="77777777" w:rsidR="007059ED" w:rsidRDefault="007059ED">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7B51D0BD" w14:textId="77777777" w:rsidR="007059ED" w:rsidRDefault="007059ED">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0CC1DB4C" w14:textId="77777777" w:rsidR="007059ED" w:rsidRDefault="007059ED">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0406B72C" w14:textId="77777777" w:rsidR="007059ED" w:rsidRDefault="007059ED">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10ADCE2E" w14:textId="77777777" w:rsidR="007059ED" w:rsidRDefault="007059ED">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76CB8137" w14:textId="77777777" w:rsidR="007059ED" w:rsidRDefault="007059ED">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78291842" w14:textId="77777777" w:rsidR="007059ED" w:rsidRDefault="007059ED">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B9490CA" w14:textId="77777777" w:rsidR="007059ED" w:rsidRDefault="007059ED">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6D83761D" w14:textId="77777777" w:rsidR="007059ED" w:rsidRDefault="007059ED">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6757237B" w14:textId="77777777" w:rsidR="007059ED" w:rsidRDefault="007059ED">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14F903B9" w14:textId="77777777" w:rsidR="007059ED" w:rsidRDefault="007059ED">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3010821C" w14:textId="77777777" w:rsidR="007059ED" w:rsidRDefault="007059ED">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045C44F7" w14:textId="77777777" w:rsidR="007059ED" w:rsidRDefault="007059ED">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62CE7492" w14:textId="77777777" w:rsidR="007059ED" w:rsidRDefault="007059ED">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255AF1C3" w14:textId="77777777" w:rsidR="007059ED" w:rsidRDefault="007059ED">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2CF98ED2" w14:textId="77777777" w:rsidR="007059ED" w:rsidRDefault="007059ED">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7CE8E4FA" w14:textId="77777777" w:rsidR="007059ED" w:rsidRDefault="007059ED">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0DA55118" w14:textId="77777777" w:rsidR="007059ED" w:rsidRDefault="007059ED">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1A24CC61" w14:textId="77777777" w:rsidR="007059ED" w:rsidRDefault="007059ED">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10C163BB" w14:textId="77777777" w:rsidR="007059ED" w:rsidRDefault="007059ED">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661BC324" w14:textId="77777777" w:rsidR="007059ED" w:rsidRDefault="007059ED">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521A1D7C" w14:textId="77777777" w:rsidR="007059ED" w:rsidRDefault="007059ED">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4EE9FCFB" w14:textId="77777777" w:rsidR="007059ED" w:rsidRDefault="007059ED">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019B0859" w14:textId="77777777" w:rsidR="007059ED" w:rsidRDefault="007059ED">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339BE5AC" w14:textId="77777777" w:rsidR="007059ED" w:rsidRDefault="007059ED">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7EC6B8D2" w14:textId="77777777" w:rsidR="007059ED" w:rsidRDefault="007059ED">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28AD449E" w14:textId="77777777" w:rsidR="007059ED" w:rsidRDefault="007059ED">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1A2E280F" w14:textId="77777777" w:rsidR="007059ED" w:rsidRDefault="007059ED">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7C385F0" w14:textId="77777777" w:rsidR="007059ED" w:rsidRDefault="007059ED">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22F634C3" w14:textId="77777777" w:rsidR="007059ED" w:rsidRDefault="007059ED">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5A52D7F5" w14:textId="77777777" w:rsidR="007059ED" w:rsidRDefault="007059ED">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3733B7E8" w14:textId="77777777" w:rsidR="007059ED" w:rsidRDefault="007059ED">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56231A51" w14:textId="77777777" w:rsidR="007059ED" w:rsidRDefault="007059ED">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1BB589DE" w14:textId="77777777" w:rsidR="007059ED" w:rsidRDefault="007059ED">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1E76C777" w14:textId="77777777" w:rsidR="007059ED" w:rsidRDefault="007059ED">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4DCEF473" w14:textId="77777777" w:rsidR="007059ED" w:rsidRDefault="007059ED">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784BFEA" w14:textId="77777777" w:rsidR="007059ED" w:rsidRDefault="007059ED">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5AC32935" w14:textId="77777777" w:rsidR="007059ED" w:rsidRDefault="007059ED">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C10AEBF" w14:textId="77777777" w:rsidR="007059ED" w:rsidRDefault="007059ED">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770C9CB7" w14:textId="77777777" w:rsidR="007059ED" w:rsidRDefault="007059ED">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39E515B0" w14:textId="77777777" w:rsidR="007059ED" w:rsidRDefault="007059ED">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247DC87F" w14:textId="77777777" w:rsidR="007059ED" w:rsidRDefault="007059ED">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08817586" w14:textId="77777777" w:rsidR="007059ED" w:rsidRDefault="007059ED">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698650CC" w14:textId="77777777" w:rsidR="007059ED" w:rsidRDefault="007059ED">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0D68803" w14:textId="77777777" w:rsidR="007059ED" w:rsidRDefault="007059ED">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212CB621" w14:textId="77777777" w:rsidR="007059ED" w:rsidRDefault="007059ED">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4B53DE10" w14:textId="77777777" w:rsidR="007059ED" w:rsidRDefault="007059ED">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6B7AEFFD" w14:textId="77777777" w:rsidR="007059ED" w:rsidRDefault="007059ED">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6655B77E" w14:textId="77777777" w:rsidR="007059ED" w:rsidRDefault="007059ED">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016D3CE9" w14:textId="77777777" w:rsidR="007059ED" w:rsidRDefault="007059ED">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56C66BD8" w14:textId="77777777" w:rsidR="007059ED" w:rsidRDefault="007059ED">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152415F7" w14:textId="77777777" w:rsidR="007059ED" w:rsidRDefault="007059ED">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46B512A" w14:textId="77777777" w:rsidR="007059ED" w:rsidRDefault="007059ED">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44158715" w14:textId="77777777" w:rsidR="007059ED" w:rsidRDefault="007059ED">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8EC0DC5" w14:textId="77777777" w:rsidR="007059ED" w:rsidRDefault="007059ED">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62D8E993" w14:textId="77777777" w:rsidR="007059ED" w:rsidRDefault="007059ED">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36859048" w14:textId="77777777" w:rsidR="007059ED" w:rsidRDefault="007059ED">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3CFCF8DE" w14:textId="77777777" w:rsidR="007059ED" w:rsidRDefault="007059ED">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4FE426E7" w14:textId="77777777" w:rsidR="007059ED" w:rsidRDefault="007059ED">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7EB545FA" w14:textId="77777777" w:rsidR="007059ED" w:rsidRDefault="007059ED">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B4A94C4" w14:textId="77777777" w:rsidR="007059ED" w:rsidRDefault="007059ED">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739C9F1" w14:textId="77777777" w:rsidR="007059ED" w:rsidRDefault="007059ED">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F04F8DF" w14:textId="77777777" w:rsidR="007059ED" w:rsidRDefault="007059ED">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CC4014" w14:textId="77777777" w:rsidR="007059ED" w:rsidRDefault="007059ED">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52C31A87" w14:textId="77777777" w:rsidR="007059ED" w:rsidRDefault="007059ED">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21DD9007" w14:textId="77777777" w:rsidR="007059ED" w:rsidRDefault="007059ED">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4BEB0DFF" w14:textId="77777777" w:rsidR="007059ED" w:rsidRDefault="007059ED">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1384C4FC" w14:textId="77777777" w:rsidR="007059ED" w:rsidRDefault="007059ED">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6785A6C0" w14:textId="77777777" w:rsidR="007059ED" w:rsidRDefault="007059ED">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0D5AFE3A" w14:textId="77777777" w:rsidR="007059ED" w:rsidRDefault="007059ED">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6D7AED0" w14:textId="77777777" w:rsidR="007059ED" w:rsidRDefault="007059ED">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4B5A6729" w14:textId="77777777" w:rsidR="007059ED" w:rsidRDefault="007059ED">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663464A3" w14:textId="77777777" w:rsidR="007059ED" w:rsidRDefault="007059ED">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305ABC4" w14:textId="77777777" w:rsidR="007059ED" w:rsidRDefault="007059ED">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B9B3CEC" w14:textId="77777777" w:rsidR="007059ED" w:rsidRDefault="007059ED">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D7CDE7C" w14:textId="77777777" w:rsidR="007059ED" w:rsidRDefault="007059ED">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1A702716" w14:textId="77777777" w:rsidR="007059ED" w:rsidRDefault="007059ED">
      <w:pPr>
        <w:pStyle w:val="TOC3"/>
        <w:rPr>
          <w:rFonts w:asciiTheme="minorHAnsi" w:eastAsiaTheme="minorEastAsia" w:hAnsiTheme="minorHAnsi" w:cstheme="minorBidi"/>
          <w:sz w:val="22"/>
          <w:szCs w:val="22"/>
        </w:rPr>
      </w:pPr>
      <w:r w:rsidRPr="00AE6739">
        <w:rPr>
          <w:lang w:val="fi-FI"/>
        </w:rPr>
        <w:t>A.9.2.13</w:t>
      </w:r>
      <w:r>
        <w:rPr>
          <w:rFonts w:asciiTheme="minorHAnsi" w:eastAsiaTheme="minorEastAsia" w:hAnsiTheme="minorHAnsi" w:cstheme="minorBidi"/>
          <w:sz w:val="22"/>
          <w:szCs w:val="22"/>
        </w:rPr>
        <w:tab/>
      </w:r>
      <w:r w:rsidRPr="00AE6739">
        <w:rPr>
          <w:lang w:val="fi-FI"/>
        </w:rPr>
        <w:t>Void</w:t>
      </w:r>
      <w:r>
        <w:tab/>
        <w:t>2621</w:t>
      </w:r>
    </w:p>
    <w:p w14:paraId="5B983EB2" w14:textId="77777777" w:rsidR="007059ED" w:rsidRDefault="007059ED">
      <w:pPr>
        <w:pStyle w:val="TOC4"/>
        <w:rPr>
          <w:rFonts w:asciiTheme="minorHAnsi" w:eastAsiaTheme="minorEastAsia" w:hAnsiTheme="minorHAnsi" w:cstheme="minorBidi"/>
          <w:sz w:val="22"/>
          <w:szCs w:val="22"/>
        </w:rPr>
      </w:pPr>
      <w:r w:rsidRPr="00AE6739">
        <w:rPr>
          <w:lang w:val="fi-FI"/>
        </w:rPr>
        <w:t>A.9.2.13.1</w:t>
      </w:r>
      <w:r>
        <w:rPr>
          <w:rFonts w:asciiTheme="minorHAnsi" w:eastAsiaTheme="minorEastAsia" w:hAnsiTheme="minorHAnsi" w:cstheme="minorBidi"/>
          <w:sz w:val="22"/>
          <w:szCs w:val="22"/>
        </w:rPr>
        <w:tab/>
      </w:r>
      <w:r w:rsidRPr="00AE6739">
        <w:rPr>
          <w:lang w:val="fi-FI"/>
        </w:rPr>
        <w:t>Void</w:t>
      </w:r>
      <w:r>
        <w:tab/>
        <w:t>2621</w:t>
      </w:r>
    </w:p>
    <w:p w14:paraId="7AAA2C58" w14:textId="77777777" w:rsidR="007059ED" w:rsidRDefault="007059ED">
      <w:pPr>
        <w:pStyle w:val="TOC4"/>
        <w:rPr>
          <w:rFonts w:asciiTheme="minorHAnsi" w:eastAsiaTheme="minorEastAsia" w:hAnsiTheme="minorHAnsi" w:cstheme="minorBidi"/>
          <w:sz w:val="22"/>
          <w:szCs w:val="22"/>
        </w:rPr>
      </w:pPr>
      <w:r w:rsidRPr="00AE6739">
        <w:rPr>
          <w:lang w:val="fi-FI"/>
        </w:rPr>
        <w:t>A.9.2.13.2</w:t>
      </w:r>
      <w:r>
        <w:rPr>
          <w:rFonts w:asciiTheme="minorHAnsi" w:eastAsiaTheme="minorEastAsia" w:hAnsiTheme="minorHAnsi" w:cstheme="minorBidi"/>
          <w:sz w:val="22"/>
          <w:szCs w:val="22"/>
        </w:rPr>
        <w:tab/>
      </w:r>
      <w:r w:rsidRPr="00AE6739">
        <w:rPr>
          <w:lang w:val="fi-FI"/>
        </w:rPr>
        <w:t>Void</w:t>
      </w:r>
      <w:r>
        <w:tab/>
        <w:t>2621</w:t>
      </w:r>
    </w:p>
    <w:p w14:paraId="6D742B92" w14:textId="77777777" w:rsidR="007059ED" w:rsidRDefault="007059ED">
      <w:pPr>
        <w:pStyle w:val="TOC4"/>
        <w:rPr>
          <w:rFonts w:asciiTheme="minorHAnsi" w:eastAsiaTheme="minorEastAsia" w:hAnsiTheme="minorHAnsi" w:cstheme="minorBidi"/>
          <w:sz w:val="22"/>
          <w:szCs w:val="22"/>
        </w:rPr>
      </w:pPr>
      <w:r w:rsidRPr="00AE6739">
        <w:rPr>
          <w:lang w:val="fi-FI"/>
        </w:rPr>
        <w:t>A.9.2.13.3</w:t>
      </w:r>
      <w:r>
        <w:rPr>
          <w:rFonts w:asciiTheme="minorHAnsi" w:eastAsiaTheme="minorEastAsia" w:hAnsiTheme="minorHAnsi" w:cstheme="minorBidi"/>
          <w:sz w:val="22"/>
          <w:szCs w:val="22"/>
        </w:rPr>
        <w:tab/>
      </w:r>
      <w:r w:rsidRPr="00AE6739">
        <w:rPr>
          <w:lang w:val="fi-FI"/>
        </w:rPr>
        <w:t>Void</w:t>
      </w:r>
      <w:r>
        <w:tab/>
        <w:t>2621</w:t>
      </w:r>
    </w:p>
    <w:p w14:paraId="1CB866C5" w14:textId="77777777" w:rsidR="007059ED" w:rsidRDefault="007059ED">
      <w:pPr>
        <w:pStyle w:val="TOC3"/>
        <w:rPr>
          <w:rFonts w:asciiTheme="minorHAnsi" w:eastAsiaTheme="minorEastAsia" w:hAnsiTheme="minorHAnsi" w:cstheme="minorBidi"/>
          <w:sz w:val="22"/>
          <w:szCs w:val="22"/>
        </w:rPr>
      </w:pPr>
      <w:r w:rsidRPr="00AE6739">
        <w:rPr>
          <w:lang w:val="fi-FI"/>
        </w:rPr>
        <w:t>A.9.2.14</w:t>
      </w:r>
      <w:r>
        <w:rPr>
          <w:rFonts w:asciiTheme="minorHAnsi" w:eastAsiaTheme="minorEastAsia" w:hAnsiTheme="minorHAnsi" w:cstheme="minorBidi"/>
          <w:sz w:val="22"/>
          <w:szCs w:val="22"/>
        </w:rPr>
        <w:tab/>
      </w:r>
      <w:r w:rsidRPr="00AE6739">
        <w:rPr>
          <w:lang w:val="fi-FI"/>
        </w:rPr>
        <w:t>Void</w:t>
      </w:r>
      <w:r>
        <w:tab/>
        <w:t>2621</w:t>
      </w:r>
    </w:p>
    <w:p w14:paraId="694B483D" w14:textId="77777777" w:rsidR="007059ED" w:rsidRDefault="007059ED">
      <w:pPr>
        <w:pStyle w:val="TOC4"/>
        <w:rPr>
          <w:rFonts w:asciiTheme="minorHAnsi" w:eastAsiaTheme="minorEastAsia" w:hAnsiTheme="minorHAnsi" w:cstheme="minorBidi"/>
          <w:sz w:val="22"/>
          <w:szCs w:val="22"/>
        </w:rPr>
      </w:pPr>
      <w:r w:rsidRPr="00AE6739">
        <w:rPr>
          <w:lang w:val="fi-FI"/>
        </w:rPr>
        <w:t>A.9.2.14.1</w:t>
      </w:r>
      <w:r>
        <w:rPr>
          <w:rFonts w:asciiTheme="minorHAnsi" w:eastAsiaTheme="minorEastAsia" w:hAnsiTheme="minorHAnsi" w:cstheme="minorBidi"/>
          <w:sz w:val="22"/>
          <w:szCs w:val="22"/>
        </w:rPr>
        <w:tab/>
      </w:r>
      <w:r w:rsidRPr="00AE6739">
        <w:rPr>
          <w:lang w:val="fi-FI"/>
        </w:rPr>
        <w:t>Void</w:t>
      </w:r>
      <w:r>
        <w:tab/>
        <w:t>2621</w:t>
      </w:r>
    </w:p>
    <w:p w14:paraId="081F409A" w14:textId="77777777" w:rsidR="007059ED" w:rsidRDefault="007059ED">
      <w:pPr>
        <w:pStyle w:val="TOC4"/>
        <w:rPr>
          <w:rFonts w:asciiTheme="minorHAnsi" w:eastAsiaTheme="minorEastAsia" w:hAnsiTheme="minorHAnsi" w:cstheme="minorBidi"/>
          <w:sz w:val="22"/>
          <w:szCs w:val="22"/>
        </w:rPr>
      </w:pPr>
      <w:r w:rsidRPr="00AE6739">
        <w:rPr>
          <w:lang w:val="fi-FI"/>
        </w:rPr>
        <w:t>A.9.2.14.2</w:t>
      </w:r>
      <w:r>
        <w:rPr>
          <w:rFonts w:asciiTheme="minorHAnsi" w:eastAsiaTheme="minorEastAsia" w:hAnsiTheme="minorHAnsi" w:cstheme="minorBidi"/>
          <w:sz w:val="22"/>
          <w:szCs w:val="22"/>
        </w:rPr>
        <w:tab/>
      </w:r>
      <w:r w:rsidRPr="00AE6739">
        <w:rPr>
          <w:lang w:val="fi-FI"/>
        </w:rPr>
        <w:t>Void</w:t>
      </w:r>
      <w:r>
        <w:tab/>
        <w:t>2621</w:t>
      </w:r>
    </w:p>
    <w:p w14:paraId="31FE11C3" w14:textId="77777777" w:rsidR="007059ED" w:rsidRDefault="007059ED">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7AFC3A0E" w14:textId="77777777" w:rsidR="007059ED" w:rsidRDefault="007059ED">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394C3195" w14:textId="77777777" w:rsidR="007059ED" w:rsidRDefault="007059ED">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3B16FCC4" w14:textId="77777777" w:rsidR="007059ED" w:rsidRDefault="007059ED">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7BEBCAA9" w14:textId="77777777" w:rsidR="007059ED" w:rsidRDefault="007059ED">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1FCA9EF9" w14:textId="77777777" w:rsidR="007059ED" w:rsidRDefault="007059ED">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3B416763" w14:textId="77777777" w:rsidR="007059ED" w:rsidRDefault="007059ED">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57280BE4" w14:textId="77777777" w:rsidR="007059ED" w:rsidRDefault="007059ED">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65D1C3F" w14:textId="77777777" w:rsidR="007059ED" w:rsidRDefault="007059ED">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D115E60" w14:textId="77777777" w:rsidR="007059ED" w:rsidRDefault="007059ED">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E5E5947" w14:textId="77777777" w:rsidR="007059ED" w:rsidRDefault="007059ED">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493A872" w14:textId="77777777" w:rsidR="007059ED" w:rsidRDefault="007059ED">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3FB20B56" w14:textId="77777777" w:rsidR="007059ED" w:rsidRDefault="007059ED">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2C69A7A1" w14:textId="77777777" w:rsidR="007059ED" w:rsidRDefault="007059ED">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6C50869B" w14:textId="77777777" w:rsidR="007059ED" w:rsidRDefault="007059ED">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6848CE35" w14:textId="77777777" w:rsidR="007059ED" w:rsidRDefault="007059ED">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4C1BC8A8" w14:textId="77777777" w:rsidR="007059ED" w:rsidRDefault="007059ED">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60EDA31B" w14:textId="77777777" w:rsidR="007059ED" w:rsidRDefault="007059ED">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179726FE" w14:textId="77777777" w:rsidR="007059ED" w:rsidRDefault="007059ED">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1CBF8C22" w14:textId="77777777" w:rsidR="007059ED" w:rsidRDefault="007059ED">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7B6FAE1E" w14:textId="77777777" w:rsidR="007059ED" w:rsidRDefault="007059ED">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0677B6D4" w14:textId="77777777" w:rsidR="007059ED" w:rsidRDefault="007059ED">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9AD954B" w14:textId="77777777" w:rsidR="007059ED" w:rsidRDefault="007059ED">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53453383" w14:textId="77777777" w:rsidR="007059ED" w:rsidRDefault="007059ED">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20D61D8E" w14:textId="77777777" w:rsidR="007059ED" w:rsidRDefault="007059ED">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513898D1" w14:textId="77777777" w:rsidR="007059ED" w:rsidRDefault="007059ED">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34B67AA" w14:textId="77777777" w:rsidR="007059ED" w:rsidRDefault="007059ED">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ED4A126" w14:textId="77777777" w:rsidR="007059ED" w:rsidRDefault="007059ED">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3E371815" w14:textId="77777777" w:rsidR="007059ED" w:rsidRDefault="007059ED">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62A3AFF9" w14:textId="77777777" w:rsidR="007059ED" w:rsidRDefault="007059ED">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3CA2D533" w14:textId="77777777" w:rsidR="007059ED" w:rsidRDefault="007059ED">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4DD9D507" w14:textId="77777777" w:rsidR="007059ED" w:rsidRDefault="007059ED">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38CE3CAB" w14:textId="77777777" w:rsidR="007059ED" w:rsidRDefault="007059ED">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5AFA3EC4" w14:textId="77777777" w:rsidR="007059ED" w:rsidRDefault="007059ED">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4D46CC74" w14:textId="77777777" w:rsidR="007059ED" w:rsidRDefault="007059ED">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301E6385" w14:textId="77777777" w:rsidR="007059ED" w:rsidRDefault="007059ED">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18DCB5F1" w14:textId="77777777" w:rsidR="007059ED" w:rsidRDefault="007059ED">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663CA31C" w14:textId="77777777" w:rsidR="007059ED" w:rsidRDefault="007059ED">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F4A4ABB" w14:textId="77777777" w:rsidR="007059ED" w:rsidRDefault="007059ED">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2021AE72" w14:textId="77777777" w:rsidR="007059ED" w:rsidRDefault="007059ED">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472DFBF8" w14:textId="77777777" w:rsidR="007059ED" w:rsidRDefault="007059ED">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A28278B" w14:textId="77777777" w:rsidR="007059ED" w:rsidRDefault="007059ED">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0181E028" w14:textId="77777777" w:rsidR="007059ED" w:rsidRDefault="007059ED">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E811E25" w14:textId="77777777" w:rsidR="007059ED" w:rsidRDefault="007059ED">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6A6E5372" w14:textId="77777777" w:rsidR="007059ED" w:rsidRDefault="007059ED">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25843846" w14:textId="77777777" w:rsidR="007059ED" w:rsidRDefault="007059ED">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5C6F9292" w14:textId="77777777" w:rsidR="007059ED" w:rsidRDefault="007059ED">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3F56CD45" w14:textId="77777777" w:rsidR="007059ED" w:rsidRDefault="007059ED">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000DAEEE" w14:textId="77777777" w:rsidR="007059ED" w:rsidRDefault="007059ED">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27FC924A" w14:textId="77777777" w:rsidR="007059ED" w:rsidRDefault="007059ED">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F84F2B5" w14:textId="77777777" w:rsidR="007059ED" w:rsidRDefault="007059ED">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4A5FD85A" w14:textId="77777777" w:rsidR="007059ED" w:rsidRDefault="007059ED">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59FBE34A" w14:textId="77777777" w:rsidR="007059ED" w:rsidRDefault="007059ED">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F4B6B9F" w14:textId="77777777" w:rsidR="007059ED" w:rsidRDefault="007059ED">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7B6C6F27" w14:textId="77777777" w:rsidR="007059ED" w:rsidRDefault="007059ED">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09F11472" w14:textId="77777777" w:rsidR="007059ED" w:rsidRDefault="007059ED">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00AA14D6" w14:textId="77777777" w:rsidR="007059ED" w:rsidRDefault="007059ED">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17EE0ACB" w14:textId="77777777" w:rsidR="007059ED" w:rsidRDefault="007059ED">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2220D84E" w14:textId="77777777" w:rsidR="007059ED" w:rsidRDefault="007059ED">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6116DD0C" w14:textId="77777777" w:rsidR="007059ED" w:rsidRDefault="007059ED">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452AFA1A" w14:textId="77777777" w:rsidR="007059ED" w:rsidRDefault="007059ED">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CC9866C" w14:textId="77777777" w:rsidR="007059ED" w:rsidRDefault="007059ED">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7A36A1F1" w14:textId="77777777" w:rsidR="007059ED" w:rsidRDefault="007059ED">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1CEF8A0C" w14:textId="77777777" w:rsidR="007059ED" w:rsidRDefault="007059ED">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2C8FACA0" w14:textId="77777777" w:rsidR="007059ED" w:rsidRDefault="007059ED">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1EDE4DCB" w14:textId="77777777" w:rsidR="007059ED" w:rsidRDefault="007059ED">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15B2C27"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31B9B1FB"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3BEDAD8B" w14:textId="77777777" w:rsidR="007059ED" w:rsidRDefault="007059ED">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282792A7" w14:textId="77777777" w:rsidR="007059ED" w:rsidRDefault="007059ED">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1131CC64" w14:textId="77777777" w:rsidR="007059ED" w:rsidRDefault="007059ED">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3E7AC2E3" w14:textId="77777777" w:rsidR="007059ED" w:rsidRDefault="007059ED">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06935EE7" w14:textId="77777777" w:rsidR="007059ED" w:rsidRDefault="007059ED">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5EAC6EA0" w14:textId="77777777" w:rsidR="007059ED" w:rsidRDefault="007059ED">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181CDE7F" w14:textId="77777777" w:rsidR="007059ED" w:rsidRDefault="007059ED">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269076F8" w14:textId="77777777" w:rsidR="007059ED" w:rsidRDefault="007059ED">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0F30D0DA" w14:textId="77777777" w:rsidR="007059ED" w:rsidRDefault="007059ED">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5EC8FCFB" w14:textId="77777777" w:rsidR="007059ED" w:rsidRDefault="007059ED">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5F9E1574" w14:textId="77777777" w:rsidR="007059ED" w:rsidRDefault="007059ED">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4EA9EF09" w14:textId="77777777" w:rsidR="007059ED" w:rsidRDefault="007059ED">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68441BB0" w14:textId="77777777" w:rsidR="007059ED" w:rsidRDefault="007059ED">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17E70C9A" w14:textId="77777777" w:rsidR="007059ED" w:rsidRDefault="007059ED">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15DB255F" w14:textId="77777777" w:rsidR="007059ED" w:rsidRDefault="007059ED">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1335748C" w14:textId="77777777" w:rsidR="007059ED" w:rsidRDefault="007059ED">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04C4D9D5" w14:textId="77777777" w:rsidR="007059ED" w:rsidRDefault="007059ED">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0EE571FC" w14:textId="77777777" w:rsidR="007059ED" w:rsidRDefault="007059ED">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13528D77" w14:textId="77777777" w:rsidR="007059ED" w:rsidRDefault="007059ED">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6109DB8E" w14:textId="77777777" w:rsidR="007059ED" w:rsidRDefault="007059ED">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5238C1CF" w14:textId="77777777" w:rsidR="007059ED" w:rsidRDefault="007059ED">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66FF944" w14:textId="77777777" w:rsidR="007059ED" w:rsidRDefault="007059ED">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70BA8216" w14:textId="77777777" w:rsidR="007059ED" w:rsidRDefault="007059ED">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E1D84C5" w14:textId="77777777" w:rsidR="007059ED" w:rsidRDefault="007059ED">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0D7B604C" w14:textId="77777777" w:rsidR="007059ED" w:rsidRDefault="007059ED">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5129F835" w14:textId="77777777" w:rsidR="007059ED" w:rsidRDefault="007059ED">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223F6B9" w14:textId="77777777" w:rsidR="007059ED" w:rsidRDefault="007059ED">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48BCFF82" w14:textId="77777777" w:rsidR="007059ED" w:rsidRDefault="007059ED">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15A2F213" w14:textId="77777777" w:rsidR="007059ED" w:rsidRDefault="007059ED">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272D8032" w14:textId="77777777" w:rsidR="007059ED" w:rsidRDefault="007059ED">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79BC7F9" w14:textId="77777777" w:rsidR="007059ED" w:rsidRDefault="007059ED">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4E534BB6" w14:textId="77777777" w:rsidR="007059ED" w:rsidRDefault="007059ED">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C8C5E0E" w14:textId="77777777" w:rsidR="007059ED" w:rsidRDefault="007059ED">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6001303A" w14:textId="77777777" w:rsidR="007059ED" w:rsidRDefault="007059ED">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28A405B3" w14:textId="77777777" w:rsidR="007059ED" w:rsidRDefault="007059ED">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377B7BB2" w14:textId="77777777" w:rsidR="007059ED" w:rsidRDefault="007059ED">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17452313" w14:textId="77777777" w:rsidR="007059ED" w:rsidRDefault="007059ED">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525F4759" w14:textId="77777777" w:rsidR="007059ED" w:rsidRDefault="007059ED">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2C410B0F" w14:textId="77777777" w:rsidR="007059ED" w:rsidRDefault="007059ED">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5651FD3D" w14:textId="77777777" w:rsidR="007059ED" w:rsidRDefault="007059ED">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226CEF3E" w14:textId="77777777" w:rsidR="007059ED" w:rsidRDefault="007059ED">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822EE72" w14:textId="77777777" w:rsidR="007059ED" w:rsidRDefault="007059ED">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7F226BD8" w14:textId="77777777" w:rsidR="007059ED" w:rsidRDefault="007059ED">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669034E7" w14:textId="77777777" w:rsidR="007059ED" w:rsidRDefault="007059ED">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454A7070" w14:textId="77777777" w:rsidR="007059ED" w:rsidRDefault="007059ED">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53C84F74" w14:textId="77777777" w:rsidR="007059ED" w:rsidRDefault="007059ED">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469CFC04" w14:textId="77777777" w:rsidR="007059ED" w:rsidRDefault="007059ED">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0F7D0E5B" w14:textId="77777777" w:rsidR="007059ED" w:rsidRDefault="007059ED">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4B9C77EC" w14:textId="77777777" w:rsidR="007059ED" w:rsidRDefault="007059ED">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4CB181C9" w14:textId="77777777" w:rsidR="007059ED" w:rsidRDefault="007059ED">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50CCC8D2" w14:textId="77777777" w:rsidR="007059ED" w:rsidRDefault="007059ED">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5B410118" w14:textId="77777777" w:rsidR="007059ED" w:rsidRDefault="007059ED">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67D3E9A1" w14:textId="77777777" w:rsidR="007059ED" w:rsidRDefault="007059ED">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47B6C59E" w14:textId="77777777" w:rsidR="007059ED" w:rsidRDefault="007059ED">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49C8091A" w14:textId="77777777" w:rsidR="007059ED" w:rsidRDefault="007059ED">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A1207F5" w14:textId="77777777" w:rsidR="007059ED" w:rsidRDefault="007059ED">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40C80FDB" w14:textId="77777777" w:rsidR="007059ED" w:rsidRDefault="007059ED">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561513D5" w14:textId="77777777" w:rsidR="007059ED" w:rsidRDefault="007059ED">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01A6B2F7" w14:textId="77777777" w:rsidR="007059ED" w:rsidRDefault="007059ED">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732C6660" w14:textId="77777777" w:rsidR="007059ED" w:rsidRDefault="007059ED">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9605702" w14:textId="77777777" w:rsidR="007059ED" w:rsidRDefault="007059ED">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4FF6968E" w14:textId="77777777" w:rsidR="007059ED" w:rsidRDefault="007059ED">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41FAB395" w14:textId="77777777" w:rsidR="007059ED" w:rsidRDefault="007059ED">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49C8277B" w14:textId="77777777" w:rsidR="007059ED" w:rsidRDefault="007059ED">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1E9F770C" w14:textId="77777777" w:rsidR="007059ED" w:rsidRDefault="007059ED">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66A6C745" w14:textId="77777777" w:rsidR="007059ED" w:rsidRDefault="007059ED">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27379FF3" w14:textId="77777777" w:rsidR="007059ED" w:rsidRDefault="007059ED">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1BFFE6C0" w14:textId="77777777" w:rsidR="007059ED" w:rsidRDefault="007059ED">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43441370" w14:textId="77777777" w:rsidR="007059ED" w:rsidRDefault="007059ED">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25AA98AA" w14:textId="77777777" w:rsidR="007059ED" w:rsidRDefault="007059ED">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1CAF7798" w14:textId="77777777" w:rsidR="007059ED" w:rsidRDefault="007059ED">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128BC0C9" w14:textId="77777777" w:rsidR="007059ED" w:rsidRDefault="007059ED">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66FAC33" w14:textId="77777777" w:rsidR="007059ED" w:rsidRDefault="007059ED">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552DD773" w14:textId="77777777" w:rsidR="007059ED" w:rsidRDefault="007059ED">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5AAF3616" w14:textId="77777777" w:rsidR="007059ED" w:rsidRDefault="007059ED">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0EBAC5A2" w14:textId="77777777" w:rsidR="007059ED" w:rsidRDefault="007059ED">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2E3C90F3" w14:textId="77777777" w:rsidR="007059ED" w:rsidRDefault="007059ED">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4917D7C"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3C87FBA1" w14:textId="77777777" w:rsidR="007059ED" w:rsidRDefault="007059ED">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47CD1373" w14:textId="77777777" w:rsidR="007059ED" w:rsidRDefault="007059ED">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216FF2F4" w14:textId="77777777" w:rsidR="007059ED" w:rsidRDefault="007059ED">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5EC83BC0"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42A92F08" w14:textId="77777777" w:rsidR="007059ED" w:rsidRDefault="007059ED">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6F7E3087" w14:textId="77777777" w:rsidR="007059ED" w:rsidRDefault="007059ED">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57189717" w14:textId="77777777" w:rsidR="007059ED" w:rsidRDefault="007059ED">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569247F" w14:textId="77777777" w:rsidR="007059ED" w:rsidRDefault="007059ED">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0DA9FF7F" w14:textId="77777777" w:rsidR="007059ED" w:rsidRDefault="007059ED">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4DBB5911" w14:textId="77777777" w:rsidR="007059ED" w:rsidRDefault="007059ED">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2754C847" w14:textId="77777777" w:rsidR="007059ED" w:rsidRDefault="007059ED">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7A94233B" w14:textId="77777777" w:rsidR="007059ED" w:rsidRDefault="007059ED">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20188DAA" w14:textId="77777777" w:rsidR="007059ED" w:rsidRDefault="007059ED">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8FF76B7" w14:textId="77777777" w:rsidR="007059ED" w:rsidRDefault="007059ED">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2B7A4105" w14:textId="77777777" w:rsidR="007059ED" w:rsidRDefault="007059ED">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0C1D1DEF" w14:textId="77777777" w:rsidR="007059ED" w:rsidRDefault="007059ED">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54120761" w14:textId="77777777" w:rsidR="007059ED" w:rsidRDefault="007059ED">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52B1FEDC" w14:textId="77777777" w:rsidR="007059ED" w:rsidRDefault="007059ED">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118B29F9" w14:textId="77777777" w:rsidR="007059ED" w:rsidRDefault="007059ED">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22D5E616" w14:textId="77777777" w:rsidR="007059ED" w:rsidRDefault="007059ED">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02E8AF6A" w14:textId="77777777" w:rsidR="007059ED" w:rsidRDefault="007059ED">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39E2BAF" w14:textId="77777777" w:rsidR="007059ED" w:rsidRDefault="007059ED">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55FE9890" w14:textId="77777777" w:rsidR="007059ED" w:rsidRDefault="007059ED">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232FC1CD" w14:textId="77777777" w:rsidR="007059ED" w:rsidRDefault="007059ED">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7A2AA81E" w14:textId="77777777" w:rsidR="007059ED" w:rsidRDefault="007059ED">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51806E26" w14:textId="77777777" w:rsidR="007059ED" w:rsidRDefault="007059ED">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470E8D55" w14:textId="77777777" w:rsidR="007059ED" w:rsidRDefault="007059ED">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1450D471" w14:textId="77777777" w:rsidR="007059ED" w:rsidRDefault="007059ED">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7BF2AF5D" w14:textId="77777777" w:rsidR="007059ED" w:rsidRDefault="007059ED">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283E8B75" w14:textId="77777777" w:rsidR="007059ED" w:rsidRDefault="007059ED">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0278C6F9" w14:textId="77777777" w:rsidR="007059ED" w:rsidRDefault="007059ED">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E75EC29" w14:textId="77777777" w:rsidR="007059ED" w:rsidRDefault="007059ED">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3CF1D975" w14:textId="77777777" w:rsidR="007059ED" w:rsidRDefault="007059ED">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53031F3" w14:textId="77777777" w:rsidR="007059ED" w:rsidRDefault="007059ED">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44F905F4" w14:textId="77777777" w:rsidR="007059ED" w:rsidRDefault="007059ED">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06630D8" w14:textId="77777777" w:rsidR="007059ED" w:rsidRDefault="007059ED">
      <w:pPr>
        <w:pStyle w:val="TOC2"/>
        <w:rPr>
          <w:rFonts w:asciiTheme="minorHAnsi" w:eastAsiaTheme="minorEastAsia" w:hAnsiTheme="minorHAnsi" w:cstheme="minorBidi"/>
          <w:sz w:val="22"/>
          <w:szCs w:val="22"/>
        </w:rPr>
      </w:pPr>
      <w:r w:rsidRPr="00AE6739">
        <w:rPr>
          <w:rFonts w:eastAsia="SimSun"/>
          <w:lang w:val="sv-SE" w:eastAsia="zh-CN"/>
        </w:rPr>
        <w:t>A.9.3</w:t>
      </w:r>
      <w:r>
        <w:rPr>
          <w:rFonts w:asciiTheme="minorHAnsi" w:eastAsiaTheme="minorEastAsia" w:hAnsiTheme="minorHAnsi" w:cstheme="minorBidi"/>
          <w:sz w:val="22"/>
          <w:szCs w:val="22"/>
        </w:rPr>
        <w:tab/>
      </w:r>
      <w:r w:rsidRPr="00AE6739">
        <w:rPr>
          <w:rFonts w:eastAsia="SimSun"/>
          <w:lang w:val="sv-SE" w:eastAsia="zh-CN"/>
        </w:rPr>
        <w:t>UTRAN FDD CPICH RSCP</w:t>
      </w:r>
      <w:r>
        <w:tab/>
        <w:t>2793</w:t>
      </w:r>
    </w:p>
    <w:p w14:paraId="0B6C81B9" w14:textId="77777777" w:rsidR="007059ED" w:rsidRDefault="007059ED">
      <w:pPr>
        <w:pStyle w:val="TOC3"/>
        <w:rPr>
          <w:rFonts w:asciiTheme="minorHAnsi" w:eastAsiaTheme="minorEastAsia" w:hAnsiTheme="minorHAnsi" w:cstheme="minorBidi"/>
          <w:sz w:val="22"/>
          <w:szCs w:val="22"/>
        </w:rPr>
      </w:pPr>
      <w:r w:rsidRPr="00AE6739">
        <w:rPr>
          <w:lang w:val="sv-SE"/>
        </w:rPr>
        <w:t>A.9.3.1</w:t>
      </w:r>
      <w:r>
        <w:rPr>
          <w:rFonts w:asciiTheme="minorHAnsi" w:eastAsiaTheme="minorEastAsia" w:hAnsiTheme="minorHAnsi" w:cstheme="minorBidi"/>
          <w:sz w:val="22"/>
          <w:szCs w:val="22"/>
        </w:rPr>
        <w:tab/>
      </w:r>
      <w:r w:rsidRPr="00AE6739">
        <w:rPr>
          <w:bCs/>
          <w:lang w:val="sv-SE"/>
        </w:rPr>
        <w:t>E-UTRAN FDD</w:t>
      </w:r>
      <w:r>
        <w:tab/>
        <w:t>2793</w:t>
      </w:r>
    </w:p>
    <w:p w14:paraId="5CB952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A.9.3.1.1</w:t>
      </w:r>
      <w:r>
        <w:rPr>
          <w:rFonts w:asciiTheme="minorHAnsi" w:eastAsiaTheme="minorEastAsia" w:hAnsiTheme="minorHAnsi" w:cstheme="minorBidi"/>
          <w:sz w:val="22"/>
          <w:szCs w:val="22"/>
        </w:rPr>
        <w:tab/>
      </w:r>
      <w:r w:rsidRPr="00AE6739">
        <w:rPr>
          <w:rFonts w:cs="v4.2.0"/>
          <w:snapToGrid w:val="0"/>
        </w:rPr>
        <w:t>Test Purpose and Environment</w:t>
      </w:r>
      <w:r>
        <w:tab/>
        <w:t>2793</w:t>
      </w:r>
    </w:p>
    <w:p w14:paraId="4CB10036" w14:textId="77777777" w:rsidR="007059ED" w:rsidRDefault="007059ED">
      <w:pPr>
        <w:pStyle w:val="TOC4"/>
        <w:rPr>
          <w:rFonts w:asciiTheme="minorHAnsi" w:eastAsiaTheme="minorEastAsia" w:hAnsiTheme="minorHAnsi" w:cstheme="minorBidi"/>
          <w:sz w:val="22"/>
          <w:szCs w:val="22"/>
        </w:rPr>
      </w:pPr>
      <w:r w:rsidRPr="00AE6739">
        <w:rPr>
          <w:snapToGrid w:val="0"/>
        </w:rPr>
        <w:t>A.9.3.1.2</w:t>
      </w:r>
      <w:r>
        <w:rPr>
          <w:rFonts w:asciiTheme="minorHAnsi" w:eastAsiaTheme="minorEastAsia" w:hAnsiTheme="minorHAnsi" w:cstheme="minorBidi"/>
          <w:sz w:val="22"/>
          <w:szCs w:val="22"/>
        </w:rPr>
        <w:tab/>
      </w:r>
      <w:r w:rsidRPr="00AE6739">
        <w:rPr>
          <w:snapToGrid w:val="0"/>
        </w:rPr>
        <w:t>Parameters</w:t>
      </w:r>
      <w:r>
        <w:tab/>
        <w:t>2793</w:t>
      </w:r>
    </w:p>
    <w:p w14:paraId="3D61E4B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A.9.3.1.3</w:t>
      </w:r>
      <w:r>
        <w:rPr>
          <w:rFonts w:asciiTheme="minorHAnsi" w:eastAsiaTheme="minorEastAsia" w:hAnsiTheme="minorHAnsi" w:cstheme="minorBidi"/>
          <w:sz w:val="22"/>
          <w:szCs w:val="22"/>
        </w:rPr>
        <w:tab/>
      </w:r>
      <w:r w:rsidRPr="00AE6739">
        <w:rPr>
          <w:rFonts w:cs="v4.2.0"/>
          <w:snapToGrid w:val="0"/>
        </w:rPr>
        <w:t>Test Requirements</w:t>
      </w:r>
      <w:r>
        <w:tab/>
        <w:t>2795</w:t>
      </w:r>
    </w:p>
    <w:p w14:paraId="6F903D29" w14:textId="77777777" w:rsidR="007059ED" w:rsidRDefault="007059ED">
      <w:pPr>
        <w:pStyle w:val="TOC4"/>
        <w:rPr>
          <w:rFonts w:asciiTheme="minorHAnsi" w:eastAsiaTheme="minorEastAsia" w:hAnsiTheme="minorHAnsi" w:cstheme="minorBidi"/>
          <w:sz w:val="22"/>
          <w:szCs w:val="22"/>
        </w:rPr>
      </w:pPr>
      <w:r>
        <w:t xml:space="preserve">A.9.3.2 </w:t>
      </w:r>
      <w:r w:rsidRPr="00AE6739">
        <w:rPr>
          <w:bCs/>
        </w:rPr>
        <w:t>E-UTRAN TDD</w:t>
      </w:r>
      <w:r>
        <w:tab/>
        <w:t>2795</w:t>
      </w:r>
    </w:p>
    <w:p w14:paraId="0B87315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A.9.3.2.1</w:t>
      </w:r>
      <w:r>
        <w:rPr>
          <w:rFonts w:asciiTheme="minorHAnsi" w:eastAsiaTheme="minorEastAsia" w:hAnsiTheme="minorHAnsi" w:cstheme="minorBidi"/>
          <w:sz w:val="22"/>
          <w:szCs w:val="22"/>
        </w:rPr>
        <w:tab/>
      </w:r>
      <w:r w:rsidRPr="00AE6739">
        <w:rPr>
          <w:rFonts w:cs="v4.2.0"/>
          <w:snapToGrid w:val="0"/>
        </w:rPr>
        <w:t>Test Purpose and Environment</w:t>
      </w:r>
      <w:r>
        <w:tab/>
        <w:t>2795</w:t>
      </w:r>
    </w:p>
    <w:p w14:paraId="5C7C187D" w14:textId="77777777" w:rsidR="007059ED" w:rsidRDefault="007059ED">
      <w:pPr>
        <w:pStyle w:val="TOC4"/>
        <w:rPr>
          <w:rFonts w:asciiTheme="minorHAnsi" w:eastAsiaTheme="minorEastAsia" w:hAnsiTheme="minorHAnsi" w:cstheme="minorBidi"/>
          <w:sz w:val="22"/>
          <w:szCs w:val="22"/>
        </w:rPr>
      </w:pPr>
      <w:r w:rsidRPr="00AE6739">
        <w:rPr>
          <w:snapToGrid w:val="0"/>
        </w:rPr>
        <w:t>A.9.3.2.2</w:t>
      </w:r>
      <w:r>
        <w:rPr>
          <w:rFonts w:asciiTheme="minorHAnsi" w:eastAsiaTheme="minorEastAsia" w:hAnsiTheme="minorHAnsi" w:cstheme="minorBidi"/>
          <w:sz w:val="22"/>
          <w:szCs w:val="22"/>
        </w:rPr>
        <w:tab/>
      </w:r>
      <w:r w:rsidRPr="00AE6739">
        <w:rPr>
          <w:snapToGrid w:val="0"/>
        </w:rPr>
        <w:t>Parameters</w:t>
      </w:r>
      <w:r>
        <w:tab/>
        <w:t>2795</w:t>
      </w:r>
    </w:p>
    <w:p w14:paraId="1FC45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A.9.3.2.3</w:t>
      </w:r>
      <w:r>
        <w:rPr>
          <w:rFonts w:asciiTheme="minorHAnsi" w:eastAsiaTheme="minorEastAsia" w:hAnsiTheme="minorHAnsi" w:cstheme="minorBidi"/>
          <w:sz w:val="22"/>
          <w:szCs w:val="22"/>
        </w:rPr>
        <w:tab/>
      </w:r>
      <w:r w:rsidRPr="00AE6739">
        <w:rPr>
          <w:rFonts w:cs="v4.2.0"/>
          <w:snapToGrid w:val="0"/>
        </w:rPr>
        <w:t>Test Requirements</w:t>
      </w:r>
      <w:r>
        <w:tab/>
        <w:t>2798</w:t>
      </w:r>
    </w:p>
    <w:p w14:paraId="4B3E661E" w14:textId="77777777" w:rsidR="007059ED" w:rsidRDefault="007059ED">
      <w:pPr>
        <w:pStyle w:val="TOC3"/>
        <w:rPr>
          <w:rFonts w:asciiTheme="minorHAnsi" w:eastAsiaTheme="minorEastAsia" w:hAnsiTheme="minorHAnsi" w:cstheme="minorBidi"/>
          <w:sz w:val="22"/>
          <w:szCs w:val="22"/>
        </w:rPr>
      </w:pPr>
      <w:r w:rsidRPr="00AE6739">
        <w:rPr>
          <w:lang w:val="de-DE"/>
        </w:rPr>
        <w:t>A.9.3.</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2798</w:t>
      </w:r>
    </w:p>
    <w:p w14:paraId="33E0629E"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2798</w:t>
      </w:r>
    </w:p>
    <w:p w14:paraId="42341972"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2798</w:t>
      </w:r>
    </w:p>
    <w:p w14:paraId="63C10048"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2799</w:t>
      </w:r>
    </w:p>
    <w:p w14:paraId="7E34AA23" w14:textId="77777777" w:rsidR="007059ED" w:rsidRDefault="007059ED">
      <w:pPr>
        <w:pStyle w:val="TOC2"/>
        <w:rPr>
          <w:rFonts w:asciiTheme="minorHAnsi" w:eastAsiaTheme="minorEastAsia" w:hAnsiTheme="minorHAnsi" w:cstheme="minorBidi"/>
          <w:sz w:val="22"/>
          <w:szCs w:val="22"/>
        </w:rPr>
      </w:pPr>
      <w:r w:rsidRPr="00AE6739">
        <w:rPr>
          <w:rFonts w:eastAsia="SimSun"/>
        </w:rPr>
        <w:t>A.9.4</w:t>
      </w:r>
      <w:r>
        <w:rPr>
          <w:rFonts w:asciiTheme="minorHAnsi" w:eastAsiaTheme="minorEastAsia" w:hAnsiTheme="minorHAnsi" w:cstheme="minorBidi"/>
          <w:sz w:val="22"/>
          <w:szCs w:val="22"/>
        </w:rPr>
        <w:tab/>
      </w:r>
      <w:r w:rsidRPr="00AE6739">
        <w:rPr>
          <w:rFonts w:eastAsia="SimSun"/>
        </w:rPr>
        <w:t>UTRAN FDD CPICH Ec/No</w:t>
      </w:r>
      <w:r>
        <w:tab/>
        <w:t>2800</w:t>
      </w:r>
    </w:p>
    <w:p w14:paraId="456FF4B4" w14:textId="77777777" w:rsidR="007059ED" w:rsidRDefault="007059ED">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730B7E1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A.9.4.1.1</w:t>
      </w:r>
      <w:r>
        <w:rPr>
          <w:rFonts w:asciiTheme="minorHAnsi" w:eastAsiaTheme="minorEastAsia" w:hAnsiTheme="minorHAnsi" w:cstheme="minorBidi"/>
          <w:sz w:val="22"/>
          <w:szCs w:val="22"/>
        </w:rPr>
        <w:tab/>
      </w:r>
      <w:r w:rsidRPr="00AE6739">
        <w:rPr>
          <w:rFonts w:cs="v4.2.0"/>
          <w:snapToGrid w:val="0"/>
        </w:rPr>
        <w:t>Test Purpose and Environment</w:t>
      </w:r>
      <w:r>
        <w:tab/>
        <w:t>2800</w:t>
      </w:r>
    </w:p>
    <w:p w14:paraId="1AF25836" w14:textId="77777777" w:rsidR="007059ED" w:rsidRDefault="007059ED">
      <w:pPr>
        <w:pStyle w:val="TOC4"/>
        <w:rPr>
          <w:rFonts w:asciiTheme="minorHAnsi" w:eastAsiaTheme="minorEastAsia" w:hAnsiTheme="minorHAnsi" w:cstheme="minorBidi"/>
          <w:sz w:val="22"/>
          <w:szCs w:val="22"/>
        </w:rPr>
      </w:pPr>
      <w:r w:rsidRPr="00AE6739">
        <w:rPr>
          <w:snapToGrid w:val="0"/>
        </w:rPr>
        <w:t>A.9.4.1.2</w:t>
      </w:r>
      <w:r>
        <w:rPr>
          <w:rFonts w:asciiTheme="minorHAnsi" w:eastAsiaTheme="minorEastAsia" w:hAnsiTheme="minorHAnsi" w:cstheme="minorBidi"/>
          <w:sz w:val="22"/>
          <w:szCs w:val="22"/>
        </w:rPr>
        <w:tab/>
      </w:r>
      <w:r w:rsidRPr="00AE6739">
        <w:rPr>
          <w:snapToGrid w:val="0"/>
        </w:rPr>
        <w:t>Parameters</w:t>
      </w:r>
      <w:r>
        <w:tab/>
        <w:t>2800</w:t>
      </w:r>
    </w:p>
    <w:p w14:paraId="5E2EC74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A.9.4.1.3</w:t>
      </w:r>
      <w:r>
        <w:rPr>
          <w:rFonts w:asciiTheme="minorHAnsi" w:eastAsiaTheme="minorEastAsia" w:hAnsiTheme="minorHAnsi" w:cstheme="minorBidi"/>
          <w:sz w:val="22"/>
          <w:szCs w:val="22"/>
        </w:rPr>
        <w:tab/>
      </w:r>
      <w:r w:rsidRPr="00AE6739">
        <w:rPr>
          <w:rFonts w:cs="v4.2.0"/>
          <w:snapToGrid w:val="0"/>
        </w:rPr>
        <w:t>Test Requirements</w:t>
      </w:r>
      <w:r>
        <w:tab/>
        <w:t>2802</w:t>
      </w:r>
    </w:p>
    <w:p w14:paraId="43A03A26" w14:textId="77777777" w:rsidR="007059ED" w:rsidRDefault="007059ED">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74E39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A.9.4.2.1</w:t>
      </w:r>
      <w:r>
        <w:rPr>
          <w:rFonts w:asciiTheme="minorHAnsi" w:eastAsiaTheme="minorEastAsia" w:hAnsiTheme="minorHAnsi" w:cstheme="minorBidi"/>
          <w:sz w:val="22"/>
          <w:szCs w:val="22"/>
        </w:rPr>
        <w:tab/>
      </w:r>
      <w:r w:rsidRPr="00AE6739">
        <w:rPr>
          <w:rFonts w:cs="v4.2.0"/>
          <w:snapToGrid w:val="0"/>
        </w:rPr>
        <w:t>Test Purpose and Environment</w:t>
      </w:r>
      <w:r>
        <w:tab/>
        <w:t>2803</w:t>
      </w:r>
    </w:p>
    <w:p w14:paraId="5AFB566C" w14:textId="77777777" w:rsidR="007059ED" w:rsidRDefault="007059ED">
      <w:pPr>
        <w:pStyle w:val="TOC4"/>
        <w:rPr>
          <w:rFonts w:asciiTheme="minorHAnsi" w:eastAsiaTheme="minorEastAsia" w:hAnsiTheme="minorHAnsi" w:cstheme="minorBidi"/>
          <w:sz w:val="22"/>
          <w:szCs w:val="22"/>
        </w:rPr>
      </w:pPr>
      <w:r w:rsidRPr="00AE6739">
        <w:rPr>
          <w:snapToGrid w:val="0"/>
        </w:rPr>
        <w:t>A.9.4.2.2</w:t>
      </w:r>
      <w:r>
        <w:rPr>
          <w:rFonts w:asciiTheme="minorHAnsi" w:eastAsiaTheme="minorEastAsia" w:hAnsiTheme="minorHAnsi" w:cstheme="minorBidi"/>
          <w:sz w:val="22"/>
          <w:szCs w:val="22"/>
        </w:rPr>
        <w:tab/>
      </w:r>
      <w:r w:rsidRPr="00AE6739">
        <w:rPr>
          <w:snapToGrid w:val="0"/>
        </w:rPr>
        <w:t>Parameters</w:t>
      </w:r>
      <w:r>
        <w:tab/>
        <w:t>2803</w:t>
      </w:r>
    </w:p>
    <w:p w14:paraId="772F59F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A.9.4.2.3</w:t>
      </w:r>
      <w:r>
        <w:rPr>
          <w:rFonts w:asciiTheme="minorHAnsi" w:eastAsiaTheme="minorEastAsia" w:hAnsiTheme="minorHAnsi" w:cstheme="minorBidi"/>
          <w:sz w:val="22"/>
          <w:szCs w:val="22"/>
        </w:rPr>
        <w:tab/>
      </w:r>
      <w:r w:rsidRPr="00AE6739">
        <w:rPr>
          <w:rFonts w:cs="v4.2.0"/>
          <w:snapToGrid w:val="0"/>
        </w:rPr>
        <w:t>Test Requirements</w:t>
      </w:r>
      <w:r>
        <w:tab/>
        <w:t>2805</w:t>
      </w:r>
    </w:p>
    <w:p w14:paraId="6E9AD4FB" w14:textId="77777777" w:rsidR="007059ED" w:rsidRDefault="007059ED">
      <w:pPr>
        <w:pStyle w:val="TOC3"/>
        <w:rPr>
          <w:rFonts w:asciiTheme="minorHAnsi" w:eastAsiaTheme="minorEastAsia" w:hAnsiTheme="minorHAnsi" w:cstheme="minorBidi"/>
          <w:sz w:val="22"/>
          <w:szCs w:val="22"/>
        </w:rPr>
      </w:pPr>
      <w:r w:rsidRPr="00AE6739">
        <w:rPr>
          <w:lang w:val="de-DE"/>
        </w:rPr>
        <w:t>A.9.</w:t>
      </w:r>
      <w:r w:rsidRPr="00AE6739">
        <w:rPr>
          <w:lang w:val="de-DE" w:eastAsia="zh-CN"/>
        </w:rPr>
        <w:t>4</w:t>
      </w:r>
      <w:r w:rsidRPr="00AE6739">
        <w:rPr>
          <w:lang w:val="de-DE"/>
        </w:rPr>
        <w:t>.</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2806</w:t>
      </w:r>
    </w:p>
    <w:p w14:paraId="44E99E64"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2806</w:t>
      </w:r>
    </w:p>
    <w:p w14:paraId="516E29E2"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2806</w:t>
      </w:r>
    </w:p>
    <w:p w14:paraId="0A49AEDA"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2807</w:t>
      </w:r>
    </w:p>
    <w:p w14:paraId="47C59C50" w14:textId="77777777" w:rsidR="007059ED" w:rsidRDefault="007059ED">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30A8EF8" w14:textId="77777777" w:rsidR="007059ED" w:rsidRDefault="007059ED">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471B74C5" w14:textId="77777777" w:rsidR="007059ED" w:rsidRDefault="007059ED">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35B77A6" w14:textId="77777777" w:rsidR="007059ED" w:rsidRDefault="007059ED">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6709C9C2" w14:textId="77777777" w:rsidR="007059ED" w:rsidRDefault="007059ED">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7D8E08FD" w14:textId="77777777" w:rsidR="007059ED" w:rsidRDefault="007059ED">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4CFBD93B" w14:textId="77777777" w:rsidR="007059ED" w:rsidRDefault="007059ED">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74C98811" w14:textId="77777777" w:rsidR="007059ED" w:rsidRDefault="007059ED">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7275F9FF" w14:textId="77777777" w:rsidR="007059ED" w:rsidRDefault="007059ED">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3304955D" w14:textId="77777777" w:rsidR="007059ED" w:rsidRDefault="007059ED">
      <w:pPr>
        <w:pStyle w:val="TOC2"/>
        <w:rPr>
          <w:rFonts w:asciiTheme="minorHAnsi" w:eastAsiaTheme="minorEastAsia" w:hAnsiTheme="minorHAnsi" w:cstheme="minorBidi"/>
          <w:sz w:val="22"/>
          <w:szCs w:val="22"/>
        </w:rPr>
      </w:pPr>
      <w:r w:rsidRPr="00AE6739">
        <w:rPr>
          <w:lang w:val="it-IT"/>
        </w:rPr>
        <w:t>A.9.6</w:t>
      </w:r>
      <w:r>
        <w:rPr>
          <w:rFonts w:asciiTheme="minorHAnsi" w:eastAsiaTheme="minorEastAsia" w:hAnsiTheme="minorHAnsi" w:cstheme="minorBidi"/>
          <w:sz w:val="22"/>
          <w:szCs w:val="22"/>
        </w:rPr>
        <w:tab/>
      </w:r>
      <w:r w:rsidRPr="00AE6739">
        <w:rPr>
          <w:lang w:val="it-IT"/>
        </w:rPr>
        <w:t>GSM Carrier RSSI</w:t>
      </w:r>
      <w:r>
        <w:tab/>
        <w:t>2812</w:t>
      </w:r>
    </w:p>
    <w:p w14:paraId="51E2CFA6" w14:textId="77777777" w:rsidR="007059ED" w:rsidRDefault="007059ED">
      <w:pPr>
        <w:pStyle w:val="TOC3"/>
        <w:rPr>
          <w:rFonts w:asciiTheme="minorHAnsi" w:eastAsiaTheme="minorEastAsia" w:hAnsiTheme="minorHAnsi" w:cstheme="minorBidi"/>
          <w:sz w:val="22"/>
          <w:szCs w:val="22"/>
        </w:rPr>
      </w:pPr>
      <w:r w:rsidRPr="00AE6739">
        <w:rPr>
          <w:bCs/>
          <w:lang w:val="it-IT"/>
        </w:rPr>
        <w:t>A.9.6.1</w:t>
      </w:r>
      <w:r>
        <w:rPr>
          <w:rFonts w:asciiTheme="minorHAnsi" w:eastAsiaTheme="minorEastAsia" w:hAnsiTheme="minorHAnsi" w:cstheme="minorBidi"/>
          <w:sz w:val="22"/>
          <w:szCs w:val="22"/>
        </w:rPr>
        <w:tab/>
      </w:r>
      <w:r w:rsidRPr="00AE6739">
        <w:rPr>
          <w:bCs/>
          <w:lang w:val="it-IT"/>
        </w:rPr>
        <w:t>E-UTRAN FDD</w:t>
      </w:r>
      <w:r>
        <w:tab/>
        <w:t>2812</w:t>
      </w:r>
    </w:p>
    <w:p w14:paraId="0544FC5C" w14:textId="77777777" w:rsidR="007059ED" w:rsidRDefault="007059ED">
      <w:pPr>
        <w:pStyle w:val="TOC4"/>
        <w:rPr>
          <w:rFonts w:asciiTheme="minorHAnsi" w:eastAsiaTheme="minorEastAsia" w:hAnsiTheme="minorHAnsi" w:cstheme="minorBidi"/>
          <w:sz w:val="22"/>
          <w:szCs w:val="22"/>
        </w:rPr>
      </w:pPr>
      <w:r w:rsidRPr="00AE6739">
        <w:rPr>
          <w:bCs/>
        </w:rPr>
        <w:t>A.9.6.1.1</w:t>
      </w:r>
      <w:r>
        <w:rPr>
          <w:rFonts w:asciiTheme="minorHAnsi" w:eastAsiaTheme="minorEastAsia" w:hAnsiTheme="minorHAnsi" w:cstheme="minorBidi"/>
          <w:sz w:val="22"/>
          <w:szCs w:val="22"/>
        </w:rPr>
        <w:tab/>
      </w:r>
      <w:r w:rsidRPr="00AE6739">
        <w:rPr>
          <w:bCs/>
        </w:rPr>
        <w:t>Test Purpose and Environment</w:t>
      </w:r>
      <w:r>
        <w:tab/>
        <w:t>2812</w:t>
      </w:r>
    </w:p>
    <w:p w14:paraId="4291FBDC" w14:textId="77777777" w:rsidR="007059ED" w:rsidRDefault="007059ED">
      <w:pPr>
        <w:pStyle w:val="TOC4"/>
        <w:rPr>
          <w:rFonts w:asciiTheme="minorHAnsi" w:eastAsiaTheme="minorEastAsia" w:hAnsiTheme="minorHAnsi" w:cstheme="minorBidi"/>
          <w:sz w:val="22"/>
          <w:szCs w:val="22"/>
        </w:rPr>
      </w:pPr>
      <w:r w:rsidRPr="00AE6739">
        <w:rPr>
          <w:bCs/>
        </w:rPr>
        <w:t>A.9.6.1.2</w:t>
      </w:r>
      <w:r>
        <w:rPr>
          <w:rFonts w:asciiTheme="minorHAnsi" w:eastAsiaTheme="minorEastAsia" w:hAnsiTheme="minorHAnsi" w:cstheme="minorBidi"/>
          <w:sz w:val="22"/>
          <w:szCs w:val="22"/>
        </w:rPr>
        <w:tab/>
      </w:r>
      <w:r w:rsidRPr="00AE6739">
        <w:rPr>
          <w:bCs/>
        </w:rPr>
        <w:t>Test Requirements</w:t>
      </w:r>
      <w:r>
        <w:tab/>
        <w:t>2813</w:t>
      </w:r>
    </w:p>
    <w:p w14:paraId="757807BA" w14:textId="77777777" w:rsidR="007059ED" w:rsidRDefault="007059ED">
      <w:pPr>
        <w:pStyle w:val="TOC3"/>
        <w:rPr>
          <w:rFonts w:asciiTheme="minorHAnsi" w:eastAsiaTheme="minorEastAsia" w:hAnsiTheme="minorHAnsi" w:cstheme="minorBidi"/>
          <w:sz w:val="22"/>
          <w:szCs w:val="22"/>
        </w:rPr>
      </w:pPr>
      <w:r w:rsidRPr="00AE6739">
        <w:rPr>
          <w:bCs/>
        </w:rPr>
        <w:t>A.9.6.2</w:t>
      </w:r>
      <w:r>
        <w:rPr>
          <w:rFonts w:asciiTheme="minorHAnsi" w:eastAsiaTheme="minorEastAsia" w:hAnsiTheme="minorHAnsi" w:cstheme="minorBidi"/>
          <w:sz w:val="22"/>
          <w:szCs w:val="22"/>
        </w:rPr>
        <w:tab/>
      </w:r>
      <w:r w:rsidRPr="00AE6739">
        <w:rPr>
          <w:bCs/>
        </w:rPr>
        <w:t>E-UTRAN TDD</w:t>
      </w:r>
      <w:r>
        <w:tab/>
        <w:t>2813</w:t>
      </w:r>
    </w:p>
    <w:p w14:paraId="18CD5E7D" w14:textId="77777777" w:rsidR="007059ED" w:rsidRDefault="007059ED">
      <w:pPr>
        <w:pStyle w:val="TOC4"/>
        <w:rPr>
          <w:rFonts w:asciiTheme="minorHAnsi" w:eastAsiaTheme="minorEastAsia" w:hAnsiTheme="minorHAnsi" w:cstheme="minorBidi"/>
          <w:sz w:val="22"/>
          <w:szCs w:val="22"/>
        </w:rPr>
      </w:pPr>
      <w:r w:rsidRPr="00AE6739">
        <w:rPr>
          <w:bCs/>
        </w:rPr>
        <w:t>A.9.6.2.1</w:t>
      </w:r>
      <w:r>
        <w:rPr>
          <w:rFonts w:asciiTheme="minorHAnsi" w:eastAsiaTheme="minorEastAsia" w:hAnsiTheme="minorHAnsi" w:cstheme="minorBidi"/>
          <w:sz w:val="22"/>
          <w:szCs w:val="22"/>
        </w:rPr>
        <w:tab/>
      </w:r>
      <w:r w:rsidRPr="00AE6739">
        <w:rPr>
          <w:bCs/>
        </w:rPr>
        <w:t>Test Purpose and Environment</w:t>
      </w:r>
      <w:r>
        <w:tab/>
        <w:t>2813</w:t>
      </w:r>
    </w:p>
    <w:p w14:paraId="19AE94E3" w14:textId="77777777" w:rsidR="007059ED" w:rsidRDefault="007059ED">
      <w:pPr>
        <w:pStyle w:val="TOC4"/>
        <w:rPr>
          <w:rFonts w:asciiTheme="minorHAnsi" w:eastAsiaTheme="minorEastAsia" w:hAnsiTheme="minorHAnsi" w:cstheme="minorBidi"/>
          <w:sz w:val="22"/>
          <w:szCs w:val="22"/>
        </w:rPr>
      </w:pPr>
      <w:r w:rsidRPr="00AE6739">
        <w:rPr>
          <w:bCs/>
        </w:rPr>
        <w:t>A.9.6.2.2</w:t>
      </w:r>
      <w:r>
        <w:rPr>
          <w:rFonts w:asciiTheme="minorHAnsi" w:eastAsiaTheme="minorEastAsia" w:hAnsiTheme="minorHAnsi" w:cstheme="minorBidi"/>
          <w:sz w:val="22"/>
          <w:szCs w:val="22"/>
        </w:rPr>
        <w:tab/>
      </w:r>
      <w:r w:rsidRPr="00AE6739">
        <w:rPr>
          <w:bCs/>
        </w:rPr>
        <w:t>Test Requirements</w:t>
      </w:r>
      <w:r>
        <w:tab/>
        <w:t>2815</w:t>
      </w:r>
    </w:p>
    <w:p w14:paraId="59929A23" w14:textId="77777777" w:rsidR="007059ED" w:rsidRDefault="007059ED">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E6739">
        <w:rPr>
          <w:b/>
        </w:rPr>
        <w:t>–</w:t>
      </w:r>
      <w:r w:rsidRPr="00AE6739">
        <w:rPr>
          <w:b/>
          <w:lang w:eastAsia="zh-CN"/>
        </w:rPr>
        <w:t xml:space="preserve"> </w:t>
      </w:r>
      <w:r>
        <w:rPr>
          <w:lang w:eastAsia="zh-CN"/>
        </w:rPr>
        <w:t>Tx Time Difference</w:t>
      </w:r>
      <w:r>
        <w:tab/>
        <w:t>2816</w:t>
      </w:r>
    </w:p>
    <w:p w14:paraId="68300A1A" w14:textId="77777777" w:rsidR="007059ED" w:rsidRDefault="007059ED">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E6739">
        <w:rPr>
          <w:b/>
        </w:rPr>
        <w:t>–</w:t>
      </w:r>
      <w:r w:rsidRPr="00AE6739">
        <w:rPr>
          <w:b/>
          <w:lang w:eastAsia="zh-CN"/>
        </w:rPr>
        <w:t xml:space="preserve"> </w:t>
      </w:r>
      <w:r>
        <w:rPr>
          <w:lang w:eastAsia="zh-CN"/>
        </w:rPr>
        <w:t>Tx time difference</w:t>
      </w:r>
      <w:r>
        <w:t xml:space="preserve"> case</w:t>
      </w:r>
      <w:r>
        <w:tab/>
        <w:t>2816</w:t>
      </w:r>
    </w:p>
    <w:p w14:paraId="16007C09" w14:textId="77777777" w:rsidR="007059ED" w:rsidRDefault="007059ED">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2BA33106" w14:textId="77777777" w:rsidR="007059ED" w:rsidRDefault="007059ED">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2E9C7F29" w14:textId="77777777" w:rsidR="007059ED" w:rsidRDefault="007059ED">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44C7026A" w14:textId="77777777" w:rsidR="007059ED" w:rsidRDefault="007059ED">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E6739">
        <w:rPr>
          <w:b/>
        </w:rPr>
        <w:t>–</w:t>
      </w:r>
      <w:r w:rsidRPr="00AE6739">
        <w:rPr>
          <w:b/>
          <w:lang w:eastAsia="zh-CN"/>
        </w:rPr>
        <w:t xml:space="preserve"> </w:t>
      </w:r>
      <w:r>
        <w:rPr>
          <w:lang w:eastAsia="zh-CN"/>
        </w:rPr>
        <w:t>Tx time difference</w:t>
      </w:r>
      <w:r>
        <w:t xml:space="preserve"> case</w:t>
      </w:r>
      <w:r>
        <w:tab/>
        <w:t>2817</w:t>
      </w:r>
    </w:p>
    <w:p w14:paraId="21B47107" w14:textId="77777777" w:rsidR="007059ED" w:rsidRDefault="007059ED">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2260EF30" w14:textId="77777777" w:rsidR="007059ED" w:rsidRDefault="007059ED">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7BC4CF83" w14:textId="77777777" w:rsidR="007059ED" w:rsidRDefault="007059ED">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4859D4F1" w14:textId="77777777" w:rsidR="007059ED" w:rsidRDefault="007059ED">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94B013C" w14:textId="77777777" w:rsidR="007059ED" w:rsidRDefault="007059ED">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0D7B32EA" w14:textId="77777777" w:rsidR="007059ED" w:rsidRDefault="007059ED">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A5D05DC" w14:textId="77777777" w:rsidR="007059ED" w:rsidRDefault="007059ED">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DB6B45E"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153266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4984835C"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BB040ED"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33B7C281"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E6739">
        <w:rPr>
          <w:b/>
        </w:rPr>
        <w:t>–</w:t>
      </w:r>
      <w:r>
        <w:rPr>
          <w:lang w:eastAsia="zh-CN"/>
        </w:rPr>
        <w:t>Tx time difference</w:t>
      </w:r>
      <w:r>
        <w:t xml:space="preserve"> under Time Domain Measurement Resource Restriction with CRS Assistance Information and Non-MBSFN ABS</w:t>
      </w:r>
      <w:r>
        <w:tab/>
        <w:t>2825</w:t>
      </w:r>
    </w:p>
    <w:p w14:paraId="2BAD92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3CE678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70B61E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15AEABE9"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6905CDE7"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1EB902F8"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AB394B9"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165D52A1" w14:textId="77777777" w:rsidR="007059ED" w:rsidRDefault="007059ED">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1537A0AA" w14:textId="77777777" w:rsidR="007059ED" w:rsidRDefault="007059ED">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121B59C0" w14:textId="77777777" w:rsidR="007059ED" w:rsidRDefault="007059ED">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3E4ED2DF" w14:textId="77777777" w:rsidR="007059ED" w:rsidRDefault="007059ED">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70FC90B9" w14:textId="77777777" w:rsidR="007059ED" w:rsidRDefault="007059ED">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448EFA3" w14:textId="77777777" w:rsidR="007059ED" w:rsidRDefault="007059ED">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1D1DFF62" w14:textId="77777777" w:rsidR="007059ED" w:rsidRDefault="007059ED">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22DB0ACD" w14:textId="77777777" w:rsidR="007059ED" w:rsidRDefault="007059ED">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483A16CA" w14:textId="77777777" w:rsidR="007059ED" w:rsidRDefault="007059ED">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778925B0" w14:textId="77777777" w:rsidR="007059ED" w:rsidRDefault="007059ED">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6377B6C3" w14:textId="77777777" w:rsidR="007059ED" w:rsidRDefault="007059ED">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02AB515A" w14:textId="77777777" w:rsidR="007059ED" w:rsidRDefault="007059ED">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015C9C80" w14:textId="77777777" w:rsidR="007059ED" w:rsidRDefault="007059ED">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8EC93D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6EFCE6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38CE1A7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55DA00E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276258B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02F15AE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003989F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3A6EA319"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173C2CE"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E-UTRAN FDD-FDD RSTD inter frequency case</w:t>
      </w:r>
      <w:r>
        <w:tab/>
        <w:t>2843</w:t>
      </w:r>
    </w:p>
    <w:p w14:paraId="1105226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0D06249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3FB64D6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4FC564FA"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4</w:t>
      </w:r>
      <w:r>
        <w:rPr>
          <w:rFonts w:asciiTheme="minorHAnsi" w:eastAsiaTheme="minorEastAsia" w:hAnsiTheme="minorHAnsi" w:cstheme="minorBidi"/>
          <w:sz w:val="22"/>
          <w:szCs w:val="22"/>
        </w:rPr>
        <w:tab/>
      </w:r>
      <w:r w:rsidRPr="00AE6739">
        <w:rPr>
          <w:lang w:val="en-US" w:eastAsia="zh-CN"/>
        </w:rPr>
        <w:t>E-UTRAN TDD-TDD RSTD inter frequency case</w:t>
      </w:r>
      <w:r>
        <w:tab/>
        <w:t>2846</w:t>
      </w:r>
    </w:p>
    <w:p w14:paraId="62BFB9D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704A347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69CBA99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4537244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5</w:t>
      </w:r>
      <w:r>
        <w:rPr>
          <w:rFonts w:asciiTheme="minorHAnsi" w:eastAsiaTheme="minorEastAsia" w:hAnsiTheme="minorHAnsi" w:cstheme="minorBidi"/>
          <w:sz w:val="22"/>
          <w:szCs w:val="22"/>
        </w:rPr>
        <w:tab/>
      </w:r>
      <w:r w:rsidRPr="00AE6739">
        <w:rPr>
          <w:lang w:val="en-US" w:eastAsia="zh-CN"/>
        </w:rPr>
        <w:t>E-UTRAN FDD RSTD Measurement Accuracy in Carrier Aggregation</w:t>
      </w:r>
      <w:r>
        <w:tab/>
        <w:t>2849</w:t>
      </w:r>
    </w:p>
    <w:p w14:paraId="6F77D11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29D77FC"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E10D88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6</w:t>
      </w:r>
      <w:r>
        <w:rPr>
          <w:rFonts w:asciiTheme="minorHAnsi" w:eastAsiaTheme="minorEastAsia" w:hAnsiTheme="minorHAnsi" w:cstheme="minorBidi"/>
          <w:sz w:val="22"/>
          <w:szCs w:val="22"/>
        </w:rPr>
        <w:tab/>
      </w:r>
      <w:r w:rsidRPr="00AE6739">
        <w:rPr>
          <w:lang w:val="en-US" w:eastAsia="zh-CN"/>
        </w:rPr>
        <w:t>E-UTRAN TDD RSTD Measurement Accuracy in Carrier Aggregation</w:t>
      </w:r>
      <w:r>
        <w:tab/>
        <w:t>2851</w:t>
      </w:r>
    </w:p>
    <w:p w14:paraId="774FDF6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E395D6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09C06E05"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7</w:t>
      </w:r>
      <w:r>
        <w:rPr>
          <w:rFonts w:asciiTheme="minorHAnsi" w:eastAsiaTheme="minorEastAsia" w:hAnsiTheme="minorHAnsi" w:cstheme="minorBidi"/>
          <w:sz w:val="22"/>
          <w:szCs w:val="22"/>
        </w:rPr>
        <w:tab/>
      </w:r>
      <w:r w:rsidRPr="00AE6739">
        <w:rPr>
          <w:lang w:val="en-US" w:eastAsia="zh-CN"/>
        </w:rPr>
        <w:t>E-UTRAN FDD RSTD Measurement Accuracy in Carrier Aggregation for 20MHz bandwidth</w:t>
      </w:r>
      <w:r>
        <w:tab/>
        <w:t>2854</w:t>
      </w:r>
    </w:p>
    <w:p w14:paraId="36495B22"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3739EC5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42D6A6D"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8</w:t>
      </w:r>
      <w:r>
        <w:rPr>
          <w:rFonts w:asciiTheme="minorHAnsi" w:eastAsiaTheme="minorEastAsia" w:hAnsiTheme="minorHAnsi" w:cstheme="minorBidi"/>
          <w:sz w:val="22"/>
          <w:szCs w:val="22"/>
        </w:rPr>
        <w:tab/>
      </w:r>
      <w:r w:rsidRPr="00AE6739">
        <w:rPr>
          <w:lang w:val="en-US" w:eastAsia="zh-CN"/>
        </w:rPr>
        <w:t>E-UTRAN TDD RSTD Measurement Accuracy in Carrier Aggregation for 20MHz bandwidth</w:t>
      </w:r>
      <w:r>
        <w:tab/>
        <w:t>2855</w:t>
      </w:r>
    </w:p>
    <w:p w14:paraId="1D58ABB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DC1713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1201E1F"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9</w:t>
      </w:r>
      <w:r>
        <w:rPr>
          <w:rFonts w:asciiTheme="minorHAnsi" w:eastAsiaTheme="minorEastAsia" w:hAnsiTheme="minorHAnsi" w:cstheme="minorBidi"/>
          <w:sz w:val="22"/>
          <w:szCs w:val="22"/>
        </w:rPr>
        <w:tab/>
      </w:r>
      <w:r w:rsidRPr="00AE6739">
        <w:rPr>
          <w:lang w:val="en-US" w:eastAsia="zh-CN"/>
        </w:rPr>
        <w:t>E-UTRAN FDD RSTD Measurement Accuracy in Carrier Aggregation for 10MHz+5MHz</w:t>
      </w:r>
      <w:r>
        <w:tab/>
        <w:t>2856</w:t>
      </w:r>
    </w:p>
    <w:p w14:paraId="383063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33642AF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4D106B2"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10</w:t>
      </w:r>
      <w:r>
        <w:rPr>
          <w:rFonts w:asciiTheme="minorHAnsi" w:eastAsiaTheme="minorEastAsia" w:hAnsiTheme="minorHAnsi" w:cstheme="minorBidi"/>
          <w:sz w:val="22"/>
          <w:szCs w:val="22"/>
        </w:rPr>
        <w:tab/>
      </w:r>
      <w:r w:rsidRPr="00AE6739">
        <w:rPr>
          <w:lang w:val="en-US" w:eastAsia="zh-CN"/>
        </w:rPr>
        <w:t>E-UTRAN TDD RSTD Measurement Accuracy in Carrier Aggregation for 10MHz+5MHz</w:t>
      </w:r>
      <w:r>
        <w:tab/>
        <w:t>2857</w:t>
      </w:r>
    </w:p>
    <w:p w14:paraId="01FAA0A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06F1CCC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54AE624" w14:textId="77777777" w:rsidR="007059ED" w:rsidRDefault="007059ED">
      <w:pPr>
        <w:pStyle w:val="TOC3"/>
        <w:rPr>
          <w:rFonts w:asciiTheme="minorHAnsi" w:eastAsiaTheme="minorEastAsia" w:hAnsiTheme="minorHAnsi" w:cstheme="minorBidi"/>
          <w:sz w:val="22"/>
          <w:szCs w:val="22"/>
        </w:rPr>
      </w:pPr>
      <w:r w:rsidRPr="00AE6739">
        <w:rPr>
          <w:lang w:val="en-US"/>
        </w:rPr>
        <w:t>A.9.8.11</w:t>
      </w:r>
      <w:r>
        <w:rPr>
          <w:rFonts w:asciiTheme="minorHAnsi" w:eastAsiaTheme="minorEastAsia" w:hAnsiTheme="minorHAnsi" w:cstheme="minorBidi"/>
          <w:sz w:val="22"/>
          <w:szCs w:val="22"/>
        </w:rPr>
        <w:tab/>
      </w:r>
      <w:r w:rsidRPr="00AE6739">
        <w:rPr>
          <w:lang w:val="en-US" w:eastAsia="zh-CN"/>
        </w:rPr>
        <w:t>E-UTRAN FDD RSTD Measurement Accuracy in Carrier Aggregation for 5 + 5MHz bandwidth</w:t>
      </w:r>
      <w:r>
        <w:tab/>
        <w:t>2858</w:t>
      </w:r>
    </w:p>
    <w:p w14:paraId="256B9B62" w14:textId="77777777" w:rsidR="007059ED" w:rsidRDefault="007059ED">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2C34BE8C" w14:textId="77777777" w:rsidR="007059ED" w:rsidRDefault="007059ED">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7E7EB96D" w14:textId="77777777" w:rsidR="007059ED" w:rsidRDefault="007059ED">
      <w:pPr>
        <w:pStyle w:val="TOC3"/>
        <w:rPr>
          <w:rFonts w:asciiTheme="minorHAnsi" w:eastAsiaTheme="minorEastAsia" w:hAnsiTheme="minorHAnsi" w:cstheme="minorBidi"/>
          <w:sz w:val="22"/>
          <w:szCs w:val="22"/>
        </w:rPr>
      </w:pPr>
      <w:r w:rsidRPr="00AE6739">
        <w:rPr>
          <w:lang w:val="en-US"/>
        </w:rPr>
        <w:t>A.9.8.12</w:t>
      </w:r>
      <w:r>
        <w:rPr>
          <w:rFonts w:asciiTheme="minorHAnsi" w:eastAsiaTheme="minorEastAsia" w:hAnsiTheme="minorHAnsi" w:cstheme="minorBidi"/>
          <w:sz w:val="22"/>
          <w:szCs w:val="22"/>
        </w:rPr>
        <w:tab/>
      </w:r>
      <w:r w:rsidRPr="00AE6739">
        <w:rPr>
          <w:lang w:val="en-US" w:eastAsia="zh-CN"/>
        </w:rPr>
        <w:t>E-UTRAN TDD RSTD Measurement Accuracy in Carrier Aggregation for 5+5MHz bandwidth</w:t>
      </w:r>
      <w:r>
        <w:tab/>
        <w:t>2859</w:t>
      </w:r>
    </w:p>
    <w:p w14:paraId="5E9C901E" w14:textId="77777777" w:rsidR="007059ED" w:rsidRDefault="007059ED">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3751C31D" w14:textId="77777777" w:rsidR="007059ED" w:rsidRDefault="007059ED">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56B6FECF" w14:textId="77777777" w:rsidR="007059ED" w:rsidRDefault="007059ED">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55A2BC8" w14:textId="77777777" w:rsidR="007059ED" w:rsidRDefault="007059ED">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F4E76AB" w14:textId="77777777" w:rsidR="007059ED" w:rsidRDefault="007059ED">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702B3DE2" w14:textId="77777777" w:rsidR="007059ED" w:rsidRDefault="007059ED">
      <w:pPr>
        <w:pStyle w:val="TOC3"/>
        <w:rPr>
          <w:rFonts w:asciiTheme="minorHAnsi" w:eastAsiaTheme="minorEastAsia" w:hAnsiTheme="minorHAnsi" w:cstheme="minorBidi"/>
          <w:sz w:val="22"/>
          <w:szCs w:val="22"/>
        </w:rPr>
      </w:pPr>
      <w:r w:rsidRPr="00AE6739">
        <w:rPr>
          <w:lang w:val="en-US"/>
        </w:rPr>
        <w:t>A.9.8.14</w:t>
      </w:r>
      <w:r>
        <w:rPr>
          <w:rFonts w:asciiTheme="minorHAnsi" w:eastAsiaTheme="minorEastAsia" w:hAnsiTheme="minorHAnsi" w:cstheme="minorBidi"/>
          <w:sz w:val="22"/>
          <w:szCs w:val="22"/>
        </w:rPr>
        <w:tab/>
      </w:r>
      <w:r w:rsidRPr="00AE6739">
        <w:rPr>
          <w:lang w:val="en-US" w:eastAsia="zh-CN"/>
        </w:rPr>
        <w:t>E-UTRAN FDD RSTD Measurement Accuracy in 3DL Carrier Aggregation</w:t>
      </w:r>
      <w:r>
        <w:tab/>
        <w:t>2861</w:t>
      </w:r>
    </w:p>
    <w:p w14:paraId="45F1F70B" w14:textId="77777777" w:rsidR="007059ED" w:rsidRDefault="007059ED">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6E9F4938" w14:textId="77777777" w:rsidR="007059ED" w:rsidRDefault="007059ED">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6FC8DC95" w14:textId="77777777" w:rsidR="007059ED" w:rsidRDefault="007059ED">
      <w:pPr>
        <w:pStyle w:val="TOC3"/>
        <w:rPr>
          <w:rFonts w:asciiTheme="minorHAnsi" w:eastAsiaTheme="minorEastAsia" w:hAnsiTheme="minorHAnsi" w:cstheme="minorBidi"/>
          <w:sz w:val="22"/>
          <w:szCs w:val="22"/>
        </w:rPr>
      </w:pPr>
      <w:r w:rsidRPr="00AE6739">
        <w:rPr>
          <w:lang w:val="en-US"/>
        </w:rPr>
        <w:t>A.9.8.15</w:t>
      </w:r>
      <w:r>
        <w:rPr>
          <w:rFonts w:asciiTheme="minorHAnsi" w:eastAsiaTheme="minorEastAsia" w:hAnsiTheme="minorHAnsi" w:cstheme="minorBidi"/>
          <w:sz w:val="22"/>
          <w:szCs w:val="22"/>
        </w:rPr>
        <w:tab/>
      </w:r>
      <w:r w:rsidRPr="00AE6739">
        <w:rPr>
          <w:lang w:val="en-US" w:eastAsia="zh-CN"/>
        </w:rPr>
        <w:t>E-UTRAN TDD RSTD Measurement Accuracy in 3DL Carrier Aggregation</w:t>
      </w:r>
      <w:r>
        <w:tab/>
        <w:t>2868</w:t>
      </w:r>
    </w:p>
    <w:p w14:paraId="07C3280F" w14:textId="77777777" w:rsidR="007059ED" w:rsidRDefault="007059ED">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64E47886" w14:textId="77777777" w:rsidR="007059ED" w:rsidRDefault="007059ED">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2BF0ABE9" w14:textId="77777777" w:rsidR="007059ED" w:rsidRDefault="007059ED">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4AFFCD74" w14:textId="77777777" w:rsidR="007059ED" w:rsidRDefault="007059ED">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5279C3B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24571961" w14:textId="77777777" w:rsidR="007059ED" w:rsidRDefault="007059ED">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C757169" w14:textId="77777777" w:rsidR="007059ED" w:rsidRDefault="007059ED">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008C94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2C27C84F" w14:textId="77777777" w:rsidR="007059ED" w:rsidRDefault="007059ED">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0D3C51F3" w14:textId="77777777" w:rsidR="007059ED" w:rsidRDefault="007059ED">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5E208EA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220EC8FF" w14:textId="77777777" w:rsidR="007059ED" w:rsidRDefault="007059ED">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C41B2B5" w14:textId="77777777" w:rsidR="007059ED" w:rsidRDefault="007059ED">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6F719BF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74789D14" w14:textId="77777777" w:rsidR="007059ED" w:rsidRDefault="007059ED">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522F065F" w14:textId="77777777" w:rsidR="007059ED" w:rsidRDefault="007059ED">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11438F5" w14:textId="77777777" w:rsidR="007059ED" w:rsidRDefault="007059ED">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2FDA1607" w14:textId="77777777" w:rsidR="007059ED" w:rsidRDefault="007059ED">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5C8BCA4E" w14:textId="77777777" w:rsidR="007059ED" w:rsidRDefault="007059ED">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79DD0247" w14:textId="77777777" w:rsidR="007059ED" w:rsidRDefault="007059ED">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EAD45DF" w14:textId="77777777" w:rsidR="007059ED" w:rsidRDefault="007059ED">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485E3B07" w14:textId="77777777" w:rsidR="007059ED" w:rsidRDefault="007059ED">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620B4C2A" w14:textId="77777777" w:rsidR="007059ED" w:rsidRDefault="007059ED">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6675D22E" w14:textId="77777777" w:rsidR="007059ED" w:rsidRDefault="007059ED">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510D1044" w14:textId="77777777" w:rsidR="007059ED" w:rsidRDefault="007059ED">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7D35ED92" w14:textId="77777777" w:rsidR="007059ED" w:rsidRDefault="007059ED">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18E7F752" w14:textId="77777777" w:rsidR="007059ED" w:rsidRDefault="007059ED">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1607D33E" w14:textId="77777777" w:rsidR="007059ED" w:rsidRDefault="007059ED">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453FABD1" w14:textId="77777777" w:rsidR="007059ED" w:rsidRDefault="007059ED">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36AF56E7" w14:textId="77777777" w:rsidR="007059ED" w:rsidRDefault="007059ED">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7FA5BDEC" w14:textId="77777777" w:rsidR="007059ED" w:rsidRDefault="007059ED">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1473F70E" w14:textId="77777777" w:rsidR="007059ED" w:rsidRDefault="007059ED">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3FD9925A" w14:textId="77777777" w:rsidR="007059ED" w:rsidRDefault="007059ED">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18D05E5D" w14:textId="77777777" w:rsidR="007059ED" w:rsidRDefault="007059ED">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0CC0DD32" w14:textId="77777777" w:rsidR="007059ED" w:rsidRDefault="007059ED">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5DF27E9C" w14:textId="77777777" w:rsidR="007059ED" w:rsidRDefault="007059ED">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3AF01065" w14:textId="77777777" w:rsidR="007059ED" w:rsidRDefault="007059ED">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26B1D7D9" w14:textId="77777777" w:rsidR="007059ED" w:rsidRDefault="007059ED">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0FB25B8E" w14:textId="77777777" w:rsidR="007059ED" w:rsidRDefault="007059ED">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486F0125" w14:textId="77777777" w:rsidR="007059ED" w:rsidRDefault="007059ED">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658BC8DF" w14:textId="77777777" w:rsidR="007059ED" w:rsidRDefault="007059ED">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EA60A73" w14:textId="77777777" w:rsidR="007059ED" w:rsidRDefault="007059ED">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02EBA5CA" w14:textId="77777777" w:rsidR="007059ED" w:rsidRDefault="007059ED">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2543D8DA" w14:textId="77777777" w:rsidR="007059ED" w:rsidRDefault="007059ED">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36E2EBF4" w14:textId="77777777" w:rsidR="007059ED" w:rsidRDefault="007059ED">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3A82C86E" w14:textId="77777777" w:rsidR="007059ED" w:rsidRDefault="007059ED">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4650072A" w14:textId="77777777" w:rsidR="007059ED" w:rsidRDefault="007059ED">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072FC2FC" w14:textId="77777777" w:rsidR="007059ED" w:rsidRDefault="007059ED">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4E57E02A" w14:textId="77777777" w:rsidR="007059ED" w:rsidRDefault="007059ED">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1C3F81F4" w14:textId="77777777" w:rsidR="007059ED" w:rsidRDefault="007059ED">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4B69272F" w14:textId="77777777" w:rsidR="007059ED" w:rsidRDefault="007059ED">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1C112319" w14:textId="77777777" w:rsidR="007059ED" w:rsidRDefault="007059ED">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87C3492" w14:textId="77777777" w:rsidR="007059ED" w:rsidRDefault="007059ED">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2FF9B19D" w14:textId="77777777" w:rsidR="007059ED" w:rsidRDefault="007059ED">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91F8F15" w14:textId="77777777" w:rsidR="007059ED" w:rsidRDefault="007059ED">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6AC0D133" w14:textId="77777777" w:rsidR="007059ED" w:rsidRDefault="007059ED">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22670B1" w14:textId="77777777" w:rsidR="007059ED" w:rsidRDefault="007059ED">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17BDDDA4" w14:textId="77777777" w:rsidR="007059ED" w:rsidRDefault="007059ED">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69EC9DEA" w14:textId="77777777" w:rsidR="007059ED" w:rsidRDefault="007059ED">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357319D6" w14:textId="77777777" w:rsidR="007059ED" w:rsidRDefault="007059ED">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1BB2FBF0" w14:textId="77777777" w:rsidR="007059ED" w:rsidRDefault="007059ED">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3C77EDD2" w14:textId="77777777" w:rsidR="007059ED" w:rsidRDefault="007059ED">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5FEB5DA4" w14:textId="77777777" w:rsidR="007059ED" w:rsidRDefault="007059ED">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637439F0" w14:textId="77777777" w:rsidR="007059ED" w:rsidRDefault="007059ED">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7CDF9276" w14:textId="77777777" w:rsidR="007059ED" w:rsidRDefault="007059ED">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2802B6C0" w14:textId="77777777" w:rsidR="007059ED" w:rsidRDefault="007059ED">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0B299D39" w14:textId="77777777" w:rsidR="007059ED" w:rsidRDefault="007059ED">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56815365" w14:textId="77777777" w:rsidR="007059ED" w:rsidRDefault="007059ED">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3A6932AB" w14:textId="77777777" w:rsidR="007059ED" w:rsidRDefault="007059ED">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70C98FF4" w14:textId="77777777" w:rsidR="007059ED" w:rsidRDefault="007059ED">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7FA46891" w14:textId="77777777" w:rsidR="007059ED" w:rsidRDefault="007059ED">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614C764A" w14:textId="77777777" w:rsidR="007059ED" w:rsidRDefault="007059ED">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4D62D936" w14:textId="77777777" w:rsidR="007059ED" w:rsidRDefault="007059ED">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6433CEC5" w14:textId="77777777" w:rsidR="007059ED" w:rsidRDefault="007059ED">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329059D2" w14:textId="77777777" w:rsidR="007059ED" w:rsidRDefault="007059ED">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66D2A999" w14:textId="77777777" w:rsidR="007059ED" w:rsidRDefault="007059ED">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E6739">
        <w:rPr>
          <w:snapToGrid w:val="0"/>
        </w:rPr>
        <w:t>Test Requirements</w:t>
      </w:r>
      <w:r>
        <w:tab/>
        <w:t>2950</w:t>
      </w:r>
    </w:p>
    <w:p w14:paraId="3AC14A65" w14:textId="77777777" w:rsidR="007059ED" w:rsidRDefault="007059ED">
      <w:pPr>
        <w:pStyle w:val="TOC3"/>
        <w:rPr>
          <w:rFonts w:asciiTheme="minorHAnsi" w:eastAsiaTheme="minorEastAsia" w:hAnsiTheme="minorHAnsi" w:cstheme="minorBidi"/>
          <w:sz w:val="22"/>
          <w:szCs w:val="22"/>
        </w:rPr>
      </w:pPr>
      <w:r w:rsidRPr="00AE6739">
        <w:rPr>
          <w:lang w:val="fi-FI"/>
        </w:rPr>
        <w:t>A.9.10.2</w:t>
      </w:r>
      <w:r>
        <w:rPr>
          <w:rFonts w:asciiTheme="minorHAnsi" w:eastAsiaTheme="minorEastAsia" w:hAnsiTheme="minorHAnsi" w:cstheme="minorBidi"/>
          <w:sz w:val="22"/>
          <w:szCs w:val="22"/>
        </w:rPr>
        <w:tab/>
      </w:r>
      <w:r w:rsidRPr="00AE6739">
        <w:rPr>
          <w:lang w:val="fi-FI"/>
        </w:rPr>
        <w:t>Void</w:t>
      </w:r>
      <w:r>
        <w:tab/>
        <w:t>2950</w:t>
      </w:r>
    </w:p>
    <w:p w14:paraId="244FC92E" w14:textId="77777777" w:rsidR="007059ED" w:rsidRDefault="007059ED">
      <w:pPr>
        <w:pStyle w:val="TOC3"/>
        <w:rPr>
          <w:rFonts w:asciiTheme="minorHAnsi" w:eastAsiaTheme="minorEastAsia" w:hAnsiTheme="minorHAnsi" w:cstheme="minorBidi"/>
          <w:sz w:val="22"/>
          <w:szCs w:val="22"/>
        </w:rPr>
      </w:pPr>
      <w:r w:rsidRPr="00AE6739">
        <w:rPr>
          <w:lang w:val="fi-FI"/>
        </w:rPr>
        <w:t>A.9.10.3</w:t>
      </w:r>
      <w:r>
        <w:rPr>
          <w:rFonts w:asciiTheme="minorHAnsi" w:eastAsiaTheme="minorEastAsia" w:hAnsiTheme="minorHAnsi" w:cstheme="minorBidi"/>
          <w:sz w:val="22"/>
          <w:szCs w:val="22"/>
        </w:rPr>
        <w:tab/>
      </w:r>
      <w:r w:rsidRPr="00AE6739">
        <w:rPr>
          <w:lang w:val="fi-FI"/>
        </w:rPr>
        <w:t>Void</w:t>
      </w:r>
      <w:r>
        <w:tab/>
        <w:t>2950</w:t>
      </w:r>
    </w:p>
    <w:p w14:paraId="23E59DF0" w14:textId="77777777" w:rsidR="007059ED" w:rsidRDefault="007059ED">
      <w:pPr>
        <w:pStyle w:val="TOC3"/>
        <w:rPr>
          <w:rFonts w:asciiTheme="minorHAnsi" w:eastAsiaTheme="minorEastAsia" w:hAnsiTheme="minorHAnsi" w:cstheme="minorBidi"/>
          <w:sz w:val="22"/>
          <w:szCs w:val="22"/>
        </w:rPr>
      </w:pPr>
      <w:r w:rsidRPr="00AE6739">
        <w:rPr>
          <w:lang w:val="fi-FI"/>
        </w:rPr>
        <w:t>A.9.10.4</w:t>
      </w:r>
      <w:r>
        <w:rPr>
          <w:rFonts w:asciiTheme="minorHAnsi" w:eastAsiaTheme="minorEastAsia" w:hAnsiTheme="minorHAnsi" w:cstheme="minorBidi"/>
          <w:sz w:val="22"/>
          <w:szCs w:val="22"/>
        </w:rPr>
        <w:tab/>
      </w:r>
      <w:r w:rsidRPr="00AE6739">
        <w:rPr>
          <w:lang w:val="fi-FI"/>
        </w:rPr>
        <w:t>Void</w:t>
      </w:r>
      <w:r>
        <w:tab/>
        <w:t>2950</w:t>
      </w:r>
    </w:p>
    <w:p w14:paraId="3AE8CAD1" w14:textId="77777777" w:rsidR="007059ED" w:rsidRDefault="007059ED">
      <w:pPr>
        <w:pStyle w:val="TOC2"/>
        <w:rPr>
          <w:rFonts w:asciiTheme="minorHAnsi" w:eastAsiaTheme="minorEastAsia" w:hAnsiTheme="minorHAnsi" w:cstheme="minorBidi"/>
          <w:sz w:val="22"/>
          <w:szCs w:val="22"/>
        </w:rPr>
      </w:pPr>
      <w:r>
        <w:t>A.9.11 RSSI</w:t>
      </w:r>
      <w:r>
        <w:tab/>
        <w:t>2950</w:t>
      </w:r>
    </w:p>
    <w:p w14:paraId="0FB98A79"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5C01EF90"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51505C9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12FC5782"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75B5E37A" w14:textId="77777777" w:rsidR="007059ED" w:rsidRDefault="007059ED">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5DE4A393"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276419BE"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463C519C" w14:textId="77777777" w:rsidR="007059ED" w:rsidRDefault="007059ED">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1313A15F"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732268DD" w14:textId="77777777" w:rsidR="007059ED" w:rsidRDefault="007059ED">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0A1DDEB3" w14:textId="77777777" w:rsidR="007059ED" w:rsidRDefault="007059ED">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36F5289C" w14:textId="77777777" w:rsidR="007059ED" w:rsidRDefault="007059ED">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7623A942"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512138D8"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28E97A8"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335CABB3"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0533B731" w14:textId="77777777" w:rsidR="007059ED" w:rsidRDefault="007059ED">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2C079005"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392CD2A7"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079A2B69"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40800D59"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0B8CDDA3"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361F6293"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6D156942"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6973EA3B"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1EEDD0F2" w14:textId="77777777" w:rsidR="007059ED" w:rsidRDefault="007059ED">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2475A2E4"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4FF6C989"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499E7C43"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6011FAF8"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2CD5D3C3"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229A740" w14:textId="77777777" w:rsidR="007059ED" w:rsidRDefault="007059ED">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3301F9B3" w14:textId="77777777" w:rsidR="007059ED" w:rsidRDefault="007059ED">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DD50B63" w14:textId="77777777" w:rsidR="007059ED" w:rsidRDefault="007059ED">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2122BA1F" w14:textId="77777777" w:rsidR="007059ED" w:rsidRDefault="007059ED">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4C4AF321" w14:textId="77777777" w:rsidR="007059ED" w:rsidRDefault="007059ED">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725E17D8" w14:textId="77777777" w:rsidR="007059ED" w:rsidRDefault="007059ED">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1EC5B806"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22319014"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6271173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93C164"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6A6EE634" w14:textId="77777777" w:rsidR="007059ED" w:rsidRDefault="007059ED">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3B8240AB"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0EF7A98E"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4E30605C"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0ED96F8"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25C57100"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228CDCBA"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10FC893D"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4329AF71"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313C6A6D" w14:textId="77777777" w:rsidR="007059ED" w:rsidRDefault="007059ED">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75CBB268" w14:textId="77777777" w:rsidR="007059ED" w:rsidRDefault="007059ED">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228845AE" w14:textId="77777777" w:rsidR="007059ED" w:rsidRDefault="007059ED">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60E5EE77" w14:textId="77777777" w:rsidR="007059ED" w:rsidRDefault="007059ED">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6FFA254B" w14:textId="77777777" w:rsidR="007059ED" w:rsidRDefault="007059ED">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6A7594D2" w14:textId="77777777" w:rsidR="007059ED" w:rsidRDefault="007059ED">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3BDB2FC1" w14:textId="77777777" w:rsidR="007059ED" w:rsidRDefault="007059ED">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62C3D56E" w14:textId="77777777" w:rsidR="007059ED" w:rsidRDefault="007059ED">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0DDFC065" w14:textId="77777777" w:rsidR="007059ED" w:rsidRDefault="007059ED">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5BE49797" w14:textId="77777777" w:rsidR="007059ED" w:rsidRDefault="007059ED">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6B985ED5" w14:textId="77777777" w:rsidR="007059ED" w:rsidRDefault="007059ED">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4F7B0F8F" w14:textId="77777777" w:rsidR="007059ED" w:rsidRDefault="007059ED">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3F10B64B" w14:textId="77777777" w:rsidR="007059ED" w:rsidRDefault="007059ED">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7F2E30D0" w14:textId="77777777" w:rsidR="007059ED" w:rsidRDefault="007059ED">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2A13860A" w14:textId="77777777" w:rsidR="007059ED" w:rsidRDefault="007059ED">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4A09E574"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78B47957"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3E9FF584" w14:textId="77777777" w:rsidR="007059ED" w:rsidRDefault="007059ED">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E6739">
        <w:rPr>
          <w:lang w:val="en-US"/>
        </w:rPr>
        <w:t>Interruptions due to V2V sidelink communication</w:t>
      </w:r>
      <w:r>
        <w:tab/>
        <w:t>2998</w:t>
      </w:r>
    </w:p>
    <w:p w14:paraId="199AACFC" w14:textId="77777777" w:rsidR="007059ED" w:rsidRDefault="007059ED">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5DEB05D4" w14:textId="77777777" w:rsidR="007059ED" w:rsidRDefault="007059ED">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1C4B7E65" w14:textId="77777777" w:rsidR="007059ED" w:rsidRDefault="007059ED">
      <w:pPr>
        <w:pStyle w:val="TOC1"/>
        <w:rPr>
          <w:rFonts w:asciiTheme="minorHAnsi" w:eastAsiaTheme="minorEastAsia" w:hAnsiTheme="minorHAnsi" w:cstheme="minorBidi"/>
          <w:szCs w:val="22"/>
        </w:rPr>
      </w:pPr>
      <w:r>
        <w:t>A.12</w:t>
      </w:r>
      <w:r>
        <w:tab/>
        <w:t>3000</w:t>
      </w:r>
    </w:p>
    <w:p w14:paraId="173C9D25" w14:textId="77777777" w:rsidR="007059ED" w:rsidRDefault="007059ED">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0B654D9D" w14:textId="77777777" w:rsidR="007059ED" w:rsidRDefault="007059ED">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485F4A37" w14:textId="77777777" w:rsidR="007059ED" w:rsidRDefault="007059ED">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0AAEF314" w14:textId="77777777" w:rsidR="007059ED" w:rsidRDefault="007059ED">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B00A99" w14:textId="77777777" w:rsidR="007059ED" w:rsidRDefault="007059ED">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20938299" w14:textId="77777777" w:rsidR="007059ED" w:rsidRDefault="007059ED">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5605FA87" w14:textId="77777777" w:rsidR="007059ED" w:rsidRDefault="007059ED">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3E68E9CE" w14:textId="77777777" w:rsidR="007059ED" w:rsidRDefault="007059ED">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59DE58BA" w14:textId="77777777" w:rsidR="007059ED" w:rsidRDefault="007059ED">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41FED00E" w14:textId="77777777" w:rsidR="007059ED" w:rsidRDefault="007059ED">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678085EC" w14:textId="77777777" w:rsidR="007059ED" w:rsidRDefault="007059ED">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489E8A99" w14:textId="77777777" w:rsidR="007059ED" w:rsidRDefault="007059ED">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537DD96" w14:textId="77777777" w:rsidR="007059ED" w:rsidRDefault="007059ED">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4B3C7A57" w14:textId="77777777" w:rsidR="007059ED" w:rsidRDefault="007059ED">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6A2E33F2" w14:textId="77777777" w:rsidR="007059ED" w:rsidRDefault="007059ED">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098BAAAD" w14:textId="77777777" w:rsidR="007059ED" w:rsidRDefault="007059ED">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4E1F6791" w14:textId="77777777" w:rsidR="007059ED" w:rsidRDefault="007059ED">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5D512C6"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7A3DFB63" w14:textId="77777777" w:rsidR="007059ED" w:rsidRDefault="007059ED">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36E1ED6A" w14:textId="77777777" w:rsidR="007059ED" w:rsidRDefault="007059ED">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145DDD71"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7004FB09" w14:textId="77777777" w:rsidR="007059ED" w:rsidRDefault="007059ED">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0A1F70F3" w14:textId="77777777" w:rsidR="007059ED" w:rsidRDefault="007059ED">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733CC44F" w14:textId="77777777" w:rsidR="007059ED" w:rsidRDefault="007059ED">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7D440714" w14:textId="77777777" w:rsidR="007059ED" w:rsidRDefault="007059ED">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D07830" w14:textId="77777777" w:rsidR="007059ED" w:rsidRDefault="007059ED">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199F8EE6" w14:textId="77777777" w:rsidR="007059ED" w:rsidRDefault="007059ED">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939CFA5" w14:textId="77777777" w:rsidR="007059ED" w:rsidRDefault="007059ED">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59DFA85C" w14:textId="77777777" w:rsidR="007059ED" w:rsidRDefault="007059ED">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744AACD5" w14:textId="77777777" w:rsidR="007059ED" w:rsidRDefault="007059ED">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6FD5584B"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66A92B42" w14:textId="77777777" w:rsidR="007059ED" w:rsidRDefault="007059ED">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02ED601E" w14:textId="77777777" w:rsidR="007059ED" w:rsidRDefault="007059ED">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678D09E8"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28C1ED2A" w14:textId="77777777" w:rsidR="007059ED" w:rsidRDefault="007059ED">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2B4339C" w14:textId="77777777" w:rsidR="007059ED" w:rsidRDefault="007059ED">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462CA8DC" w14:textId="77777777" w:rsidR="007059ED" w:rsidRDefault="007059ED">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3023</w:t>
      </w:r>
    </w:p>
    <w:p w14:paraId="3A56DAD0" w14:textId="77777777" w:rsidR="007059ED" w:rsidRDefault="007059ED">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31151DB4" w14:textId="77777777" w:rsidR="007059ED" w:rsidRDefault="007059ED">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2214874" w14:textId="77777777" w:rsidR="007059ED" w:rsidRDefault="007059ED">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21E53740" w14:textId="77777777" w:rsidR="007059ED" w:rsidRDefault="007059ED">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7185530F" w14:textId="77777777" w:rsidR="007059ED" w:rsidRDefault="007059ED">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22D06B39" w14:textId="77777777" w:rsidR="007059ED" w:rsidRDefault="007059ED">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30AE3E74" w14:textId="77777777" w:rsidR="007059ED" w:rsidRDefault="007059ED">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79EAC54" w14:textId="77777777" w:rsidR="007059ED" w:rsidRDefault="007059ED">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0D45D13C" w14:textId="77777777" w:rsidR="007059ED" w:rsidRDefault="007059ED">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4A789F8C" w14:textId="77777777" w:rsidR="007059ED" w:rsidRDefault="007059ED">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08D92E8" w14:textId="77777777" w:rsidR="007059ED" w:rsidRDefault="007059ED">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224987FA" w14:textId="77777777" w:rsidR="007059ED" w:rsidRDefault="007059ED">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79F25669" w14:textId="77777777" w:rsidR="007059ED" w:rsidRDefault="007059ED">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60E9FD1E" w14:textId="77777777" w:rsidR="007059ED" w:rsidRDefault="007059ED">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0BA05539" w14:textId="77777777" w:rsidR="007059ED" w:rsidRDefault="007059ED">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20F21FB6" w14:textId="77777777" w:rsidR="007059ED" w:rsidRDefault="007059ED">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03B73ED8" w14:textId="77777777" w:rsidR="007059ED" w:rsidRDefault="007059ED">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27F2A103" w14:textId="77777777" w:rsidR="007059ED" w:rsidRDefault="007059ED">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2217C0F1" w14:textId="77777777" w:rsidR="007059ED" w:rsidRDefault="007059ED">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045190A8" w14:textId="77777777" w:rsidR="007059ED" w:rsidRDefault="007059E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48272BDC" w14:textId="77777777" w:rsidR="007059ED" w:rsidRDefault="007059ED">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21CA84EB" w14:textId="77777777" w:rsidR="007059ED" w:rsidRDefault="007059E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7159F7B8" w14:textId="77777777" w:rsidR="007059ED" w:rsidRDefault="007059E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23815192" w14:textId="77777777" w:rsidR="007059ED" w:rsidRDefault="007059ED">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33230E1B" w14:textId="77777777" w:rsidR="007059ED" w:rsidRDefault="007059ED">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62E0E0E5" w14:textId="77777777" w:rsidR="007059ED" w:rsidRDefault="007059ED">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6820AF25" w14:textId="77777777" w:rsidR="007059ED" w:rsidRDefault="007059ED">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48EC053E" w14:textId="77777777" w:rsidR="007059ED" w:rsidRDefault="007059ED">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2191FD75" w14:textId="77777777" w:rsidR="007059ED" w:rsidRDefault="007059ED">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78B5347D" w14:textId="77777777" w:rsidR="007059ED" w:rsidRDefault="007059ED">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5AAB8815" w14:textId="77777777" w:rsidR="007059ED" w:rsidRDefault="007059ED">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01908465" w14:textId="77777777" w:rsidR="007059ED" w:rsidRDefault="007059ED">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2033C659" w14:textId="77777777" w:rsidR="007059ED" w:rsidRDefault="007059ED">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D4D0BE3" w14:textId="77777777" w:rsidR="007059ED" w:rsidRDefault="007059ED">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0FCDFAB7" w14:textId="77777777" w:rsidR="007059ED" w:rsidRDefault="007059ED">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6C180848" w14:textId="77777777" w:rsidR="007059ED" w:rsidRDefault="007059ED">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7102AF22" w14:textId="77777777" w:rsidR="007059ED" w:rsidRDefault="007059ED">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F05AAA8" w14:textId="77777777" w:rsidR="007059ED" w:rsidRDefault="007059ED">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6770B9E2" w14:textId="77777777" w:rsidR="007059ED" w:rsidRDefault="007059ED">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A97FE8C" w14:textId="77777777" w:rsidR="007059ED" w:rsidRDefault="007059ED">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640D2CD4" w14:textId="77777777" w:rsidR="007059ED" w:rsidRDefault="007059ED">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687DB766" w14:textId="77777777" w:rsidR="007059ED" w:rsidRDefault="007059ED">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39F1C3F5" w14:textId="77777777" w:rsidR="007059ED" w:rsidRDefault="007059ED">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0AF76A2B" w14:textId="77777777" w:rsidR="007059ED" w:rsidRDefault="007059ED">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50B0B721" w14:textId="77777777" w:rsidR="007059ED" w:rsidRDefault="007059ED">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66E6014" w14:textId="77777777" w:rsidR="007059ED" w:rsidRDefault="007059ED">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7368B91A" w14:textId="77777777" w:rsidR="007059ED" w:rsidRDefault="007059ED">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1392127C" w14:textId="77777777" w:rsidR="007059ED" w:rsidRDefault="007059ED">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65DBD239" w14:textId="77777777" w:rsidR="007059ED" w:rsidRDefault="007059ED">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3D1CB0DF" w14:textId="77777777" w:rsidR="007059ED" w:rsidRDefault="007059ED">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10BA1E86" w14:textId="77777777" w:rsidR="007059ED" w:rsidRDefault="007059ED">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4F31C768" w14:textId="77777777" w:rsidR="007059ED" w:rsidRDefault="007059E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43BBBA9F" w14:textId="77777777" w:rsidR="007059ED" w:rsidRDefault="007059ED">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13F33770" w14:textId="77777777" w:rsidR="007059ED" w:rsidRDefault="007059ED">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74A276B6" w14:textId="77777777" w:rsidR="007059ED" w:rsidRDefault="007059ED">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17B118B5" w14:textId="77777777" w:rsidR="007059ED" w:rsidRDefault="007059ED">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000DA383" w14:textId="77777777" w:rsidR="007059ED" w:rsidRDefault="007059ED">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26467E35" w14:textId="77777777" w:rsidR="007059ED" w:rsidRDefault="007059ED">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796471C5" w14:textId="77777777" w:rsidR="007059ED" w:rsidRDefault="007059ED">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D6D9B17" w14:textId="77777777" w:rsidR="007059ED" w:rsidRDefault="007059ED">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10E37309" w14:textId="77777777" w:rsidR="007059ED" w:rsidRDefault="007059ED">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0C0E429" w14:textId="77777777" w:rsidR="007059ED" w:rsidRDefault="007059ED">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02FD9BBE" w14:textId="77777777" w:rsidR="007059ED" w:rsidRDefault="007059ED">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564C66E5" w14:textId="77777777" w:rsidR="007059ED" w:rsidRDefault="007059ED">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143E3C" w14:textId="77777777" w:rsidR="007059ED" w:rsidRDefault="007059ED">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3FA469A0" w14:textId="77777777" w:rsidR="007059ED" w:rsidRDefault="007059ED">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2174F332"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1EA2975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5E95883A" w14:textId="77777777" w:rsidR="007059ED" w:rsidRDefault="007059ED">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2997F0D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44FE29F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659BB5E0" w14:textId="77777777" w:rsidR="007059ED" w:rsidRDefault="007059ED">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219D3C7A"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2825CF97"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D99A155" w14:textId="77777777" w:rsidR="007059ED" w:rsidRDefault="007059ED">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19CF0CA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372617AC"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B66FE9F" w14:textId="77777777" w:rsidR="007059ED" w:rsidRDefault="007059ED">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4942EB22" w14:textId="77777777" w:rsidR="007059ED" w:rsidRDefault="007059ED">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27435B3C" w14:textId="77777777" w:rsidR="007059ED" w:rsidRDefault="007059ED">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5E0FC524" w14:textId="77777777" w:rsidR="007059ED" w:rsidRDefault="007059ED">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1E0AE6B3" w14:textId="77777777" w:rsidR="007059ED" w:rsidRDefault="007059ED">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234114BB" w14:textId="77777777" w:rsidR="007059ED" w:rsidRDefault="007059ED">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12C50A26" w14:textId="77777777" w:rsidR="007059ED" w:rsidRDefault="007059ED">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2C2320D5" w14:textId="77777777" w:rsidR="007059ED" w:rsidRDefault="007059ED">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5AAF5ABA" w14:textId="77777777" w:rsidR="007059ED" w:rsidRDefault="007059ED">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4387920" w14:textId="77777777" w:rsidR="007059ED" w:rsidRDefault="007059ED">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558B7526" w14:textId="77777777" w:rsidR="007059ED" w:rsidRDefault="007059ED">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21A194E" w14:textId="77777777" w:rsidR="007059ED" w:rsidRDefault="007059ED">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E49B1C2" w14:textId="77777777" w:rsidR="007059ED" w:rsidRDefault="007059ED">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0C3532F3" w14:textId="77777777" w:rsidR="007059ED" w:rsidRDefault="007059ED">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FF05516" w14:textId="77777777" w:rsidR="007059ED" w:rsidRDefault="007059ED">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71FD31C3" w14:textId="77777777" w:rsidR="007059ED" w:rsidRDefault="007059ED">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96B00F3" w14:textId="77777777" w:rsidR="007059ED" w:rsidRDefault="007059ED">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39102E8A" w14:textId="77777777" w:rsidR="007059ED" w:rsidRDefault="007059ED">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3CD629D1" w14:textId="77777777" w:rsidR="007059ED" w:rsidRDefault="007059ED">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7F0F0DEA" w14:textId="77777777" w:rsidR="007059ED" w:rsidRDefault="007059ED">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7F95C5C9" w14:textId="77777777" w:rsidR="007059ED" w:rsidRDefault="007059ED">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2FD1B2EC" w14:textId="77777777" w:rsidR="007059ED" w:rsidRDefault="007059ED">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1AC9C7CD" w14:textId="77777777" w:rsidR="007059ED" w:rsidRDefault="007059ED">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4A02C290" w14:textId="77777777" w:rsidR="007059ED" w:rsidRDefault="007059ED">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66EEE5E7" w14:textId="77777777" w:rsidR="007059ED" w:rsidRDefault="007059ED">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5F6B5B7" w14:textId="77777777" w:rsidR="007059ED" w:rsidRDefault="007059ED">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14A635C7" w14:textId="77777777" w:rsidR="007059ED" w:rsidRDefault="007059ED">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4769D65B" w14:textId="77777777" w:rsidR="007059ED" w:rsidRDefault="007059ED">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42512A57" w14:textId="77777777" w:rsidR="007059ED" w:rsidRDefault="007059ED">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ED217CF" w14:textId="77777777" w:rsidR="007059ED" w:rsidRDefault="007059E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CE82FA0" w14:textId="77777777" w:rsidR="007059ED" w:rsidRDefault="007059ED">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277D549" w14:textId="77777777" w:rsidR="007059ED" w:rsidRDefault="007059E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1A3E01ED" w14:textId="77777777" w:rsidR="007059ED" w:rsidRDefault="007059E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7DCA19C" w14:textId="77777777" w:rsidR="007059ED" w:rsidRDefault="007059ED">
      <w:pPr>
        <w:pStyle w:val="TOC3"/>
        <w:rPr>
          <w:rFonts w:asciiTheme="minorHAnsi" w:eastAsiaTheme="minorEastAsia" w:hAnsiTheme="minorHAnsi" w:cstheme="minorBidi"/>
          <w:sz w:val="22"/>
          <w:szCs w:val="22"/>
        </w:rPr>
      </w:pPr>
      <w:r w:rsidRPr="00AE6739">
        <w:rPr>
          <w:rFonts w:eastAsia="MS Mincho"/>
        </w:rPr>
        <w:t>B.4.3.1</w:t>
      </w:r>
      <w:r>
        <w:rPr>
          <w:rFonts w:asciiTheme="minorHAnsi" w:eastAsiaTheme="minorEastAsia" w:hAnsiTheme="minorHAnsi" w:cstheme="minorBidi"/>
          <w:sz w:val="22"/>
          <w:szCs w:val="22"/>
        </w:rPr>
        <w:tab/>
      </w:r>
      <w:r w:rsidRPr="00AE6739">
        <w:rPr>
          <w:rFonts w:eastAsia="MS Mincho"/>
        </w:rPr>
        <w:t>Inter-band carrier aggregation</w:t>
      </w:r>
      <w:r>
        <w:tab/>
        <w:t>3058</w:t>
      </w:r>
    </w:p>
    <w:p w14:paraId="4630C692" w14:textId="77777777" w:rsidR="007059ED" w:rsidRDefault="007059ED">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583EB444" w14:textId="77777777" w:rsidR="007059ED" w:rsidRDefault="007059ED">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78967DC0" w14:textId="77777777" w:rsidR="007059ED" w:rsidRDefault="007059E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406321EA" w14:textId="77777777" w:rsidR="007059ED" w:rsidRDefault="007059ED">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3618EEE4" w14:textId="77777777" w:rsidR="007059ED" w:rsidRDefault="007059ED">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75917558" w14:textId="77777777" w:rsidR="007059ED" w:rsidRDefault="007059ED">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684FACF9" w14:textId="77777777" w:rsidR="007059ED" w:rsidRDefault="007059ED">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53ABBDF9" w14:textId="77777777" w:rsidR="007059ED" w:rsidRDefault="007059ED">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7EA3DA69" w14:textId="77777777" w:rsidR="007059ED" w:rsidRDefault="007059E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6EFEEFFE" w14:textId="77777777" w:rsidR="007059ED" w:rsidRDefault="007059ED">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4549DB3C" w14:textId="77777777" w:rsidR="007059ED" w:rsidRDefault="007059ED">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3D6C5F4B" w14:textId="77777777" w:rsidR="007059ED" w:rsidRDefault="007059ED">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01909991" w14:textId="77777777" w:rsidR="007059ED" w:rsidRDefault="007059ED">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235FF092" w14:textId="77777777" w:rsidR="007059ED" w:rsidRDefault="007059ED">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329CE0EA" w14:textId="77777777" w:rsidR="007059ED" w:rsidRDefault="007059E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476D481D" w14:textId="77777777" w:rsidR="007059ED" w:rsidRDefault="007059ED">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46744D39" w14:textId="77777777" w:rsidR="007059ED" w:rsidRDefault="007059ED">
      <w:pPr>
        <w:pStyle w:val="TOC8"/>
        <w:rPr>
          <w:rFonts w:asciiTheme="minorHAnsi" w:eastAsiaTheme="minorEastAsia" w:hAnsiTheme="minorHAnsi" w:cstheme="minorBidi"/>
          <w:b w:val="0"/>
          <w:szCs w:val="22"/>
        </w:rPr>
      </w:pPr>
      <w:r>
        <w:t>Annex C (informative): Change history:</w:t>
      </w:r>
      <w:r>
        <w:tab/>
        <w:t>3064</w:t>
      </w:r>
    </w:p>
    <w:p w14:paraId="7496C960" w14:textId="76C36D34"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7A8C8A61"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F0DE3">
        <w:rPr>
          <w:rFonts w:eastAsiaTheme="minorEastAsia"/>
          <w:noProof/>
        </w:rPr>
        <w:instrText>k</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03E3" w14:textId="77777777" w:rsidR="005C2B34" w:rsidRDefault="005C2B34">
      <w:r>
        <w:separator/>
      </w:r>
    </w:p>
  </w:endnote>
  <w:endnote w:type="continuationSeparator" w:id="0">
    <w:p w14:paraId="464BC43F" w14:textId="77777777" w:rsidR="005C2B34" w:rsidRDefault="005C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F66C5" w14:textId="77777777" w:rsidR="005C2B34" w:rsidRDefault="005C2B34">
      <w:r>
        <w:separator/>
      </w:r>
    </w:p>
  </w:footnote>
  <w:footnote w:type="continuationSeparator" w:id="0">
    <w:p w14:paraId="2A27A74F" w14:textId="77777777" w:rsidR="005C2B34" w:rsidRDefault="005C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42295A54" w:rsidR="004A6C0E" w:rsidRDefault="004A6C0E" w:rsidP="00C334F6">
    <w:pPr>
      <w:framePr w:wrap="auto" w:vAnchor="text" w:hAnchor="page" w:x="1162" w:y="51"/>
    </w:pPr>
    <w:r>
      <w:fldChar w:fldCharType="begin"/>
    </w:r>
    <w:r>
      <w:instrText xml:space="preserve"> styleref ZGSM </w:instrText>
    </w:r>
    <w:r>
      <w:fldChar w:fldCharType="separate"/>
    </w:r>
    <w:r w:rsidR="001E3539">
      <w:rPr>
        <w:noProof/>
      </w:rPr>
      <w:t>Release 15</w:t>
    </w:r>
    <w:r>
      <w:rPr>
        <w:noProof/>
      </w:rPr>
      <w:fldChar w:fldCharType="end"/>
    </w:r>
  </w:p>
  <w:p w14:paraId="17C04769" w14:textId="5A9CA653" w:rsidR="004A6C0E" w:rsidRDefault="004A6C0E">
    <w:pPr>
      <w:framePr w:wrap="auto" w:vAnchor="text" w:hAnchor="margin" w:xAlign="right" w:y="1"/>
    </w:pPr>
    <w:r>
      <w:fldChar w:fldCharType="begin"/>
    </w:r>
    <w:r>
      <w:instrText xml:space="preserve"> STYLEREF ZA </w:instrText>
    </w:r>
    <w:r>
      <w:fldChar w:fldCharType="separate"/>
    </w:r>
    <w:r w:rsidR="001E3539">
      <w:rPr>
        <w:noProof/>
      </w:rPr>
      <w:t>3GPP TS 36.133 V15.1920.0 (2023-0306)</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1"/>
  </w:num>
  <w:num w:numId="2" w16cid:durableId="11269226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539"/>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2B34"/>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0DE3"/>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0E9E"/>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53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E35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1E353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E35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E3539"/>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E3539"/>
    <w:pPr>
      <w:ind w:left="1701" w:hanging="1701"/>
      <w:outlineLvl w:val="4"/>
    </w:pPr>
    <w:rPr>
      <w:sz w:val="22"/>
    </w:rPr>
  </w:style>
  <w:style w:type="paragraph" w:styleId="Heading6">
    <w:name w:val="heading 6"/>
    <w:aliases w:val="T1,Header 6"/>
    <w:basedOn w:val="H6"/>
    <w:next w:val="Normal"/>
    <w:link w:val="Heading6Char"/>
    <w:qFormat/>
    <w:rsid w:val="001E3539"/>
    <w:pPr>
      <w:outlineLvl w:val="5"/>
    </w:pPr>
  </w:style>
  <w:style w:type="paragraph" w:styleId="Heading7">
    <w:name w:val="heading 7"/>
    <w:basedOn w:val="H6"/>
    <w:next w:val="Normal"/>
    <w:link w:val="Heading7Char"/>
    <w:qFormat/>
    <w:rsid w:val="001E3539"/>
    <w:pPr>
      <w:outlineLvl w:val="6"/>
    </w:pPr>
  </w:style>
  <w:style w:type="paragraph" w:styleId="Heading8">
    <w:name w:val="heading 8"/>
    <w:basedOn w:val="Heading1"/>
    <w:next w:val="Normal"/>
    <w:link w:val="Heading8Char"/>
    <w:qFormat/>
    <w:rsid w:val="001E3539"/>
    <w:pPr>
      <w:ind w:left="0" w:firstLine="0"/>
      <w:outlineLvl w:val="7"/>
    </w:pPr>
  </w:style>
  <w:style w:type="paragraph" w:styleId="Heading9">
    <w:name w:val="heading 9"/>
    <w:aliases w:val="Figure Heading,FH"/>
    <w:basedOn w:val="Heading8"/>
    <w:next w:val="Normal"/>
    <w:link w:val="Heading9Char"/>
    <w:qFormat/>
    <w:rsid w:val="001E3539"/>
    <w:pPr>
      <w:outlineLvl w:val="8"/>
    </w:pPr>
  </w:style>
  <w:style w:type="character" w:default="1" w:styleId="DefaultParagraphFont">
    <w:name w:val="Default Paragraph Font"/>
    <w:semiHidden/>
    <w:rsid w:val="001E3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3539"/>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1E3539"/>
    <w:pPr>
      <w:ind w:left="1985" w:hanging="1985"/>
      <w:outlineLvl w:val="9"/>
    </w:pPr>
    <w:rPr>
      <w:sz w:val="20"/>
    </w:rPr>
  </w:style>
  <w:style w:type="paragraph" w:customStyle="1" w:styleId="B1">
    <w:name w:val="B1"/>
    <w:basedOn w:val="List"/>
    <w:link w:val="B1Char"/>
    <w:rsid w:val="001E3539"/>
  </w:style>
  <w:style w:type="paragraph" w:styleId="List">
    <w:name w:val="List"/>
    <w:basedOn w:val="Normal"/>
    <w:rsid w:val="001E3539"/>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1E3539"/>
  </w:style>
  <w:style w:type="paragraph" w:customStyle="1" w:styleId="ZA">
    <w:name w:val="ZA"/>
    <w:rsid w:val="001E35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35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E35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E35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3539"/>
    <w:pPr>
      <w:framePr w:wrap="notBeside" w:y="16161"/>
    </w:pPr>
  </w:style>
  <w:style w:type="paragraph" w:customStyle="1" w:styleId="FP">
    <w:name w:val="FP"/>
    <w:basedOn w:val="Normal"/>
    <w:rsid w:val="001E3539"/>
    <w:pPr>
      <w:spacing w:after="0"/>
    </w:pPr>
  </w:style>
  <w:style w:type="paragraph" w:customStyle="1" w:styleId="TT">
    <w:name w:val="TT"/>
    <w:basedOn w:val="Heading1"/>
    <w:next w:val="Normal"/>
    <w:rsid w:val="001E3539"/>
    <w:pPr>
      <w:outlineLvl w:val="9"/>
    </w:pPr>
  </w:style>
  <w:style w:type="paragraph" w:styleId="TOC1">
    <w:name w:val="toc 1"/>
    <w:rsid w:val="001E35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1E3539"/>
    <w:pPr>
      <w:keepNext w:val="0"/>
      <w:spacing w:before="0"/>
      <w:ind w:left="851" w:hanging="851"/>
    </w:pPr>
    <w:rPr>
      <w:sz w:val="20"/>
    </w:rPr>
  </w:style>
  <w:style w:type="paragraph" w:styleId="TOC3">
    <w:name w:val="toc 3"/>
    <w:basedOn w:val="TOC2"/>
    <w:rsid w:val="001E3539"/>
    <w:pPr>
      <w:ind w:left="1134" w:hanging="1134"/>
    </w:pPr>
  </w:style>
  <w:style w:type="paragraph" w:styleId="TOC4">
    <w:name w:val="toc 4"/>
    <w:basedOn w:val="TOC3"/>
    <w:rsid w:val="001E3539"/>
    <w:pPr>
      <w:ind w:left="1418" w:hanging="1418"/>
    </w:pPr>
  </w:style>
  <w:style w:type="paragraph" w:customStyle="1" w:styleId="B2">
    <w:name w:val="B2"/>
    <w:basedOn w:val="List2"/>
    <w:link w:val="B2Char"/>
    <w:rsid w:val="001E3539"/>
  </w:style>
  <w:style w:type="paragraph" w:styleId="List2">
    <w:name w:val="List 2"/>
    <w:basedOn w:val="List"/>
    <w:rsid w:val="001E3539"/>
    <w:pPr>
      <w:ind w:left="851"/>
    </w:pPr>
  </w:style>
  <w:style w:type="paragraph" w:customStyle="1" w:styleId="B3">
    <w:name w:val="B3"/>
    <w:basedOn w:val="List3"/>
    <w:link w:val="B3Char"/>
    <w:rsid w:val="001E3539"/>
  </w:style>
  <w:style w:type="paragraph" w:styleId="List3">
    <w:name w:val="List 3"/>
    <w:basedOn w:val="List2"/>
    <w:rsid w:val="001E3539"/>
    <w:pPr>
      <w:ind w:left="1135"/>
    </w:pPr>
  </w:style>
  <w:style w:type="paragraph" w:customStyle="1" w:styleId="NO">
    <w:name w:val="NO"/>
    <w:basedOn w:val="Normal"/>
    <w:link w:val="NOChar"/>
    <w:rsid w:val="001E3539"/>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1E3539"/>
    <w:pPr>
      <w:ind w:left="1418"/>
    </w:pPr>
  </w:style>
  <w:style w:type="paragraph" w:styleId="List5">
    <w:name w:val="List 5"/>
    <w:basedOn w:val="List4"/>
    <w:rsid w:val="001E3539"/>
    <w:pPr>
      <w:ind w:left="1702"/>
    </w:pPr>
  </w:style>
  <w:style w:type="paragraph" w:customStyle="1" w:styleId="EX">
    <w:name w:val="EX"/>
    <w:basedOn w:val="Normal"/>
    <w:rsid w:val="001E3539"/>
    <w:pPr>
      <w:keepLines/>
      <w:ind w:left="1702" w:hanging="1418"/>
    </w:pPr>
  </w:style>
  <w:style w:type="paragraph" w:customStyle="1" w:styleId="EW">
    <w:name w:val="EW"/>
    <w:basedOn w:val="EX"/>
    <w:rsid w:val="001E3539"/>
    <w:pPr>
      <w:spacing w:after="0"/>
    </w:pPr>
  </w:style>
  <w:style w:type="paragraph" w:customStyle="1" w:styleId="TAC">
    <w:name w:val="TAC"/>
    <w:basedOn w:val="TAL"/>
    <w:link w:val="TACChar"/>
    <w:rsid w:val="001E3539"/>
    <w:pPr>
      <w:jc w:val="center"/>
    </w:pPr>
  </w:style>
  <w:style w:type="paragraph" w:customStyle="1" w:styleId="TAL">
    <w:name w:val="TAL"/>
    <w:basedOn w:val="Normal"/>
    <w:link w:val="TALCar"/>
    <w:rsid w:val="001E3539"/>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1E3539"/>
    <w:rPr>
      <w:color w:val="FF0000"/>
    </w:rPr>
  </w:style>
  <w:style w:type="paragraph" w:customStyle="1" w:styleId="EQ">
    <w:name w:val="EQ"/>
    <w:basedOn w:val="Normal"/>
    <w:next w:val="Normal"/>
    <w:rsid w:val="001E3539"/>
    <w:pPr>
      <w:keepLines/>
      <w:tabs>
        <w:tab w:val="center" w:pos="4536"/>
        <w:tab w:val="right" w:pos="9072"/>
      </w:tabs>
    </w:pPr>
    <w:rPr>
      <w:noProof/>
    </w:rPr>
  </w:style>
  <w:style w:type="paragraph" w:customStyle="1" w:styleId="TF">
    <w:name w:val="TF"/>
    <w:basedOn w:val="TH"/>
    <w:link w:val="TFChar"/>
    <w:rsid w:val="001E3539"/>
    <w:pPr>
      <w:keepNext w:val="0"/>
      <w:spacing w:before="0" w:after="240"/>
    </w:pPr>
  </w:style>
  <w:style w:type="paragraph" w:customStyle="1" w:styleId="TH">
    <w:name w:val="TH"/>
    <w:basedOn w:val="Normal"/>
    <w:link w:val="THChar"/>
    <w:rsid w:val="001E3539"/>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1E3539"/>
    <w:pPr>
      <w:spacing w:before="180"/>
      <w:ind w:left="2693" w:hanging="2693"/>
    </w:pPr>
    <w:rPr>
      <w:b/>
    </w:rPr>
  </w:style>
  <w:style w:type="paragraph" w:styleId="TOC5">
    <w:name w:val="toc 5"/>
    <w:basedOn w:val="TOC4"/>
    <w:rsid w:val="001E3539"/>
    <w:pPr>
      <w:ind w:left="1701" w:hanging="1701"/>
    </w:pPr>
  </w:style>
  <w:style w:type="paragraph" w:customStyle="1" w:styleId="ZH">
    <w:name w:val="ZH"/>
    <w:rsid w:val="001E35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1E3539"/>
    <w:pPr>
      <w:ind w:left="1418" w:hanging="1418"/>
    </w:pPr>
  </w:style>
  <w:style w:type="paragraph" w:customStyle="1" w:styleId="LD">
    <w:name w:val="LD"/>
    <w:rsid w:val="001E353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3539"/>
    <w:pPr>
      <w:spacing w:after="0"/>
    </w:pPr>
  </w:style>
  <w:style w:type="paragraph" w:styleId="TOC6">
    <w:name w:val="toc 6"/>
    <w:basedOn w:val="TOC5"/>
    <w:next w:val="Normal"/>
    <w:rsid w:val="001E3539"/>
    <w:pPr>
      <w:ind w:left="1985" w:hanging="1985"/>
    </w:pPr>
  </w:style>
  <w:style w:type="paragraph" w:styleId="TOC7">
    <w:name w:val="toc 7"/>
    <w:basedOn w:val="TOC6"/>
    <w:next w:val="Normal"/>
    <w:rsid w:val="001E3539"/>
    <w:pPr>
      <w:ind w:left="2268" w:hanging="2268"/>
    </w:pPr>
  </w:style>
  <w:style w:type="paragraph" w:customStyle="1" w:styleId="NF">
    <w:name w:val="NF"/>
    <w:basedOn w:val="NO"/>
    <w:rsid w:val="001E3539"/>
    <w:pPr>
      <w:keepNext/>
      <w:spacing w:after="0"/>
    </w:pPr>
    <w:rPr>
      <w:rFonts w:ascii="Arial" w:hAnsi="Arial"/>
      <w:sz w:val="18"/>
    </w:rPr>
  </w:style>
  <w:style w:type="paragraph" w:customStyle="1" w:styleId="PL">
    <w:name w:val="PL"/>
    <w:link w:val="PLChar"/>
    <w:rsid w:val="001E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3539"/>
    <w:pPr>
      <w:jc w:val="right"/>
    </w:pPr>
  </w:style>
  <w:style w:type="paragraph" w:customStyle="1" w:styleId="ZD">
    <w:name w:val="ZD"/>
    <w:rsid w:val="001E35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1E35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1E3539"/>
  </w:style>
  <w:style w:type="paragraph" w:customStyle="1" w:styleId="B5">
    <w:name w:val="B5"/>
    <w:basedOn w:val="List5"/>
    <w:rsid w:val="001E3539"/>
  </w:style>
  <w:style w:type="paragraph" w:customStyle="1" w:styleId="ZTD">
    <w:name w:val="ZTD"/>
    <w:basedOn w:val="ZB"/>
    <w:rsid w:val="001E3539"/>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1E3539"/>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1E3539"/>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1E3539"/>
    <w:rPr>
      <w:b/>
      <w:position w:val="6"/>
      <w:sz w:val="16"/>
    </w:rPr>
  </w:style>
  <w:style w:type="paragraph" w:styleId="Footer">
    <w:name w:val="footer"/>
    <w:basedOn w:val="Header"/>
    <w:link w:val="FooterChar"/>
    <w:rsid w:val="001E353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353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1E3539"/>
  </w:style>
  <w:style w:type="paragraph" w:styleId="Index2">
    <w:name w:val="index 2"/>
    <w:basedOn w:val="Index1"/>
    <w:semiHidden/>
    <w:rsid w:val="001E3539"/>
    <w:pPr>
      <w:ind w:left="284"/>
    </w:pPr>
  </w:style>
  <w:style w:type="paragraph" w:styleId="Index1">
    <w:name w:val="index 1"/>
    <w:basedOn w:val="Normal"/>
    <w:semiHidden/>
    <w:rsid w:val="001E3539"/>
    <w:pPr>
      <w:keepLines/>
      <w:spacing w:after="0"/>
    </w:pPr>
  </w:style>
  <w:style w:type="paragraph" w:styleId="ListNumber2">
    <w:name w:val="List Number 2"/>
    <w:basedOn w:val="ListNumber"/>
    <w:rsid w:val="001E3539"/>
    <w:pPr>
      <w:ind w:left="851"/>
    </w:pPr>
  </w:style>
  <w:style w:type="paragraph" w:styleId="ListNumber">
    <w:name w:val="List Number"/>
    <w:basedOn w:val="List"/>
    <w:rsid w:val="001E3539"/>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3539"/>
    <w:pPr>
      <w:keepLines/>
      <w:spacing w:after="0"/>
      <w:ind w:left="454" w:hanging="454"/>
    </w:pPr>
    <w:rPr>
      <w:sz w:val="16"/>
    </w:rPr>
  </w:style>
  <w:style w:type="paragraph" w:styleId="ListBullet2">
    <w:name w:val="List Bullet 2"/>
    <w:basedOn w:val="ListBullet"/>
    <w:rsid w:val="001E3539"/>
    <w:pPr>
      <w:ind w:left="851"/>
    </w:pPr>
  </w:style>
  <w:style w:type="paragraph" w:styleId="ListBullet3">
    <w:name w:val="List Bullet 3"/>
    <w:basedOn w:val="ListBullet2"/>
    <w:rsid w:val="001E3539"/>
    <w:pPr>
      <w:ind w:left="1135"/>
    </w:pPr>
  </w:style>
  <w:style w:type="paragraph" w:styleId="ListBullet4">
    <w:name w:val="List Bullet 4"/>
    <w:basedOn w:val="ListBullet3"/>
    <w:rsid w:val="001E3539"/>
    <w:pPr>
      <w:ind w:left="1418"/>
    </w:pPr>
  </w:style>
  <w:style w:type="paragraph" w:styleId="ListBullet5">
    <w:name w:val="List Bullet 5"/>
    <w:basedOn w:val="ListBullet4"/>
    <w:rsid w:val="001E3539"/>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83</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16</cp:revision>
  <dcterms:created xsi:type="dcterms:W3CDTF">2021-09-30T15:37:00Z</dcterms:created>
  <dcterms:modified xsi:type="dcterms:W3CDTF">2023-06-30T16:15:00Z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